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2"/>
        <w:gridCol w:w="7775"/>
      </w:tblGrid>
      <w:tr w:rsidR="0070183C" w:rsidRPr="00E11762" w14:paraId="7ADF7F3C" w14:textId="77777777" w:rsidTr="00354E63">
        <w:trPr>
          <w:tblHeader/>
        </w:trPr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3D3E00F" w14:textId="77777777" w:rsidR="0070183C" w:rsidRPr="00E11762" w:rsidRDefault="0070183C" w:rsidP="009704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Hlk619124"/>
            <w:r w:rsidRPr="00E11762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775" w:type="dxa"/>
            <w:tcBorders>
              <w:top w:val="nil"/>
              <w:left w:val="nil"/>
              <w:bottom w:val="nil"/>
              <w:right w:val="nil"/>
            </w:tcBorders>
          </w:tcPr>
          <w:p w14:paraId="32477851" w14:textId="77777777" w:rsidR="0070183C" w:rsidRPr="00E11762" w:rsidRDefault="0070183C" w:rsidP="009704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70183C" w:rsidRPr="00E11762" w14:paraId="56902A64" w14:textId="77777777" w:rsidTr="00354E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62" w:type="dxa"/>
          </w:tcPr>
          <w:p w14:paraId="6B210965" w14:textId="77777777" w:rsidR="0070183C" w:rsidRPr="00E11762" w:rsidRDefault="0070183C" w:rsidP="009704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75" w:type="dxa"/>
          </w:tcPr>
          <w:p w14:paraId="6D725768" w14:textId="77777777" w:rsidR="0070183C" w:rsidRPr="00E11762" w:rsidRDefault="0070183C" w:rsidP="0097048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70183C" w:rsidRPr="00E11762" w14:paraId="2901E8B9" w14:textId="77777777" w:rsidTr="00354E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73B710AC" w14:textId="4BE79242" w:rsidR="0070183C" w:rsidRPr="00E11762" w:rsidRDefault="0070183C" w:rsidP="00661016">
            <w:pPr>
              <w:pStyle w:val="TOC2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 w:hanging="72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bookmarkStart w:id="1" w:name="_Hlk90492029"/>
          </w:p>
        </w:tc>
        <w:tc>
          <w:tcPr>
            <w:tcW w:w="7775" w:type="dxa"/>
          </w:tcPr>
          <w:p w14:paraId="5107883A" w14:textId="294DCE16" w:rsidR="00284919" w:rsidRPr="00E11762" w:rsidRDefault="0070183C" w:rsidP="0028491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117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</w:t>
            </w:r>
            <w:r w:rsidR="00284919" w:rsidRPr="00E1176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ป </w:t>
            </w:r>
          </w:p>
        </w:tc>
      </w:tr>
      <w:tr w:rsidR="0070183C" w:rsidRPr="00E11762" w14:paraId="0A7D6694" w14:textId="77777777" w:rsidTr="00354E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23B86DC6" w14:textId="4DB2FEFE" w:rsidR="00284919" w:rsidRPr="00E11762" w:rsidRDefault="0070183C" w:rsidP="0028491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117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2</w:t>
            </w:r>
          </w:p>
          <w:p w14:paraId="4949B7E8" w14:textId="7E244B8B" w:rsidR="00284919" w:rsidRPr="00E11762" w:rsidRDefault="00284919" w:rsidP="00284919">
            <w:r w:rsidRPr="00E1176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7775" w:type="dxa"/>
          </w:tcPr>
          <w:p w14:paraId="4F257CAC" w14:textId="77777777" w:rsidR="00284919" w:rsidRPr="00E11762" w:rsidRDefault="0070183C" w:rsidP="0028491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117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  <w:p w14:paraId="2C2109B0" w14:textId="0E117796" w:rsidR="00284919" w:rsidRPr="00E11762" w:rsidRDefault="00284919" w:rsidP="0028491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1176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การเปลี่ยนแปลงนโยบายการบัญชี</w:t>
            </w:r>
          </w:p>
        </w:tc>
      </w:tr>
      <w:tr w:rsidR="00774DE5" w:rsidRPr="00E11762" w14:paraId="3E67FBFE" w14:textId="77777777" w:rsidTr="00354E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6E83BD9E" w14:textId="77777777" w:rsidR="00774DE5" w:rsidRPr="00E11762" w:rsidRDefault="00284919" w:rsidP="00774DE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117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  <w:p w14:paraId="07D4F3BE" w14:textId="4F0E3FF9" w:rsidR="00284919" w:rsidRPr="00E11762" w:rsidRDefault="00284919" w:rsidP="0028491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7775" w:type="dxa"/>
          </w:tcPr>
          <w:p w14:paraId="16F9E363" w14:textId="77777777" w:rsidR="00774DE5" w:rsidRPr="00E11762" w:rsidRDefault="00774DE5" w:rsidP="00774DE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117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  <w:p w14:paraId="0F976770" w14:textId="53476C32" w:rsidR="00284919" w:rsidRPr="00E11762" w:rsidRDefault="00284919" w:rsidP="00284919"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ผลกระทบจากการแพร่ระบาดของโรคติดเชื้อไวรัสโคโร</w:t>
            </w:r>
            <w:r w:rsidRPr="003C270D">
              <w:rPr>
                <w:rFonts w:ascii="Angsana New" w:hAnsi="Angsana New" w:hint="cs"/>
                <w:sz w:val="30"/>
                <w:szCs w:val="30"/>
                <w:cs/>
              </w:rPr>
              <w:t>นา</w:t>
            </w:r>
            <w:r w:rsidRPr="003C270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C270D">
              <w:rPr>
                <w:rFonts w:ascii="Angsana New" w:hAnsi="Angsana New"/>
                <w:sz w:val="30"/>
                <w:szCs w:val="30"/>
              </w:rPr>
              <w:t xml:space="preserve">2019 </w:t>
            </w:r>
            <w:r w:rsidR="003C270D" w:rsidRPr="003C270D">
              <w:rPr>
                <w:rFonts w:asciiTheme="majorBidi" w:hAnsiTheme="majorBidi"/>
                <w:bCs/>
                <w:sz w:val="28"/>
                <w:szCs w:val="28"/>
              </w:rPr>
              <w:t>(Covid-19)</w:t>
            </w:r>
          </w:p>
        </w:tc>
      </w:tr>
      <w:tr w:rsidR="00AB05B4" w:rsidRPr="00E11762" w14:paraId="69256649" w14:textId="77777777" w:rsidTr="00354E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  <w:shd w:val="clear" w:color="auto" w:fill="auto"/>
          </w:tcPr>
          <w:p w14:paraId="7E13CE90" w14:textId="4453AA93" w:rsidR="00AB05B4" w:rsidRPr="00E11762" w:rsidRDefault="00730BB1" w:rsidP="00AB05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7775" w:type="dxa"/>
          </w:tcPr>
          <w:p w14:paraId="58E876E0" w14:textId="77777777" w:rsidR="00AB05B4" w:rsidRPr="00E11762" w:rsidRDefault="00AB05B4" w:rsidP="00AB05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1176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AB05B4" w:rsidRPr="00E11762" w14:paraId="71193058" w14:textId="77777777" w:rsidTr="00354E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  <w:shd w:val="clear" w:color="auto" w:fill="auto"/>
          </w:tcPr>
          <w:p w14:paraId="5AD1E279" w14:textId="65CA42A4" w:rsidR="00AB05B4" w:rsidRPr="00E11762" w:rsidRDefault="00730BB1" w:rsidP="00AB05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7775" w:type="dxa"/>
          </w:tcPr>
          <w:p w14:paraId="40EA21A3" w14:textId="77777777" w:rsidR="00AB05B4" w:rsidRPr="00E11762" w:rsidRDefault="00AB05B4" w:rsidP="00AB05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117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E46D8A" w:rsidRPr="00E11762" w14:paraId="458C777A" w14:textId="77777777" w:rsidTr="00354E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  <w:shd w:val="clear" w:color="auto" w:fill="auto"/>
          </w:tcPr>
          <w:p w14:paraId="42017F21" w14:textId="03C9F5C5" w:rsidR="00E46D8A" w:rsidRPr="00027930" w:rsidRDefault="00730BB1" w:rsidP="00AB05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2793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7775" w:type="dxa"/>
          </w:tcPr>
          <w:p w14:paraId="4E76FB1D" w14:textId="0F15A0DB" w:rsidR="00E46D8A" w:rsidRPr="00027930" w:rsidRDefault="00326B7F" w:rsidP="00AB05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2793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</w:tr>
      <w:tr w:rsidR="00AB05B4" w:rsidRPr="00E11762" w14:paraId="6C4C3B8E" w14:textId="77777777" w:rsidTr="00354E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62" w:type="dxa"/>
            <w:shd w:val="clear" w:color="auto" w:fill="auto"/>
          </w:tcPr>
          <w:p w14:paraId="63EF880D" w14:textId="0D266D39" w:rsidR="00AB05B4" w:rsidRPr="00E11762" w:rsidRDefault="00730BB1" w:rsidP="00AB05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9</w:t>
            </w:r>
          </w:p>
        </w:tc>
        <w:tc>
          <w:tcPr>
            <w:tcW w:w="7775" w:type="dxa"/>
          </w:tcPr>
          <w:p w14:paraId="77434F75" w14:textId="77777777" w:rsidR="00AB05B4" w:rsidRPr="00E11762" w:rsidRDefault="00AB05B4" w:rsidP="00AB05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1176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AB05B4" w:rsidRPr="00E11762" w14:paraId="1C2F777E" w14:textId="77777777" w:rsidTr="00354E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4395A0C2" w14:textId="205E7852" w:rsidR="00AB05B4" w:rsidRPr="00E11762" w:rsidRDefault="00A9251D" w:rsidP="00AB05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117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730BB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7775" w:type="dxa"/>
          </w:tcPr>
          <w:p w14:paraId="5E451B26" w14:textId="77777777" w:rsidR="00AB05B4" w:rsidRPr="00E11762" w:rsidRDefault="00AB05B4" w:rsidP="00AB05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117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AB05B4" w:rsidRPr="00E11762" w14:paraId="49AE86E3" w14:textId="77777777" w:rsidTr="00354E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5CF7A05B" w14:textId="5E9348CA" w:rsidR="00F9061D" w:rsidRPr="00E11762" w:rsidRDefault="00A9251D" w:rsidP="00F90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117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730BB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  <w:p w14:paraId="6407EBD2" w14:textId="180531C9" w:rsidR="00F9061D" w:rsidRPr="00E11762" w:rsidRDefault="00F9061D" w:rsidP="00F9061D">
            <w:pPr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1</w:t>
            </w:r>
            <w:r w:rsidR="00730BB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7775" w:type="dxa"/>
          </w:tcPr>
          <w:p w14:paraId="31F933FC" w14:textId="77777777" w:rsidR="00AB05B4" w:rsidRPr="00E11762" w:rsidRDefault="00AB05B4" w:rsidP="00AB05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117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  <w:p w14:paraId="1EEEC955" w14:textId="6C38F75B" w:rsidR="00F9061D" w:rsidRPr="00E11762" w:rsidRDefault="00F9061D" w:rsidP="00F906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cs/>
              </w:rPr>
            </w:pPr>
            <w:r w:rsidRPr="00E1176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</w:tr>
      <w:tr w:rsidR="00AB05B4" w:rsidRPr="00E11762" w14:paraId="1A751247" w14:textId="77777777" w:rsidTr="00354E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68DE9755" w14:textId="15627994" w:rsidR="00AB05B4" w:rsidRPr="00E11762" w:rsidRDefault="00A9251D" w:rsidP="00AB05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117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730BB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7775" w:type="dxa"/>
          </w:tcPr>
          <w:p w14:paraId="3E60965C" w14:textId="77777777" w:rsidR="00AB05B4" w:rsidRPr="00E11762" w:rsidRDefault="00AB05B4" w:rsidP="00AB05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1176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สินทรัพย์ไม่มีตัวตนอื่น</w:t>
            </w:r>
          </w:p>
        </w:tc>
      </w:tr>
      <w:tr w:rsidR="00AB05B4" w:rsidRPr="00E11762" w14:paraId="6FE298E5" w14:textId="77777777" w:rsidTr="00354E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3E8E2999" w14:textId="0F59E9CD" w:rsidR="00AB05B4" w:rsidRPr="00E11762" w:rsidRDefault="00AB05B4" w:rsidP="00AB05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117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A313A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7775" w:type="dxa"/>
          </w:tcPr>
          <w:p w14:paraId="6EDEAEBE" w14:textId="5567751C" w:rsidR="00AB05B4" w:rsidRPr="00E11762" w:rsidRDefault="00495330" w:rsidP="00AB05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407367" w:rsidRPr="00E11762" w14:paraId="6A9EC91C" w14:textId="77777777" w:rsidTr="00354E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"/>
        </w:trPr>
        <w:tc>
          <w:tcPr>
            <w:tcW w:w="1262" w:type="dxa"/>
          </w:tcPr>
          <w:p w14:paraId="229776CB" w14:textId="31FD25DF" w:rsidR="00407367" w:rsidRPr="00E11762" w:rsidRDefault="00407367" w:rsidP="004073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117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A313A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7775" w:type="dxa"/>
          </w:tcPr>
          <w:p w14:paraId="27B52024" w14:textId="67997FB5" w:rsidR="00407367" w:rsidRPr="00E11762" w:rsidRDefault="00407367" w:rsidP="004073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1176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407367" w:rsidRPr="00E11762" w14:paraId="6C201D3A" w14:textId="77777777" w:rsidTr="00354E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45D72B24" w14:textId="17CE21E1" w:rsidR="00407367" w:rsidRPr="00E11762" w:rsidRDefault="00730BB1" w:rsidP="004073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A313A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7775" w:type="dxa"/>
          </w:tcPr>
          <w:p w14:paraId="6A9EE0BA" w14:textId="202612DB" w:rsidR="00407367" w:rsidRPr="00E11762" w:rsidRDefault="00407367" w:rsidP="004073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1176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การจ่ายโดยใช้หุ้นเป็นเกณฑ์</w:t>
            </w:r>
            <w:r w:rsidRPr="00E117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</w:p>
        </w:tc>
      </w:tr>
      <w:tr w:rsidR="00407367" w:rsidRPr="00E11762" w14:paraId="0C699CDE" w14:textId="77777777" w:rsidTr="00354E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270E3C39" w14:textId="5EDD6292" w:rsidR="00407367" w:rsidRPr="00E11762" w:rsidRDefault="00086002" w:rsidP="004073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A313A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7775" w:type="dxa"/>
          </w:tcPr>
          <w:p w14:paraId="68291DD0" w14:textId="77777777" w:rsidR="00407367" w:rsidRPr="00E11762" w:rsidRDefault="00407367" w:rsidP="004073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117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407367" w:rsidRPr="00E11762" w14:paraId="3AEAF2BF" w14:textId="77777777" w:rsidTr="00354E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4AB39E21" w14:textId="00844D8C" w:rsidR="00407367" w:rsidRPr="00E11762" w:rsidRDefault="00A313A4" w:rsidP="004073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7775" w:type="dxa"/>
          </w:tcPr>
          <w:p w14:paraId="67C63BA4" w14:textId="06867987" w:rsidR="00407367" w:rsidRPr="00E11762" w:rsidRDefault="00407367" w:rsidP="004073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1176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สำรอง</w:t>
            </w:r>
            <w:r w:rsidR="00474A1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ตามกฎหมาย</w:t>
            </w:r>
          </w:p>
        </w:tc>
      </w:tr>
      <w:tr w:rsidR="00407367" w:rsidRPr="00E11762" w14:paraId="7FFD7E1C" w14:textId="77777777" w:rsidTr="00354E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626F6001" w14:textId="6B010016" w:rsidR="00407367" w:rsidRPr="00E11762" w:rsidRDefault="00A313A4" w:rsidP="004073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7775" w:type="dxa"/>
          </w:tcPr>
          <w:p w14:paraId="65C2DF4D" w14:textId="7D048EBB" w:rsidR="00407367" w:rsidRPr="00E11762" w:rsidRDefault="00407367" w:rsidP="00407367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1176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ส่วนงานดำเนินงาน </w:t>
            </w:r>
          </w:p>
        </w:tc>
      </w:tr>
      <w:tr w:rsidR="00407367" w:rsidRPr="00E11762" w14:paraId="460159F7" w14:textId="77777777" w:rsidTr="00354E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503EFC28" w14:textId="7DEBB109" w:rsidR="00407367" w:rsidRPr="00E11762" w:rsidRDefault="00A313A4" w:rsidP="004073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7775" w:type="dxa"/>
          </w:tcPr>
          <w:p w14:paraId="1B5C7BAD" w14:textId="77777777" w:rsidR="00407367" w:rsidRPr="00E11762" w:rsidRDefault="00407367" w:rsidP="004073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1176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407367" w:rsidRPr="00E11762" w14:paraId="36A1D73D" w14:textId="77777777" w:rsidTr="00354E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0CF8D7F9" w14:textId="7C974089" w:rsidR="00407367" w:rsidRPr="00E11762" w:rsidRDefault="00407367" w:rsidP="004073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117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A313A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7775" w:type="dxa"/>
          </w:tcPr>
          <w:p w14:paraId="41821664" w14:textId="61A2F8C7" w:rsidR="00407367" w:rsidRPr="00E11762" w:rsidRDefault="00407367" w:rsidP="004073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1176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ต้นทุนทางการเงิน</w:t>
            </w:r>
          </w:p>
        </w:tc>
      </w:tr>
      <w:tr w:rsidR="00407367" w:rsidRPr="00E11762" w14:paraId="53EA1D03" w14:textId="77777777" w:rsidTr="00354E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3CE52276" w14:textId="2B7A23A7" w:rsidR="00407367" w:rsidRPr="00E11762" w:rsidRDefault="00407367" w:rsidP="004073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117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A313A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7775" w:type="dxa"/>
          </w:tcPr>
          <w:p w14:paraId="3D67D884" w14:textId="77777777" w:rsidR="00407367" w:rsidRPr="00E11762" w:rsidRDefault="00407367" w:rsidP="004073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1176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407367" w:rsidRPr="00E11762" w14:paraId="3208CD49" w14:textId="77777777" w:rsidTr="00354E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5767ECDB" w14:textId="02804C2C" w:rsidR="00407367" w:rsidRPr="00E11762" w:rsidRDefault="00407367" w:rsidP="004073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117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A313A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7775" w:type="dxa"/>
          </w:tcPr>
          <w:p w14:paraId="48F6758F" w14:textId="33136047" w:rsidR="00407367" w:rsidRPr="00E11762" w:rsidRDefault="00407367" w:rsidP="004073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1176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กำไร</w:t>
            </w:r>
            <w:r w:rsidR="00707F6F" w:rsidRPr="00E117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(</w:t>
            </w:r>
            <w:r w:rsidR="00707F6F" w:rsidRPr="00E1176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 w:rsidR="00707F6F" w:rsidRPr="00E117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)</w:t>
            </w:r>
            <w:r w:rsidR="00707F6F" w:rsidRPr="00E1176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E1176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ต่อหุ้น</w:t>
            </w:r>
          </w:p>
        </w:tc>
      </w:tr>
      <w:tr w:rsidR="00552BE4" w:rsidRPr="00E11762" w14:paraId="25D3DE54" w14:textId="77777777" w:rsidTr="00354E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550D51A7" w14:textId="2E6B6A74" w:rsidR="00552BE4" w:rsidRPr="00E11762" w:rsidRDefault="00552BE4" w:rsidP="00552B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117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7775" w:type="dxa"/>
          </w:tcPr>
          <w:p w14:paraId="7B02646F" w14:textId="77906B52" w:rsidR="00552BE4" w:rsidRPr="00E11762" w:rsidRDefault="00552BE4" w:rsidP="00552B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1176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552BE4" w:rsidRPr="00E11762" w14:paraId="6997C3B6" w14:textId="77777777" w:rsidTr="00354E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16B8374C" w14:textId="434988BE" w:rsidR="00552BE4" w:rsidRPr="00E11762" w:rsidRDefault="00552BE4" w:rsidP="00552B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25</w:t>
            </w:r>
          </w:p>
        </w:tc>
        <w:tc>
          <w:tcPr>
            <w:tcW w:w="7775" w:type="dxa"/>
          </w:tcPr>
          <w:p w14:paraId="342E26EB" w14:textId="7A7219C7" w:rsidR="00552BE4" w:rsidRPr="00E11762" w:rsidRDefault="00552BE4" w:rsidP="00552B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67FB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552BE4" w:rsidRPr="00E11762" w14:paraId="53A1CD63" w14:textId="77777777" w:rsidTr="00354E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7E3BFBC0" w14:textId="2F2A9CDC" w:rsidR="00552BE4" w:rsidRPr="00E11762" w:rsidRDefault="00552BE4" w:rsidP="00552B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26</w:t>
            </w:r>
          </w:p>
        </w:tc>
        <w:tc>
          <w:tcPr>
            <w:tcW w:w="7775" w:type="dxa"/>
          </w:tcPr>
          <w:p w14:paraId="5E35DE66" w14:textId="0653E434" w:rsidR="00552BE4" w:rsidRPr="00E11762" w:rsidRDefault="00552BE4" w:rsidP="00552B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117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552BE4" w:rsidRPr="00E11762" w14:paraId="1CEC8DE7" w14:textId="77777777" w:rsidTr="00354E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140FFA4D" w14:textId="6D7EA146" w:rsidR="00552BE4" w:rsidRPr="00E11762" w:rsidRDefault="0071460F" w:rsidP="00552B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27</w:t>
            </w:r>
          </w:p>
        </w:tc>
        <w:tc>
          <w:tcPr>
            <w:tcW w:w="7775" w:type="dxa"/>
          </w:tcPr>
          <w:p w14:paraId="440207A8" w14:textId="38FEC344" w:rsidR="00552BE4" w:rsidRPr="00E11762" w:rsidRDefault="0071460F" w:rsidP="00552B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1460F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bookmarkEnd w:id="0"/>
      <w:bookmarkEnd w:id="1"/>
    </w:tbl>
    <w:p w14:paraId="3A0C908A" w14:textId="77777777" w:rsidR="00AB3746" w:rsidRPr="00E11762" w:rsidRDefault="009F3F72" w:rsidP="00D762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540"/>
        <w:jc w:val="both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/>
          <w:sz w:val="30"/>
          <w:szCs w:val="30"/>
          <w:cs/>
        </w:rPr>
        <w:br w:type="page"/>
      </w:r>
      <w:r w:rsidR="005208F4" w:rsidRPr="00E11762">
        <w:rPr>
          <w:rFonts w:ascii="Angsana New" w:hAnsi="Angsana New" w:hint="cs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0F11CBC3" w14:textId="77777777" w:rsidR="00AB3746" w:rsidRPr="00E11762" w:rsidRDefault="00AB3746" w:rsidP="00D762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rPr>
          <w:rFonts w:ascii="Angsana New" w:hAnsi="Angsana New"/>
          <w:sz w:val="22"/>
          <w:szCs w:val="22"/>
        </w:rPr>
      </w:pPr>
    </w:p>
    <w:p w14:paraId="38C2B236" w14:textId="0EB8D5F1" w:rsidR="000A25F0" w:rsidRPr="00E11762" w:rsidRDefault="005208F4" w:rsidP="00D762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51"/>
        <w:jc w:val="both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/>
          <w:sz w:val="30"/>
          <w:szCs w:val="30"/>
          <w:cs/>
        </w:rPr>
        <w:t>งบการเงิน</w:t>
      </w:r>
      <w:r w:rsidRPr="00E11762">
        <w:rPr>
          <w:rFonts w:ascii="Angsana New" w:hAnsi="Angsana New" w:hint="cs"/>
          <w:sz w:val="30"/>
          <w:szCs w:val="30"/>
          <w:cs/>
        </w:rPr>
        <w:t>นี้</w:t>
      </w:r>
      <w:r w:rsidRPr="00E11762">
        <w:rPr>
          <w:rFonts w:ascii="Angsana New" w:hAnsi="Angsana New"/>
          <w:sz w:val="30"/>
          <w:szCs w:val="30"/>
          <w:cs/>
        </w:rPr>
        <w:t>ได้รับอนุมัติ</w:t>
      </w:r>
      <w:r w:rsidRPr="00E11762">
        <w:rPr>
          <w:rFonts w:ascii="Angsana New" w:hAnsi="Angsana New" w:hint="cs"/>
          <w:sz w:val="30"/>
          <w:szCs w:val="30"/>
          <w:cs/>
        </w:rPr>
        <w:t>ให้ออกงบการเงิน</w:t>
      </w:r>
      <w:r w:rsidRPr="00E11762">
        <w:rPr>
          <w:rFonts w:ascii="Angsana New" w:hAnsi="Angsana New"/>
          <w:sz w:val="30"/>
          <w:szCs w:val="30"/>
          <w:cs/>
        </w:rPr>
        <w:t>จาก</w:t>
      </w:r>
      <w:r w:rsidR="00442BC6" w:rsidRPr="00E11762">
        <w:rPr>
          <w:rFonts w:ascii="Angsana New" w:hAnsi="Angsana New" w:hint="cs"/>
          <w:sz w:val="30"/>
          <w:szCs w:val="30"/>
          <w:cs/>
        </w:rPr>
        <w:t>คณะ</w:t>
      </w:r>
      <w:r w:rsidRPr="00E11762">
        <w:rPr>
          <w:rFonts w:ascii="Angsana New" w:hAnsi="Angsana New"/>
          <w:sz w:val="30"/>
          <w:szCs w:val="30"/>
          <w:cs/>
        </w:rPr>
        <w:t>กรรมการเมื่อ</w:t>
      </w:r>
      <w:r w:rsidRPr="00E11762">
        <w:rPr>
          <w:rFonts w:ascii="Angsana New" w:hAnsi="Angsana New" w:hint="cs"/>
          <w:sz w:val="30"/>
          <w:szCs w:val="30"/>
          <w:cs/>
        </w:rPr>
        <w:t>วันที่</w:t>
      </w:r>
      <w:r w:rsidR="00CB27CB" w:rsidRPr="00E11762">
        <w:rPr>
          <w:rFonts w:ascii="Angsana New" w:hAnsi="Angsana New"/>
          <w:sz w:val="30"/>
          <w:szCs w:val="30"/>
        </w:rPr>
        <w:t xml:space="preserve"> </w:t>
      </w:r>
      <w:r w:rsidR="00027930">
        <w:rPr>
          <w:rFonts w:ascii="Angsana New" w:hAnsi="Angsana New"/>
          <w:sz w:val="30"/>
          <w:szCs w:val="30"/>
        </w:rPr>
        <w:t>18</w:t>
      </w:r>
      <w:r w:rsidR="00D1763C" w:rsidRPr="00E11762">
        <w:rPr>
          <w:rFonts w:ascii="Angsana New" w:hAnsi="Angsana New"/>
          <w:sz w:val="30"/>
          <w:szCs w:val="30"/>
        </w:rPr>
        <w:t xml:space="preserve"> </w:t>
      </w:r>
      <w:r w:rsidR="00CB27CB" w:rsidRPr="00E11762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BA4932" w:rsidRPr="00E11762">
        <w:rPr>
          <w:rFonts w:ascii="Angsana New" w:hAnsi="Angsana New"/>
          <w:sz w:val="30"/>
          <w:szCs w:val="30"/>
        </w:rPr>
        <w:t>256</w:t>
      </w:r>
      <w:r w:rsidR="00933478">
        <w:rPr>
          <w:rFonts w:ascii="Angsana New" w:hAnsi="Angsana New"/>
          <w:sz w:val="30"/>
          <w:szCs w:val="30"/>
        </w:rPr>
        <w:t>5</w:t>
      </w:r>
    </w:p>
    <w:p w14:paraId="203B8834" w14:textId="77777777" w:rsidR="00AB3746" w:rsidRPr="00E11762" w:rsidRDefault="00AB3746" w:rsidP="00D762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both"/>
        <w:rPr>
          <w:rFonts w:ascii="Angsana New" w:hAnsi="Angsana New"/>
          <w:b/>
          <w:bCs/>
          <w:sz w:val="22"/>
          <w:szCs w:val="22"/>
          <w:cs/>
        </w:rPr>
      </w:pPr>
    </w:p>
    <w:p w14:paraId="26E4EA6A" w14:textId="77777777" w:rsidR="00AB3746" w:rsidRPr="00E11762" w:rsidRDefault="00AB3746" w:rsidP="00E576D7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3701AED6" w14:textId="77777777" w:rsidR="00AB3746" w:rsidRPr="00E11762" w:rsidRDefault="00AB3746" w:rsidP="00D762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/>
        <w:jc w:val="both"/>
        <w:rPr>
          <w:rFonts w:ascii="Angsana New" w:hAnsi="Angsana New"/>
          <w:sz w:val="22"/>
          <w:szCs w:val="22"/>
        </w:rPr>
      </w:pPr>
    </w:p>
    <w:p w14:paraId="569D28C6" w14:textId="6D6602B7" w:rsidR="00AB3746" w:rsidRPr="00E11762" w:rsidRDefault="00F76704" w:rsidP="00D255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/>
          <w:sz w:val="30"/>
          <w:szCs w:val="30"/>
          <w:cs/>
        </w:rPr>
        <w:t>บริษัท แอสเสท เวิรด์</w:t>
      </w:r>
      <w:r w:rsidR="00F55551" w:rsidRPr="00E11762">
        <w:rPr>
          <w:rFonts w:ascii="Angsana New" w:hAnsi="Angsana New"/>
          <w:sz w:val="30"/>
          <w:szCs w:val="30"/>
          <w:cs/>
        </w:rPr>
        <w:t xml:space="preserve"> </w:t>
      </w:r>
      <w:r w:rsidR="0039136C" w:rsidRPr="00E11762">
        <w:rPr>
          <w:rFonts w:ascii="Angsana New" w:hAnsi="Angsana New" w:hint="cs"/>
          <w:sz w:val="30"/>
          <w:szCs w:val="30"/>
          <w:cs/>
        </w:rPr>
        <w:t xml:space="preserve">คอร์ป </w:t>
      </w:r>
      <w:r w:rsidR="00F55551" w:rsidRPr="00E11762">
        <w:rPr>
          <w:rFonts w:ascii="Angsana New" w:hAnsi="Angsana New"/>
          <w:sz w:val="30"/>
          <w:szCs w:val="30"/>
          <w:cs/>
        </w:rPr>
        <w:t>จำกัด</w:t>
      </w:r>
      <w:r w:rsidR="00442BC6" w:rsidRPr="00E11762">
        <w:rPr>
          <w:rFonts w:ascii="Angsana New" w:hAnsi="Angsana New"/>
          <w:sz w:val="30"/>
          <w:szCs w:val="30"/>
        </w:rPr>
        <w:t xml:space="preserve"> (</w:t>
      </w:r>
      <w:r w:rsidR="00442BC6" w:rsidRPr="00E11762">
        <w:rPr>
          <w:rFonts w:ascii="Angsana New" w:hAnsi="Angsana New" w:hint="cs"/>
          <w:sz w:val="30"/>
          <w:szCs w:val="30"/>
          <w:cs/>
        </w:rPr>
        <w:t>มหาชน)</w:t>
      </w:r>
      <w:r w:rsidR="001600DF" w:rsidRPr="00E11762">
        <w:rPr>
          <w:rFonts w:ascii="Angsana New" w:hAnsi="Angsana New"/>
          <w:sz w:val="30"/>
          <w:szCs w:val="30"/>
        </w:rPr>
        <w:t xml:space="preserve"> </w:t>
      </w:r>
      <w:r w:rsidR="00D62A78" w:rsidRPr="00E11762">
        <w:rPr>
          <w:rFonts w:ascii="Angsana New" w:hAnsi="Angsana New"/>
          <w:sz w:val="30"/>
          <w:szCs w:val="30"/>
        </w:rPr>
        <w:t>“</w:t>
      </w:r>
      <w:r w:rsidR="00D62A78" w:rsidRPr="00E11762">
        <w:rPr>
          <w:rFonts w:ascii="Angsana New" w:hAnsi="Angsana New"/>
          <w:sz w:val="30"/>
          <w:szCs w:val="30"/>
          <w:cs/>
        </w:rPr>
        <w:t>บริษัท</w:t>
      </w:r>
      <w:r w:rsidR="00D62A78" w:rsidRPr="00E11762">
        <w:rPr>
          <w:rFonts w:ascii="Angsana New" w:hAnsi="Angsana New"/>
          <w:sz w:val="30"/>
          <w:szCs w:val="30"/>
        </w:rPr>
        <w:t xml:space="preserve">” </w:t>
      </w:r>
      <w:r w:rsidR="00D62A78" w:rsidRPr="00E11762">
        <w:rPr>
          <w:rFonts w:ascii="Angsana New" w:hAnsi="Angsana New" w:hint="cs"/>
          <w:sz w:val="30"/>
          <w:szCs w:val="30"/>
          <w:cs/>
        </w:rPr>
        <w:t>เป็นนิติบุคคลที่จัดตั้ง</w:t>
      </w:r>
      <w:r w:rsidR="00592A73" w:rsidRPr="00E11762">
        <w:rPr>
          <w:rFonts w:ascii="Angsana New" w:hAnsi="Angsana New" w:hint="cs"/>
          <w:sz w:val="30"/>
          <w:szCs w:val="30"/>
          <w:cs/>
        </w:rPr>
        <w:t>ขึ้น</w:t>
      </w:r>
      <w:r w:rsidR="00D62A78" w:rsidRPr="00E11762">
        <w:rPr>
          <w:rFonts w:ascii="Angsana New" w:hAnsi="Angsana New"/>
          <w:sz w:val="30"/>
          <w:szCs w:val="30"/>
          <w:cs/>
        </w:rPr>
        <w:t>ในประเทศ</w:t>
      </w:r>
      <w:r w:rsidR="001D2D67" w:rsidRPr="00E11762">
        <w:rPr>
          <w:rFonts w:ascii="Angsana New" w:hAnsi="Angsana New" w:hint="cs"/>
          <w:sz w:val="30"/>
          <w:szCs w:val="30"/>
          <w:cs/>
        </w:rPr>
        <w:t>ไทย</w:t>
      </w:r>
      <w:r w:rsidR="00A70076" w:rsidRPr="00E11762">
        <w:rPr>
          <w:rFonts w:ascii="Angsana New" w:hAnsi="Angsana New"/>
          <w:sz w:val="30"/>
          <w:szCs w:val="30"/>
        </w:rPr>
        <w:t xml:space="preserve"> </w:t>
      </w:r>
      <w:r w:rsidR="00A86A23" w:rsidRPr="00E11762">
        <w:rPr>
          <w:rFonts w:ascii="Angsana New" w:hAnsi="Angsana New"/>
          <w:sz w:val="30"/>
          <w:szCs w:val="30"/>
          <w:cs/>
        </w:rPr>
        <w:t>และจดทะเบียนกับตลาดหลักทรัพย์แห่งประเทศไทย</w:t>
      </w:r>
      <w:r w:rsidR="00A86A23" w:rsidRPr="00E11762">
        <w:rPr>
          <w:rFonts w:ascii="Angsana New" w:hAnsi="Angsana New" w:hint="cs"/>
          <w:sz w:val="30"/>
          <w:szCs w:val="30"/>
          <w:cs/>
        </w:rPr>
        <w:t xml:space="preserve"> </w:t>
      </w:r>
      <w:bookmarkStart w:id="2" w:name="_Hlk24672387"/>
      <w:r w:rsidR="0015042B" w:rsidRPr="00E11762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62728A" w:rsidRPr="00E11762">
        <w:rPr>
          <w:rFonts w:ascii="Angsana New" w:hAnsi="Angsana New"/>
          <w:sz w:val="30"/>
          <w:szCs w:val="30"/>
        </w:rPr>
        <w:t>10</w:t>
      </w:r>
      <w:r w:rsidR="0015042B" w:rsidRPr="00E11762">
        <w:rPr>
          <w:rFonts w:ascii="Angsana New" w:hAnsi="Angsana New" w:hint="cs"/>
          <w:sz w:val="30"/>
          <w:szCs w:val="30"/>
          <w:cs/>
        </w:rPr>
        <w:t xml:space="preserve"> ตุลาคม </w:t>
      </w:r>
      <w:r w:rsidR="0015042B" w:rsidRPr="00E11762">
        <w:rPr>
          <w:rFonts w:ascii="Angsana New" w:hAnsi="Angsana New"/>
          <w:sz w:val="30"/>
          <w:szCs w:val="30"/>
        </w:rPr>
        <w:t>25</w:t>
      </w:r>
      <w:r w:rsidR="0062728A" w:rsidRPr="00E11762">
        <w:rPr>
          <w:rFonts w:ascii="Angsana New" w:hAnsi="Angsana New"/>
          <w:sz w:val="30"/>
          <w:szCs w:val="30"/>
        </w:rPr>
        <w:t>62</w:t>
      </w:r>
      <w:r w:rsidR="006361A1" w:rsidRPr="00E11762">
        <w:rPr>
          <w:rFonts w:ascii="Angsana New" w:hAnsi="Angsana New"/>
          <w:sz w:val="30"/>
          <w:szCs w:val="30"/>
        </w:rPr>
        <w:t xml:space="preserve"> </w:t>
      </w:r>
      <w:r w:rsidR="00A86A23" w:rsidRPr="00E11762">
        <w:rPr>
          <w:rFonts w:ascii="Angsana New" w:hAnsi="Angsana New"/>
          <w:sz w:val="30"/>
          <w:szCs w:val="30"/>
          <w:cs/>
        </w:rPr>
        <w:t>โดยมีที่อยู่จดทะเบียน</w:t>
      </w:r>
      <w:bookmarkStart w:id="3" w:name="_Hlk24672360"/>
      <w:r w:rsidR="00A86A23" w:rsidRPr="00E11762">
        <w:rPr>
          <w:rFonts w:ascii="Angsana New" w:hAnsi="Angsana New"/>
          <w:sz w:val="30"/>
          <w:szCs w:val="30"/>
          <w:cs/>
        </w:rPr>
        <w:t>ของบริษัท</w:t>
      </w:r>
      <w:bookmarkEnd w:id="2"/>
      <w:bookmarkEnd w:id="3"/>
      <w:r w:rsidR="00A86A23" w:rsidRPr="00E11762">
        <w:rPr>
          <w:rFonts w:ascii="Angsana New" w:hAnsi="Angsana New"/>
          <w:sz w:val="30"/>
          <w:szCs w:val="30"/>
          <w:cs/>
        </w:rPr>
        <w:t>ตั้งอยู่</w:t>
      </w:r>
      <w:r w:rsidR="0062728A" w:rsidRPr="00E11762">
        <w:rPr>
          <w:rFonts w:ascii="Angsana New" w:hAnsi="Angsana New" w:hint="cs"/>
          <w:sz w:val="30"/>
          <w:szCs w:val="30"/>
          <w:cs/>
        </w:rPr>
        <w:t>เลขที่</w:t>
      </w:r>
      <w:r w:rsidR="0062728A" w:rsidRPr="00E11762">
        <w:rPr>
          <w:rFonts w:ascii="Angsana New" w:hAnsi="Angsana New"/>
          <w:sz w:val="30"/>
          <w:szCs w:val="30"/>
          <w:cs/>
        </w:rPr>
        <w:t xml:space="preserve"> </w:t>
      </w:r>
      <w:r w:rsidR="0062728A" w:rsidRPr="00E11762">
        <w:rPr>
          <w:rFonts w:ascii="Angsana New" w:hAnsi="Angsana New"/>
          <w:sz w:val="30"/>
          <w:szCs w:val="30"/>
        </w:rPr>
        <w:t>1</w:t>
      </w:r>
      <w:r w:rsidR="0062728A" w:rsidRPr="00E11762">
        <w:rPr>
          <w:rFonts w:ascii="Angsana New" w:hAnsi="Angsana New"/>
          <w:sz w:val="30"/>
          <w:szCs w:val="30"/>
          <w:cs/>
        </w:rPr>
        <w:t xml:space="preserve">  </w:t>
      </w:r>
      <w:r w:rsidR="0062728A" w:rsidRPr="00E11762">
        <w:rPr>
          <w:rFonts w:ascii="Angsana New" w:hAnsi="Angsana New" w:hint="cs"/>
          <w:sz w:val="30"/>
          <w:szCs w:val="30"/>
          <w:cs/>
        </w:rPr>
        <w:t>อาคารเอ็มไพร์ทาวเวอร์</w:t>
      </w:r>
      <w:r w:rsidR="0062728A" w:rsidRPr="00E11762">
        <w:rPr>
          <w:rFonts w:ascii="Angsana New" w:hAnsi="Angsana New"/>
          <w:sz w:val="30"/>
          <w:szCs w:val="30"/>
          <w:cs/>
        </w:rPr>
        <w:t xml:space="preserve"> </w:t>
      </w:r>
      <w:r w:rsidR="0062728A" w:rsidRPr="00E11762">
        <w:rPr>
          <w:rFonts w:ascii="Angsana New" w:hAnsi="Angsana New" w:hint="cs"/>
          <w:sz w:val="30"/>
          <w:szCs w:val="30"/>
          <w:cs/>
        </w:rPr>
        <w:t>ชั้น</w:t>
      </w:r>
      <w:r w:rsidR="0062728A" w:rsidRPr="00E11762">
        <w:rPr>
          <w:rFonts w:ascii="Angsana New" w:hAnsi="Angsana New"/>
          <w:sz w:val="30"/>
          <w:szCs w:val="30"/>
          <w:cs/>
        </w:rPr>
        <w:t xml:space="preserve"> </w:t>
      </w:r>
      <w:r w:rsidR="0062728A" w:rsidRPr="00E11762">
        <w:rPr>
          <w:rFonts w:ascii="Angsana New" w:hAnsi="Angsana New"/>
          <w:sz w:val="30"/>
          <w:szCs w:val="30"/>
        </w:rPr>
        <w:t>54</w:t>
      </w:r>
      <w:r w:rsidR="0062728A" w:rsidRPr="00E11762">
        <w:rPr>
          <w:rFonts w:ascii="Angsana New" w:hAnsi="Angsana New"/>
          <w:sz w:val="30"/>
          <w:szCs w:val="30"/>
          <w:cs/>
        </w:rPr>
        <w:t xml:space="preserve"> </w:t>
      </w:r>
      <w:r w:rsidR="0062728A" w:rsidRPr="00E11762">
        <w:rPr>
          <w:rFonts w:ascii="Angsana New" w:hAnsi="Angsana New" w:hint="cs"/>
          <w:sz w:val="30"/>
          <w:szCs w:val="30"/>
          <w:cs/>
        </w:rPr>
        <w:t>ถนนสาทรใต้</w:t>
      </w:r>
      <w:r w:rsidR="0062728A" w:rsidRPr="00E11762">
        <w:rPr>
          <w:rFonts w:ascii="Angsana New" w:hAnsi="Angsana New"/>
          <w:sz w:val="30"/>
          <w:szCs w:val="30"/>
          <w:cs/>
        </w:rPr>
        <w:t xml:space="preserve"> </w:t>
      </w:r>
      <w:r w:rsidR="0062728A" w:rsidRPr="00E11762">
        <w:rPr>
          <w:rFonts w:ascii="Angsana New" w:hAnsi="Angsana New" w:hint="cs"/>
          <w:sz w:val="30"/>
          <w:szCs w:val="30"/>
          <w:cs/>
        </w:rPr>
        <w:t>แขวงยานนาวา</w:t>
      </w:r>
      <w:r w:rsidR="0062728A" w:rsidRPr="00E11762">
        <w:rPr>
          <w:rFonts w:ascii="Angsana New" w:hAnsi="Angsana New"/>
          <w:sz w:val="30"/>
          <w:szCs w:val="30"/>
          <w:cs/>
        </w:rPr>
        <w:t xml:space="preserve"> </w:t>
      </w:r>
      <w:r w:rsidR="0062728A" w:rsidRPr="00E11762">
        <w:rPr>
          <w:rFonts w:ascii="Angsana New" w:hAnsi="Angsana New" w:hint="cs"/>
          <w:sz w:val="30"/>
          <w:szCs w:val="30"/>
          <w:cs/>
        </w:rPr>
        <w:t>เขตสาทร</w:t>
      </w:r>
      <w:r w:rsidR="0062728A" w:rsidRPr="00E11762">
        <w:rPr>
          <w:rFonts w:ascii="Angsana New" w:hAnsi="Angsana New"/>
          <w:sz w:val="30"/>
          <w:szCs w:val="30"/>
          <w:cs/>
        </w:rPr>
        <w:t xml:space="preserve"> </w:t>
      </w:r>
      <w:r w:rsidR="0062728A" w:rsidRPr="00E11762">
        <w:rPr>
          <w:rFonts w:ascii="Angsana New" w:hAnsi="Angsana New" w:hint="cs"/>
          <w:sz w:val="30"/>
          <w:szCs w:val="30"/>
          <w:cs/>
        </w:rPr>
        <w:t>กรุงเทพมหานคร</w:t>
      </w:r>
      <w:r w:rsidR="0062728A" w:rsidRPr="00E11762">
        <w:rPr>
          <w:rFonts w:ascii="Angsana New" w:hAnsi="Angsana New"/>
          <w:sz w:val="30"/>
          <w:szCs w:val="30"/>
          <w:cs/>
        </w:rPr>
        <w:t xml:space="preserve"> </w:t>
      </w:r>
    </w:p>
    <w:p w14:paraId="66321662" w14:textId="77777777" w:rsidR="00464295" w:rsidRPr="00E11762" w:rsidRDefault="00464295" w:rsidP="00464295">
      <w:pPr>
        <w:spacing w:line="240" w:lineRule="auto"/>
        <w:ind w:left="567" w:hanging="27"/>
        <w:jc w:val="thaiDistribute"/>
        <w:rPr>
          <w:rFonts w:ascii="Angsana New" w:hAnsi="Angsana New"/>
          <w:sz w:val="22"/>
          <w:szCs w:val="22"/>
        </w:rPr>
      </w:pPr>
    </w:p>
    <w:p w14:paraId="2DF0EC0C" w14:textId="34CBA615" w:rsidR="00BF5F59" w:rsidRDefault="00BF5F59" w:rsidP="00BF67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  <w:bookmarkStart w:id="4" w:name="_Hlk32174630"/>
      <w:r w:rsidRPr="00BF5F59">
        <w:rPr>
          <w:rFonts w:ascii="Angsana New" w:hAnsi="Angsana New" w:hint="cs"/>
          <w:sz w:val="30"/>
          <w:szCs w:val="30"/>
          <w:cs/>
        </w:rPr>
        <w:t>ผู้ถือหุ้นรายใหญ่ของบริษัทในระหว่าง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BF5F59">
        <w:rPr>
          <w:rFonts w:ascii="Angsana New" w:hAnsi="Angsana New"/>
          <w:sz w:val="30"/>
          <w:szCs w:val="30"/>
          <w:cs/>
        </w:rPr>
        <w:t xml:space="preserve"> </w:t>
      </w:r>
      <w:r w:rsidRPr="00BF5F59">
        <w:rPr>
          <w:rFonts w:ascii="Angsana New" w:hAnsi="Angsana New" w:hint="cs"/>
          <w:sz w:val="30"/>
          <w:szCs w:val="30"/>
          <w:cs/>
        </w:rPr>
        <w:t>ได้แก่</w:t>
      </w:r>
      <w:r w:rsidRPr="00BF5F59">
        <w:rPr>
          <w:rFonts w:ascii="Angsana New" w:hAnsi="Angsana New"/>
          <w:sz w:val="30"/>
          <w:szCs w:val="30"/>
          <w:cs/>
        </w:rPr>
        <w:t xml:space="preserve"> </w:t>
      </w:r>
      <w:r w:rsidRPr="00BF5F59">
        <w:rPr>
          <w:rFonts w:ascii="Angsana New" w:hAnsi="Angsana New" w:hint="cs"/>
          <w:sz w:val="30"/>
          <w:szCs w:val="30"/>
          <w:cs/>
        </w:rPr>
        <w:t>บริษัท</w:t>
      </w:r>
      <w:r w:rsidRPr="00BF5F59">
        <w:rPr>
          <w:rFonts w:ascii="Angsana New" w:hAnsi="Angsana New"/>
          <w:sz w:val="30"/>
          <w:szCs w:val="30"/>
          <w:cs/>
        </w:rPr>
        <w:t xml:space="preserve"> </w:t>
      </w:r>
      <w:r w:rsidRPr="00BF5F59">
        <w:rPr>
          <w:rFonts w:ascii="Angsana New" w:hAnsi="Angsana New" w:hint="cs"/>
          <w:sz w:val="30"/>
          <w:szCs w:val="30"/>
          <w:cs/>
        </w:rPr>
        <w:t>ทีซีซี</w:t>
      </w:r>
      <w:r w:rsidRPr="00BF5F59">
        <w:rPr>
          <w:rFonts w:ascii="Angsana New" w:hAnsi="Angsana New"/>
          <w:sz w:val="30"/>
          <w:szCs w:val="30"/>
          <w:cs/>
        </w:rPr>
        <w:t xml:space="preserve"> </w:t>
      </w:r>
      <w:r w:rsidRPr="00BF5F59">
        <w:rPr>
          <w:rFonts w:ascii="Angsana New" w:hAnsi="Angsana New" w:hint="cs"/>
          <w:sz w:val="30"/>
          <w:szCs w:val="30"/>
          <w:cs/>
        </w:rPr>
        <w:t>บริหารธุรกิจ</w:t>
      </w:r>
      <w:r w:rsidRPr="00BF5F59">
        <w:rPr>
          <w:rFonts w:ascii="Angsana New" w:hAnsi="Angsana New"/>
          <w:sz w:val="30"/>
          <w:szCs w:val="30"/>
          <w:cs/>
        </w:rPr>
        <w:t xml:space="preserve"> </w:t>
      </w:r>
      <w:r w:rsidRPr="00BF5F59">
        <w:rPr>
          <w:rFonts w:ascii="Angsana New" w:hAnsi="Angsana New" w:hint="cs"/>
          <w:sz w:val="30"/>
          <w:szCs w:val="30"/>
          <w:cs/>
        </w:rPr>
        <w:t>จำกัด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F5F59">
        <w:rPr>
          <w:rFonts w:ascii="Angsana New" w:hAnsi="Angsana New" w:hint="cs"/>
          <w:sz w:val="30"/>
          <w:szCs w:val="30"/>
          <w:cs/>
        </w:rPr>
        <w:t>ซึ่งเป็นนิติบุคคลที่จัดตั้งขึ้นใน</w:t>
      </w:r>
      <w:r>
        <w:rPr>
          <w:rFonts w:ascii="Angsana New" w:hAnsi="Angsana New" w:hint="cs"/>
          <w:sz w:val="30"/>
          <w:szCs w:val="30"/>
          <w:cs/>
        </w:rPr>
        <w:t xml:space="preserve">ไทย </w:t>
      </w:r>
      <w:r w:rsidRPr="00BF5F59">
        <w:rPr>
          <w:rFonts w:ascii="Angsana New" w:hAnsi="Angsana New"/>
          <w:sz w:val="30"/>
          <w:szCs w:val="30"/>
          <w:cs/>
        </w:rPr>
        <w:t>(</w:t>
      </w:r>
      <w:r w:rsidRPr="00BF5F59">
        <w:rPr>
          <w:rFonts w:ascii="Angsana New" w:hAnsi="Angsana New" w:hint="cs"/>
          <w:sz w:val="30"/>
          <w:szCs w:val="30"/>
          <w:cs/>
        </w:rPr>
        <w:t>ถือหุ้นร้อยละ</w:t>
      </w:r>
      <w:r w:rsidRPr="00BF5F59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46</w:t>
      </w:r>
      <w:r w:rsidRPr="00BF5F59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69</w:t>
      </w:r>
      <w:r w:rsidRPr="00BF5F59">
        <w:rPr>
          <w:rFonts w:ascii="Angsana New" w:hAnsi="Angsana New"/>
          <w:sz w:val="30"/>
          <w:szCs w:val="30"/>
          <w:cs/>
        </w:rPr>
        <w:t xml:space="preserve">) </w:t>
      </w:r>
      <w:r w:rsidRPr="00BF5F59">
        <w:rPr>
          <w:rFonts w:ascii="Angsana New" w:hAnsi="Angsana New" w:hint="cs"/>
          <w:sz w:val="30"/>
          <w:szCs w:val="30"/>
          <w:cs/>
        </w:rPr>
        <w:t>และบริษัท</w:t>
      </w:r>
      <w:r w:rsidRPr="00BF5F59">
        <w:rPr>
          <w:rFonts w:ascii="Angsana New" w:hAnsi="Angsana New"/>
          <w:sz w:val="30"/>
          <w:szCs w:val="30"/>
          <w:cs/>
        </w:rPr>
        <w:t xml:space="preserve"> </w:t>
      </w:r>
      <w:r w:rsidRPr="00BF5F59">
        <w:rPr>
          <w:rFonts w:ascii="Angsana New" w:hAnsi="Angsana New" w:hint="cs"/>
          <w:sz w:val="30"/>
          <w:szCs w:val="30"/>
          <w:cs/>
        </w:rPr>
        <w:t>ทีซีซี</w:t>
      </w:r>
      <w:r w:rsidRPr="00BF5F59">
        <w:rPr>
          <w:rFonts w:ascii="Angsana New" w:hAnsi="Angsana New"/>
          <w:sz w:val="30"/>
          <w:szCs w:val="30"/>
          <w:cs/>
        </w:rPr>
        <w:t xml:space="preserve"> </w:t>
      </w:r>
      <w:r w:rsidRPr="00BF5F59">
        <w:rPr>
          <w:rFonts w:ascii="Angsana New" w:hAnsi="Angsana New" w:hint="cs"/>
          <w:sz w:val="30"/>
          <w:szCs w:val="30"/>
          <w:cs/>
        </w:rPr>
        <w:t>กรุ๊ปอินเตอร์เนชั่นแนล</w:t>
      </w:r>
      <w:r w:rsidRPr="00BF5F59">
        <w:rPr>
          <w:rFonts w:ascii="Angsana New" w:hAnsi="Angsana New"/>
          <w:sz w:val="30"/>
          <w:szCs w:val="30"/>
          <w:cs/>
        </w:rPr>
        <w:t xml:space="preserve"> </w:t>
      </w:r>
      <w:r w:rsidRPr="00BF5F59">
        <w:rPr>
          <w:rFonts w:ascii="Angsana New" w:hAnsi="Angsana New" w:hint="cs"/>
          <w:sz w:val="30"/>
          <w:szCs w:val="30"/>
          <w:cs/>
        </w:rPr>
        <w:t>ลิมิเต็ด</w:t>
      </w:r>
      <w:r w:rsidRPr="00BF5F59">
        <w:rPr>
          <w:rFonts w:ascii="Angsana New" w:hAnsi="Angsana New"/>
          <w:sz w:val="30"/>
          <w:szCs w:val="30"/>
          <w:cs/>
        </w:rPr>
        <w:t xml:space="preserve"> </w:t>
      </w:r>
      <w:r w:rsidRPr="00BF5F59">
        <w:rPr>
          <w:rFonts w:ascii="Angsana New" w:hAnsi="Angsana New" w:hint="cs"/>
          <w:sz w:val="30"/>
          <w:szCs w:val="30"/>
          <w:cs/>
        </w:rPr>
        <w:t>ซึ่งเป็นนิติบุคคลที่จัดตั้งขึ้นในหมู่เกาะบริติชเวอร์จิน</w:t>
      </w:r>
      <w:r w:rsidRPr="00BF5F59">
        <w:rPr>
          <w:rFonts w:ascii="Angsana New" w:hAnsi="Angsana New"/>
          <w:sz w:val="30"/>
          <w:szCs w:val="30"/>
          <w:cs/>
        </w:rPr>
        <w:t xml:space="preserve"> (</w:t>
      </w:r>
      <w:r w:rsidRPr="00BF5F59">
        <w:rPr>
          <w:rFonts w:ascii="Angsana New" w:hAnsi="Angsana New" w:hint="cs"/>
          <w:sz w:val="30"/>
          <w:szCs w:val="30"/>
          <w:cs/>
        </w:rPr>
        <w:t>ถือหุ้นร้อยละ</w:t>
      </w:r>
      <w:r w:rsidRPr="00BF5F59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28</w:t>
      </w:r>
      <w:r w:rsidRPr="00BF5F59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31</w:t>
      </w:r>
      <w:r w:rsidRPr="00BF5F59">
        <w:rPr>
          <w:rFonts w:ascii="Angsana New" w:hAnsi="Angsana New"/>
          <w:sz w:val="30"/>
          <w:szCs w:val="30"/>
          <w:cs/>
        </w:rPr>
        <w:t xml:space="preserve">)  </w:t>
      </w:r>
    </w:p>
    <w:bookmarkEnd w:id="4"/>
    <w:p w14:paraId="4811BECD" w14:textId="77777777" w:rsidR="00DB2C83" w:rsidRPr="00E11762" w:rsidRDefault="00DB2C83" w:rsidP="00DB2C83">
      <w:pPr>
        <w:spacing w:line="240" w:lineRule="auto"/>
        <w:ind w:left="567" w:hanging="27"/>
        <w:jc w:val="thaiDistribute"/>
        <w:rPr>
          <w:rFonts w:ascii="Angsana New" w:hAnsi="Angsana New"/>
          <w:sz w:val="22"/>
          <w:szCs w:val="22"/>
        </w:rPr>
      </w:pPr>
    </w:p>
    <w:p w14:paraId="21216D26" w14:textId="0849E322" w:rsidR="00D255BF" w:rsidRPr="00E11762" w:rsidRDefault="00D255BF" w:rsidP="00044156">
      <w:pPr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 w:hint="cs"/>
          <w:sz w:val="30"/>
          <w:szCs w:val="30"/>
          <w:cs/>
        </w:rPr>
        <w:t>บริษัทดำเนินธุรกิจหลักเกี่ยวกับกิจกรรมลงทุน และ</w:t>
      </w:r>
      <w:r w:rsidR="00DB2C83" w:rsidRPr="00E11762">
        <w:rPr>
          <w:rFonts w:ascii="Angsana New" w:hAnsi="Angsana New"/>
          <w:sz w:val="30"/>
          <w:szCs w:val="30"/>
          <w:cs/>
        </w:rPr>
        <w:t>การให้บริการการบริหารงาน</w:t>
      </w:r>
      <w:r w:rsidRPr="00E11762">
        <w:rPr>
          <w:rFonts w:ascii="Angsana New" w:hAnsi="Angsana New" w:hint="cs"/>
          <w:sz w:val="30"/>
          <w:szCs w:val="30"/>
          <w:cs/>
        </w:rPr>
        <w:t xml:space="preserve"> กลุ่มบริษัทดำเนินธุรกิจหลักเกี่ยวกับโรงแรม และบริการที่เกี่ยวข้อง และการ</w:t>
      </w:r>
      <w:r w:rsidR="00DB2C83" w:rsidRPr="00E11762">
        <w:rPr>
          <w:rFonts w:ascii="Angsana New" w:hAnsi="Angsana New"/>
          <w:sz w:val="30"/>
          <w:szCs w:val="30"/>
          <w:cs/>
        </w:rPr>
        <w:t>ให้เช่าและให้บริการอาคารพาณิชยกรรม</w:t>
      </w:r>
      <w:r w:rsidR="00DB2C83" w:rsidRPr="00E11762">
        <w:rPr>
          <w:rFonts w:ascii="Angsana New" w:hAnsi="Angsana New"/>
          <w:sz w:val="30"/>
          <w:szCs w:val="30"/>
        </w:rPr>
        <w:t xml:space="preserve"> </w:t>
      </w:r>
      <w:r w:rsidRPr="00E11762">
        <w:rPr>
          <w:rFonts w:ascii="Angsana New" w:hAnsi="Angsana New" w:hint="cs"/>
          <w:sz w:val="30"/>
          <w:szCs w:val="30"/>
          <w:cs/>
        </w:rPr>
        <w:t>โดยรายละเอียดของ</w:t>
      </w:r>
      <w:r w:rsidR="00E47A69" w:rsidRPr="00E11762">
        <w:rPr>
          <w:rFonts w:ascii="Angsana New" w:hAnsi="Angsana New"/>
          <w:sz w:val="30"/>
          <w:szCs w:val="30"/>
        </w:rPr>
        <w:br/>
      </w:r>
      <w:r w:rsidRPr="00E11762">
        <w:rPr>
          <w:rFonts w:ascii="Angsana New" w:hAnsi="Angsana New" w:hint="cs"/>
          <w:sz w:val="30"/>
          <w:szCs w:val="30"/>
          <w:cs/>
        </w:rPr>
        <w:t xml:space="preserve">บริษัทย่อย ณ วันที่ </w:t>
      </w:r>
      <w:r w:rsidRPr="00E11762">
        <w:rPr>
          <w:rFonts w:ascii="Angsana New" w:hAnsi="Angsana New"/>
          <w:sz w:val="30"/>
          <w:szCs w:val="30"/>
        </w:rPr>
        <w:t xml:space="preserve">31 </w:t>
      </w:r>
      <w:r w:rsidRPr="00E11762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933478">
        <w:rPr>
          <w:rFonts w:ascii="Angsana New" w:hAnsi="Angsana New"/>
          <w:sz w:val="30"/>
          <w:szCs w:val="30"/>
        </w:rPr>
        <w:t xml:space="preserve">2564 </w:t>
      </w:r>
      <w:r w:rsidR="00933478">
        <w:rPr>
          <w:rFonts w:ascii="Angsana New" w:hAnsi="Angsana New"/>
          <w:sz w:val="30"/>
          <w:szCs w:val="30"/>
          <w:cs/>
        </w:rPr>
        <w:t xml:space="preserve">และ </w:t>
      </w:r>
      <w:r w:rsidR="00933478" w:rsidRPr="009C2621">
        <w:rPr>
          <w:rFonts w:ascii="Angsana New" w:hAnsi="Angsana New"/>
          <w:sz w:val="30"/>
          <w:szCs w:val="30"/>
        </w:rPr>
        <w:t>2563</w:t>
      </w:r>
      <w:r w:rsidRPr="009C2621">
        <w:rPr>
          <w:rFonts w:ascii="Angsana New" w:hAnsi="Angsana New" w:hint="cs"/>
          <w:sz w:val="30"/>
          <w:szCs w:val="30"/>
          <w:cs/>
        </w:rPr>
        <w:t xml:space="preserve"> ได้เปิดเผยไว้ในหมายเหตุ</w:t>
      </w:r>
      <w:r w:rsidR="00BF0C77" w:rsidRPr="009C2621">
        <w:rPr>
          <w:rFonts w:ascii="Angsana New" w:hAnsi="Angsana New" w:hint="cs"/>
          <w:sz w:val="30"/>
          <w:szCs w:val="30"/>
          <w:cs/>
        </w:rPr>
        <w:t>ข้อ</w:t>
      </w:r>
      <w:r w:rsidRPr="009C2621">
        <w:rPr>
          <w:rFonts w:ascii="Angsana New" w:hAnsi="Angsana New"/>
          <w:sz w:val="30"/>
          <w:szCs w:val="30"/>
        </w:rPr>
        <w:t xml:space="preserve"> </w:t>
      </w:r>
      <w:r w:rsidR="009861BD" w:rsidRPr="009C2621">
        <w:rPr>
          <w:rFonts w:ascii="Angsana New" w:hAnsi="Angsana New"/>
          <w:sz w:val="30"/>
          <w:szCs w:val="30"/>
        </w:rPr>
        <w:t>9</w:t>
      </w:r>
    </w:p>
    <w:p w14:paraId="6C36A411" w14:textId="77777777" w:rsidR="00044156" w:rsidRPr="00E11762" w:rsidRDefault="00044156" w:rsidP="00044156">
      <w:pPr>
        <w:spacing w:line="240" w:lineRule="auto"/>
        <w:ind w:left="567" w:hanging="27"/>
        <w:jc w:val="thaiDistribute"/>
        <w:rPr>
          <w:rFonts w:ascii="Angsana New" w:hAnsi="Angsana New"/>
          <w:sz w:val="22"/>
          <w:szCs w:val="22"/>
        </w:rPr>
      </w:pPr>
    </w:p>
    <w:p w14:paraId="688623BC" w14:textId="77777777" w:rsidR="00C9411A" w:rsidRPr="00E11762" w:rsidRDefault="00AB3746" w:rsidP="00E47A69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</w:rPr>
      </w:pPr>
      <w:r w:rsidRPr="00E11762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</w:p>
    <w:p w14:paraId="7D15CCDE" w14:textId="77777777" w:rsidR="007847D5" w:rsidRPr="00E11762" w:rsidRDefault="007847D5" w:rsidP="007847D5">
      <w:pPr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7FD00FDC" w14:textId="24CF4D5C" w:rsidR="00663760" w:rsidRPr="00E11762" w:rsidRDefault="0025044D" w:rsidP="00EA1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/>
          <w:sz w:val="30"/>
          <w:szCs w:val="30"/>
          <w:cs/>
        </w:rPr>
        <w:t>งบการเงิน</w:t>
      </w:r>
      <w:r w:rsidRPr="00E11762">
        <w:rPr>
          <w:rFonts w:ascii="Angsana New" w:hAnsi="Angsana New" w:hint="cs"/>
          <w:sz w:val="30"/>
          <w:szCs w:val="30"/>
          <w:cs/>
        </w:rPr>
        <w:t>นี้</w:t>
      </w:r>
      <w:r w:rsidRPr="00E11762">
        <w:rPr>
          <w:rFonts w:ascii="Angsana New" w:hAnsi="Angsana New"/>
          <w:sz w:val="30"/>
          <w:szCs w:val="30"/>
          <w:cs/>
        </w:rPr>
        <w:t>จัดทำขึ้นตาม</w:t>
      </w:r>
      <w:r w:rsidRPr="00E11762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</w:t>
      </w:r>
      <w:r w:rsidRPr="00E11762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</w:t>
      </w:r>
      <w:r w:rsidR="002D1714" w:rsidRPr="00E11762">
        <w:rPr>
          <w:rFonts w:ascii="Angsana New" w:hAnsi="Angsana New"/>
          <w:sz w:val="30"/>
          <w:szCs w:val="30"/>
        </w:rPr>
        <w:br/>
      </w:r>
      <w:r w:rsidRPr="00E11762">
        <w:rPr>
          <w:rFonts w:ascii="Angsana New" w:hAnsi="Angsana New"/>
          <w:sz w:val="30"/>
          <w:szCs w:val="30"/>
          <w:cs/>
        </w:rPr>
        <w:t>สภาวิชาชีพบัญชี</w:t>
      </w:r>
      <w:r w:rsidRPr="00E11762">
        <w:rPr>
          <w:rFonts w:ascii="Angsana New" w:hAnsi="Angsana New" w:hint="cs"/>
          <w:sz w:val="30"/>
          <w:szCs w:val="30"/>
          <w:cs/>
        </w:rPr>
        <w:t xml:space="preserve">ฯ </w:t>
      </w:r>
      <w:r w:rsidR="00663760" w:rsidRPr="00E11762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474A18">
        <w:rPr>
          <w:rFonts w:ascii="Angsana New" w:hAnsi="Angsana New"/>
          <w:sz w:val="30"/>
          <w:szCs w:val="30"/>
          <w:cs/>
        </w:rPr>
        <w:br/>
      </w:r>
      <w:r w:rsidR="00474A18" w:rsidRPr="009C2621">
        <w:rPr>
          <w:rFonts w:ascii="Angsana New" w:hAnsi="Angsana New" w:hint="cs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="00474A18" w:rsidRPr="009C2621">
        <w:rPr>
          <w:rFonts w:ascii="Angsana New" w:hAnsi="Angsana New"/>
          <w:sz w:val="30"/>
          <w:szCs w:val="30"/>
          <w:cs/>
        </w:rPr>
        <w:t xml:space="preserve"> </w:t>
      </w:r>
      <w:r w:rsidR="00474A18" w:rsidRPr="009C2621">
        <w:rPr>
          <w:rFonts w:ascii="Angsana New" w:hAnsi="Angsana New" w:hint="cs"/>
          <w:sz w:val="30"/>
          <w:szCs w:val="30"/>
          <w:cs/>
        </w:rPr>
        <w:t>นโยบายการบัญชีที่เปิดเผยในหมายเหตุข้อ</w:t>
      </w:r>
      <w:r w:rsidR="00BC5B69">
        <w:rPr>
          <w:rFonts w:ascii="Angsana New" w:hAnsi="Angsana New"/>
          <w:sz w:val="30"/>
          <w:szCs w:val="30"/>
        </w:rPr>
        <w:t xml:space="preserve"> 4 </w:t>
      </w:r>
      <w:r w:rsidR="00474A18" w:rsidRPr="009C2621">
        <w:rPr>
          <w:rFonts w:ascii="Angsana New" w:hAnsi="Angsana New" w:hint="cs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  <w:r w:rsidR="00BC5B69">
        <w:rPr>
          <w:rFonts w:ascii="Angsana New" w:hAnsi="Angsana New"/>
          <w:sz w:val="30"/>
          <w:szCs w:val="30"/>
        </w:rPr>
        <w:t xml:space="preserve"> </w:t>
      </w:r>
      <w:r w:rsidR="00BC5B69">
        <w:rPr>
          <w:rFonts w:ascii="Angsana New" w:hAnsi="Angsana New" w:hint="cs"/>
          <w:sz w:val="30"/>
          <w:szCs w:val="30"/>
          <w:cs/>
        </w:rPr>
        <w:t xml:space="preserve">ยกเว้นที่ได้กล่าวไว้ในหมายเหตุข้อ </w:t>
      </w:r>
      <w:r w:rsidR="00BC5B69">
        <w:rPr>
          <w:rFonts w:ascii="Angsana New" w:hAnsi="Angsana New"/>
          <w:sz w:val="30"/>
          <w:szCs w:val="30"/>
        </w:rPr>
        <w:t>3</w:t>
      </w:r>
    </w:p>
    <w:p w14:paraId="3CBC82D0" w14:textId="77777777" w:rsidR="001C215B" w:rsidRPr="00E11762" w:rsidRDefault="001C215B" w:rsidP="0062728A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Cs w:val="22"/>
          <w:lang w:bidi="th-TH"/>
        </w:rPr>
      </w:pPr>
    </w:p>
    <w:p w14:paraId="086862A9" w14:textId="56B5080D" w:rsidR="002A6812" w:rsidRPr="009707CC" w:rsidRDefault="009707CC" w:rsidP="00970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707CC">
        <w:rPr>
          <w:rFonts w:ascii="Angsana New" w:hAnsi="Angsana New" w:hint="cs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</w:t>
      </w:r>
      <w:r w:rsidRPr="009707CC">
        <w:rPr>
          <w:rFonts w:ascii="Angsana New" w:hAnsi="Angsana New"/>
          <w:sz w:val="30"/>
          <w:szCs w:val="30"/>
          <w:cs/>
        </w:rPr>
        <w:t xml:space="preserve"> </w:t>
      </w:r>
      <w:r w:rsidRPr="009707CC">
        <w:rPr>
          <w:rFonts w:ascii="Angsana New" w:hAnsi="Angsana New" w:hint="cs"/>
          <w:sz w:val="30"/>
          <w:szCs w:val="30"/>
          <w:cs/>
        </w:rPr>
        <w:t>ผู้บริหารใช้วิจารณญาณ</w:t>
      </w:r>
      <w:r w:rsidRPr="009707CC">
        <w:rPr>
          <w:rFonts w:ascii="Angsana New" w:hAnsi="Angsana New"/>
          <w:sz w:val="30"/>
          <w:szCs w:val="30"/>
          <w:cs/>
        </w:rPr>
        <w:t xml:space="preserve"> </w:t>
      </w:r>
      <w:r w:rsidRPr="009707CC">
        <w:rPr>
          <w:rFonts w:ascii="Angsana New" w:hAnsi="Angsana New" w:hint="cs"/>
          <w:sz w:val="30"/>
          <w:szCs w:val="30"/>
          <w:cs/>
        </w:rPr>
        <w:t>การประมาณการและข้อสมมติหลายประการ</w:t>
      </w:r>
      <w:r w:rsidRPr="009707CC">
        <w:rPr>
          <w:rFonts w:ascii="Angsana New" w:hAnsi="Angsana New"/>
          <w:sz w:val="30"/>
          <w:szCs w:val="30"/>
          <w:cs/>
        </w:rPr>
        <w:t xml:space="preserve"> </w:t>
      </w:r>
      <w:r w:rsidRPr="009707CC">
        <w:rPr>
          <w:rFonts w:ascii="Angsana New" w:hAnsi="Angsana New" w:hint="cs"/>
          <w:sz w:val="30"/>
          <w:szCs w:val="30"/>
          <w:cs/>
        </w:rPr>
        <w:t>ซึ่งมีผลกระทบต่อการปฏิบัติตามนโยบายการบัญชีของกลุ่มบริษัท</w:t>
      </w:r>
      <w:r w:rsidRPr="009707CC">
        <w:rPr>
          <w:rFonts w:ascii="Angsana New" w:hAnsi="Angsana New"/>
          <w:sz w:val="30"/>
          <w:szCs w:val="30"/>
          <w:cs/>
        </w:rPr>
        <w:t xml:space="preserve"> </w:t>
      </w:r>
      <w:r w:rsidRPr="009707CC">
        <w:rPr>
          <w:rFonts w:ascii="Angsana New" w:hAnsi="Angsana New" w:hint="cs"/>
          <w:sz w:val="30"/>
          <w:szCs w:val="30"/>
          <w:cs/>
        </w:rPr>
        <w:t>ทั้งนี้</w:t>
      </w:r>
      <w:r w:rsidRPr="009707CC">
        <w:rPr>
          <w:rFonts w:ascii="Angsana New" w:hAnsi="Angsana New"/>
          <w:sz w:val="30"/>
          <w:szCs w:val="30"/>
          <w:cs/>
        </w:rPr>
        <w:t xml:space="preserve"> </w:t>
      </w:r>
      <w:r w:rsidRPr="009707CC">
        <w:rPr>
          <w:rFonts w:ascii="Angsana New" w:hAnsi="Angsana New" w:hint="cs"/>
          <w:sz w:val="30"/>
          <w:szCs w:val="30"/>
          <w:cs/>
        </w:rPr>
        <w:t>ผลที่เกิดขึ้นจริงอาจแตกต่างจากที่ประมาณการไว้</w:t>
      </w:r>
      <w:r w:rsidRPr="009707CC">
        <w:rPr>
          <w:rFonts w:ascii="Angsana New" w:hAnsi="Angsana New"/>
          <w:sz w:val="30"/>
          <w:szCs w:val="30"/>
          <w:cs/>
        </w:rPr>
        <w:t xml:space="preserve"> </w:t>
      </w:r>
      <w:r w:rsidRPr="009707CC">
        <w:rPr>
          <w:rFonts w:ascii="Angsana New" w:hAnsi="Angsana New" w:hint="cs"/>
          <w:sz w:val="30"/>
          <w:szCs w:val="30"/>
          <w:cs/>
        </w:rPr>
        <w:t>ประมาณการและข้อสมมติที่ใช้ในการจัดทำงบการเงินซึ่งเปิดเผยใน</w:t>
      </w:r>
      <w:r w:rsidR="006E34F7">
        <w:rPr>
          <w:rFonts w:ascii="Angsana New" w:hAnsi="Angsana New"/>
          <w:sz w:val="30"/>
          <w:szCs w:val="30"/>
        </w:rPr>
        <w:t xml:space="preserve">                   </w:t>
      </w:r>
      <w:r w:rsidRPr="009707CC">
        <w:rPr>
          <w:rFonts w:ascii="Angsana New" w:hAnsi="Angsana New" w:hint="cs"/>
          <w:sz w:val="30"/>
          <w:szCs w:val="30"/>
          <w:cs/>
        </w:rPr>
        <w:t>หมายเหตุแต่ละข้อจะได้รับการทบทวนอย่างต่อเนื่อง</w:t>
      </w:r>
      <w:r w:rsidRPr="009707CC">
        <w:rPr>
          <w:rFonts w:ascii="Angsana New" w:hAnsi="Angsana New"/>
          <w:sz w:val="30"/>
          <w:szCs w:val="30"/>
          <w:cs/>
        </w:rPr>
        <w:t xml:space="preserve"> </w:t>
      </w:r>
      <w:r w:rsidRPr="009707CC">
        <w:rPr>
          <w:rFonts w:ascii="Angsana New" w:hAnsi="Angsana New" w:hint="cs"/>
          <w:sz w:val="30"/>
          <w:szCs w:val="30"/>
          <w:cs/>
        </w:rPr>
        <w:t>การปรับประมาณการทางบัญชีจะบันทึกโดยวิธีเปลี่ยนทันที</w:t>
      </w:r>
      <w:r w:rsidR="006E34F7">
        <w:rPr>
          <w:rFonts w:ascii="Angsana New" w:hAnsi="Angsana New"/>
          <w:sz w:val="30"/>
          <w:szCs w:val="30"/>
        </w:rPr>
        <w:t xml:space="preserve">           </w:t>
      </w:r>
      <w:r w:rsidRPr="009707CC">
        <w:rPr>
          <w:rFonts w:ascii="Angsana New" w:hAnsi="Angsana New" w:hint="cs"/>
          <w:sz w:val="30"/>
          <w:szCs w:val="30"/>
          <w:cs/>
        </w:rPr>
        <w:t>เป็นต้นไป</w:t>
      </w:r>
    </w:p>
    <w:p w14:paraId="493C85FF" w14:textId="766B7A74" w:rsidR="00497A39" w:rsidRDefault="00497A39" w:rsidP="00D91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="Angsana New" w:hAnsi="Angsana New"/>
          <w:b/>
          <w:bCs/>
          <w:sz w:val="30"/>
          <w:szCs w:val="30"/>
        </w:rPr>
      </w:pPr>
    </w:p>
    <w:p w14:paraId="1445B997" w14:textId="51ED9CA9" w:rsidR="009707CC" w:rsidRDefault="009707CC" w:rsidP="00D91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="Angsana New" w:hAnsi="Angsana New"/>
          <w:b/>
          <w:bCs/>
          <w:sz w:val="30"/>
          <w:szCs w:val="30"/>
        </w:rPr>
      </w:pPr>
    </w:p>
    <w:p w14:paraId="239FF230" w14:textId="77777777" w:rsidR="009707CC" w:rsidRPr="00E11762" w:rsidRDefault="009707CC" w:rsidP="00D91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="Angsana New" w:hAnsi="Angsana New"/>
          <w:b/>
          <w:bCs/>
          <w:sz w:val="30"/>
          <w:szCs w:val="30"/>
        </w:rPr>
      </w:pPr>
    </w:p>
    <w:p w14:paraId="4FDEB89D" w14:textId="77777777" w:rsidR="0078023D" w:rsidRDefault="004B25EE" w:rsidP="0078023D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</w:rPr>
      </w:pPr>
      <w:r w:rsidRPr="0078023D">
        <w:rPr>
          <w:rFonts w:ascii="Angsana New" w:hAnsi="Angsana New" w:hint="cs"/>
          <w:b/>
          <w:bCs/>
          <w:sz w:val="30"/>
          <w:szCs w:val="30"/>
          <w:cs/>
        </w:rPr>
        <w:t>การเปลี่ยนแปลงนโยบายการบัญชี</w:t>
      </w:r>
    </w:p>
    <w:p w14:paraId="488144E0" w14:textId="4ECABA6E" w:rsidR="0078023D" w:rsidRDefault="0078023D" w:rsidP="00780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/>
        <w:jc w:val="both"/>
        <w:rPr>
          <w:rFonts w:ascii="Angsana New" w:hAnsi="Angsana New"/>
          <w:b/>
          <w:bCs/>
          <w:sz w:val="30"/>
          <w:szCs w:val="30"/>
        </w:rPr>
      </w:pPr>
    </w:p>
    <w:p w14:paraId="4AEDA050" w14:textId="77777777" w:rsidR="004C0649" w:rsidRDefault="004C0649" w:rsidP="004C0649">
      <w:pPr>
        <w:tabs>
          <w:tab w:val="clear" w:pos="227"/>
          <w:tab w:val="clear" w:pos="454"/>
          <w:tab w:val="clear" w:pos="680"/>
          <w:tab w:val="left" w:pos="720"/>
        </w:tabs>
        <w:spacing w:line="228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ตั้งแต่วันที่ </w:t>
      </w:r>
      <w:r>
        <w:rPr>
          <w:rFonts w:ascii="Angsana New" w:hAnsi="Angsana New" w:hint="cs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>มกราคม</w:t>
      </w:r>
      <w:r>
        <w:rPr>
          <w:rFonts w:ascii="Angsana New" w:hAnsi="Angsana New" w:hint="cs"/>
          <w:sz w:val="30"/>
          <w:szCs w:val="30"/>
        </w:rPr>
        <w:t xml:space="preserve"> 2564 </w:t>
      </w:r>
      <w:r>
        <w:rPr>
          <w:rFonts w:ascii="Angsana New" w:hAnsi="Angsana New" w:hint="cs"/>
          <w:sz w:val="30"/>
          <w:szCs w:val="30"/>
          <w:cs/>
        </w:rPr>
        <w:t xml:space="preserve">กลุ่มบริษัทเปลี่ยนนโยบายการบัญชีในเรื่องการวัดมูลค่าอสังหาริมทรัพย์เพื่อการลงทุนจากวิธีราคาทุนเป็นวิธีมูลค่ายุติธรรม ตามมาตรฐานการบัญชีฉบับที่ </w:t>
      </w:r>
      <w:r>
        <w:rPr>
          <w:rFonts w:ascii="Angsana New" w:hAnsi="Angsana New" w:hint="cs"/>
          <w:sz w:val="30"/>
          <w:szCs w:val="30"/>
        </w:rPr>
        <w:t>40</w:t>
      </w:r>
      <w:r>
        <w:rPr>
          <w:rFonts w:ascii="Angsana New" w:hAnsi="Angsana New" w:hint="cs"/>
          <w:sz w:val="30"/>
          <w:szCs w:val="30"/>
          <w:cs/>
        </w:rPr>
        <w:t xml:space="preserve"> เรื่อง อสังหาริมทรัพย์เพื่อการลงทุน</w:t>
      </w:r>
      <w:r>
        <w:rPr>
          <w:rFonts w:ascii="Angsana New" w:hAnsi="Angsana New" w:hint="cs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>(</w:t>
      </w:r>
      <w:r>
        <w:rPr>
          <w:rFonts w:ascii="Angsana New" w:hAnsi="Angsana New" w:hint="cs"/>
          <w:sz w:val="30"/>
          <w:szCs w:val="30"/>
        </w:rPr>
        <w:t>TAS 40)</w:t>
      </w:r>
      <w:r>
        <w:rPr>
          <w:rFonts w:ascii="Angsana New" w:hAnsi="Angsana New" w:hint="cs"/>
          <w:sz w:val="30"/>
          <w:szCs w:val="30"/>
          <w:cs/>
        </w:rPr>
        <w:t xml:space="preserve"> เพื่อให้งบการเงินสะท้อนมูลค่ายุติธรรมของอสังหาริมทรัพย์เพื่อการลงทุน ซึ่งเป็นสินทรัพย์ที่มีสาระสำคัญของกลุ่มบริษัทโดยการปรับปรุงย้อนหลัง (</w:t>
      </w:r>
      <w:r>
        <w:rPr>
          <w:rFonts w:ascii="Angsana New" w:hAnsi="Angsana New" w:hint="cs"/>
          <w:sz w:val="30"/>
          <w:szCs w:val="30"/>
        </w:rPr>
        <w:t xml:space="preserve">Full retrospective) </w:t>
      </w:r>
      <w:r>
        <w:rPr>
          <w:rFonts w:ascii="Angsana New" w:hAnsi="Angsana New" w:hint="cs"/>
          <w:sz w:val="30"/>
          <w:szCs w:val="30"/>
          <w:cs/>
        </w:rPr>
        <w:t>และทำการปรับปรุงข้อมูลเปรียบเทียบสำหรับงวดก่อนที่นำเสนอ</w:t>
      </w:r>
    </w:p>
    <w:p w14:paraId="192C0AFC" w14:textId="77777777" w:rsidR="004C0649" w:rsidRDefault="004C0649" w:rsidP="004C0649">
      <w:pPr>
        <w:tabs>
          <w:tab w:val="clear" w:pos="227"/>
          <w:tab w:val="clear" w:pos="454"/>
          <w:tab w:val="clear" w:pos="680"/>
          <w:tab w:val="left" w:pos="720"/>
        </w:tabs>
        <w:spacing w:line="228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</w:p>
    <w:p w14:paraId="49AE2AEE" w14:textId="77777777" w:rsidR="004C0649" w:rsidRDefault="004C0649" w:rsidP="004C0649">
      <w:pPr>
        <w:tabs>
          <w:tab w:val="clear" w:pos="227"/>
          <w:tab w:val="clear" w:pos="454"/>
          <w:tab w:val="clear" w:pos="680"/>
          <w:tab w:val="left" w:pos="720"/>
        </w:tabs>
        <w:spacing w:line="228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 w:hint="cs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 w:hint="cs"/>
          <w:sz w:val="30"/>
          <w:szCs w:val="30"/>
        </w:rPr>
        <w:t>2563</w:t>
      </w:r>
      <w:r>
        <w:rPr>
          <w:rFonts w:ascii="Angsana New" w:hAnsi="Angsana New" w:hint="cs"/>
          <w:sz w:val="30"/>
          <w:szCs w:val="30"/>
          <w:cs/>
        </w:rPr>
        <w:t xml:space="preserve"> กลุ่มบริษัทประเมินมูลค่ายุติธรรมของอสังหาริมทรัพย์เพื่อการลงทุนโดยผู้ประเมินอิสระ การคำนวณมูลค่ายุติธรรมขึ้นอยู่กับประเภทของอสังหาริมทรัพย์ มูลค่ายุติธรรมของอสังหาริมทรัพย์เพื่อการลงทุนคำนวณจากวิธีรายได้ วิธีประมาณต้นทุนทดแทนและวิธีการเปรียบเทียบราคาตลาด กลุ่มบริษัทจัดประเภทการวัดมูลค่ายุติธรรมของอสังหาริมทรัพย์เพื่อการลงทุนอยู่ในระดับ </w:t>
      </w:r>
      <w:r>
        <w:rPr>
          <w:rFonts w:ascii="Angsana New" w:hAnsi="Angsana New" w:hint="cs"/>
          <w:sz w:val="30"/>
          <w:szCs w:val="30"/>
        </w:rPr>
        <w:t>3</w:t>
      </w:r>
      <w:r>
        <w:rPr>
          <w:rFonts w:ascii="Angsana New" w:hAnsi="Angsana New" w:hint="cs"/>
          <w:sz w:val="30"/>
          <w:szCs w:val="30"/>
          <w:cs/>
        </w:rPr>
        <w:t xml:space="preserve"> การเปลี่ยนแปลงวิธีวัดมูลค่าโดยใช้มูลค่ายุติธรรมทำให้กลุ่มบริษัทและบริษัทมีกำไรจากการวัดมูลค่าของอสังหาริมทรัพย์เพื่อการลงทุนจำนวนเงิน </w:t>
      </w:r>
      <w:r>
        <w:rPr>
          <w:rFonts w:ascii="Angsana New" w:eastAsia="Times New Roman" w:hAnsi="Angsana New" w:hint="cs"/>
          <w:color w:val="000000"/>
          <w:sz w:val="30"/>
          <w:szCs w:val="30"/>
        </w:rPr>
        <w:t xml:space="preserve">5,920.89 </w:t>
      </w:r>
      <w:r>
        <w:rPr>
          <w:rFonts w:ascii="Angsana New" w:hAnsi="Angsana New" w:hint="cs"/>
          <w:sz w:val="30"/>
          <w:szCs w:val="30"/>
          <w:cs/>
        </w:rPr>
        <w:t xml:space="preserve">ล้านบาทและ </w:t>
      </w:r>
      <w:r>
        <w:rPr>
          <w:rFonts w:ascii="Angsana New" w:hAnsi="Angsana New" w:hint="cs"/>
          <w:sz w:val="30"/>
          <w:szCs w:val="30"/>
        </w:rPr>
        <w:t xml:space="preserve">6.28 </w:t>
      </w:r>
      <w:r>
        <w:rPr>
          <w:rFonts w:ascii="Angsana New" w:hAnsi="Angsana New" w:hint="cs"/>
          <w:sz w:val="30"/>
          <w:szCs w:val="30"/>
          <w:cs/>
        </w:rPr>
        <w:t xml:space="preserve">ล้านบาทตามลำดับ โดยปรับปรุงกับกำไรสะสม ณ วันที่ </w:t>
      </w:r>
      <w:r>
        <w:rPr>
          <w:rFonts w:ascii="Angsana New" w:hAnsi="Angsana New" w:hint="cs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 มกราคม </w:t>
      </w:r>
      <w:r>
        <w:rPr>
          <w:rFonts w:ascii="Angsana New" w:hAnsi="Angsana New" w:hint="cs"/>
          <w:sz w:val="30"/>
          <w:szCs w:val="30"/>
        </w:rPr>
        <w:t>2563</w:t>
      </w:r>
    </w:p>
    <w:p w14:paraId="2B7AE786" w14:textId="77777777" w:rsidR="004C0649" w:rsidRDefault="004C0649" w:rsidP="004C0649">
      <w:pPr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5" w:name="_Hlk71293112"/>
    </w:p>
    <w:p w14:paraId="39B1CDF1" w14:textId="65D15A1D" w:rsidR="004C0649" w:rsidRDefault="004C0649" w:rsidP="004C0649">
      <w:pPr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รายการปรับปรุงจากการนำมาตรฐานการรายงานทางการเงินใหม่มาถือปฏิบัติและการเปลี่ยนแปลงนโยบาย</w:t>
      </w:r>
      <w:r>
        <w:rPr>
          <w:rFonts w:ascii="Angsana New" w:hAnsi="Angsana New" w:hint="cs"/>
          <w:b/>
          <w:bCs/>
          <w:sz w:val="30"/>
          <w:szCs w:val="30"/>
        </w:rPr>
        <w:br/>
      </w:r>
      <w:r>
        <w:rPr>
          <w:rFonts w:ascii="Angsana New" w:hAnsi="Angsana New" w:hint="cs"/>
          <w:b/>
          <w:bCs/>
          <w:sz w:val="30"/>
          <w:szCs w:val="30"/>
          <w:cs/>
        </w:rPr>
        <w:t>การบัญชี</w:t>
      </w:r>
    </w:p>
    <w:bookmarkEnd w:id="5"/>
    <w:p w14:paraId="75367C73" w14:textId="77777777" w:rsidR="004C0649" w:rsidRDefault="004C0649" w:rsidP="004C0649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4651492E" w14:textId="77777777" w:rsidR="004C0649" w:rsidRDefault="004C0649" w:rsidP="004C0649">
      <w:pPr>
        <w:tabs>
          <w:tab w:val="left" w:pos="8460"/>
        </w:tabs>
        <w:ind w:left="547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การปรับปรุงรายการแต่ละรายการในงบแสดงฐานะทางการเงินจากการนำมาตรฐานการรายงานทางการเงินใหม่มาถือปฏิบัติเป็นครั้งแรก และการเปลี่ยนแปลงนโยบายการบัญชีมีดังนี้</w:t>
      </w:r>
    </w:p>
    <w:p w14:paraId="525EE660" w14:textId="2510C31E" w:rsidR="004C0649" w:rsidRDefault="004C0649" w:rsidP="00780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10063" w:type="dxa"/>
        <w:tblLayout w:type="fixed"/>
        <w:tblLook w:val="04A0" w:firstRow="1" w:lastRow="0" w:firstColumn="1" w:lastColumn="0" w:noHBand="0" w:noVBand="1"/>
      </w:tblPr>
      <w:tblGrid>
        <w:gridCol w:w="3510"/>
        <w:gridCol w:w="1620"/>
        <w:gridCol w:w="1645"/>
        <w:gridCol w:w="1955"/>
        <w:gridCol w:w="1326"/>
        <w:gridCol w:w="7"/>
      </w:tblGrid>
      <w:tr w:rsidR="004C0649" w:rsidRPr="003F0133" w14:paraId="4F417283" w14:textId="77777777" w:rsidTr="002B228C">
        <w:trPr>
          <w:gridAfter w:val="1"/>
          <w:wAfter w:w="7" w:type="dxa"/>
          <w:trHeight w:val="440"/>
          <w:tblHeader/>
        </w:trPr>
        <w:tc>
          <w:tcPr>
            <w:tcW w:w="351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4F12A41" w14:textId="77777777" w:rsidR="004C0649" w:rsidRPr="003F0133" w:rsidRDefault="004C0649" w:rsidP="002B228C">
            <w:pPr>
              <w:spacing w:line="240" w:lineRule="auto"/>
              <w:ind w:left="547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65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EED3D4" w14:textId="77777777" w:rsidR="004C0649" w:rsidRPr="003F0133" w:rsidRDefault="004C0649" w:rsidP="002B228C">
            <w:pPr>
              <w:spacing w:line="240" w:lineRule="auto"/>
              <w:ind w:left="54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  <w:r w:rsidRPr="003F013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</w:tr>
      <w:tr w:rsidR="004C0649" w:rsidRPr="003F0133" w14:paraId="15716999" w14:textId="77777777" w:rsidTr="002B228C">
        <w:trPr>
          <w:trHeight w:val="440"/>
          <w:tblHeader/>
        </w:trPr>
        <w:tc>
          <w:tcPr>
            <w:tcW w:w="351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2E73B" w14:textId="77777777" w:rsidR="004C0649" w:rsidRPr="003F0133" w:rsidRDefault="004C0649" w:rsidP="002B228C">
            <w:pPr>
              <w:spacing w:line="240" w:lineRule="auto"/>
              <w:ind w:left="54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FD7B87" w14:textId="77777777" w:rsidR="004C0649" w:rsidRPr="003F0133" w:rsidRDefault="004C0649" w:rsidP="002B228C">
            <w:pPr>
              <w:tabs>
                <w:tab w:val="left" w:pos="1200"/>
              </w:tabs>
              <w:spacing w:line="240" w:lineRule="auto"/>
              <w:ind w:left="7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3F013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31</w:t>
            </w: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  <w:p w14:paraId="5478D39E" w14:textId="77777777" w:rsidR="004C0649" w:rsidRPr="003F0133" w:rsidRDefault="004C0649" w:rsidP="002B228C">
            <w:pPr>
              <w:tabs>
                <w:tab w:val="left" w:pos="1200"/>
              </w:tabs>
              <w:spacing w:line="240" w:lineRule="auto"/>
              <w:ind w:left="7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 xml:space="preserve">2562 </w:t>
            </w: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t>-</w:t>
            </w:r>
            <w:r w:rsidRPr="003F013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 xml:space="preserve">  </w:t>
            </w:r>
            <w:r w:rsidRPr="003F013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br/>
            </w: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36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5B2B9E" w14:textId="77777777" w:rsidR="004C0649" w:rsidRPr="003F0133" w:rsidRDefault="004C0649" w:rsidP="002B228C">
            <w:pPr>
              <w:spacing w:line="240" w:lineRule="auto"/>
              <w:ind w:left="547" w:hanging="381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A5105B" w14:textId="77777777" w:rsidR="004C0649" w:rsidRPr="003F0133" w:rsidRDefault="004C0649" w:rsidP="002B228C">
            <w:pPr>
              <w:spacing w:line="240" w:lineRule="auto"/>
              <w:ind w:left="54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4C0649" w:rsidRPr="003F0133" w14:paraId="31E7E5DD" w14:textId="77777777" w:rsidTr="002B228C">
        <w:trPr>
          <w:trHeight w:val="1320"/>
          <w:tblHeader/>
        </w:trPr>
        <w:tc>
          <w:tcPr>
            <w:tcW w:w="3510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14:paraId="3AECD3B2" w14:textId="77777777" w:rsidR="004C0649" w:rsidRPr="003F0133" w:rsidRDefault="004C0649" w:rsidP="002B228C">
            <w:pPr>
              <w:spacing w:line="240" w:lineRule="auto"/>
              <w:ind w:left="54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822796" w14:textId="77777777" w:rsidR="004C0649" w:rsidRPr="003F0133" w:rsidRDefault="004C0649" w:rsidP="002B228C">
            <w:pPr>
              <w:spacing w:line="240" w:lineRule="auto"/>
              <w:ind w:left="54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3569C0" w14:textId="77777777" w:rsidR="004C0649" w:rsidRPr="003F0133" w:rsidRDefault="004C0649" w:rsidP="002B228C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ผลกระทบจากการถือปฏิบัติตาม</w:t>
            </w: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t xml:space="preserve"> TFRS 9 </w:t>
            </w: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และ </w:t>
            </w:r>
            <w:r w:rsidRPr="003F013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TFRS</w:t>
            </w: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t>16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26D6CC" w14:textId="77777777" w:rsidR="004C0649" w:rsidRPr="003F0133" w:rsidRDefault="004C0649" w:rsidP="002B228C">
            <w:pPr>
              <w:tabs>
                <w:tab w:val="left" w:pos="1150"/>
              </w:tabs>
              <w:spacing w:line="240" w:lineRule="auto"/>
              <w:ind w:left="-1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ผลกระทบจากการเปลี่ยนนโยบายการบัญชี</w:t>
            </w:r>
            <w:bookmarkStart w:id="6" w:name="_Hlk71293143"/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ของอสังหาริมทรัพย์เพื่อการลงทุน</w:t>
            </w:r>
            <w:bookmarkEnd w:id="6"/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0B2719" w14:textId="77777777" w:rsidR="004C0649" w:rsidRPr="003F0133" w:rsidRDefault="004C0649" w:rsidP="002B228C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3F013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1</w:t>
            </w: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มกราคม </w:t>
            </w: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t>2563</w:t>
            </w:r>
            <w:r w:rsidRPr="003F013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t xml:space="preserve">- </w:t>
            </w: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ปรับปรุงใหม่</w:t>
            </w:r>
          </w:p>
        </w:tc>
      </w:tr>
      <w:tr w:rsidR="004C0649" w:rsidRPr="003F0133" w14:paraId="42525B10" w14:textId="77777777" w:rsidTr="002B228C">
        <w:trPr>
          <w:gridAfter w:val="1"/>
          <w:wAfter w:w="7" w:type="dxa"/>
          <w:trHeight w:val="430"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6A2BD3" w14:textId="77777777" w:rsidR="004C0649" w:rsidRPr="003F0133" w:rsidRDefault="004C0649" w:rsidP="002B228C">
            <w:pPr>
              <w:spacing w:line="240" w:lineRule="auto"/>
              <w:ind w:left="54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5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1FFDA5" w14:textId="77777777" w:rsidR="004C0649" w:rsidRPr="003F0133" w:rsidRDefault="004C0649" w:rsidP="002B228C">
            <w:pPr>
              <w:spacing w:line="240" w:lineRule="auto"/>
              <w:ind w:left="547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</w:rPr>
              <w:t>(</w:t>
            </w:r>
            <w:r w:rsidRPr="003F0133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cs/>
              </w:rPr>
              <w:t>พันบาท)</w:t>
            </w:r>
          </w:p>
        </w:tc>
      </w:tr>
      <w:tr w:rsidR="004C0649" w:rsidRPr="003F0133" w14:paraId="76478C3B" w14:textId="77777777" w:rsidTr="002B228C">
        <w:trPr>
          <w:trHeight w:val="44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7C5086" w14:textId="77777777" w:rsidR="004C0649" w:rsidRPr="003F0133" w:rsidRDefault="004C0649" w:rsidP="002B228C">
            <w:pPr>
              <w:spacing w:line="240" w:lineRule="auto"/>
              <w:ind w:left="547" w:hanging="207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2A0B1B" w14:textId="77777777" w:rsidR="004C0649" w:rsidRPr="003F0133" w:rsidRDefault="004C0649" w:rsidP="002B228C">
            <w:pPr>
              <w:spacing w:line="240" w:lineRule="auto"/>
              <w:ind w:left="54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F8F055" w14:textId="77777777" w:rsidR="004C0649" w:rsidRPr="003F0133" w:rsidRDefault="004C0649" w:rsidP="002B228C">
            <w:pPr>
              <w:spacing w:line="240" w:lineRule="auto"/>
              <w:ind w:left="547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28F1E1" w14:textId="77777777" w:rsidR="004C0649" w:rsidRPr="003F0133" w:rsidRDefault="004C0649" w:rsidP="002B228C">
            <w:pPr>
              <w:spacing w:line="240" w:lineRule="auto"/>
              <w:ind w:left="547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D4081A" w14:textId="77777777" w:rsidR="004C0649" w:rsidRPr="003F0133" w:rsidRDefault="004C0649" w:rsidP="002B228C">
            <w:pPr>
              <w:spacing w:line="240" w:lineRule="auto"/>
              <w:ind w:left="547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</w:tr>
      <w:tr w:rsidR="004C0649" w:rsidRPr="003F0133" w14:paraId="7C088DFC" w14:textId="77777777" w:rsidTr="002B228C">
        <w:trPr>
          <w:trHeight w:val="40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DBBBE1" w14:textId="77777777" w:rsidR="004C0649" w:rsidRPr="003F0133" w:rsidRDefault="004C0649" w:rsidP="002B228C">
            <w:pPr>
              <w:spacing w:line="240" w:lineRule="auto"/>
              <w:ind w:left="547" w:right="-380" w:hanging="20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C377BC" w14:textId="77777777" w:rsidR="004C0649" w:rsidRPr="003F0133" w:rsidRDefault="004C0649" w:rsidP="002B228C">
            <w:pPr>
              <w:tabs>
                <w:tab w:val="left" w:pos="1210"/>
              </w:tabs>
              <w:spacing w:line="240" w:lineRule="auto"/>
              <w:ind w:left="547" w:hanging="113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 </w:t>
            </w: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>1,098,8</w:t>
            </w: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49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D54EB3" w14:textId="77777777" w:rsidR="004C0649" w:rsidRPr="003F0133" w:rsidRDefault="004C0649" w:rsidP="004C0649">
            <w:pPr>
              <w:tabs>
                <w:tab w:val="left" w:pos="1315"/>
              </w:tabs>
              <w:spacing w:line="240" w:lineRule="auto"/>
              <w:ind w:left="547" w:right="10" w:hanging="3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 xml:space="preserve">    </w:t>
            </w: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(43,328)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38F5FC" w14:textId="77777777" w:rsidR="004C0649" w:rsidRPr="003F0133" w:rsidRDefault="004C0649" w:rsidP="002B228C">
            <w:pPr>
              <w:tabs>
                <w:tab w:val="left" w:pos="1080"/>
                <w:tab w:val="left" w:pos="1170"/>
                <w:tab w:val="left" w:pos="1315"/>
              </w:tabs>
              <w:spacing w:line="240" w:lineRule="auto"/>
              <w:ind w:left="547" w:right="-17" w:hanging="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  -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416691" w14:textId="77777777" w:rsidR="004C0649" w:rsidRPr="003F0133" w:rsidRDefault="004C0649" w:rsidP="002B228C">
            <w:pPr>
              <w:tabs>
                <w:tab w:val="clear" w:pos="227"/>
                <w:tab w:val="left" w:pos="255"/>
              </w:tabs>
              <w:spacing w:line="240" w:lineRule="auto"/>
              <w:ind w:left="255" w:right="37" w:hanging="19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1,055,521</w:t>
            </w:r>
          </w:p>
        </w:tc>
      </w:tr>
      <w:tr w:rsidR="004C0649" w:rsidRPr="003F0133" w14:paraId="7F12FB0D" w14:textId="77777777" w:rsidTr="002B228C">
        <w:trPr>
          <w:trHeight w:val="288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BE572" w14:textId="77777777" w:rsidR="004C0649" w:rsidRPr="003F0133" w:rsidRDefault="004C0649" w:rsidP="002B228C">
            <w:pPr>
              <w:spacing w:line="240" w:lineRule="auto"/>
              <w:ind w:left="547" w:hanging="481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DE2BA4" w14:textId="77777777" w:rsidR="004C0649" w:rsidRPr="003F0133" w:rsidRDefault="004C0649" w:rsidP="002B228C">
            <w:pPr>
              <w:spacing w:line="240" w:lineRule="auto"/>
              <w:ind w:left="547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3D1BB4" w14:textId="77777777" w:rsidR="004C0649" w:rsidRPr="003F0133" w:rsidRDefault="004C0649" w:rsidP="002B228C">
            <w:pPr>
              <w:spacing w:line="240" w:lineRule="auto"/>
              <w:ind w:left="547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5C9C29" w14:textId="77777777" w:rsidR="004C0649" w:rsidRPr="003F0133" w:rsidRDefault="004C0649" w:rsidP="002B228C">
            <w:pPr>
              <w:tabs>
                <w:tab w:val="left" w:pos="1315"/>
              </w:tabs>
              <w:spacing w:line="240" w:lineRule="auto"/>
              <w:ind w:left="547" w:right="-17" w:hanging="3"/>
              <w:rPr>
                <w:rFonts w:ascii="Angsana New" w:eastAsia="Times New Roman" w:hAnsi="Angsana New"/>
                <w:color w:val="000000"/>
                <w:sz w:val="22"/>
                <w:szCs w:val="22"/>
              </w:rPr>
            </w:pPr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DFAD94" w14:textId="77777777" w:rsidR="004C0649" w:rsidRPr="003F0133" w:rsidRDefault="004C0649" w:rsidP="002B228C">
            <w:pPr>
              <w:spacing w:line="240" w:lineRule="auto"/>
              <w:ind w:left="547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4C0649" w:rsidRPr="003F0133" w14:paraId="5DEDC0D0" w14:textId="77777777" w:rsidTr="002B228C">
        <w:trPr>
          <w:trHeight w:val="44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61E55" w14:textId="77777777" w:rsidR="004C0649" w:rsidRPr="003F0133" w:rsidRDefault="004C0649" w:rsidP="002B228C">
            <w:pPr>
              <w:spacing w:line="240" w:lineRule="auto"/>
              <w:ind w:left="547" w:hanging="207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36590E" w14:textId="77777777" w:rsidR="004C0649" w:rsidRPr="003F0133" w:rsidRDefault="004C0649" w:rsidP="002B228C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032E14" w14:textId="77777777" w:rsidR="004C0649" w:rsidRPr="003F0133" w:rsidRDefault="004C0649" w:rsidP="002B228C">
            <w:pPr>
              <w:spacing w:line="240" w:lineRule="auto"/>
              <w:ind w:left="547"/>
              <w:jc w:val="right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0B6D62" w14:textId="77777777" w:rsidR="004C0649" w:rsidRPr="003F0133" w:rsidRDefault="004C0649" w:rsidP="002B228C">
            <w:pPr>
              <w:tabs>
                <w:tab w:val="left" w:pos="1315"/>
              </w:tabs>
              <w:spacing w:line="240" w:lineRule="auto"/>
              <w:ind w:left="547" w:right="-17" w:hanging="3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704AAE" w14:textId="77777777" w:rsidR="004C0649" w:rsidRPr="003F0133" w:rsidRDefault="004C0649" w:rsidP="002B228C">
            <w:pPr>
              <w:spacing w:line="240" w:lineRule="auto"/>
              <w:ind w:left="547"/>
              <w:jc w:val="right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</w:tr>
      <w:tr w:rsidR="004C0649" w:rsidRPr="003F0133" w14:paraId="24A1332C" w14:textId="77777777" w:rsidTr="002B228C">
        <w:trPr>
          <w:trHeight w:val="29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ACFF8" w14:textId="77777777" w:rsidR="004C0649" w:rsidRPr="003F0133" w:rsidRDefault="004C0649" w:rsidP="002B228C">
            <w:pPr>
              <w:spacing w:line="240" w:lineRule="auto"/>
              <w:ind w:left="547" w:hanging="20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D91FDC" w14:textId="77777777" w:rsidR="004C0649" w:rsidRPr="003F0133" w:rsidRDefault="004C0649" w:rsidP="002B228C">
            <w:pPr>
              <w:spacing w:line="240" w:lineRule="auto"/>
              <w:ind w:left="547" w:hanging="113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 xml:space="preserve">49,847,950 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A7E854" w14:textId="77777777" w:rsidR="004C0649" w:rsidRPr="003F0133" w:rsidRDefault="004C0649" w:rsidP="002B228C">
            <w:pPr>
              <w:tabs>
                <w:tab w:val="left" w:pos="1260"/>
              </w:tabs>
              <w:spacing w:line="240" w:lineRule="auto"/>
              <w:ind w:left="54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>1,241,265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88BB34" w14:textId="77777777" w:rsidR="004C0649" w:rsidRPr="003F0133" w:rsidRDefault="004C0649" w:rsidP="004C0649">
            <w:pPr>
              <w:tabs>
                <w:tab w:val="clear" w:pos="1644"/>
                <w:tab w:val="clear" w:pos="1871"/>
                <w:tab w:val="left" w:pos="1315"/>
                <w:tab w:val="left" w:pos="1490"/>
              </w:tabs>
              <w:spacing w:line="240" w:lineRule="auto"/>
              <w:ind w:left="547" w:right="240" w:hanging="3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 7,401,107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8287D1" w14:textId="44840D02" w:rsidR="004C0649" w:rsidRPr="003F0133" w:rsidRDefault="004C0649" w:rsidP="002B228C">
            <w:pPr>
              <w:spacing w:line="240" w:lineRule="auto"/>
              <w:ind w:left="-105" w:right="66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58,490,32</w:t>
            </w:r>
            <w:r w:rsidR="00CC38E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</w:t>
            </w:r>
          </w:p>
        </w:tc>
      </w:tr>
      <w:tr w:rsidR="004C0649" w:rsidRPr="003F0133" w14:paraId="4C0099F9" w14:textId="77777777" w:rsidTr="002B228C">
        <w:trPr>
          <w:trHeight w:val="198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4D515" w14:textId="77777777" w:rsidR="004C0649" w:rsidRPr="003F0133" w:rsidRDefault="004C0649" w:rsidP="002B228C">
            <w:pPr>
              <w:spacing w:line="240" w:lineRule="auto"/>
              <w:ind w:left="547" w:hanging="20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ที่ดิน</w:t>
            </w: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 xml:space="preserve"> </w:t>
            </w: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อาคารและอุปกรณ์</w:t>
            </w: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DF6604" w14:textId="77777777" w:rsidR="004C0649" w:rsidRPr="003F0133" w:rsidRDefault="004C0649" w:rsidP="002B228C">
            <w:pPr>
              <w:spacing w:line="240" w:lineRule="auto"/>
              <w:ind w:left="547" w:hanging="113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>68,067,64</w:t>
            </w: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5963B2" w14:textId="77777777" w:rsidR="004C0649" w:rsidRPr="003F0133" w:rsidRDefault="004C0649" w:rsidP="002B228C">
            <w:pPr>
              <w:spacing w:line="240" w:lineRule="auto"/>
              <w:ind w:left="547" w:hanging="93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 xml:space="preserve"> </w:t>
            </w: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1</w:t>
            </w: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>,899,522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527F00" w14:textId="77777777" w:rsidR="004C0649" w:rsidRPr="003F0133" w:rsidRDefault="004C0649" w:rsidP="002B228C">
            <w:pPr>
              <w:tabs>
                <w:tab w:val="left" w:pos="1315"/>
              </w:tabs>
              <w:spacing w:line="240" w:lineRule="auto"/>
              <w:ind w:left="547" w:right="-17" w:hanging="3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DF0CF4" w14:textId="77777777" w:rsidR="004C0649" w:rsidRPr="003F0133" w:rsidRDefault="004C0649" w:rsidP="002B228C">
            <w:pPr>
              <w:spacing w:line="240" w:lineRule="auto"/>
              <w:ind w:left="-105" w:right="66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>69,967,16</w:t>
            </w: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</w:t>
            </w:r>
          </w:p>
        </w:tc>
      </w:tr>
      <w:tr w:rsidR="004C0649" w:rsidRPr="003F0133" w14:paraId="44EB7E83" w14:textId="77777777" w:rsidTr="002B228C">
        <w:trPr>
          <w:trHeight w:val="40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FBB2D" w14:textId="77777777" w:rsidR="004C0649" w:rsidRPr="003F0133" w:rsidRDefault="004C0649" w:rsidP="002B228C">
            <w:pPr>
              <w:spacing w:line="240" w:lineRule="auto"/>
              <w:ind w:left="547" w:hanging="20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5C7F65" w14:textId="77777777" w:rsidR="004C0649" w:rsidRPr="003F0133" w:rsidRDefault="004C0649" w:rsidP="002B228C">
            <w:pPr>
              <w:spacing w:line="240" w:lineRule="auto"/>
              <w:ind w:left="547" w:hanging="113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 1</w:t>
            </w: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>,489,424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901B90" w14:textId="77777777" w:rsidR="004C0649" w:rsidRPr="003F0133" w:rsidRDefault="004C0649" w:rsidP="002B228C">
            <w:pPr>
              <w:spacing w:line="240" w:lineRule="auto"/>
              <w:ind w:left="547" w:hanging="8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>(1,489,424</w:t>
            </w: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7E1CEF" w14:textId="77777777" w:rsidR="004C0649" w:rsidRPr="003F0133" w:rsidRDefault="004C0649" w:rsidP="002B228C">
            <w:pPr>
              <w:tabs>
                <w:tab w:val="left" w:pos="1315"/>
              </w:tabs>
              <w:spacing w:line="240" w:lineRule="auto"/>
              <w:ind w:left="547" w:right="-17" w:hanging="3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8CA72" w14:textId="77777777" w:rsidR="004C0649" w:rsidRPr="003F0133" w:rsidRDefault="004C0649" w:rsidP="002B228C">
            <w:pPr>
              <w:tabs>
                <w:tab w:val="left" w:pos="1315"/>
              </w:tabs>
              <w:spacing w:line="240" w:lineRule="auto"/>
              <w:ind w:left="547" w:right="-17" w:hanging="19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</w:tr>
      <w:tr w:rsidR="004C0649" w:rsidRPr="003F0133" w14:paraId="48F367CB" w14:textId="77777777" w:rsidTr="002B228C">
        <w:trPr>
          <w:trHeight w:val="22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12E40" w14:textId="77777777" w:rsidR="004C0649" w:rsidRPr="003F0133" w:rsidRDefault="004C0649" w:rsidP="002B228C">
            <w:pPr>
              <w:spacing w:line="240" w:lineRule="auto"/>
              <w:ind w:left="547" w:hanging="20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380BBE" w14:textId="77777777" w:rsidR="004C0649" w:rsidRPr="003F0133" w:rsidRDefault="004C0649" w:rsidP="002B228C">
            <w:pPr>
              <w:tabs>
                <w:tab w:val="left" w:pos="1303"/>
              </w:tabs>
              <w:spacing w:line="240" w:lineRule="auto"/>
              <w:ind w:right="-760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             </w:t>
            </w: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>316,965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273E3B" w14:textId="77777777" w:rsidR="004C0649" w:rsidRPr="003F0133" w:rsidRDefault="004C0649" w:rsidP="002B228C">
            <w:pPr>
              <w:tabs>
                <w:tab w:val="left" w:pos="1295"/>
              </w:tabs>
              <w:spacing w:line="240" w:lineRule="auto"/>
              <w:ind w:left="547" w:right="-1011" w:firstLine="272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63,019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8B3ED8" w14:textId="77777777" w:rsidR="004C0649" w:rsidRPr="003F0133" w:rsidRDefault="004C0649" w:rsidP="002B228C">
            <w:pPr>
              <w:tabs>
                <w:tab w:val="clear" w:pos="1871"/>
                <w:tab w:val="left" w:pos="1315"/>
                <w:tab w:val="left" w:pos="1450"/>
                <w:tab w:val="left" w:pos="1605"/>
              </w:tabs>
              <w:spacing w:line="240" w:lineRule="auto"/>
              <w:ind w:left="547" w:right="180" w:hanging="3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  (73,041)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F69D0B" w14:textId="77777777" w:rsidR="004C0649" w:rsidRPr="003F0133" w:rsidRDefault="004C0649" w:rsidP="002B228C">
            <w:pPr>
              <w:spacing w:line="240" w:lineRule="auto"/>
              <w:ind w:left="-105" w:right="66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306,943</w:t>
            </w:r>
          </w:p>
        </w:tc>
      </w:tr>
      <w:tr w:rsidR="004C0649" w:rsidRPr="003F0133" w14:paraId="43384107" w14:textId="77777777" w:rsidTr="002B228C">
        <w:trPr>
          <w:trHeight w:val="27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E1A472" w14:textId="77777777" w:rsidR="004C0649" w:rsidRPr="003F0133" w:rsidRDefault="004C0649" w:rsidP="002B228C">
            <w:pPr>
              <w:spacing w:line="120" w:lineRule="auto"/>
              <w:ind w:left="547" w:hanging="481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6E911E" w14:textId="77777777" w:rsidR="004C0649" w:rsidRPr="003F0133" w:rsidRDefault="004C0649" w:rsidP="002B228C">
            <w:pPr>
              <w:spacing w:line="120" w:lineRule="auto"/>
              <w:ind w:left="547"/>
              <w:rPr>
                <w:rFonts w:ascii="Angsana New" w:eastAsia="Times New Roman" w:hAnsi="Angsana New"/>
                <w:color w:val="000000"/>
                <w:sz w:val="22"/>
                <w:szCs w:val="22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C1EE5D" w14:textId="77777777" w:rsidR="004C0649" w:rsidRPr="003F0133" w:rsidRDefault="004C0649" w:rsidP="002B228C">
            <w:pPr>
              <w:spacing w:line="120" w:lineRule="auto"/>
              <w:jc w:val="right"/>
              <w:rPr>
                <w:rFonts w:ascii="Angsana New" w:eastAsia="Times New Roman" w:hAnsi="Angsana New"/>
                <w:color w:val="000000"/>
                <w:sz w:val="22"/>
                <w:szCs w:val="22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E21DAE" w14:textId="77777777" w:rsidR="004C0649" w:rsidRPr="003F0133" w:rsidRDefault="004C0649" w:rsidP="002B228C">
            <w:pPr>
              <w:tabs>
                <w:tab w:val="left" w:pos="1315"/>
              </w:tabs>
              <w:spacing w:line="120" w:lineRule="auto"/>
              <w:ind w:left="547" w:right="-17" w:hanging="3"/>
              <w:rPr>
                <w:rFonts w:ascii="Angsana New" w:eastAsia="Times New Roman" w:hAnsi="Angsana New"/>
                <w:color w:val="000000"/>
                <w:sz w:val="22"/>
                <w:szCs w:val="22"/>
              </w:rPr>
            </w:pPr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998961" w14:textId="77777777" w:rsidR="004C0649" w:rsidRPr="003F0133" w:rsidRDefault="004C0649" w:rsidP="002B228C">
            <w:pPr>
              <w:spacing w:line="120" w:lineRule="auto"/>
              <w:ind w:left="-105"/>
              <w:jc w:val="right"/>
              <w:rPr>
                <w:rFonts w:ascii="Angsana New" w:eastAsia="Times New Roman" w:hAnsi="Angsana New"/>
                <w:color w:val="000000"/>
                <w:sz w:val="22"/>
                <w:szCs w:val="22"/>
              </w:rPr>
            </w:pPr>
          </w:p>
        </w:tc>
      </w:tr>
      <w:tr w:rsidR="004C0649" w:rsidRPr="003F0133" w14:paraId="394125A2" w14:textId="77777777" w:rsidTr="002B228C">
        <w:trPr>
          <w:trHeight w:val="43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238DDF" w14:textId="77777777" w:rsidR="004C0649" w:rsidRPr="003F0133" w:rsidRDefault="004C0649" w:rsidP="002B228C">
            <w:pPr>
              <w:spacing w:line="240" w:lineRule="auto"/>
              <w:ind w:left="547" w:hanging="20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3F0133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06862B" w14:textId="77777777" w:rsidR="004C0649" w:rsidRPr="003F0133" w:rsidRDefault="004C0649" w:rsidP="002B228C">
            <w:pPr>
              <w:spacing w:line="240" w:lineRule="auto"/>
              <w:ind w:left="54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55F783" w14:textId="77777777" w:rsidR="004C0649" w:rsidRPr="003F0133" w:rsidRDefault="004C0649" w:rsidP="002B228C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0538E7" w14:textId="77777777" w:rsidR="004C0649" w:rsidRPr="003F0133" w:rsidRDefault="004C0649" w:rsidP="002B228C">
            <w:pPr>
              <w:tabs>
                <w:tab w:val="left" w:pos="1315"/>
              </w:tabs>
              <w:spacing w:line="240" w:lineRule="auto"/>
              <w:ind w:left="547" w:right="-17" w:hanging="3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64C75D" w14:textId="77777777" w:rsidR="004C0649" w:rsidRPr="003F0133" w:rsidRDefault="004C0649" w:rsidP="002B228C">
            <w:pPr>
              <w:spacing w:line="240" w:lineRule="auto"/>
              <w:ind w:left="-10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</w:tr>
      <w:tr w:rsidR="004C0649" w:rsidRPr="003F0133" w14:paraId="7E766EEE" w14:textId="77777777" w:rsidTr="002B228C">
        <w:trPr>
          <w:trHeight w:val="43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4D9271" w14:textId="77777777" w:rsidR="004C0649" w:rsidRPr="003F0133" w:rsidRDefault="004C0649" w:rsidP="002B228C">
            <w:pPr>
              <w:spacing w:line="240" w:lineRule="auto"/>
              <w:ind w:left="547" w:hanging="20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F7C3AE" w14:textId="77777777" w:rsidR="004C0649" w:rsidRPr="003F0133" w:rsidRDefault="004C0649" w:rsidP="002B228C">
            <w:pPr>
              <w:spacing w:line="240" w:lineRule="auto"/>
              <w:ind w:left="54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>2,474,59</w:t>
            </w: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1AC0C1" w14:textId="77777777" w:rsidR="004C0649" w:rsidRPr="003F0133" w:rsidRDefault="004C0649" w:rsidP="002B228C">
            <w:pPr>
              <w:tabs>
                <w:tab w:val="left" w:pos="1280"/>
              </w:tabs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>(106,030)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617E16" w14:textId="77777777" w:rsidR="004C0649" w:rsidRPr="003F0133" w:rsidRDefault="004C0649" w:rsidP="002B228C">
            <w:pPr>
              <w:tabs>
                <w:tab w:val="left" w:pos="1315"/>
              </w:tabs>
              <w:spacing w:line="240" w:lineRule="auto"/>
              <w:ind w:left="547" w:right="-17" w:hanging="3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2EE0E5" w14:textId="77777777" w:rsidR="004C0649" w:rsidRPr="003F0133" w:rsidRDefault="004C0649" w:rsidP="002B228C">
            <w:pPr>
              <w:spacing w:line="240" w:lineRule="auto"/>
              <w:ind w:left="-105" w:right="66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 xml:space="preserve">  </w:t>
            </w: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</w:t>
            </w: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>,368,56</w:t>
            </w: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9</w:t>
            </w:r>
          </w:p>
        </w:tc>
      </w:tr>
      <w:tr w:rsidR="00CC38E9" w:rsidRPr="003F0133" w14:paraId="46554CD7" w14:textId="77777777" w:rsidTr="002B228C">
        <w:trPr>
          <w:trHeight w:val="43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836A00" w14:textId="0E832148" w:rsidR="00CC38E9" w:rsidRPr="003F0133" w:rsidRDefault="00CC38E9" w:rsidP="00CC38E9">
            <w:pPr>
              <w:spacing w:line="240" w:lineRule="auto"/>
              <w:ind w:left="547" w:hanging="20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ส่วนของ</w:t>
            </w: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หนี้สินตามสัญญาเช่า</w:t>
            </w: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8666ED" w14:textId="121C4F62" w:rsidR="00CC38E9" w:rsidRPr="003F0133" w:rsidRDefault="00CC38E9" w:rsidP="00CC38E9">
            <w:pPr>
              <w:spacing w:line="240" w:lineRule="auto"/>
              <w:ind w:left="54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        -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2785A3" w14:textId="60ED0566" w:rsidR="00CC38E9" w:rsidRPr="003F0133" w:rsidRDefault="00CC38E9" w:rsidP="00CC38E9">
            <w:pPr>
              <w:tabs>
                <w:tab w:val="left" w:pos="1280"/>
              </w:tabs>
              <w:spacing w:line="240" w:lineRule="auto"/>
              <w:ind w:left="547" w:right="-1011" w:firstLine="272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46,870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3E9B81" w14:textId="2F0230C4" w:rsidR="00CC38E9" w:rsidRPr="003F0133" w:rsidRDefault="00CC38E9" w:rsidP="00CC38E9">
            <w:pPr>
              <w:tabs>
                <w:tab w:val="left" w:pos="1315"/>
              </w:tabs>
              <w:spacing w:line="240" w:lineRule="auto"/>
              <w:ind w:left="547" w:right="-17" w:hanging="3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E05CCE" w14:textId="2203B296" w:rsidR="00CC38E9" w:rsidRPr="003F0133" w:rsidRDefault="00CC38E9" w:rsidP="00CC38E9">
            <w:pPr>
              <w:spacing w:line="240" w:lineRule="auto"/>
              <w:ind w:left="-105" w:right="66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46,870</w:t>
            </w:r>
          </w:p>
        </w:tc>
      </w:tr>
      <w:tr w:rsidR="00CC38E9" w:rsidRPr="003F0133" w14:paraId="2982084D" w14:textId="77777777" w:rsidTr="002B228C">
        <w:trPr>
          <w:trHeight w:val="43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8A9414" w14:textId="77777777" w:rsidR="00CC38E9" w:rsidRPr="003F0133" w:rsidRDefault="00CC38E9" w:rsidP="00CC38E9">
            <w:pPr>
              <w:spacing w:line="240" w:lineRule="auto"/>
              <w:ind w:left="547" w:hanging="20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5F8CC4" w14:textId="77777777" w:rsidR="00CC38E9" w:rsidRPr="003F0133" w:rsidRDefault="00CC38E9" w:rsidP="00CC38E9">
            <w:pPr>
              <w:spacing w:line="240" w:lineRule="auto"/>
              <w:ind w:left="547" w:right="-580" w:firstLine="15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>166,449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A842AD" w14:textId="77777777" w:rsidR="00CC38E9" w:rsidRPr="003F0133" w:rsidRDefault="00CC38E9" w:rsidP="00CC38E9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>(38,6</w:t>
            </w: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90</w:t>
            </w: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>)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12A9E9" w14:textId="77777777" w:rsidR="00CC38E9" w:rsidRPr="003F0133" w:rsidRDefault="00CC38E9" w:rsidP="00CC38E9">
            <w:pPr>
              <w:tabs>
                <w:tab w:val="left" w:pos="1315"/>
              </w:tabs>
              <w:spacing w:line="240" w:lineRule="auto"/>
              <w:ind w:left="547" w:right="-17" w:hanging="3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D18EC" w14:textId="77777777" w:rsidR="00CC38E9" w:rsidRPr="003F0133" w:rsidRDefault="00CC38E9" w:rsidP="00CC38E9">
            <w:pPr>
              <w:spacing w:line="240" w:lineRule="auto"/>
              <w:ind w:left="-105" w:right="66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>127,759</w:t>
            </w:r>
          </w:p>
        </w:tc>
      </w:tr>
      <w:tr w:rsidR="00CC38E9" w:rsidRPr="003F0133" w14:paraId="58AFD37A" w14:textId="77777777" w:rsidTr="002B228C">
        <w:trPr>
          <w:trHeight w:val="27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854178" w14:textId="77777777" w:rsidR="00CC38E9" w:rsidRPr="003F0133" w:rsidRDefault="00CC38E9" w:rsidP="00CC38E9">
            <w:pPr>
              <w:spacing w:line="120" w:lineRule="auto"/>
              <w:ind w:left="547" w:hanging="481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2D8E15" w14:textId="77777777" w:rsidR="00CC38E9" w:rsidRPr="003F0133" w:rsidRDefault="00CC38E9" w:rsidP="00CC38E9">
            <w:pPr>
              <w:spacing w:line="120" w:lineRule="auto"/>
              <w:ind w:left="547"/>
              <w:rPr>
                <w:rFonts w:ascii="Angsana New" w:eastAsia="Times New Roman" w:hAnsi="Angsana New"/>
                <w:color w:val="000000"/>
                <w:sz w:val="22"/>
                <w:szCs w:val="22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B08E47" w14:textId="77777777" w:rsidR="00CC38E9" w:rsidRPr="003F0133" w:rsidRDefault="00CC38E9" w:rsidP="00CC38E9">
            <w:pPr>
              <w:spacing w:line="120" w:lineRule="auto"/>
              <w:jc w:val="right"/>
              <w:rPr>
                <w:rFonts w:ascii="Angsana New" w:eastAsia="Times New Roman" w:hAnsi="Angsana New"/>
                <w:color w:val="000000"/>
                <w:sz w:val="22"/>
                <w:szCs w:val="22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4EFAAE" w14:textId="77777777" w:rsidR="00CC38E9" w:rsidRPr="003F0133" w:rsidRDefault="00CC38E9" w:rsidP="00CC38E9">
            <w:pPr>
              <w:tabs>
                <w:tab w:val="left" w:pos="1315"/>
              </w:tabs>
              <w:spacing w:line="120" w:lineRule="auto"/>
              <w:ind w:left="547" w:right="-17" w:hanging="3"/>
              <w:rPr>
                <w:rFonts w:ascii="Angsana New" w:eastAsia="Times New Roman" w:hAnsi="Angsana New"/>
                <w:color w:val="000000"/>
                <w:sz w:val="22"/>
                <w:szCs w:val="22"/>
              </w:rPr>
            </w:pPr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F3CA97" w14:textId="77777777" w:rsidR="00CC38E9" w:rsidRPr="003F0133" w:rsidRDefault="00CC38E9" w:rsidP="00CC38E9">
            <w:pPr>
              <w:spacing w:line="120" w:lineRule="auto"/>
              <w:ind w:left="-105"/>
              <w:jc w:val="right"/>
              <w:rPr>
                <w:rFonts w:ascii="Angsana New" w:eastAsia="Times New Roman" w:hAnsi="Angsana New"/>
                <w:color w:val="000000"/>
                <w:sz w:val="22"/>
                <w:szCs w:val="22"/>
              </w:rPr>
            </w:pPr>
          </w:p>
        </w:tc>
      </w:tr>
      <w:tr w:rsidR="00CC38E9" w:rsidRPr="003F0133" w14:paraId="0AB0ECEE" w14:textId="77777777" w:rsidTr="002B228C">
        <w:trPr>
          <w:trHeight w:val="43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50DA3E" w14:textId="77777777" w:rsidR="00CC38E9" w:rsidRPr="003F0133" w:rsidRDefault="00CC38E9" w:rsidP="00CC38E9">
            <w:pPr>
              <w:spacing w:line="240" w:lineRule="auto"/>
              <w:ind w:left="547" w:hanging="20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3F0133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D15E14" w14:textId="77777777" w:rsidR="00CC38E9" w:rsidRPr="003F0133" w:rsidRDefault="00CC38E9" w:rsidP="00CC38E9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13124A" w14:textId="77777777" w:rsidR="00CC38E9" w:rsidRPr="003F0133" w:rsidRDefault="00CC38E9" w:rsidP="00CC38E9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B15F73" w14:textId="77777777" w:rsidR="00CC38E9" w:rsidRPr="003F0133" w:rsidRDefault="00CC38E9" w:rsidP="00CC38E9">
            <w:pPr>
              <w:tabs>
                <w:tab w:val="left" w:pos="1315"/>
              </w:tabs>
              <w:spacing w:line="240" w:lineRule="auto"/>
              <w:ind w:left="547" w:right="-17" w:hanging="3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A78BF4" w14:textId="77777777" w:rsidR="00CC38E9" w:rsidRPr="003F0133" w:rsidRDefault="00CC38E9" w:rsidP="00CC38E9">
            <w:pPr>
              <w:spacing w:line="240" w:lineRule="auto"/>
              <w:ind w:left="-10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</w:tr>
      <w:tr w:rsidR="00CC38E9" w:rsidRPr="003F0133" w14:paraId="636F4C5C" w14:textId="77777777" w:rsidTr="002B228C">
        <w:trPr>
          <w:trHeight w:val="43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7E1F68" w14:textId="77777777" w:rsidR="00CC38E9" w:rsidRPr="003F0133" w:rsidRDefault="00CC38E9" w:rsidP="00CC38E9">
            <w:pPr>
              <w:spacing w:line="240" w:lineRule="auto"/>
              <w:ind w:left="547" w:hanging="20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87B46B" w14:textId="77777777" w:rsidR="00CC38E9" w:rsidRPr="003F0133" w:rsidRDefault="00CC38E9" w:rsidP="00CC38E9">
            <w:pPr>
              <w:spacing w:line="240" w:lineRule="auto"/>
              <w:ind w:right="-130" w:firstLine="520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214C55" w14:textId="1AF2CB45" w:rsidR="00CC38E9" w:rsidRPr="003F0133" w:rsidRDefault="00CC38E9" w:rsidP="00CC38E9">
            <w:pPr>
              <w:tabs>
                <w:tab w:val="left" w:pos="1330"/>
              </w:tabs>
              <w:spacing w:line="240" w:lineRule="auto"/>
              <w:ind w:right="-470" w:firstLine="346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 xml:space="preserve">     1,8</w:t>
            </w: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13</w:t>
            </w: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666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7A1C17" w14:textId="77777777" w:rsidR="00CC38E9" w:rsidRPr="003F0133" w:rsidRDefault="00CC38E9" w:rsidP="00CC38E9">
            <w:pPr>
              <w:tabs>
                <w:tab w:val="left" w:pos="1315"/>
              </w:tabs>
              <w:spacing w:line="240" w:lineRule="auto"/>
              <w:ind w:left="547" w:right="-17" w:hanging="3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947593" w14:textId="57781094" w:rsidR="00CC38E9" w:rsidRPr="003F0133" w:rsidRDefault="00CC38E9" w:rsidP="00CC38E9">
            <w:pPr>
              <w:spacing w:line="240" w:lineRule="auto"/>
              <w:ind w:right="66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 xml:space="preserve">     1,8</w:t>
            </w: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13</w:t>
            </w: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666</w:t>
            </w:r>
          </w:p>
        </w:tc>
      </w:tr>
      <w:tr w:rsidR="00CC38E9" w:rsidRPr="003F0133" w14:paraId="7010D332" w14:textId="77777777" w:rsidTr="002B228C">
        <w:trPr>
          <w:trHeight w:val="43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D15BF5" w14:textId="77777777" w:rsidR="00CC38E9" w:rsidRPr="003F0133" w:rsidRDefault="00CC38E9" w:rsidP="00CC38E9">
            <w:pPr>
              <w:spacing w:line="240" w:lineRule="auto"/>
              <w:ind w:left="547" w:hanging="20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C1AD7A" w14:textId="77777777" w:rsidR="00CC38E9" w:rsidRPr="003F0133" w:rsidRDefault="00CC38E9" w:rsidP="00CC38E9">
            <w:pPr>
              <w:spacing w:line="240" w:lineRule="auto"/>
              <w:ind w:left="54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>4,837,10</w:t>
            </w: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6</w:t>
            </w: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291B9A" w14:textId="77777777" w:rsidR="00CC38E9" w:rsidRPr="003F0133" w:rsidRDefault="00CC38E9" w:rsidP="00CC38E9">
            <w:pPr>
              <w:spacing w:line="240" w:lineRule="auto"/>
              <w:ind w:right="-650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14CD91" w14:textId="77777777" w:rsidR="00CC38E9" w:rsidRPr="003F0133" w:rsidRDefault="00CC38E9" w:rsidP="00CC38E9">
            <w:pPr>
              <w:tabs>
                <w:tab w:val="clear" w:pos="1871"/>
                <w:tab w:val="left" w:pos="1315"/>
              </w:tabs>
              <w:spacing w:line="240" w:lineRule="auto"/>
              <w:ind w:left="547" w:right="240" w:hanging="3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  1,407,180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1F1FB9" w14:textId="14E05C85" w:rsidR="00CC38E9" w:rsidRPr="003F0133" w:rsidRDefault="00CC38E9" w:rsidP="00CC38E9">
            <w:pPr>
              <w:spacing w:line="240" w:lineRule="auto"/>
              <w:ind w:right="66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6,244,28</w:t>
            </w: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6</w:t>
            </w:r>
          </w:p>
        </w:tc>
      </w:tr>
      <w:tr w:rsidR="00CC38E9" w:rsidRPr="003F0133" w14:paraId="4A89298C" w14:textId="77777777" w:rsidTr="002B228C">
        <w:trPr>
          <w:trHeight w:val="43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8320F2" w14:textId="77777777" w:rsidR="00CC38E9" w:rsidRPr="003F0133" w:rsidRDefault="00CC38E9" w:rsidP="00CC38E9">
            <w:pPr>
              <w:spacing w:line="240" w:lineRule="auto"/>
              <w:ind w:left="547" w:hanging="20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 xml:space="preserve">หนี้สินอนุพันธ์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93C073" w14:textId="77777777" w:rsidR="00CC38E9" w:rsidRPr="003F0133" w:rsidRDefault="00CC38E9" w:rsidP="00CC38E9">
            <w:pPr>
              <w:tabs>
                <w:tab w:val="left" w:pos="970"/>
              </w:tabs>
              <w:spacing w:line="240" w:lineRule="auto"/>
              <w:ind w:right="-130" w:firstLine="430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 -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4AE222" w14:textId="77777777" w:rsidR="00CC38E9" w:rsidRPr="003F0133" w:rsidRDefault="00CC38E9" w:rsidP="00CC38E9">
            <w:pPr>
              <w:tabs>
                <w:tab w:val="left" w:pos="1330"/>
              </w:tabs>
              <w:spacing w:line="240" w:lineRule="auto"/>
              <w:ind w:left="547" w:right="-470" w:firstLine="183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207,315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D1EA79" w14:textId="77777777" w:rsidR="00CC38E9" w:rsidRPr="003F0133" w:rsidRDefault="00CC38E9" w:rsidP="00CC38E9">
            <w:pPr>
              <w:tabs>
                <w:tab w:val="left" w:pos="1315"/>
              </w:tabs>
              <w:spacing w:line="240" w:lineRule="auto"/>
              <w:ind w:left="547" w:right="-17" w:hanging="3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CFFAB" w14:textId="77777777" w:rsidR="00CC38E9" w:rsidRPr="003F0133" w:rsidRDefault="00CC38E9" w:rsidP="00CC38E9">
            <w:pPr>
              <w:spacing w:line="240" w:lineRule="auto"/>
              <w:ind w:right="66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207,315</w:t>
            </w:r>
          </w:p>
        </w:tc>
      </w:tr>
      <w:tr w:rsidR="00CC38E9" w:rsidRPr="003F0133" w14:paraId="342DB617" w14:textId="77777777" w:rsidTr="002B228C">
        <w:trPr>
          <w:trHeight w:val="27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0BC551" w14:textId="77777777" w:rsidR="00CC38E9" w:rsidRPr="003F0133" w:rsidRDefault="00CC38E9" w:rsidP="00CC38E9">
            <w:pPr>
              <w:spacing w:line="120" w:lineRule="auto"/>
              <w:ind w:left="547" w:hanging="481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9D65A7" w14:textId="77777777" w:rsidR="00CC38E9" w:rsidRPr="003F0133" w:rsidRDefault="00CC38E9" w:rsidP="00CC38E9">
            <w:pPr>
              <w:spacing w:line="120" w:lineRule="auto"/>
              <w:ind w:left="547"/>
              <w:rPr>
                <w:rFonts w:ascii="Angsana New" w:eastAsia="Times New Roman" w:hAnsi="Angsana New"/>
                <w:color w:val="000000"/>
                <w:sz w:val="22"/>
                <w:szCs w:val="22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519E77" w14:textId="77777777" w:rsidR="00CC38E9" w:rsidRPr="003F0133" w:rsidRDefault="00CC38E9" w:rsidP="00CC38E9">
            <w:pPr>
              <w:spacing w:line="120" w:lineRule="auto"/>
              <w:jc w:val="right"/>
              <w:rPr>
                <w:rFonts w:ascii="Angsana New" w:eastAsia="Times New Roman" w:hAnsi="Angsana New"/>
                <w:color w:val="000000"/>
                <w:sz w:val="22"/>
                <w:szCs w:val="22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394387" w14:textId="77777777" w:rsidR="00CC38E9" w:rsidRPr="003F0133" w:rsidRDefault="00CC38E9" w:rsidP="00CC38E9">
            <w:pPr>
              <w:tabs>
                <w:tab w:val="left" w:pos="1315"/>
              </w:tabs>
              <w:spacing w:line="120" w:lineRule="auto"/>
              <w:ind w:left="547" w:right="-17" w:hanging="3"/>
              <w:rPr>
                <w:rFonts w:ascii="Angsana New" w:eastAsia="Times New Roman" w:hAnsi="Angsana New"/>
                <w:color w:val="000000"/>
                <w:sz w:val="22"/>
                <w:szCs w:val="22"/>
              </w:rPr>
            </w:pPr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E0551B" w14:textId="77777777" w:rsidR="00CC38E9" w:rsidRPr="003F0133" w:rsidRDefault="00CC38E9" w:rsidP="00CC38E9">
            <w:pPr>
              <w:spacing w:line="120" w:lineRule="auto"/>
              <w:ind w:left="-105"/>
              <w:jc w:val="right"/>
              <w:rPr>
                <w:rFonts w:ascii="Angsana New" w:eastAsia="Times New Roman" w:hAnsi="Angsana New"/>
                <w:color w:val="000000"/>
                <w:sz w:val="22"/>
                <w:szCs w:val="22"/>
              </w:rPr>
            </w:pPr>
          </w:p>
        </w:tc>
      </w:tr>
      <w:tr w:rsidR="00CC38E9" w:rsidRPr="003F0133" w14:paraId="31066C53" w14:textId="77777777" w:rsidTr="002B228C">
        <w:trPr>
          <w:trHeight w:val="43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AF5C8E" w14:textId="77777777" w:rsidR="00CC38E9" w:rsidRPr="003F0133" w:rsidRDefault="00CC38E9" w:rsidP="00CC38E9">
            <w:pPr>
              <w:spacing w:line="240" w:lineRule="auto"/>
              <w:ind w:left="547" w:hanging="207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F0133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7EA95F" w14:textId="77777777" w:rsidR="00CC38E9" w:rsidRPr="003F0133" w:rsidRDefault="00CC38E9" w:rsidP="00CC38E9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349008" w14:textId="77777777" w:rsidR="00CC38E9" w:rsidRPr="003F0133" w:rsidRDefault="00CC38E9" w:rsidP="00CC38E9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8659AD" w14:textId="77777777" w:rsidR="00CC38E9" w:rsidRPr="003F0133" w:rsidRDefault="00CC38E9" w:rsidP="00CC38E9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B025C" w14:textId="77777777" w:rsidR="00CC38E9" w:rsidRPr="003F0133" w:rsidRDefault="00CC38E9" w:rsidP="00CC38E9">
            <w:pPr>
              <w:spacing w:line="240" w:lineRule="auto"/>
              <w:ind w:left="-10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</w:tr>
      <w:tr w:rsidR="00CC38E9" w:rsidRPr="003F0133" w14:paraId="255896A7" w14:textId="77777777" w:rsidTr="002B228C">
        <w:trPr>
          <w:trHeight w:val="43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766B04" w14:textId="77777777" w:rsidR="00CC38E9" w:rsidRPr="003F0133" w:rsidRDefault="00CC38E9" w:rsidP="00CC38E9">
            <w:pPr>
              <w:spacing w:line="240" w:lineRule="auto"/>
              <w:ind w:left="547" w:hanging="20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 xml:space="preserve">กำไรสะสม </w:t>
            </w:r>
          </w:p>
          <w:p w14:paraId="7FF46180" w14:textId="77777777" w:rsidR="00CC38E9" w:rsidRPr="003F0133" w:rsidRDefault="00CC38E9" w:rsidP="00CC38E9">
            <w:pPr>
              <w:spacing w:line="240" w:lineRule="auto"/>
              <w:ind w:left="547" w:hanging="30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ยังไม่ได้จัดสรร</w:t>
            </w:r>
            <w:r w:rsidRPr="003F0133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4D5EAA" w14:textId="77777777" w:rsidR="00CC38E9" w:rsidRPr="003F0133" w:rsidRDefault="00CC38E9" w:rsidP="00CC38E9">
            <w:pPr>
              <w:tabs>
                <w:tab w:val="clear" w:pos="227"/>
                <w:tab w:val="clear" w:pos="454"/>
                <w:tab w:val="left" w:pos="250"/>
              </w:tabs>
              <w:spacing w:line="240" w:lineRule="auto"/>
              <w:ind w:left="160" w:right="50" w:hanging="29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sz w:val="30"/>
                <w:szCs w:val="30"/>
              </w:rPr>
              <w:t xml:space="preserve">     1,432,690 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3580A3" w14:textId="77777777" w:rsidR="00CC38E9" w:rsidRPr="003F0133" w:rsidRDefault="00CC38E9" w:rsidP="00CC38E9">
            <w:pPr>
              <w:tabs>
                <w:tab w:val="left" w:pos="1322"/>
              </w:tabs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(86,225)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94E819" w14:textId="77777777" w:rsidR="00CC38E9" w:rsidRPr="003F0133" w:rsidRDefault="00CC38E9" w:rsidP="00CC38E9">
            <w:pPr>
              <w:spacing w:line="240" w:lineRule="auto"/>
              <w:ind w:left="547" w:right="240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5,920,886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8DCBB" w14:textId="5F8C8712" w:rsidR="00CC38E9" w:rsidRPr="003F0133" w:rsidRDefault="00CC38E9" w:rsidP="00CC38E9">
            <w:pPr>
              <w:spacing w:line="240" w:lineRule="auto"/>
              <w:ind w:left="-105" w:right="66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7,267,35</w:t>
            </w: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</w:t>
            </w:r>
          </w:p>
        </w:tc>
      </w:tr>
      <w:tr w:rsidR="00CC38E9" w:rsidRPr="003F0133" w14:paraId="3C75A112" w14:textId="77777777" w:rsidTr="002B228C">
        <w:trPr>
          <w:trHeight w:val="29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98384B" w14:textId="77777777" w:rsidR="00CC38E9" w:rsidRPr="003F0133" w:rsidRDefault="00CC38E9" w:rsidP="00CC38E9">
            <w:pPr>
              <w:spacing w:line="240" w:lineRule="auto"/>
              <w:ind w:left="547" w:hanging="20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สำรองการป้องกันความเสี่ยง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B474DB" w14:textId="77777777" w:rsidR="00CC38E9" w:rsidRPr="003F0133" w:rsidRDefault="00CC38E9" w:rsidP="00CC38E9">
            <w:pPr>
              <w:tabs>
                <w:tab w:val="left" w:pos="1060"/>
              </w:tabs>
              <w:spacing w:line="240" w:lineRule="auto"/>
              <w:ind w:right="-130" w:firstLine="520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F3C6B6" w14:textId="77777777" w:rsidR="00CC38E9" w:rsidRPr="003F0133" w:rsidRDefault="00CC38E9" w:rsidP="00CC38E9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(165,852)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1ADCBA" w14:textId="77777777" w:rsidR="00CC38E9" w:rsidRPr="003F0133" w:rsidRDefault="00CC38E9" w:rsidP="00CC38E9">
            <w:pPr>
              <w:spacing w:line="240" w:lineRule="auto"/>
              <w:ind w:left="54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92B6A4" w14:textId="77777777" w:rsidR="00CC38E9" w:rsidRPr="003F0133" w:rsidRDefault="00CC38E9" w:rsidP="00CC38E9">
            <w:pPr>
              <w:spacing w:line="240" w:lineRule="auto"/>
              <w:ind w:right="-488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  </w:t>
            </w: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  (165,852)</w:t>
            </w:r>
          </w:p>
        </w:tc>
      </w:tr>
    </w:tbl>
    <w:p w14:paraId="07B1142C" w14:textId="1B4FD549" w:rsidR="004C0649" w:rsidRDefault="004C0649" w:rsidP="004C0649">
      <w:pPr>
        <w:tabs>
          <w:tab w:val="left" w:pos="970"/>
        </w:tabs>
        <w:spacing w:line="240" w:lineRule="auto"/>
        <w:ind w:right="-130" w:firstLine="430"/>
        <w:jc w:val="center"/>
      </w:pPr>
    </w:p>
    <w:p w14:paraId="60B62164" w14:textId="462BEB4B" w:rsidR="004C0649" w:rsidRDefault="004C0649" w:rsidP="004C0649">
      <w:pPr>
        <w:tabs>
          <w:tab w:val="left" w:pos="970"/>
        </w:tabs>
        <w:spacing w:line="240" w:lineRule="auto"/>
        <w:ind w:right="-130" w:firstLine="430"/>
        <w:jc w:val="center"/>
      </w:pPr>
    </w:p>
    <w:p w14:paraId="1DEE80A7" w14:textId="08788145" w:rsidR="004C0649" w:rsidRDefault="004C0649" w:rsidP="004C0649">
      <w:pPr>
        <w:tabs>
          <w:tab w:val="left" w:pos="970"/>
        </w:tabs>
        <w:spacing w:line="240" w:lineRule="auto"/>
        <w:ind w:right="-130" w:firstLine="430"/>
        <w:jc w:val="center"/>
      </w:pPr>
    </w:p>
    <w:p w14:paraId="1203E620" w14:textId="3AA00A9F" w:rsidR="00CB4737" w:rsidRDefault="00CB4737" w:rsidP="004C0649">
      <w:pPr>
        <w:tabs>
          <w:tab w:val="left" w:pos="970"/>
        </w:tabs>
        <w:spacing w:line="240" w:lineRule="auto"/>
        <w:ind w:right="-130" w:firstLine="430"/>
        <w:jc w:val="center"/>
      </w:pPr>
    </w:p>
    <w:p w14:paraId="28C4386A" w14:textId="0AB4F09C" w:rsidR="00CB4737" w:rsidRDefault="00CB4737" w:rsidP="004C0649">
      <w:pPr>
        <w:tabs>
          <w:tab w:val="left" w:pos="970"/>
        </w:tabs>
        <w:spacing w:line="240" w:lineRule="auto"/>
        <w:ind w:right="-130" w:firstLine="430"/>
        <w:jc w:val="center"/>
      </w:pPr>
    </w:p>
    <w:p w14:paraId="5A7F49B1" w14:textId="603AEDE8" w:rsidR="00CB4737" w:rsidRDefault="00CB4737" w:rsidP="004C0649">
      <w:pPr>
        <w:tabs>
          <w:tab w:val="left" w:pos="970"/>
        </w:tabs>
        <w:spacing w:line="240" w:lineRule="auto"/>
        <w:ind w:right="-130" w:firstLine="430"/>
        <w:jc w:val="center"/>
      </w:pPr>
    </w:p>
    <w:p w14:paraId="4FC5B89E" w14:textId="6F486F58" w:rsidR="00CB4737" w:rsidRDefault="00CB4737" w:rsidP="004C0649">
      <w:pPr>
        <w:tabs>
          <w:tab w:val="left" w:pos="970"/>
        </w:tabs>
        <w:spacing w:line="240" w:lineRule="auto"/>
        <w:ind w:right="-130" w:firstLine="430"/>
        <w:jc w:val="center"/>
      </w:pPr>
    </w:p>
    <w:tbl>
      <w:tblPr>
        <w:tblW w:w="10170" w:type="dxa"/>
        <w:tblLook w:val="04A0" w:firstRow="1" w:lastRow="0" w:firstColumn="1" w:lastColumn="0" w:noHBand="0" w:noVBand="1"/>
      </w:tblPr>
      <w:tblGrid>
        <w:gridCol w:w="3960"/>
        <w:gridCol w:w="2160"/>
        <w:gridCol w:w="2110"/>
        <w:gridCol w:w="1940"/>
      </w:tblGrid>
      <w:tr w:rsidR="004C0649" w:rsidRPr="003F0133" w14:paraId="6DD64FB1" w14:textId="77777777" w:rsidTr="002B228C">
        <w:trPr>
          <w:trHeight w:val="44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5F8D4A" w14:textId="77777777" w:rsidR="004C0649" w:rsidRPr="003F0133" w:rsidRDefault="004C0649" w:rsidP="002B228C">
            <w:pPr>
              <w:spacing w:line="240" w:lineRule="auto"/>
              <w:ind w:left="547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62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BC1749" w14:textId="77777777" w:rsidR="004C0649" w:rsidRPr="003F0133" w:rsidRDefault="004C0649" w:rsidP="002B228C">
            <w:pPr>
              <w:spacing w:line="240" w:lineRule="auto"/>
              <w:ind w:left="54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  <w:r w:rsidRPr="003F013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</w:tr>
      <w:tr w:rsidR="004C0649" w:rsidRPr="003F0133" w14:paraId="4E078A69" w14:textId="77777777" w:rsidTr="002B228C">
        <w:trPr>
          <w:trHeight w:val="440"/>
        </w:trPr>
        <w:tc>
          <w:tcPr>
            <w:tcW w:w="39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BC2306" w14:textId="77777777" w:rsidR="004C0649" w:rsidRPr="003F0133" w:rsidRDefault="004C0649" w:rsidP="002B228C">
            <w:pPr>
              <w:spacing w:line="240" w:lineRule="auto"/>
              <w:ind w:left="54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1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988269" w14:textId="77777777" w:rsidR="004C0649" w:rsidRPr="003F0133" w:rsidRDefault="004C0649" w:rsidP="002B228C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ณ วันที่</w:t>
            </w:r>
            <w:r w:rsidRPr="003F013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  <w:p w14:paraId="2ACFB8D5" w14:textId="77777777" w:rsidR="004C0649" w:rsidRPr="003F0133" w:rsidRDefault="004C0649" w:rsidP="002B228C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t>2563</w:t>
            </w: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br/>
              <w:t xml:space="preserve">- </w:t>
            </w: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F2902D" w14:textId="77777777" w:rsidR="004C0649" w:rsidRPr="003F0133" w:rsidRDefault="004C0649" w:rsidP="002B228C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19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921584" w14:textId="77777777" w:rsidR="004C0649" w:rsidRPr="003F0133" w:rsidRDefault="004C0649" w:rsidP="002B228C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ณ วันที่</w:t>
            </w:r>
            <w:r w:rsidRPr="003F013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  <w:p w14:paraId="48505CDE" w14:textId="77777777" w:rsidR="004C0649" w:rsidRPr="003F0133" w:rsidRDefault="004C0649" w:rsidP="002B228C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t>2563</w:t>
            </w: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br/>
              <w:t xml:space="preserve">- </w:t>
            </w: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ปรับปรุงใหม่</w:t>
            </w:r>
          </w:p>
        </w:tc>
      </w:tr>
      <w:tr w:rsidR="004C0649" w:rsidRPr="003F0133" w14:paraId="00A92A84" w14:textId="77777777" w:rsidTr="002B228C">
        <w:trPr>
          <w:trHeight w:val="880"/>
        </w:trPr>
        <w:tc>
          <w:tcPr>
            <w:tcW w:w="396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255CF37" w14:textId="77777777" w:rsidR="004C0649" w:rsidRPr="003F0133" w:rsidRDefault="004C0649" w:rsidP="002B228C">
            <w:pPr>
              <w:spacing w:line="240" w:lineRule="auto"/>
              <w:ind w:left="54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0FB2822" w14:textId="77777777" w:rsidR="004C0649" w:rsidRPr="003F0133" w:rsidRDefault="004C0649" w:rsidP="002B228C">
            <w:pPr>
              <w:spacing w:line="240" w:lineRule="auto"/>
              <w:ind w:left="54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3F47D7" w14:textId="77777777" w:rsidR="004C0649" w:rsidRPr="003F0133" w:rsidRDefault="004C0649" w:rsidP="002B228C">
            <w:pPr>
              <w:spacing w:line="240" w:lineRule="auto"/>
              <w:ind w:left="1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ผลกระทบจากการเปลี่ยนนโยบายการบัญชีของอสังหาริมทรัพย์</w:t>
            </w:r>
          </w:p>
          <w:p w14:paraId="1CB3D262" w14:textId="77777777" w:rsidR="004C0649" w:rsidRPr="003F0133" w:rsidRDefault="004C0649" w:rsidP="002B228C">
            <w:pPr>
              <w:spacing w:line="240" w:lineRule="auto"/>
              <w:ind w:left="1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เพื่อการลงทุน</w:t>
            </w:r>
          </w:p>
        </w:tc>
        <w:tc>
          <w:tcPr>
            <w:tcW w:w="19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9ABF49" w14:textId="77777777" w:rsidR="004C0649" w:rsidRPr="003F0133" w:rsidRDefault="004C0649" w:rsidP="002B228C">
            <w:pPr>
              <w:spacing w:line="240" w:lineRule="auto"/>
              <w:ind w:left="54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4C0649" w:rsidRPr="003F0133" w14:paraId="3A6B224E" w14:textId="77777777" w:rsidTr="002B228C">
        <w:trPr>
          <w:trHeight w:val="43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D0B901" w14:textId="77777777" w:rsidR="004C0649" w:rsidRPr="003F0133" w:rsidRDefault="004C0649" w:rsidP="002B228C">
            <w:pPr>
              <w:spacing w:line="240" w:lineRule="auto"/>
              <w:ind w:left="54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565E45" w14:textId="77777777" w:rsidR="004C0649" w:rsidRPr="003F0133" w:rsidRDefault="004C0649" w:rsidP="002B228C">
            <w:pPr>
              <w:spacing w:line="240" w:lineRule="auto"/>
              <w:ind w:left="547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</w:rPr>
              <w:t>(</w:t>
            </w:r>
            <w:r w:rsidRPr="003F0133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cs/>
              </w:rPr>
              <w:t>พันบาท)</w:t>
            </w:r>
          </w:p>
        </w:tc>
      </w:tr>
      <w:tr w:rsidR="004C0649" w:rsidRPr="003F0133" w14:paraId="37D81135" w14:textId="77777777" w:rsidTr="002B228C">
        <w:trPr>
          <w:trHeight w:val="44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0FEEBE" w14:textId="77777777" w:rsidR="004C0649" w:rsidRPr="003F0133" w:rsidRDefault="004C0649" w:rsidP="002B228C">
            <w:pPr>
              <w:spacing w:line="240" w:lineRule="auto"/>
              <w:ind w:left="547" w:hanging="197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46B1C8" w14:textId="77777777" w:rsidR="004C0649" w:rsidRPr="003F0133" w:rsidRDefault="004C0649" w:rsidP="002B228C">
            <w:pPr>
              <w:spacing w:line="240" w:lineRule="auto"/>
              <w:ind w:left="54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1F3FCA" w14:textId="77777777" w:rsidR="004C0649" w:rsidRPr="003F0133" w:rsidRDefault="004C0649" w:rsidP="002B228C">
            <w:pPr>
              <w:spacing w:line="240" w:lineRule="auto"/>
              <w:ind w:left="547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DF0538" w14:textId="77777777" w:rsidR="004C0649" w:rsidRPr="003F0133" w:rsidRDefault="004C0649" w:rsidP="002B228C">
            <w:pPr>
              <w:spacing w:line="240" w:lineRule="auto"/>
              <w:ind w:left="547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</w:tr>
      <w:tr w:rsidR="004C0649" w:rsidRPr="003F0133" w14:paraId="1F4395FE" w14:textId="77777777" w:rsidTr="002B228C">
        <w:trPr>
          <w:trHeight w:val="43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8EC40" w14:textId="77777777" w:rsidR="004C0649" w:rsidRPr="003F0133" w:rsidRDefault="004C0649" w:rsidP="002B228C">
            <w:pPr>
              <w:spacing w:line="240" w:lineRule="auto"/>
              <w:ind w:left="547" w:hanging="207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C56D4" w14:textId="77777777" w:rsidR="004C0649" w:rsidRPr="003F0133" w:rsidRDefault="004C0649" w:rsidP="002B228C">
            <w:pPr>
              <w:tabs>
                <w:tab w:val="clear" w:pos="1871"/>
                <w:tab w:val="left" w:pos="1690"/>
              </w:tabs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 xml:space="preserve">          50,997,493 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BB4FE" w14:textId="77777777" w:rsidR="004C0649" w:rsidRPr="003F0133" w:rsidRDefault="004C0649" w:rsidP="005B03AD">
            <w:pPr>
              <w:tabs>
                <w:tab w:val="clear" w:pos="680"/>
                <w:tab w:val="clear" w:pos="907"/>
                <w:tab w:val="clear" w:pos="1644"/>
                <w:tab w:val="left" w:pos="700"/>
                <w:tab w:val="left" w:pos="880"/>
                <w:tab w:val="left" w:pos="1690"/>
              </w:tabs>
              <w:spacing w:line="240" w:lineRule="auto"/>
              <w:ind w:left="54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        8,589,046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B5408" w14:textId="77777777" w:rsidR="004C0649" w:rsidRPr="003F0133" w:rsidRDefault="004C0649" w:rsidP="00B14E97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>5</w:t>
            </w: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9,586,539</w:t>
            </w: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 xml:space="preserve"> </w:t>
            </w:r>
          </w:p>
        </w:tc>
      </w:tr>
      <w:tr w:rsidR="004C0649" w:rsidRPr="003F0133" w14:paraId="0843EF2D" w14:textId="77777777" w:rsidTr="002B228C">
        <w:trPr>
          <w:trHeight w:val="43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DDF801" w14:textId="77777777" w:rsidR="004C0649" w:rsidRPr="003F0133" w:rsidRDefault="004C0649" w:rsidP="002B228C">
            <w:pPr>
              <w:spacing w:line="240" w:lineRule="auto"/>
              <w:ind w:left="547" w:hanging="207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802A30" w14:textId="77777777" w:rsidR="004C0649" w:rsidRPr="003F0133" w:rsidRDefault="004C0649" w:rsidP="002B228C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845,538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DF3599" w14:textId="335FF35B" w:rsidR="004C0649" w:rsidRPr="003F0133" w:rsidRDefault="005B03AD" w:rsidP="005B03AD">
            <w:pPr>
              <w:tabs>
                <w:tab w:val="clear" w:pos="227"/>
                <w:tab w:val="clear" w:pos="907"/>
                <w:tab w:val="clear" w:pos="1644"/>
                <w:tab w:val="left" w:pos="547"/>
                <w:tab w:val="left" w:pos="1060"/>
                <w:tab w:val="left" w:pos="1780"/>
              </w:tabs>
              <w:spacing w:line="240" w:lineRule="auto"/>
              <w:ind w:left="547" w:firstLine="423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  </w:t>
            </w:r>
            <w:r w:rsidRPr="005B03AD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367</w:t>
            </w:r>
            <w:r w:rsidRPr="005B03AD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,</w:t>
            </w:r>
            <w:r w:rsidRPr="005B03AD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399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181756" w14:textId="6771C7CA" w:rsidR="004C0649" w:rsidRPr="003F0133" w:rsidRDefault="005B03AD" w:rsidP="002B228C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5B03AD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1,212,937</w:t>
            </w:r>
          </w:p>
        </w:tc>
      </w:tr>
      <w:tr w:rsidR="004C0649" w:rsidRPr="003F0133" w14:paraId="4F40F99B" w14:textId="77777777" w:rsidTr="002B228C">
        <w:trPr>
          <w:trHeight w:val="43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B35EA" w14:textId="77777777" w:rsidR="004C0649" w:rsidRPr="003F0133" w:rsidRDefault="004C0649" w:rsidP="002B228C">
            <w:pPr>
              <w:spacing w:line="240" w:lineRule="auto"/>
              <w:ind w:left="54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01E0F" w14:textId="77777777" w:rsidR="004C0649" w:rsidRPr="003F0133" w:rsidRDefault="004C0649" w:rsidP="002B228C">
            <w:pPr>
              <w:spacing w:line="240" w:lineRule="auto"/>
              <w:ind w:left="547"/>
              <w:jc w:val="right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E0D4C" w14:textId="77777777" w:rsidR="004C0649" w:rsidRPr="003F0133" w:rsidRDefault="004C0649" w:rsidP="002B228C">
            <w:pPr>
              <w:spacing w:line="240" w:lineRule="auto"/>
              <w:ind w:left="547"/>
              <w:jc w:val="right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1135F" w14:textId="77777777" w:rsidR="004C0649" w:rsidRPr="003F0133" w:rsidRDefault="004C0649" w:rsidP="002B228C">
            <w:pPr>
              <w:spacing w:line="240" w:lineRule="auto"/>
              <w:ind w:left="547"/>
              <w:jc w:val="right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</w:tr>
      <w:tr w:rsidR="004C0649" w:rsidRPr="003F0133" w14:paraId="5FC78800" w14:textId="77777777" w:rsidTr="002B228C">
        <w:trPr>
          <w:trHeight w:val="44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B47DD6" w14:textId="77777777" w:rsidR="004C0649" w:rsidRPr="003F0133" w:rsidRDefault="004C0649" w:rsidP="002B228C">
            <w:pPr>
              <w:spacing w:line="240" w:lineRule="auto"/>
              <w:ind w:left="547" w:hanging="207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C3C01" w14:textId="77777777" w:rsidR="004C0649" w:rsidRPr="003F0133" w:rsidRDefault="004C0649" w:rsidP="002B228C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6D439" w14:textId="77777777" w:rsidR="004C0649" w:rsidRPr="003F0133" w:rsidRDefault="004C0649" w:rsidP="002B228C">
            <w:pPr>
              <w:spacing w:line="240" w:lineRule="auto"/>
              <w:ind w:left="547"/>
              <w:jc w:val="right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84AB9" w14:textId="77777777" w:rsidR="004C0649" w:rsidRPr="003F0133" w:rsidRDefault="004C0649" w:rsidP="002B228C">
            <w:pPr>
              <w:spacing w:line="240" w:lineRule="auto"/>
              <w:ind w:left="547"/>
              <w:jc w:val="right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</w:tr>
      <w:tr w:rsidR="004C0649" w:rsidRPr="003F0133" w14:paraId="2A304072" w14:textId="77777777" w:rsidTr="002B228C">
        <w:trPr>
          <w:trHeight w:val="43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B95E51" w14:textId="77777777" w:rsidR="004C0649" w:rsidRPr="003F0133" w:rsidRDefault="004C0649" w:rsidP="002B228C">
            <w:pPr>
              <w:spacing w:line="240" w:lineRule="auto"/>
              <w:ind w:left="547" w:hanging="207"/>
              <w:rPr>
                <w:rFonts w:ascii="Angsana New" w:eastAsia="Times New Roman" w:hAnsi="Angsana New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3F5A2" w14:textId="77777777" w:rsidR="004C0649" w:rsidRPr="003F0133" w:rsidRDefault="004C0649" w:rsidP="002B228C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 xml:space="preserve">        4,674,34</w:t>
            </w: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</w:t>
            </w: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32822" w14:textId="5E417478" w:rsidR="004C0649" w:rsidRPr="003F0133" w:rsidRDefault="005B03AD" w:rsidP="00B14E97">
            <w:pPr>
              <w:tabs>
                <w:tab w:val="clear" w:pos="227"/>
                <w:tab w:val="clear" w:pos="907"/>
                <w:tab w:val="clear" w:pos="1871"/>
                <w:tab w:val="left" w:pos="250"/>
                <w:tab w:val="left" w:pos="880"/>
                <w:tab w:val="left" w:pos="1870"/>
              </w:tabs>
              <w:spacing w:line="240" w:lineRule="auto"/>
              <w:ind w:left="547" w:hanging="20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5B03AD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 xml:space="preserve">          2</w:t>
            </w:r>
            <w:r w:rsidRPr="005B03AD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,</w:t>
            </w:r>
            <w:r w:rsidRPr="005B03AD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085</w:t>
            </w:r>
            <w:r w:rsidRPr="005B03AD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,</w:t>
            </w:r>
            <w:r w:rsidRPr="005B03AD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208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789D9" w14:textId="44919424" w:rsidR="004C0649" w:rsidRPr="003F0133" w:rsidRDefault="005B03AD" w:rsidP="002B228C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5B03AD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6,759,550</w:t>
            </w:r>
          </w:p>
        </w:tc>
      </w:tr>
      <w:tr w:rsidR="004C0649" w:rsidRPr="003F0133" w14:paraId="4A6BA750" w14:textId="77777777" w:rsidTr="002B228C">
        <w:trPr>
          <w:trHeight w:val="43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251D7F" w14:textId="77777777" w:rsidR="004C0649" w:rsidRPr="003F0133" w:rsidRDefault="004C0649" w:rsidP="002B228C">
            <w:pPr>
              <w:spacing w:line="240" w:lineRule="auto"/>
              <w:ind w:left="547" w:hanging="481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E960EF" w14:textId="77777777" w:rsidR="004C0649" w:rsidRPr="003F0133" w:rsidRDefault="004C0649" w:rsidP="002B228C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389BD3" w14:textId="77777777" w:rsidR="004C0649" w:rsidRPr="003F0133" w:rsidRDefault="004C0649" w:rsidP="002B228C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BEAFD0" w14:textId="77777777" w:rsidR="004C0649" w:rsidRPr="003F0133" w:rsidRDefault="004C0649" w:rsidP="002B228C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</w:tr>
      <w:tr w:rsidR="004C0649" w:rsidRPr="003F0133" w14:paraId="4B63B2BE" w14:textId="77777777" w:rsidTr="002B228C">
        <w:trPr>
          <w:trHeight w:val="43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FE7F5B" w14:textId="77777777" w:rsidR="004C0649" w:rsidRPr="003F0133" w:rsidRDefault="004C0649" w:rsidP="002B228C">
            <w:pPr>
              <w:spacing w:line="240" w:lineRule="auto"/>
              <w:ind w:left="547" w:hanging="207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3F0133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6890FD" w14:textId="77777777" w:rsidR="004C0649" w:rsidRPr="003F0133" w:rsidRDefault="004C0649" w:rsidP="002B228C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8F05F6" w14:textId="77777777" w:rsidR="004C0649" w:rsidRPr="003F0133" w:rsidRDefault="004C0649" w:rsidP="002B228C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E49638" w14:textId="77777777" w:rsidR="004C0649" w:rsidRPr="003F0133" w:rsidRDefault="004C0649" w:rsidP="002B228C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</w:tr>
      <w:tr w:rsidR="004C0649" w:rsidRPr="003F0133" w14:paraId="35AB0560" w14:textId="77777777" w:rsidTr="002B228C">
        <w:trPr>
          <w:trHeight w:val="43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CF90A" w14:textId="77777777" w:rsidR="004C0649" w:rsidRPr="003F0133" w:rsidRDefault="004C0649" w:rsidP="002B228C">
            <w:pPr>
              <w:spacing w:line="240" w:lineRule="auto"/>
              <w:ind w:left="547" w:hanging="20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กำไร (ขาดทุน</w:t>
            </w: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) </w:t>
            </w: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สะสม</w:t>
            </w:r>
          </w:p>
          <w:p w14:paraId="347AE28E" w14:textId="77777777" w:rsidR="004C0649" w:rsidRPr="003F0133" w:rsidRDefault="004C0649" w:rsidP="002B228C">
            <w:pPr>
              <w:spacing w:line="240" w:lineRule="auto"/>
              <w:ind w:left="547" w:hanging="207"/>
              <w:rPr>
                <w:rFonts w:ascii="Angsana New" w:eastAsia="Times New Roman" w:hAnsi="Angsana New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 xml:space="preserve">   ยังไม่ได้จัดสรร </w:t>
            </w: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</w:t>
            </w: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ขาดทุนสะสม</w:t>
            </w: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226F8" w14:textId="77777777" w:rsidR="004C0649" w:rsidRPr="003F0133" w:rsidRDefault="004C0649" w:rsidP="002B228C">
            <w:pPr>
              <w:tabs>
                <w:tab w:val="clear" w:pos="907"/>
                <w:tab w:val="clear" w:pos="1644"/>
                <w:tab w:val="left" w:pos="970"/>
                <w:tab w:val="left" w:pos="1780"/>
              </w:tabs>
              <w:spacing w:line="240" w:lineRule="auto"/>
              <w:ind w:left="547" w:right="-20" w:firstLine="63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 xml:space="preserve">        </w:t>
            </w: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</w:t>
            </w: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 xml:space="preserve">   </w:t>
            </w: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 </w:t>
            </w: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>(963,</w:t>
            </w: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516</w:t>
            </w: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>)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DD994" w14:textId="77777777" w:rsidR="004C0649" w:rsidRPr="003F0133" w:rsidRDefault="004C0649" w:rsidP="002B228C">
            <w:pPr>
              <w:spacing w:line="240" w:lineRule="auto"/>
              <w:ind w:left="54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         6,871,237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0C24F" w14:textId="77777777" w:rsidR="004C0649" w:rsidRPr="003F0133" w:rsidRDefault="004C0649" w:rsidP="002B228C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5,907,721</w:t>
            </w:r>
          </w:p>
        </w:tc>
      </w:tr>
    </w:tbl>
    <w:p w14:paraId="3E4310C1" w14:textId="5636E4B9" w:rsidR="004C0649" w:rsidRDefault="004C0649"/>
    <w:tbl>
      <w:tblPr>
        <w:tblW w:w="10170" w:type="dxa"/>
        <w:tblLook w:val="04A0" w:firstRow="1" w:lastRow="0" w:firstColumn="1" w:lastColumn="0" w:noHBand="0" w:noVBand="1"/>
      </w:tblPr>
      <w:tblGrid>
        <w:gridCol w:w="3690"/>
        <w:gridCol w:w="1595"/>
        <w:gridCol w:w="1645"/>
        <w:gridCol w:w="1800"/>
        <w:gridCol w:w="1440"/>
      </w:tblGrid>
      <w:tr w:rsidR="004C0649" w:rsidRPr="003F0133" w14:paraId="3FA37BCC" w14:textId="77777777" w:rsidTr="002B228C">
        <w:trPr>
          <w:trHeight w:val="440"/>
          <w:tblHeader/>
        </w:trPr>
        <w:tc>
          <w:tcPr>
            <w:tcW w:w="369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CFA01F2" w14:textId="66ED7234" w:rsidR="004C0649" w:rsidRPr="003F0133" w:rsidRDefault="004C0649" w:rsidP="002B228C">
            <w:pPr>
              <w:tabs>
                <w:tab w:val="left" w:pos="547"/>
              </w:tabs>
              <w:spacing w:line="240" w:lineRule="auto"/>
              <w:ind w:left="547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64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29AB75" w14:textId="77777777" w:rsidR="004C0649" w:rsidRPr="003F0133" w:rsidRDefault="004C0649" w:rsidP="002B228C">
            <w:pPr>
              <w:spacing w:line="240" w:lineRule="auto"/>
              <w:ind w:left="54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0649" w:rsidRPr="003F0133" w14:paraId="1D3E664A" w14:textId="77777777" w:rsidTr="002B228C">
        <w:trPr>
          <w:trHeight w:val="440"/>
          <w:tblHeader/>
        </w:trPr>
        <w:tc>
          <w:tcPr>
            <w:tcW w:w="369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12835" w14:textId="77777777" w:rsidR="004C0649" w:rsidRPr="003F0133" w:rsidRDefault="004C0649" w:rsidP="002B228C">
            <w:pPr>
              <w:spacing w:line="240" w:lineRule="auto"/>
              <w:ind w:left="54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9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00770F" w14:textId="77777777" w:rsidR="004C0649" w:rsidRPr="003F0133" w:rsidRDefault="004C0649" w:rsidP="002B228C">
            <w:pPr>
              <w:spacing w:line="240" w:lineRule="auto"/>
              <w:ind w:left="7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3F013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31</w:t>
            </w: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3F013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2562</w:t>
            </w: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br/>
              <w:t xml:space="preserve">- </w:t>
            </w: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34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E45364" w14:textId="77777777" w:rsidR="004C0649" w:rsidRPr="003F0133" w:rsidRDefault="004C0649" w:rsidP="002B228C">
            <w:pPr>
              <w:spacing w:line="240" w:lineRule="auto"/>
              <w:ind w:left="547" w:hanging="454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5FEE1C" w14:textId="77777777" w:rsidR="004C0649" w:rsidRPr="003F0133" w:rsidRDefault="004C0649" w:rsidP="002B228C">
            <w:pPr>
              <w:spacing w:line="240" w:lineRule="auto"/>
              <w:ind w:left="54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4C0649" w:rsidRPr="003F0133" w14:paraId="5F6DC197" w14:textId="77777777" w:rsidTr="002B228C">
        <w:trPr>
          <w:trHeight w:val="1320"/>
          <w:tblHeader/>
        </w:trPr>
        <w:tc>
          <w:tcPr>
            <w:tcW w:w="369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DE6EE9C" w14:textId="77777777" w:rsidR="004C0649" w:rsidRPr="003F0133" w:rsidRDefault="004C0649" w:rsidP="002B228C">
            <w:pPr>
              <w:spacing w:line="240" w:lineRule="auto"/>
              <w:ind w:left="54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95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F5CCCB0" w14:textId="77777777" w:rsidR="004C0649" w:rsidRPr="003F0133" w:rsidRDefault="004C0649" w:rsidP="002B228C">
            <w:pPr>
              <w:spacing w:line="240" w:lineRule="auto"/>
              <w:ind w:left="54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2532B6" w14:textId="77777777" w:rsidR="004C0649" w:rsidRPr="003F0133" w:rsidRDefault="004C0649" w:rsidP="002B228C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ผลกระทบจากการถือปฏิบัติตาม</w:t>
            </w: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t xml:space="preserve"> TFRS 9 </w:t>
            </w: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และ</w:t>
            </w:r>
            <w:r w:rsidRPr="003F013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 xml:space="preserve"> TFRS</w:t>
            </w: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t>16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17417E" w14:textId="77777777" w:rsidR="004C0649" w:rsidRPr="003F0133" w:rsidRDefault="004C0649" w:rsidP="002B228C">
            <w:pPr>
              <w:spacing w:line="240" w:lineRule="auto"/>
              <w:ind w:left="-1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ผลกระทบจากการเปลี่ยนนโยบายการบัญชีของอสังหาริมทรัพย์เพื่อการลงทุน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383C4A" w14:textId="77777777" w:rsidR="004C0649" w:rsidRPr="003F0133" w:rsidRDefault="004C0649" w:rsidP="002B228C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3F013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1</w:t>
            </w: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มกราคม </w:t>
            </w: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t xml:space="preserve">2563 - </w:t>
            </w: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ปรับปรุงใหม่</w:t>
            </w:r>
          </w:p>
        </w:tc>
      </w:tr>
      <w:tr w:rsidR="004C0649" w:rsidRPr="003F0133" w14:paraId="7D9DD064" w14:textId="77777777" w:rsidTr="002B228C">
        <w:trPr>
          <w:trHeight w:val="430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A8AE7A" w14:textId="77777777" w:rsidR="004C0649" w:rsidRPr="003F0133" w:rsidRDefault="004C0649" w:rsidP="002B228C">
            <w:pPr>
              <w:spacing w:line="240" w:lineRule="auto"/>
              <w:ind w:left="54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4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3A3206" w14:textId="77777777" w:rsidR="004C0649" w:rsidRPr="003F0133" w:rsidRDefault="004C0649" w:rsidP="002B228C">
            <w:pPr>
              <w:spacing w:line="240" w:lineRule="auto"/>
              <w:ind w:left="547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</w:rPr>
              <w:t>(</w:t>
            </w:r>
            <w:r w:rsidRPr="003F0133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cs/>
              </w:rPr>
              <w:t>พันบาท)</w:t>
            </w:r>
          </w:p>
        </w:tc>
      </w:tr>
      <w:tr w:rsidR="004C0649" w:rsidRPr="003F0133" w14:paraId="3DD011B1" w14:textId="77777777" w:rsidTr="002B228C">
        <w:trPr>
          <w:trHeight w:val="44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07FB8" w14:textId="77777777" w:rsidR="004C0649" w:rsidRPr="003F0133" w:rsidRDefault="004C0649" w:rsidP="002B228C">
            <w:pPr>
              <w:spacing w:line="240" w:lineRule="auto"/>
              <w:ind w:left="547" w:hanging="211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408531" w14:textId="77777777" w:rsidR="004C0649" w:rsidRPr="003F0133" w:rsidRDefault="004C0649" w:rsidP="002B228C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42905A" w14:textId="77777777" w:rsidR="004C0649" w:rsidRPr="003F0133" w:rsidRDefault="004C0649" w:rsidP="002B228C">
            <w:pPr>
              <w:spacing w:line="240" w:lineRule="auto"/>
              <w:ind w:left="547"/>
              <w:jc w:val="right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A8A7BC" w14:textId="77777777" w:rsidR="004C0649" w:rsidRPr="003F0133" w:rsidRDefault="004C0649" w:rsidP="002B228C">
            <w:pPr>
              <w:spacing w:line="240" w:lineRule="auto"/>
              <w:ind w:left="547"/>
              <w:jc w:val="right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37A55F" w14:textId="77777777" w:rsidR="004C0649" w:rsidRPr="003F0133" w:rsidRDefault="004C0649" w:rsidP="002B228C">
            <w:pPr>
              <w:spacing w:line="240" w:lineRule="auto"/>
              <w:ind w:left="547"/>
              <w:jc w:val="right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</w:tr>
      <w:tr w:rsidR="004C0649" w:rsidRPr="003F0133" w14:paraId="215AC58E" w14:textId="77777777" w:rsidTr="002B228C">
        <w:trPr>
          <w:trHeight w:val="29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38784" w14:textId="77777777" w:rsidR="004C0649" w:rsidRPr="003F0133" w:rsidRDefault="004C0649" w:rsidP="002B228C">
            <w:pPr>
              <w:spacing w:line="240" w:lineRule="auto"/>
              <w:ind w:left="547" w:hanging="211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B2D974" w14:textId="77777777" w:rsidR="004C0649" w:rsidRPr="003F0133" w:rsidRDefault="004C0649" w:rsidP="002B228C">
            <w:pPr>
              <w:tabs>
                <w:tab w:val="left" w:pos="1227"/>
              </w:tabs>
              <w:spacing w:line="240" w:lineRule="auto"/>
              <w:ind w:left="547" w:right="-760" w:firstLine="250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2,835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4CEC6B" w14:textId="77777777" w:rsidR="004C0649" w:rsidRPr="003F0133" w:rsidRDefault="004C0649" w:rsidP="000B35DE">
            <w:pPr>
              <w:tabs>
                <w:tab w:val="clear" w:pos="680"/>
                <w:tab w:val="clear" w:pos="907"/>
                <w:tab w:val="left" w:pos="813"/>
                <w:tab w:val="left" w:pos="1083"/>
              </w:tabs>
              <w:spacing w:line="240" w:lineRule="auto"/>
              <w:ind w:right="-560" w:firstLine="183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167DF7" w14:textId="77777777" w:rsidR="004C0649" w:rsidRPr="003F0133" w:rsidRDefault="004C0649" w:rsidP="002B228C">
            <w:pPr>
              <w:tabs>
                <w:tab w:val="left" w:pos="1380"/>
              </w:tabs>
              <w:spacing w:line="240" w:lineRule="auto"/>
              <w:ind w:right="-560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7,845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EB564E" w14:textId="77777777" w:rsidR="004C0649" w:rsidRPr="003F0133" w:rsidRDefault="004C0649" w:rsidP="002B228C">
            <w:pPr>
              <w:spacing w:line="240" w:lineRule="auto"/>
              <w:ind w:left="-105"/>
              <w:jc w:val="right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10,680</w:t>
            </w:r>
          </w:p>
        </w:tc>
      </w:tr>
      <w:tr w:rsidR="004C0649" w:rsidRPr="003F0133" w14:paraId="37DFDF3C" w14:textId="77777777" w:rsidTr="002B228C">
        <w:trPr>
          <w:trHeight w:val="198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99C8C" w14:textId="77777777" w:rsidR="004C0649" w:rsidRPr="003F0133" w:rsidRDefault="004C0649" w:rsidP="002B228C">
            <w:pPr>
              <w:spacing w:line="240" w:lineRule="auto"/>
              <w:ind w:left="547" w:hanging="211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ที่ดิน</w:t>
            </w: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 xml:space="preserve"> </w:t>
            </w: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อาคารและอุปกรณ์</w:t>
            </w: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D77709" w14:textId="77777777" w:rsidR="004C0649" w:rsidRPr="003F0133" w:rsidRDefault="004C0649" w:rsidP="002B228C">
            <w:pPr>
              <w:spacing w:line="240" w:lineRule="auto"/>
              <w:ind w:left="547" w:right="-760" w:firstLine="250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3,884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FE5563" w14:textId="77777777" w:rsidR="004C0649" w:rsidRPr="003F0133" w:rsidRDefault="004C0649" w:rsidP="002B228C">
            <w:pPr>
              <w:spacing w:line="240" w:lineRule="auto"/>
              <w:ind w:right="-560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228</w:t>
            </w: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,</w:t>
            </w: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73</w:t>
            </w: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1E6485" w14:textId="77777777" w:rsidR="004C0649" w:rsidRPr="003F0133" w:rsidRDefault="004C0649" w:rsidP="002B228C">
            <w:pPr>
              <w:spacing w:line="240" w:lineRule="auto"/>
              <w:ind w:right="-560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032CF0" w14:textId="77777777" w:rsidR="004C0649" w:rsidRPr="003F0133" w:rsidRDefault="004C0649" w:rsidP="002B228C">
            <w:pPr>
              <w:spacing w:line="240" w:lineRule="auto"/>
              <w:ind w:left="-10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232,623</w:t>
            </w:r>
          </w:p>
        </w:tc>
      </w:tr>
      <w:tr w:rsidR="004C0649" w:rsidRPr="003F0133" w14:paraId="7565A946" w14:textId="77777777" w:rsidTr="002B228C">
        <w:trPr>
          <w:trHeight w:val="22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3D7F1" w14:textId="77777777" w:rsidR="004C0649" w:rsidRPr="003F0133" w:rsidRDefault="004C0649" w:rsidP="002B228C">
            <w:pPr>
              <w:spacing w:line="240" w:lineRule="auto"/>
              <w:ind w:left="547" w:hanging="211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FFF58B" w14:textId="77777777" w:rsidR="004C0649" w:rsidRPr="003F0133" w:rsidRDefault="004C0649" w:rsidP="002B228C">
            <w:pPr>
              <w:spacing w:line="240" w:lineRule="auto"/>
              <w:ind w:left="547" w:right="-760" w:firstLine="15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17,033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7BA9CB" w14:textId="77777777" w:rsidR="004C0649" w:rsidRPr="003F0133" w:rsidRDefault="004C0649" w:rsidP="002B228C">
            <w:pPr>
              <w:spacing w:line="240" w:lineRule="auto"/>
              <w:ind w:right="-560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41,463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2D917B" w14:textId="77777777" w:rsidR="004C0649" w:rsidRPr="003F0133" w:rsidRDefault="004C0649" w:rsidP="000B35DE">
            <w:pPr>
              <w:tabs>
                <w:tab w:val="left" w:pos="1238"/>
              </w:tabs>
              <w:spacing w:line="240" w:lineRule="auto"/>
              <w:ind w:right="-560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(</w:t>
            </w: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1,569</w:t>
            </w: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33197D" w14:textId="77777777" w:rsidR="004C0649" w:rsidRPr="003F0133" w:rsidRDefault="004C0649" w:rsidP="002B228C">
            <w:pPr>
              <w:spacing w:line="240" w:lineRule="auto"/>
              <w:ind w:left="-10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56,927</w:t>
            </w:r>
          </w:p>
        </w:tc>
      </w:tr>
      <w:tr w:rsidR="004C0649" w:rsidRPr="003F0133" w14:paraId="2A100E25" w14:textId="77777777" w:rsidTr="002B228C">
        <w:trPr>
          <w:trHeight w:val="43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6B5F91" w14:textId="7FB2A526" w:rsidR="004C0649" w:rsidRPr="003F0133" w:rsidRDefault="004C0649" w:rsidP="002B228C">
            <w:pPr>
              <w:spacing w:line="228" w:lineRule="auto"/>
              <w:ind w:left="547" w:hanging="211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3F0133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3E0289" w14:textId="77777777" w:rsidR="004C0649" w:rsidRPr="003F0133" w:rsidRDefault="004C0649" w:rsidP="002B228C">
            <w:pPr>
              <w:spacing w:line="228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F418D7" w14:textId="77777777" w:rsidR="004C0649" w:rsidRPr="003F0133" w:rsidRDefault="004C0649" w:rsidP="002B228C">
            <w:pPr>
              <w:spacing w:line="228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69A622" w14:textId="77777777" w:rsidR="004C0649" w:rsidRPr="003F0133" w:rsidRDefault="004C0649" w:rsidP="002B228C">
            <w:pPr>
              <w:spacing w:line="228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171867" w14:textId="77777777" w:rsidR="004C0649" w:rsidRPr="003F0133" w:rsidRDefault="004C0649" w:rsidP="002B228C">
            <w:pPr>
              <w:spacing w:line="228" w:lineRule="auto"/>
              <w:ind w:left="-10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</w:tr>
      <w:tr w:rsidR="000B3413" w:rsidRPr="003F0133" w14:paraId="41CB5CE3" w14:textId="77777777" w:rsidTr="002B228C">
        <w:trPr>
          <w:trHeight w:val="43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F0530A" w14:textId="3CE03FC4" w:rsidR="000B3413" w:rsidRPr="003F0133" w:rsidRDefault="000B3413" w:rsidP="000B3413">
            <w:pPr>
              <w:spacing w:line="228" w:lineRule="auto"/>
              <w:ind w:left="547" w:hanging="211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61183">
              <w:rPr>
                <w:rFonts w:ascii="Angsana New" w:eastAsia="Times New Roman" w:hAnsi="Angsana New" w:hint="cs"/>
                <w:sz w:val="30"/>
                <w:szCs w:val="30"/>
                <w:cs/>
              </w:rPr>
              <w:t>ส่วนของ</w:t>
            </w:r>
            <w:r w:rsidRPr="00961183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หนี้สิน</w:t>
            </w:r>
            <w:r w:rsidRPr="00961183">
              <w:rPr>
                <w:rFonts w:ascii="Angsana New" w:eastAsia="Times New Roman" w:hAnsi="Angsana New" w:hint="cs"/>
                <w:sz w:val="30"/>
                <w:szCs w:val="30"/>
                <w:cs/>
              </w:rPr>
              <w:t>ตามสัญญาเช่าที่ถึงกำหนดชำระภายในหนึ่งปี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AE6281" w14:textId="01FB1E72" w:rsidR="000B3413" w:rsidRPr="003F0133" w:rsidRDefault="000B3413" w:rsidP="00C149A0">
            <w:pPr>
              <w:spacing w:line="228" w:lineRule="auto"/>
              <w:ind w:left="547" w:right="-1007" w:firstLine="429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05A75D" w14:textId="19CB9F88" w:rsidR="000B3413" w:rsidRPr="003F0133" w:rsidRDefault="000B3413" w:rsidP="00C149A0">
            <w:pPr>
              <w:spacing w:line="228" w:lineRule="auto"/>
              <w:ind w:right="-560" w:firstLine="93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47,799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F24C9E" w14:textId="33B3ED04" w:rsidR="000B3413" w:rsidRPr="003F0133" w:rsidRDefault="000B3413" w:rsidP="00D93760">
            <w:pPr>
              <w:spacing w:line="228" w:lineRule="auto"/>
              <w:ind w:left="525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71F4DC" w14:textId="18987D4F" w:rsidR="000B3413" w:rsidRPr="003F0133" w:rsidRDefault="000B3413" w:rsidP="00C149A0">
            <w:pPr>
              <w:spacing w:line="228" w:lineRule="auto"/>
              <w:ind w:left="-105" w:right="7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47,799</w:t>
            </w:r>
          </w:p>
        </w:tc>
      </w:tr>
      <w:tr w:rsidR="00791249" w:rsidRPr="003F0133" w14:paraId="4118DF72" w14:textId="77777777" w:rsidTr="002807A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D924DE" w14:textId="77777777" w:rsidR="00791249" w:rsidRPr="002807A8" w:rsidRDefault="00791249" w:rsidP="000B3413">
            <w:pPr>
              <w:spacing w:line="228" w:lineRule="auto"/>
              <w:ind w:left="547" w:hanging="211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684F43" w14:textId="77777777" w:rsidR="00791249" w:rsidRPr="002807A8" w:rsidRDefault="00791249" w:rsidP="00C149A0">
            <w:pPr>
              <w:spacing w:line="228" w:lineRule="auto"/>
              <w:ind w:left="547" w:right="-1007" w:firstLine="429"/>
              <w:rPr>
                <w:rFonts w:ascii="Angsana New" w:eastAsia="Times New Roman" w:hAnsi="Angsana New"/>
                <w:color w:val="000000"/>
                <w:sz w:val="16"/>
                <w:szCs w:val="16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B5856C" w14:textId="77777777" w:rsidR="00791249" w:rsidRPr="002807A8" w:rsidRDefault="00791249" w:rsidP="00C149A0">
            <w:pPr>
              <w:spacing w:line="228" w:lineRule="auto"/>
              <w:ind w:right="-560" w:firstLine="93"/>
              <w:jc w:val="center"/>
              <w:rPr>
                <w:rFonts w:ascii="Angsana New" w:eastAsia="Times New Roman" w:hAnsi="Angsana New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CC5009" w14:textId="77777777" w:rsidR="00791249" w:rsidRPr="002807A8" w:rsidRDefault="00791249" w:rsidP="000B3413">
            <w:pPr>
              <w:spacing w:line="228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272DE7" w14:textId="77777777" w:rsidR="00791249" w:rsidRPr="002807A8" w:rsidRDefault="00791249" w:rsidP="00C149A0">
            <w:pPr>
              <w:spacing w:line="228" w:lineRule="auto"/>
              <w:ind w:left="-105" w:right="78"/>
              <w:jc w:val="right"/>
              <w:rPr>
                <w:rFonts w:ascii="Angsana New" w:eastAsia="Times New Roman" w:hAnsi="Angsana New"/>
                <w:color w:val="000000"/>
                <w:sz w:val="16"/>
                <w:szCs w:val="16"/>
              </w:rPr>
            </w:pPr>
          </w:p>
        </w:tc>
      </w:tr>
      <w:tr w:rsidR="000B3413" w:rsidRPr="003F0133" w14:paraId="221F3C0D" w14:textId="77777777" w:rsidTr="002B228C">
        <w:trPr>
          <w:trHeight w:val="43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570792" w14:textId="412058A1" w:rsidR="000B3413" w:rsidRPr="00961183" w:rsidRDefault="000B3413" w:rsidP="000B3413">
            <w:pPr>
              <w:spacing w:line="228" w:lineRule="auto"/>
              <w:ind w:left="547" w:hanging="211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3F0133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CA5F5A" w14:textId="37DF5A7F" w:rsidR="000B3413" w:rsidRPr="003F0133" w:rsidRDefault="000B3413" w:rsidP="000B3413">
            <w:pPr>
              <w:spacing w:line="228" w:lineRule="auto"/>
              <w:ind w:left="547" w:right="-1007" w:firstLine="429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B8EE83" w14:textId="4BFCAF56" w:rsidR="000B3413" w:rsidRPr="003F0133" w:rsidRDefault="000B3413" w:rsidP="000B3413">
            <w:pPr>
              <w:spacing w:line="228" w:lineRule="auto"/>
              <w:ind w:right="-560" w:firstLine="93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A30A3C" w14:textId="43165D0E" w:rsidR="000B3413" w:rsidRPr="003F0133" w:rsidRDefault="000B3413" w:rsidP="000B3413">
            <w:pPr>
              <w:spacing w:line="228" w:lineRule="auto"/>
              <w:ind w:left="525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C4FD3" w14:textId="71E396A0" w:rsidR="000B3413" w:rsidRPr="003F0133" w:rsidRDefault="000B3413" w:rsidP="000B3413">
            <w:pPr>
              <w:spacing w:line="228" w:lineRule="auto"/>
              <w:ind w:right="70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</w:tr>
      <w:tr w:rsidR="000B3413" w:rsidRPr="003F0133" w14:paraId="70536EEC" w14:textId="77777777" w:rsidTr="002B228C">
        <w:trPr>
          <w:trHeight w:val="43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FB7C7B" w14:textId="77777777" w:rsidR="000B3413" w:rsidRPr="003F0133" w:rsidRDefault="000B3413" w:rsidP="000B3413">
            <w:pPr>
              <w:spacing w:line="228" w:lineRule="auto"/>
              <w:ind w:left="547" w:hanging="211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E348C1" w14:textId="77777777" w:rsidR="000B3413" w:rsidRPr="003F0133" w:rsidRDefault="000B3413" w:rsidP="000B3413">
            <w:pPr>
              <w:spacing w:line="228" w:lineRule="auto"/>
              <w:ind w:left="547" w:right="-1007" w:firstLine="429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6B1EA7" w14:textId="6F9FEF34" w:rsidR="000B3413" w:rsidRPr="003F0133" w:rsidRDefault="000B3413" w:rsidP="000B3413">
            <w:pPr>
              <w:spacing w:line="228" w:lineRule="auto"/>
              <w:ind w:right="-560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180,940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83E753" w14:textId="77777777" w:rsidR="000B3413" w:rsidRPr="003F0133" w:rsidRDefault="000B3413" w:rsidP="000B3413">
            <w:pPr>
              <w:spacing w:line="228" w:lineRule="auto"/>
              <w:ind w:left="525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E4254" w14:textId="1E4667DF" w:rsidR="000B3413" w:rsidRPr="003F0133" w:rsidRDefault="000B3413" w:rsidP="000B3413">
            <w:pPr>
              <w:spacing w:line="228" w:lineRule="auto"/>
              <w:ind w:right="70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180,940</w:t>
            </w:r>
          </w:p>
        </w:tc>
      </w:tr>
      <w:tr w:rsidR="000B3413" w:rsidRPr="003F0133" w14:paraId="0A3BFBED" w14:textId="77777777" w:rsidTr="002B228C">
        <w:trPr>
          <w:trHeight w:val="43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D34ED7" w14:textId="77777777" w:rsidR="000B3413" w:rsidRPr="003F0133" w:rsidRDefault="000B3413" w:rsidP="000B3413">
            <w:pPr>
              <w:spacing w:line="228" w:lineRule="auto"/>
              <w:ind w:left="547" w:hanging="211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 xml:space="preserve">หนี้สินอนุพันธ์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8478BB" w14:textId="77777777" w:rsidR="000B3413" w:rsidRPr="003F0133" w:rsidRDefault="000B3413" w:rsidP="000B3413">
            <w:pPr>
              <w:spacing w:line="228" w:lineRule="auto"/>
              <w:ind w:left="547" w:right="-1007" w:firstLine="339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 -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18639D" w14:textId="77777777" w:rsidR="000B3413" w:rsidRPr="003F0133" w:rsidRDefault="000B3413" w:rsidP="000B3413">
            <w:pPr>
              <w:spacing w:line="228" w:lineRule="auto"/>
              <w:ind w:right="-560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207,315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B27B63" w14:textId="77777777" w:rsidR="000B3413" w:rsidRPr="003F0133" w:rsidRDefault="000B3413" w:rsidP="000B3413">
            <w:pPr>
              <w:spacing w:line="228" w:lineRule="auto"/>
              <w:ind w:left="54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3480BF" w14:textId="77777777" w:rsidR="000B3413" w:rsidRPr="003F0133" w:rsidRDefault="000B3413" w:rsidP="000B3413">
            <w:pPr>
              <w:spacing w:line="228" w:lineRule="auto"/>
              <w:ind w:right="70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207,315</w:t>
            </w:r>
          </w:p>
        </w:tc>
      </w:tr>
      <w:tr w:rsidR="000B3413" w:rsidRPr="002807A8" w14:paraId="683D6457" w14:textId="77777777" w:rsidTr="002B228C">
        <w:trPr>
          <w:trHeight w:val="25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3C7316" w14:textId="77777777" w:rsidR="000B3413" w:rsidRPr="002807A8" w:rsidRDefault="000B3413" w:rsidP="000B3413">
            <w:pPr>
              <w:spacing w:line="240" w:lineRule="auto"/>
              <w:ind w:left="547" w:hanging="481"/>
              <w:rPr>
                <w:rFonts w:ascii="Angsana New" w:eastAsia="Times New Roman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17F17A" w14:textId="77777777" w:rsidR="000B3413" w:rsidRPr="002807A8" w:rsidRDefault="000B3413" w:rsidP="000B3413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97B107" w14:textId="77777777" w:rsidR="000B3413" w:rsidRPr="002807A8" w:rsidRDefault="000B3413" w:rsidP="000B3413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6F6655" w14:textId="77777777" w:rsidR="000B3413" w:rsidRPr="002807A8" w:rsidRDefault="000B3413" w:rsidP="000B3413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B5B068" w14:textId="77777777" w:rsidR="000B3413" w:rsidRPr="002807A8" w:rsidRDefault="000B3413" w:rsidP="000B3413">
            <w:pPr>
              <w:spacing w:line="240" w:lineRule="auto"/>
              <w:ind w:left="-105"/>
              <w:jc w:val="right"/>
              <w:rPr>
                <w:rFonts w:ascii="Angsana New" w:eastAsia="Times New Roman" w:hAnsi="Angsana New"/>
                <w:color w:val="000000"/>
                <w:sz w:val="16"/>
                <w:szCs w:val="16"/>
              </w:rPr>
            </w:pPr>
          </w:p>
        </w:tc>
      </w:tr>
      <w:tr w:rsidR="000B3413" w:rsidRPr="003F0133" w14:paraId="6338D880" w14:textId="77777777" w:rsidTr="002B228C">
        <w:trPr>
          <w:trHeight w:val="43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3F404A" w14:textId="77777777" w:rsidR="000B3413" w:rsidRPr="003F0133" w:rsidRDefault="000B3413" w:rsidP="000B3413">
            <w:pPr>
              <w:spacing w:line="228" w:lineRule="auto"/>
              <w:ind w:left="547" w:hanging="210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F0133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9212D4" w14:textId="77777777" w:rsidR="000B3413" w:rsidRPr="003F0133" w:rsidRDefault="000B3413" w:rsidP="000B3413">
            <w:pPr>
              <w:spacing w:line="228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E90E7A" w14:textId="77777777" w:rsidR="000B3413" w:rsidRPr="003F0133" w:rsidRDefault="000B3413" w:rsidP="000B3413">
            <w:pPr>
              <w:spacing w:line="228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DD58C1" w14:textId="77777777" w:rsidR="000B3413" w:rsidRPr="003F0133" w:rsidRDefault="000B3413" w:rsidP="000B3413">
            <w:pPr>
              <w:spacing w:line="228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A2B650" w14:textId="77777777" w:rsidR="000B3413" w:rsidRPr="003F0133" w:rsidRDefault="000B3413" w:rsidP="000B3413">
            <w:pPr>
              <w:spacing w:line="228" w:lineRule="auto"/>
              <w:ind w:left="-10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</w:tr>
      <w:tr w:rsidR="000B3413" w:rsidRPr="003F0133" w14:paraId="637D6B71" w14:textId="77777777" w:rsidTr="002B228C">
        <w:trPr>
          <w:trHeight w:val="430"/>
        </w:trPr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D6A49B" w14:textId="77777777" w:rsidR="000B3413" w:rsidRPr="003F0133" w:rsidRDefault="000B3413" w:rsidP="000B3413">
            <w:pPr>
              <w:spacing w:line="228" w:lineRule="auto"/>
              <w:ind w:left="547" w:hanging="210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กำไรสะสม</w:t>
            </w:r>
          </w:p>
          <w:p w14:paraId="43759CAF" w14:textId="77777777" w:rsidR="000B3413" w:rsidRPr="003F0133" w:rsidRDefault="000B3413" w:rsidP="000B3413">
            <w:pPr>
              <w:spacing w:line="228" w:lineRule="auto"/>
              <w:ind w:left="547" w:hanging="30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ยังไม่ได้จัดสรร</w:t>
            </w:r>
            <w:r w:rsidRPr="003F0133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08BF44" w14:textId="77777777" w:rsidR="000B3413" w:rsidRPr="003F0133" w:rsidRDefault="000B3413" w:rsidP="000B3413">
            <w:pPr>
              <w:tabs>
                <w:tab w:val="clear" w:pos="454"/>
                <w:tab w:val="left" w:pos="167"/>
              </w:tabs>
              <w:spacing w:line="228" w:lineRule="auto"/>
              <w:ind w:left="-13" w:right="143" w:hanging="380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1</w:t>
            </w: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,</w:t>
            </w: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169</w:t>
            </w: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,</w:t>
            </w: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164</w:t>
            </w:r>
          </w:p>
        </w:tc>
        <w:tc>
          <w:tcPr>
            <w:tcW w:w="16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9E576F" w14:textId="77777777" w:rsidR="000B3413" w:rsidRPr="003F0133" w:rsidRDefault="000B3413" w:rsidP="000B3413">
            <w:pPr>
              <w:spacing w:line="228" w:lineRule="auto"/>
              <w:ind w:left="547" w:right="-1007" w:firstLine="44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8D4551" w14:textId="77777777" w:rsidR="000B3413" w:rsidRPr="003F0133" w:rsidRDefault="000B3413" w:rsidP="000B3413">
            <w:pPr>
              <w:spacing w:line="228" w:lineRule="auto"/>
              <w:ind w:right="-560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6,276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A92857" w14:textId="77777777" w:rsidR="000B3413" w:rsidRPr="003F0133" w:rsidRDefault="000B3413" w:rsidP="000B3413">
            <w:pPr>
              <w:tabs>
                <w:tab w:val="left" w:pos="1059"/>
              </w:tabs>
              <w:spacing w:line="228" w:lineRule="auto"/>
              <w:ind w:left="-105" w:right="70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1,175,440</w:t>
            </w:r>
          </w:p>
        </w:tc>
      </w:tr>
      <w:tr w:rsidR="000B3413" w:rsidRPr="003F0133" w14:paraId="74992660" w14:textId="77777777" w:rsidTr="002B228C">
        <w:trPr>
          <w:trHeight w:val="43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8FC616" w14:textId="77777777" w:rsidR="000B3413" w:rsidRPr="003F0133" w:rsidRDefault="000B3413" w:rsidP="000B3413">
            <w:pPr>
              <w:tabs>
                <w:tab w:val="clear" w:pos="3515"/>
                <w:tab w:val="left" w:pos="3380"/>
              </w:tabs>
              <w:spacing w:line="228" w:lineRule="auto"/>
              <w:ind w:left="547" w:hanging="210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สำรองการป้องกันความเสี่ยง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AF1361" w14:textId="77777777" w:rsidR="000B3413" w:rsidRPr="003F0133" w:rsidRDefault="000B3413" w:rsidP="000B3413">
            <w:pPr>
              <w:spacing w:line="228" w:lineRule="auto"/>
              <w:ind w:left="547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8764D4" w14:textId="77777777" w:rsidR="000B3413" w:rsidRPr="003F0133" w:rsidRDefault="000B3413" w:rsidP="000B3413">
            <w:pPr>
              <w:tabs>
                <w:tab w:val="left" w:pos="1353"/>
              </w:tabs>
              <w:spacing w:line="228" w:lineRule="auto"/>
              <w:ind w:left="54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(165,852)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33E4C5" w14:textId="77777777" w:rsidR="000B3413" w:rsidRPr="003F0133" w:rsidRDefault="000B3413" w:rsidP="000B3413">
            <w:pPr>
              <w:spacing w:line="228" w:lineRule="auto"/>
              <w:ind w:left="54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DC258C" w14:textId="77777777" w:rsidR="000B3413" w:rsidRPr="003F0133" w:rsidRDefault="000B3413" w:rsidP="000B3413">
            <w:pPr>
              <w:tabs>
                <w:tab w:val="clear" w:pos="907"/>
                <w:tab w:val="left" w:pos="339"/>
              </w:tabs>
              <w:spacing w:line="228" w:lineRule="auto"/>
              <w:ind w:left="-105" w:right="-12" w:hanging="186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  (165,852)</w:t>
            </w:r>
          </w:p>
        </w:tc>
      </w:tr>
    </w:tbl>
    <w:p w14:paraId="32622BC2" w14:textId="77777777" w:rsidR="004C0649" w:rsidRPr="00791249" w:rsidRDefault="004C0649" w:rsidP="004C0649">
      <w:pPr>
        <w:spacing w:line="228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tbl>
      <w:tblPr>
        <w:tblW w:w="10170" w:type="dxa"/>
        <w:tblLook w:val="04A0" w:firstRow="1" w:lastRow="0" w:firstColumn="1" w:lastColumn="0" w:noHBand="0" w:noVBand="1"/>
      </w:tblPr>
      <w:tblGrid>
        <w:gridCol w:w="3420"/>
        <w:gridCol w:w="2430"/>
        <w:gridCol w:w="1980"/>
        <w:gridCol w:w="2340"/>
      </w:tblGrid>
      <w:tr w:rsidR="004C0649" w:rsidRPr="003F0133" w14:paraId="7A277091" w14:textId="77777777" w:rsidTr="00961183">
        <w:trPr>
          <w:trHeight w:val="44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8D7B57" w14:textId="77777777" w:rsidR="004C0649" w:rsidRPr="003F0133" w:rsidRDefault="004C0649" w:rsidP="002B228C">
            <w:pPr>
              <w:spacing w:line="228" w:lineRule="auto"/>
              <w:ind w:left="547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67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C192C0" w14:textId="77777777" w:rsidR="004C0649" w:rsidRPr="003F0133" w:rsidRDefault="004C0649" w:rsidP="002B228C">
            <w:pPr>
              <w:spacing w:line="228" w:lineRule="auto"/>
              <w:ind w:left="54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0649" w:rsidRPr="003F0133" w14:paraId="260BB39E" w14:textId="77777777" w:rsidTr="00961183">
        <w:trPr>
          <w:trHeight w:val="440"/>
          <w:tblHeader/>
        </w:trPr>
        <w:tc>
          <w:tcPr>
            <w:tcW w:w="342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1659F2" w14:textId="77777777" w:rsidR="004C0649" w:rsidRPr="003F0133" w:rsidRDefault="004C0649" w:rsidP="002B228C">
            <w:pPr>
              <w:spacing w:line="228" w:lineRule="auto"/>
              <w:ind w:left="54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857FA4" w14:textId="77777777" w:rsidR="004C0649" w:rsidRPr="003F0133" w:rsidRDefault="004C0649" w:rsidP="002B228C">
            <w:pPr>
              <w:spacing w:line="228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ณ วันที่</w:t>
            </w:r>
            <w:r w:rsidRPr="003F013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  <w:p w14:paraId="467E918A" w14:textId="77777777" w:rsidR="004C0649" w:rsidRPr="003F0133" w:rsidRDefault="004C0649" w:rsidP="002B228C">
            <w:pPr>
              <w:spacing w:line="228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t>2563</w:t>
            </w: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br/>
              <w:t xml:space="preserve">- </w:t>
            </w: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A2489B" w14:textId="77777777" w:rsidR="004C0649" w:rsidRPr="003F0133" w:rsidRDefault="004C0649" w:rsidP="002B228C">
            <w:pPr>
              <w:spacing w:line="228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3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C8243E" w14:textId="77777777" w:rsidR="004C0649" w:rsidRPr="003F0133" w:rsidRDefault="004C0649" w:rsidP="002B228C">
            <w:pPr>
              <w:spacing w:line="228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  <w:p w14:paraId="552358BB" w14:textId="77777777" w:rsidR="004C0649" w:rsidRPr="003F0133" w:rsidRDefault="004C0649" w:rsidP="002B228C">
            <w:pPr>
              <w:spacing w:line="228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t>2563</w:t>
            </w:r>
          </w:p>
          <w:p w14:paraId="480FED34" w14:textId="77777777" w:rsidR="004C0649" w:rsidRPr="003F0133" w:rsidRDefault="004C0649" w:rsidP="002B228C">
            <w:pPr>
              <w:spacing w:line="228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t xml:space="preserve">- </w:t>
            </w: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ปรับปรุงใหม่</w:t>
            </w:r>
          </w:p>
        </w:tc>
      </w:tr>
      <w:tr w:rsidR="004C0649" w:rsidRPr="003F0133" w14:paraId="099C948D" w14:textId="77777777" w:rsidTr="00961183">
        <w:trPr>
          <w:trHeight w:val="880"/>
          <w:tblHeader/>
        </w:trPr>
        <w:tc>
          <w:tcPr>
            <w:tcW w:w="342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9F67211" w14:textId="77777777" w:rsidR="004C0649" w:rsidRPr="003F0133" w:rsidRDefault="004C0649" w:rsidP="002B228C">
            <w:pPr>
              <w:spacing w:line="228" w:lineRule="auto"/>
              <w:ind w:left="54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E82BC75" w14:textId="77777777" w:rsidR="004C0649" w:rsidRPr="003F0133" w:rsidRDefault="004C0649" w:rsidP="002B228C">
            <w:pPr>
              <w:spacing w:line="228" w:lineRule="auto"/>
              <w:ind w:left="54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84BCE1" w14:textId="77777777" w:rsidR="004C0649" w:rsidRPr="003F0133" w:rsidRDefault="004C0649" w:rsidP="002B228C">
            <w:pPr>
              <w:spacing w:line="228" w:lineRule="auto"/>
              <w:ind w:left="1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ผลกระทบจากการเปลี่ยนนโยบายการบัญชีของอสังหาริมทรัพย์</w:t>
            </w:r>
          </w:p>
          <w:p w14:paraId="074EDEA1" w14:textId="77777777" w:rsidR="004C0649" w:rsidRPr="003F0133" w:rsidRDefault="004C0649" w:rsidP="002B228C">
            <w:pPr>
              <w:spacing w:line="228" w:lineRule="auto"/>
              <w:ind w:left="1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เพื่อการลงทุน</w:t>
            </w:r>
          </w:p>
        </w:tc>
        <w:tc>
          <w:tcPr>
            <w:tcW w:w="23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BF86A0" w14:textId="77777777" w:rsidR="004C0649" w:rsidRPr="003F0133" w:rsidRDefault="004C0649" w:rsidP="002B228C">
            <w:pPr>
              <w:spacing w:line="228" w:lineRule="auto"/>
              <w:ind w:left="54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4C0649" w:rsidRPr="003F0133" w14:paraId="1E8DD99A" w14:textId="77777777" w:rsidTr="002B228C">
        <w:trPr>
          <w:trHeight w:val="43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FB9267" w14:textId="77777777" w:rsidR="004C0649" w:rsidRPr="003F0133" w:rsidRDefault="004C0649" w:rsidP="002B228C">
            <w:pPr>
              <w:spacing w:line="228" w:lineRule="auto"/>
              <w:ind w:left="54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7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2C6791" w14:textId="77777777" w:rsidR="004C0649" w:rsidRPr="003F0133" w:rsidRDefault="004C0649" w:rsidP="002B228C">
            <w:pPr>
              <w:spacing w:line="228" w:lineRule="auto"/>
              <w:ind w:left="547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</w:rPr>
              <w:t>(</w:t>
            </w:r>
            <w:r w:rsidRPr="003F0133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cs/>
              </w:rPr>
              <w:t>พันบาท)</w:t>
            </w:r>
          </w:p>
        </w:tc>
      </w:tr>
      <w:tr w:rsidR="004C0649" w:rsidRPr="003F0133" w14:paraId="040E338D" w14:textId="77777777" w:rsidTr="002B228C">
        <w:trPr>
          <w:trHeight w:val="44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E1BE10" w14:textId="77777777" w:rsidR="004C0649" w:rsidRPr="003F0133" w:rsidRDefault="004C0649" w:rsidP="002B228C">
            <w:pPr>
              <w:spacing w:line="228" w:lineRule="auto"/>
              <w:ind w:left="547" w:hanging="210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4552D6" w14:textId="77777777" w:rsidR="004C0649" w:rsidRPr="003F0133" w:rsidRDefault="004C0649" w:rsidP="002B228C">
            <w:pPr>
              <w:spacing w:line="228" w:lineRule="auto"/>
              <w:ind w:left="54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87D295" w14:textId="77777777" w:rsidR="004C0649" w:rsidRPr="003F0133" w:rsidRDefault="004C0649" w:rsidP="002B228C">
            <w:pPr>
              <w:spacing w:line="228" w:lineRule="auto"/>
              <w:ind w:left="547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A654C1" w14:textId="77777777" w:rsidR="004C0649" w:rsidRPr="003F0133" w:rsidRDefault="004C0649" w:rsidP="002B228C">
            <w:pPr>
              <w:spacing w:line="228" w:lineRule="auto"/>
              <w:ind w:left="547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</w:tr>
      <w:tr w:rsidR="004C0649" w:rsidRPr="003F0133" w14:paraId="454D76DF" w14:textId="77777777" w:rsidTr="002B228C">
        <w:trPr>
          <w:trHeight w:val="43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C6DFB" w14:textId="77777777" w:rsidR="004C0649" w:rsidRPr="003F0133" w:rsidRDefault="004C0649" w:rsidP="002B228C">
            <w:pPr>
              <w:spacing w:line="228" w:lineRule="auto"/>
              <w:ind w:left="547" w:hanging="210"/>
              <w:rPr>
                <w:rFonts w:ascii="Angsana New" w:eastAsia="Times New Roman" w:hAnsi="Angsana New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741425" w14:textId="77777777" w:rsidR="004C0649" w:rsidRPr="003F0133" w:rsidRDefault="004C0649" w:rsidP="002B228C">
            <w:pPr>
              <w:spacing w:line="228" w:lineRule="auto"/>
              <w:ind w:left="547" w:right="25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2,479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35A0BE" w14:textId="77777777" w:rsidR="004C0649" w:rsidRPr="003F0133" w:rsidRDefault="004C0649" w:rsidP="002B228C">
            <w:pPr>
              <w:spacing w:line="228" w:lineRule="auto"/>
              <w:ind w:left="547" w:right="76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8,201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644F93" w14:textId="77777777" w:rsidR="004C0649" w:rsidRPr="003F0133" w:rsidRDefault="004C0649" w:rsidP="002B228C">
            <w:pPr>
              <w:spacing w:line="228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10,680</w:t>
            </w:r>
          </w:p>
        </w:tc>
      </w:tr>
      <w:tr w:rsidR="004C0649" w:rsidRPr="003F0133" w14:paraId="22994715" w14:textId="77777777" w:rsidTr="002B228C">
        <w:trPr>
          <w:trHeight w:val="43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612E4" w14:textId="77777777" w:rsidR="004C0649" w:rsidRPr="003F0133" w:rsidRDefault="004C0649" w:rsidP="002B228C">
            <w:pPr>
              <w:spacing w:line="228" w:lineRule="auto"/>
              <w:ind w:left="547" w:hanging="210"/>
              <w:rPr>
                <w:rFonts w:ascii="Angsana New" w:eastAsia="Times New Roman" w:hAnsi="Angsana New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9F9269" w14:textId="77777777" w:rsidR="004C0649" w:rsidRPr="003F0133" w:rsidRDefault="004C0649" w:rsidP="002B228C">
            <w:pPr>
              <w:spacing w:line="228" w:lineRule="auto"/>
              <w:ind w:left="547" w:right="25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112,423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C0C153" w14:textId="77777777" w:rsidR="004C0649" w:rsidRPr="003F0133" w:rsidRDefault="004C0649" w:rsidP="002B228C">
            <w:pPr>
              <w:spacing w:line="228" w:lineRule="auto"/>
              <w:ind w:left="547"/>
              <w:jc w:val="right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(1,640)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C57EAB" w14:textId="77777777" w:rsidR="004C0649" w:rsidRPr="003F0133" w:rsidRDefault="004C0649" w:rsidP="002B228C">
            <w:pPr>
              <w:spacing w:line="228" w:lineRule="auto"/>
              <w:ind w:left="547"/>
              <w:jc w:val="right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110,783</w:t>
            </w:r>
          </w:p>
        </w:tc>
      </w:tr>
      <w:tr w:rsidR="00342A4D" w:rsidRPr="003F0133" w14:paraId="3D5BA7DC" w14:textId="77777777" w:rsidTr="00F26D35">
        <w:trPr>
          <w:trHeight w:val="29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6340DA" w14:textId="77777777" w:rsidR="00342A4D" w:rsidRDefault="00342A4D" w:rsidP="002B228C">
            <w:pPr>
              <w:spacing w:line="120" w:lineRule="auto"/>
              <w:ind w:left="547" w:hanging="481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  <w:p w14:paraId="6D48A5C0" w14:textId="0E704DBF" w:rsidR="00342A4D" w:rsidRPr="003F0133" w:rsidRDefault="00342A4D" w:rsidP="002B228C">
            <w:pPr>
              <w:spacing w:line="120" w:lineRule="auto"/>
              <w:ind w:left="547" w:hanging="481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67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9D6C98" w14:textId="75A2FC6A" w:rsidR="00342A4D" w:rsidRPr="003F0133" w:rsidRDefault="00342A4D" w:rsidP="00342A4D">
            <w:pPr>
              <w:spacing w:line="228" w:lineRule="auto"/>
              <w:ind w:left="54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</w:rPr>
              <w:t>(</w:t>
            </w:r>
            <w:r w:rsidRPr="003F0133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cs/>
              </w:rPr>
              <w:t>พันบาท)</w:t>
            </w:r>
          </w:p>
        </w:tc>
      </w:tr>
      <w:tr w:rsidR="004C0649" w:rsidRPr="003F0133" w14:paraId="677AF77C" w14:textId="77777777" w:rsidTr="002B228C">
        <w:trPr>
          <w:trHeight w:val="43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375F2" w14:textId="77777777" w:rsidR="004C0649" w:rsidRPr="003F0133" w:rsidRDefault="004C0649" w:rsidP="002B228C">
            <w:pPr>
              <w:spacing w:line="228" w:lineRule="auto"/>
              <w:ind w:left="547" w:hanging="210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3F0133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108248" w14:textId="77777777" w:rsidR="004C0649" w:rsidRPr="003F0133" w:rsidRDefault="004C0649" w:rsidP="002B228C">
            <w:pPr>
              <w:spacing w:line="228" w:lineRule="auto"/>
              <w:ind w:left="547" w:right="25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62D4EF" w14:textId="77777777" w:rsidR="004C0649" w:rsidRPr="003F0133" w:rsidRDefault="004C0649" w:rsidP="002B228C">
            <w:pPr>
              <w:spacing w:line="228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8F8F57" w14:textId="77777777" w:rsidR="004C0649" w:rsidRPr="003F0133" w:rsidRDefault="004C0649" w:rsidP="002B228C">
            <w:pPr>
              <w:spacing w:line="228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</w:tr>
      <w:tr w:rsidR="004C0649" w:rsidRPr="003F0133" w14:paraId="51E6A7CA" w14:textId="77777777" w:rsidTr="002B228C">
        <w:trPr>
          <w:trHeight w:val="43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54C0D" w14:textId="77777777" w:rsidR="004C0649" w:rsidRPr="003F0133" w:rsidRDefault="004C0649" w:rsidP="002B228C">
            <w:pPr>
              <w:spacing w:line="228" w:lineRule="auto"/>
              <w:ind w:left="547" w:hanging="210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กำไรสะสม</w:t>
            </w:r>
          </w:p>
          <w:p w14:paraId="75F38029" w14:textId="77777777" w:rsidR="004C0649" w:rsidRPr="003F0133" w:rsidRDefault="004C0649" w:rsidP="002B228C">
            <w:pPr>
              <w:spacing w:line="228" w:lineRule="auto"/>
              <w:ind w:left="547" w:hanging="28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ยังไม่ได้จัดสรร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88A566" w14:textId="77777777" w:rsidR="004C0649" w:rsidRPr="003F0133" w:rsidRDefault="004C0649" w:rsidP="002B228C">
            <w:pPr>
              <w:spacing w:line="228" w:lineRule="auto"/>
              <w:ind w:left="547" w:right="25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1,134,060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3E0150" w14:textId="77777777" w:rsidR="004C0649" w:rsidRPr="003F0133" w:rsidRDefault="004C0649" w:rsidP="002B228C">
            <w:pPr>
              <w:spacing w:line="228" w:lineRule="auto"/>
              <w:ind w:left="547" w:right="76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6,561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C529F0" w14:textId="77777777" w:rsidR="004C0649" w:rsidRPr="003F0133" w:rsidRDefault="004C0649" w:rsidP="002B228C">
            <w:pPr>
              <w:spacing w:line="228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1,140,621</w:t>
            </w:r>
          </w:p>
        </w:tc>
      </w:tr>
    </w:tbl>
    <w:p w14:paraId="78417876" w14:textId="77777777" w:rsidR="00961183" w:rsidRPr="002807A8" w:rsidRDefault="00961183" w:rsidP="004C0649">
      <w:pPr>
        <w:tabs>
          <w:tab w:val="clear" w:pos="454"/>
          <w:tab w:val="left" w:pos="1530"/>
        </w:tabs>
        <w:ind w:left="450" w:right="-27"/>
        <w:jc w:val="thaiDistribute"/>
        <w:rPr>
          <w:rFonts w:ascii="Angsana New" w:hAnsi="Angsana New"/>
          <w:sz w:val="16"/>
          <w:szCs w:val="16"/>
        </w:rPr>
      </w:pPr>
    </w:p>
    <w:p w14:paraId="12530C26" w14:textId="4BBBA1F8" w:rsidR="004C0649" w:rsidRPr="003F0133" w:rsidRDefault="004C0649" w:rsidP="004C0649">
      <w:pPr>
        <w:tabs>
          <w:tab w:val="clear" w:pos="454"/>
          <w:tab w:val="left" w:pos="1530"/>
        </w:tabs>
        <w:ind w:left="450" w:right="-27"/>
        <w:jc w:val="thaiDistribute"/>
        <w:rPr>
          <w:rFonts w:ascii="Angsana New" w:hAnsi="Angsana New"/>
          <w:sz w:val="30"/>
          <w:szCs w:val="30"/>
        </w:rPr>
      </w:pPr>
      <w:r w:rsidRPr="003F0133">
        <w:rPr>
          <w:rFonts w:ascii="Angsana New" w:hAnsi="Angsana New"/>
          <w:sz w:val="30"/>
          <w:szCs w:val="30"/>
          <w:cs/>
        </w:rPr>
        <w:t>การปรับปรุงรายการแต่ละรายการในงบกำไรขาดทุนเบ็ดเสร็จ</w:t>
      </w:r>
      <w:r w:rsidRPr="003F0133">
        <w:rPr>
          <w:rFonts w:ascii="Angsana New" w:hAnsi="Angsana New" w:hint="cs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3F0133">
        <w:rPr>
          <w:rFonts w:ascii="Angsana New" w:hAnsi="Angsana New" w:hint="cs"/>
          <w:sz w:val="30"/>
          <w:szCs w:val="30"/>
          <w:cs/>
        </w:rPr>
        <w:t>สิ้นสุดวันที่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3F0133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1</w:t>
      </w:r>
      <w:r w:rsidRPr="003F0133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3F0133">
        <w:rPr>
          <w:rFonts w:ascii="Angsana New" w:hAnsi="Angsana New" w:hint="cs"/>
          <w:sz w:val="30"/>
          <w:szCs w:val="30"/>
          <w:cs/>
        </w:rPr>
        <w:t xml:space="preserve"> </w:t>
      </w:r>
      <w:r w:rsidRPr="003F0133">
        <w:rPr>
          <w:rFonts w:ascii="Angsana New" w:hAnsi="Angsana New"/>
          <w:sz w:val="30"/>
          <w:szCs w:val="30"/>
        </w:rPr>
        <w:t xml:space="preserve">2563 </w:t>
      </w:r>
      <w:r w:rsidRPr="003F0133">
        <w:rPr>
          <w:rFonts w:ascii="Angsana New" w:hAnsi="Angsana New"/>
          <w:sz w:val="30"/>
          <w:szCs w:val="30"/>
          <w:cs/>
        </w:rPr>
        <w:t>จา</w:t>
      </w:r>
      <w:r w:rsidRPr="003F0133">
        <w:rPr>
          <w:rFonts w:ascii="Angsana New" w:hAnsi="Angsana New" w:hint="cs"/>
          <w:sz w:val="30"/>
          <w:szCs w:val="30"/>
          <w:cs/>
        </w:rPr>
        <w:t>ก</w:t>
      </w:r>
      <w:r w:rsidRPr="003F0133">
        <w:rPr>
          <w:rFonts w:ascii="Angsana New" w:hAnsi="Angsana New"/>
          <w:sz w:val="30"/>
          <w:szCs w:val="30"/>
          <w:cs/>
        </w:rPr>
        <w:t>การเปลี่ยนแปลงนโยบายการบัญชีมีดังนี้</w:t>
      </w:r>
    </w:p>
    <w:p w14:paraId="1705BB37" w14:textId="77777777" w:rsidR="004C0649" w:rsidRPr="002807A8" w:rsidRDefault="004C0649" w:rsidP="004C0649">
      <w:pPr>
        <w:tabs>
          <w:tab w:val="clear" w:pos="454"/>
          <w:tab w:val="left" w:pos="1530"/>
        </w:tabs>
        <w:ind w:left="450" w:right="-27"/>
        <w:jc w:val="thaiDistribute"/>
        <w:rPr>
          <w:rFonts w:ascii="Angsana New" w:hAnsi="Angsana New"/>
          <w:sz w:val="16"/>
          <w:szCs w:val="16"/>
        </w:rPr>
      </w:pPr>
    </w:p>
    <w:tbl>
      <w:tblPr>
        <w:tblW w:w="10350" w:type="dxa"/>
        <w:tblInd w:w="-90" w:type="dxa"/>
        <w:tblLook w:val="04A0" w:firstRow="1" w:lastRow="0" w:firstColumn="1" w:lastColumn="0" w:noHBand="0" w:noVBand="1"/>
      </w:tblPr>
      <w:tblGrid>
        <w:gridCol w:w="3420"/>
        <w:gridCol w:w="2160"/>
        <w:gridCol w:w="270"/>
        <w:gridCol w:w="2078"/>
        <w:gridCol w:w="266"/>
        <w:gridCol w:w="2156"/>
      </w:tblGrid>
      <w:tr w:rsidR="004C0649" w:rsidRPr="003F0133" w14:paraId="6B7CE194" w14:textId="77777777" w:rsidTr="002B228C">
        <w:trPr>
          <w:trHeight w:val="440"/>
          <w:tblHeader/>
        </w:trPr>
        <w:tc>
          <w:tcPr>
            <w:tcW w:w="342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1EBE34D" w14:textId="77777777" w:rsidR="004C0649" w:rsidRPr="003F0133" w:rsidRDefault="004C0649" w:rsidP="002B228C">
            <w:pPr>
              <w:spacing w:line="240" w:lineRule="auto"/>
              <w:ind w:left="547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6930" w:type="dxa"/>
            <w:gridSpan w:val="5"/>
            <w:tcBorders>
              <w:top w:val="nil"/>
              <w:left w:val="nil"/>
              <w:right w:val="nil"/>
            </w:tcBorders>
          </w:tcPr>
          <w:p w14:paraId="617BF542" w14:textId="77777777" w:rsidR="004C0649" w:rsidRPr="003F0133" w:rsidRDefault="004C0649" w:rsidP="002B228C">
            <w:pPr>
              <w:spacing w:line="240" w:lineRule="auto"/>
              <w:ind w:left="54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4C0649" w:rsidRPr="003F0133" w14:paraId="2F316689" w14:textId="77777777" w:rsidTr="002B228C">
        <w:trPr>
          <w:trHeight w:val="440"/>
          <w:tblHeader/>
        </w:trPr>
        <w:tc>
          <w:tcPr>
            <w:tcW w:w="3420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30E6ED97" w14:textId="77777777" w:rsidR="004C0649" w:rsidRPr="003F0133" w:rsidRDefault="004C0649" w:rsidP="002B228C">
            <w:pPr>
              <w:spacing w:line="240" w:lineRule="auto"/>
              <w:ind w:left="54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1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59964" w14:textId="7C59F55C" w:rsidR="004C0649" w:rsidRDefault="004C0649" w:rsidP="002B228C">
            <w:pPr>
              <w:spacing w:line="240" w:lineRule="auto"/>
              <w:ind w:left="-1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br/>
            </w:r>
            <w:r w:rsidRPr="003F013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สำหรั</w:t>
            </w: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บ</w:t>
            </w:r>
            <w:r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ปี</w:t>
            </w: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สิ้นสุด</w:t>
            </w:r>
            <w:r w:rsidRPr="003F013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วันที่</w:t>
            </w:r>
            <w:r w:rsidRPr="003F013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  <w:p w14:paraId="714A5B81" w14:textId="3AF15C76" w:rsidR="004C0649" w:rsidRPr="003F0133" w:rsidRDefault="004C0649" w:rsidP="002B228C">
            <w:pPr>
              <w:spacing w:line="240" w:lineRule="auto"/>
              <w:ind w:left="-1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3</w:t>
            </w: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 xml:space="preserve">1 </w:t>
            </w:r>
            <w:r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3F013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2563</w:t>
            </w:r>
            <w:r w:rsidRPr="003F013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 xml:space="preserve"> - ตามที่รายงาน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CA55D52" w14:textId="77777777" w:rsidR="004C0649" w:rsidRPr="003F0133" w:rsidRDefault="004C0649" w:rsidP="002B228C">
            <w:pPr>
              <w:spacing w:line="240" w:lineRule="auto"/>
              <w:ind w:left="-10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F9FD8F" w14:textId="77777777" w:rsidR="004C0649" w:rsidRPr="003F0133" w:rsidRDefault="004C0649" w:rsidP="002B228C">
            <w:pPr>
              <w:spacing w:line="240" w:lineRule="auto"/>
              <w:ind w:left="-10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578150EE" w14:textId="77777777" w:rsidR="004C0649" w:rsidRPr="003F0133" w:rsidRDefault="004C0649" w:rsidP="002B228C">
            <w:pPr>
              <w:spacing w:line="240" w:lineRule="auto"/>
              <w:ind w:left="-1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15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522097" w14:textId="77777777" w:rsidR="004C0649" w:rsidRDefault="004C0649" w:rsidP="004C0649">
            <w:pPr>
              <w:spacing w:line="240" w:lineRule="auto"/>
              <w:ind w:left="-1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สำหรั</w:t>
            </w: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บ</w:t>
            </w:r>
            <w:r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ปี</w:t>
            </w: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สิ้นสุด</w:t>
            </w:r>
            <w:r w:rsidRPr="003F013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วันที่</w:t>
            </w:r>
            <w:r w:rsidRPr="003F013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  <w:p w14:paraId="0FFE7093" w14:textId="76B92A47" w:rsidR="004C0649" w:rsidRPr="003F0133" w:rsidRDefault="004C0649" w:rsidP="004C0649">
            <w:pPr>
              <w:spacing w:line="240" w:lineRule="auto"/>
              <w:ind w:left="-1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3</w:t>
            </w: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 xml:space="preserve">1 </w:t>
            </w:r>
            <w:r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3F013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2563</w:t>
            </w:r>
            <w:r w:rsidRPr="003F013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 xml:space="preserve"> - ปรับปรุงใหม่</w:t>
            </w:r>
          </w:p>
        </w:tc>
      </w:tr>
      <w:tr w:rsidR="004C0649" w:rsidRPr="003F0133" w14:paraId="70EC3352" w14:textId="77777777" w:rsidTr="002B228C">
        <w:trPr>
          <w:trHeight w:val="1197"/>
          <w:tblHeader/>
        </w:trPr>
        <w:tc>
          <w:tcPr>
            <w:tcW w:w="342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53752EA" w14:textId="77777777" w:rsidR="004C0649" w:rsidRPr="003F0133" w:rsidRDefault="004C0649" w:rsidP="002B228C">
            <w:pPr>
              <w:spacing w:line="240" w:lineRule="auto"/>
              <w:ind w:left="54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67496E1" w14:textId="77777777" w:rsidR="004C0649" w:rsidRPr="003F0133" w:rsidRDefault="004C0649" w:rsidP="002B228C">
            <w:pPr>
              <w:spacing w:line="240" w:lineRule="auto"/>
              <w:ind w:left="54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41CCEE3C" w14:textId="77777777" w:rsidR="004C0649" w:rsidRPr="003F0133" w:rsidRDefault="004C0649" w:rsidP="002B228C">
            <w:pPr>
              <w:spacing w:line="240" w:lineRule="auto"/>
              <w:ind w:left="-10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DC4BFC" w14:textId="77777777" w:rsidR="004C0649" w:rsidRPr="003F0133" w:rsidRDefault="004C0649" w:rsidP="002B228C">
            <w:pPr>
              <w:spacing w:line="240" w:lineRule="auto"/>
              <w:ind w:left="-10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ผลกระทบจากการเปลี่ยนนโยบายการบัญชีของอสังหาริมทรัพย์เพื่อการลงทุน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375BFABC" w14:textId="77777777" w:rsidR="004C0649" w:rsidRPr="003F0133" w:rsidRDefault="004C0649" w:rsidP="002B228C">
            <w:pPr>
              <w:spacing w:line="240" w:lineRule="auto"/>
              <w:ind w:left="54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15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AEBF42" w14:textId="77777777" w:rsidR="004C0649" w:rsidRPr="003F0133" w:rsidRDefault="004C0649" w:rsidP="002B228C">
            <w:pPr>
              <w:spacing w:line="240" w:lineRule="auto"/>
              <w:ind w:left="54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4C0649" w:rsidRPr="003F0133" w14:paraId="0B5469A4" w14:textId="77777777" w:rsidTr="002B228C">
        <w:trPr>
          <w:trHeight w:val="43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9C3A8" w14:textId="77777777" w:rsidR="004C0649" w:rsidRPr="003F0133" w:rsidRDefault="004C0649" w:rsidP="002B228C">
            <w:pPr>
              <w:spacing w:line="240" w:lineRule="auto"/>
              <w:ind w:left="54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930" w:type="dxa"/>
            <w:gridSpan w:val="5"/>
            <w:tcBorders>
              <w:left w:val="nil"/>
              <w:bottom w:val="nil"/>
              <w:right w:val="nil"/>
            </w:tcBorders>
          </w:tcPr>
          <w:p w14:paraId="4A53C90A" w14:textId="77777777" w:rsidR="004C0649" w:rsidRPr="003F0133" w:rsidRDefault="004C0649" w:rsidP="002B228C">
            <w:pPr>
              <w:spacing w:line="240" w:lineRule="auto"/>
              <w:ind w:left="547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</w:rPr>
              <w:t>(</w:t>
            </w:r>
            <w:r w:rsidRPr="003F0133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cs/>
              </w:rPr>
              <w:t>พันบาท)</w:t>
            </w:r>
          </w:p>
        </w:tc>
      </w:tr>
      <w:tr w:rsidR="004C0649" w:rsidRPr="003F0133" w14:paraId="1EA2E9E0" w14:textId="77777777" w:rsidTr="002B228C">
        <w:trPr>
          <w:trHeight w:val="43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5665C" w14:textId="77777777" w:rsidR="004C0649" w:rsidRPr="003F0133" w:rsidRDefault="004C0649" w:rsidP="002B228C">
            <w:pPr>
              <w:spacing w:line="240" w:lineRule="auto"/>
              <w:ind w:left="522" w:hanging="180"/>
              <w:jc w:val="thaiDistribute"/>
              <w:rPr>
                <w:rFonts w:ascii="Angsana New" w:eastAsia="Times New Roman" w:hAnsi="Angsana New"/>
                <w:sz w:val="30"/>
                <w:szCs w:val="30"/>
              </w:rPr>
            </w:pPr>
            <w:r w:rsidRPr="003F0133">
              <w:rPr>
                <w:rFonts w:ascii="Angsana New" w:hAnsi="Angsana New" w:hint="cs"/>
                <w:sz w:val="30"/>
                <w:szCs w:val="30"/>
                <w:cs/>
              </w:rPr>
              <w:t>กำไรจากการเปลี่ยนแปลงมูลค่ายุติธรรมของอสังหาริมทรัพย์เพื่อการลงทุน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14B097" w14:textId="681A409C" w:rsidR="004C0649" w:rsidRPr="003F0133" w:rsidRDefault="00DE2649" w:rsidP="00961183">
            <w:pPr>
              <w:tabs>
                <w:tab w:val="clear" w:pos="1644"/>
                <w:tab w:val="clear" w:pos="1871"/>
                <w:tab w:val="left" w:pos="1596"/>
                <w:tab w:val="left" w:pos="1686"/>
              </w:tabs>
              <w:spacing w:line="240" w:lineRule="auto"/>
              <w:ind w:left="547" w:right="255" w:hanging="31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              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C74A2C" w14:textId="77777777" w:rsidR="004C0649" w:rsidRPr="003F0133" w:rsidRDefault="004C0649" w:rsidP="002B228C">
            <w:pPr>
              <w:tabs>
                <w:tab w:val="clear" w:pos="1871"/>
              </w:tabs>
              <w:spacing w:line="240" w:lineRule="auto"/>
              <w:ind w:left="547" w:right="16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757877" w14:textId="6ED5C465" w:rsidR="004C0649" w:rsidRPr="003F0133" w:rsidRDefault="00DE2649" w:rsidP="002B228C">
            <w:pPr>
              <w:tabs>
                <w:tab w:val="clear" w:pos="1644"/>
                <w:tab w:val="clear" w:pos="1871"/>
                <w:tab w:val="left" w:pos="1650"/>
              </w:tabs>
              <w:spacing w:line="240" w:lineRule="auto"/>
              <w:ind w:left="547" w:right="83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428,569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629B3815" w14:textId="77777777" w:rsidR="004C0649" w:rsidRPr="003F0133" w:rsidRDefault="004C0649" w:rsidP="002B228C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C36913" w14:textId="630595C2" w:rsidR="004C0649" w:rsidRPr="003F0133" w:rsidRDefault="00DE2649" w:rsidP="005706D9">
            <w:pPr>
              <w:tabs>
                <w:tab w:val="clear" w:pos="1871"/>
              </w:tabs>
              <w:spacing w:line="240" w:lineRule="auto"/>
              <w:ind w:left="547" w:right="7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428,569</w:t>
            </w:r>
          </w:p>
        </w:tc>
      </w:tr>
      <w:tr w:rsidR="00961183" w:rsidRPr="003F0133" w14:paraId="100E06AE" w14:textId="77777777" w:rsidTr="002B228C">
        <w:trPr>
          <w:trHeight w:val="43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989EDB" w14:textId="2543324B" w:rsidR="00961183" w:rsidRPr="003F0133" w:rsidRDefault="00961183" w:rsidP="00961183">
            <w:pPr>
              <w:spacing w:line="240" w:lineRule="auto"/>
              <w:ind w:left="522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131A04" w14:textId="1DED3DCA" w:rsidR="00961183" w:rsidRDefault="00961183" w:rsidP="00961183">
            <w:pPr>
              <w:tabs>
                <w:tab w:val="clear" w:pos="1644"/>
                <w:tab w:val="clear" w:pos="1871"/>
                <w:tab w:val="left" w:pos="1596"/>
                <w:tab w:val="left" w:pos="1686"/>
              </w:tabs>
              <w:spacing w:line="240" w:lineRule="auto"/>
              <w:ind w:left="547" w:right="75" w:hanging="31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122,162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D9D8DC" w14:textId="77777777" w:rsidR="00961183" w:rsidRPr="003F0133" w:rsidRDefault="00961183" w:rsidP="00961183">
            <w:pPr>
              <w:tabs>
                <w:tab w:val="clear" w:pos="1871"/>
              </w:tabs>
              <w:spacing w:line="240" w:lineRule="auto"/>
              <w:ind w:left="547" w:right="16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611563" w14:textId="64A03947" w:rsidR="00961183" w:rsidRDefault="00961183" w:rsidP="00961183">
            <w:pPr>
              <w:tabs>
                <w:tab w:val="clear" w:pos="1644"/>
                <w:tab w:val="clear" w:pos="1871"/>
                <w:tab w:val="left" w:pos="1147"/>
              </w:tabs>
              <w:spacing w:line="240" w:lineRule="auto"/>
              <w:ind w:left="547" w:firstLine="60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(955)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2F7E49E9" w14:textId="77777777" w:rsidR="00961183" w:rsidRPr="003F0133" w:rsidRDefault="00961183" w:rsidP="00961183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E64C69" w14:textId="0779B1F6" w:rsidR="00961183" w:rsidRDefault="00961183" w:rsidP="00961183">
            <w:pPr>
              <w:tabs>
                <w:tab w:val="clear" w:pos="1871"/>
              </w:tabs>
              <w:spacing w:line="240" w:lineRule="auto"/>
              <w:ind w:left="547" w:right="7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121,207</w:t>
            </w:r>
          </w:p>
        </w:tc>
      </w:tr>
      <w:tr w:rsidR="00961183" w:rsidRPr="003F0133" w14:paraId="37528D52" w14:textId="77777777" w:rsidTr="002B228C">
        <w:trPr>
          <w:trHeight w:val="43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F30679" w14:textId="77777777" w:rsidR="00961183" w:rsidRPr="003F0133" w:rsidRDefault="00961183" w:rsidP="00961183">
            <w:pPr>
              <w:tabs>
                <w:tab w:val="clear" w:pos="680"/>
                <w:tab w:val="left" w:pos="336"/>
              </w:tabs>
              <w:spacing w:line="240" w:lineRule="auto"/>
              <w:ind w:left="516" w:hanging="180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3F0133">
              <w:rPr>
                <w:rFonts w:ascii="Angsana New" w:eastAsia="Times New Roman" w:hAnsi="Angsana New" w:hint="cs"/>
                <w:sz w:val="30"/>
                <w:szCs w:val="30"/>
                <w:cs/>
              </w:rPr>
              <w:t>ต้นทุนการให้เช่าและให้บริการอาคารพาณิชยกรรม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4C3078" w14:textId="2E866812" w:rsidR="00961183" w:rsidRPr="003F0133" w:rsidRDefault="00961183" w:rsidP="00961183">
            <w:pPr>
              <w:tabs>
                <w:tab w:val="clear" w:pos="1871"/>
                <w:tab w:val="left" w:pos="1506"/>
              </w:tabs>
              <w:spacing w:line="240" w:lineRule="auto"/>
              <w:ind w:left="547" w:right="7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1,687,179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EC1D45" w14:textId="77777777" w:rsidR="00961183" w:rsidRPr="003F0133" w:rsidRDefault="00961183" w:rsidP="00961183">
            <w:pPr>
              <w:tabs>
                <w:tab w:val="clear" w:pos="1871"/>
              </w:tabs>
              <w:spacing w:line="240" w:lineRule="auto"/>
              <w:ind w:left="547" w:right="71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2BCA51" w14:textId="318FDCCE" w:rsidR="00961183" w:rsidRPr="003F0133" w:rsidRDefault="00961183" w:rsidP="00961183">
            <w:pPr>
              <w:tabs>
                <w:tab w:val="clear" w:pos="1644"/>
                <w:tab w:val="left" w:pos="1628"/>
              </w:tabs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(751,282)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28FD4EC8" w14:textId="77777777" w:rsidR="00961183" w:rsidRPr="003F0133" w:rsidRDefault="00961183" w:rsidP="00961183">
            <w:pPr>
              <w:spacing w:line="240" w:lineRule="auto"/>
              <w:ind w:left="547" w:right="16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C421D4" w14:textId="4B983338" w:rsidR="00961183" w:rsidRPr="003F0133" w:rsidRDefault="00961183" w:rsidP="00961183">
            <w:pPr>
              <w:tabs>
                <w:tab w:val="clear" w:pos="1871"/>
                <w:tab w:val="left" w:pos="1595"/>
              </w:tabs>
              <w:spacing w:line="240" w:lineRule="auto"/>
              <w:ind w:left="547" w:right="7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935</w:t>
            </w: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897</w:t>
            </w:r>
          </w:p>
        </w:tc>
      </w:tr>
      <w:tr w:rsidR="00961183" w:rsidRPr="003F0133" w14:paraId="07123788" w14:textId="77777777" w:rsidTr="002B228C">
        <w:trPr>
          <w:trHeight w:val="43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044B51" w14:textId="77777777" w:rsidR="00961183" w:rsidRPr="003F0133" w:rsidRDefault="00961183" w:rsidP="00961183">
            <w:pPr>
              <w:spacing w:line="240" w:lineRule="auto"/>
              <w:ind w:left="337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3F0133">
              <w:rPr>
                <w:rFonts w:ascii="Angsana New" w:eastAsia="Times New Roman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CA5C09" w14:textId="44BE4691" w:rsidR="00961183" w:rsidRPr="003F0133" w:rsidRDefault="00961183" w:rsidP="00961183">
            <w:pPr>
              <w:tabs>
                <w:tab w:val="clear" w:pos="1644"/>
                <w:tab w:val="clear" w:pos="1871"/>
                <w:tab w:val="left" w:pos="1596"/>
                <w:tab w:val="left" w:pos="1686"/>
              </w:tabs>
              <w:spacing w:line="240" w:lineRule="auto"/>
              <w:ind w:left="547" w:right="75" w:hanging="31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2,028,231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39979E" w14:textId="77777777" w:rsidR="00961183" w:rsidRPr="003F0133" w:rsidRDefault="00961183" w:rsidP="00961183">
            <w:pPr>
              <w:tabs>
                <w:tab w:val="clear" w:pos="1871"/>
              </w:tabs>
              <w:spacing w:line="240" w:lineRule="auto"/>
              <w:ind w:left="547" w:right="16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7A53C6" w14:textId="59FA2E28" w:rsidR="00961183" w:rsidRPr="003F0133" w:rsidRDefault="00961183" w:rsidP="00961183">
            <w:pPr>
              <w:tabs>
                <w:tab w:val="clear" w:pos="1644"/>
                <w:tab w:val="clear" w:pos="1871"/>
                <w:tab w:val="left" w:pos="1147"/>
              </w:tabs>
              <w:spacing w:line="240" w:lineRule="auto"/>
              <w:ind w:left="547" w:firstLine="60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(9,042)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59ECC8CA" w14:textId="77777777" w:rsidR="00961183" w:rsidRPr="003F0133" w:rsidRDefault="00961183" w:rsidP="00961183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DFE2F1" w14:textId="31FF6126" w:rsidR="00961183" w:rsidRPr="003F0133" w:rsidRDefault="00961183" w:rsidP="00961183">
            <w:pPr>
              <w:tabs>
                <w:tab w:val="clear" w:pos="1871"/>
                <w:tab w:val="left" w:pos="1595"/>
              </w:tabs>
              <w:spacing w:line="240" w:lineRule="auto"/>
              <w:ind w:left="547" w:right="7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2,019,189</w:t>
            </w:r>
          </w:p>
        </w:tc>
      </w:tr>
      <w:tr w:rsidR="00961183" w:rsidRPr="003F0133" w14:paraId="75F44877" w14:textId="77777777" w:rsidTr="002B228C">
        <w:trPr>
          <w:trHeight w:val="43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9192C" w14:textId="77777777" w:rsidR="00961183" w:rsidRPr="003F0133" w:rsidRDefault="00961183" w:rsidP="00961183">
            <w:pPr>
              <w:spacing w:line="240" w:lineRule="auto"/>
              <w:ind w:left="547" w:hanging="211"/>
              <w:rPr>
                <w:rFonts w:ascii="Angsana New" w:eastAsia="Times New Roman" w:hAnsi="Angsana New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sz w:val="30"/>
                <w:szCs w:val="30"/>
                <w:cs/>
              </w:rPr>
              <w:t>ค่าใช้จ่าย</w:t>
            </w:r>
            <w:r w:rsidRPr="003F0133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(</w:t>
            </w:r>
            <w:r w:rsidRPr="003F0133">
              <w:rPr>
                <w:rFonts w:ascii="Angsana New" w:eastAsia="Times New Roman" w:hAnsi="Angsana New" w:hint="cs"/>
                <w:sz w:val="30"/>
                <w:szCs w:val="30"/>
                <w:cs/>
              </w:rPr>
              <w:t>รายได้</w:t>
            </w:r>
            <w:r w:rsidRPr="003F0133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) </w:t>
            </w:r>
            <w:r w:rsidRPr="003F0133">
              <w:rPr>
                <w:rFonts w:ascii="Angsana New" w:eastAsia="Times New Roman" w:hAnsi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7792BC" w14:textId="57710DA9" w:rsidR="00961183" w:rsidRPr="003F0133" w:rsidRDefault="00961183" w:rsidP="00961183">
            <w:pPr>
              <w:tabs>
                <w:tab w:val="clear" w:pos="1871"/>
                <w:tab w:val="left" w:pos="1941"/>
              </w:tabs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(419,558)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B4529C3" w14:textId="77777777" w:rsidR="00961183" w:rsidRPr="003F0133" w:rsidRDefault="00961183" w:rsidP="00961183">
            <w:pPr>
              <w:tabs>
                <w:tab w:val="clear" w:pos="1644"/>
                <w:tab w:val="clear" w:pos="1871"/>
              </w:tabs>
              <w:spacing w:line="240" w:lineRule="auto"/>
              <w:ind w:left="547" w:right="210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0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5FF429" w14:textId="03732E61" w:rsidR="00961183" w:rsidRPr="003F0133" w:rsidRDefault="00961183" w:rsidP="00961183">
            <w:pPr>
              <w:tabs>
                <w:tab w:val="clear" w:pos="1644"/>
                <w:tab w:val="clear" w:pos="1871"/>
              </w:tabs>
              <w:spacing w:line="240" w:lineRule="auto"/>
              <w:ind w:left="547" w:right="76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237,588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</w:tcPr>
          <w:p w14:paraId="572685F6" w14:textId="77777777" w:rsidR="00961183" w:rsidRPr="003F0133" w:rsidRDefault="00961183" w:rsidP="00961183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1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EE09A0" w14:textId="612A0FCB" w:rsidR="00961183" w:rsidRPr="003F0133" w:rsidRDefault="00961183" w:rsidP="00961183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(181,970)</w:t>
            </w:r>
          </w:p>
        </w:tc>
      </w:tr>
      <w:tr w:rsidR="00961183" w:rsidRPr="003F0133" w14:paraId="0D77B6FB" w14:textId="77777777" w:rsidTr="002B228C">
        <w:trPr>
          <w:trHeight w:val="43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8CFB7C" w14:textId="77777777" w:rsidR="00961183" w:rsidRPr="003F0133" w:rsidRDefault="00961183" w:rsidP="00961183">
            <w:pPr>
              <w:spacing w:line="240" w:lineRule="auto"/>
              <w:ind w:left="547" w:right="-292" w:hanging="211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3F0133">
              <w:rPr>
                <w:rFonts w:ascii="Angsana New" w:eastAsia="Times New Roman" w:hAnsi="Angsana New" w:hint="cs"/>
                <w:sz w:val="30"/>
                <w:szCs w:val="30"/>
                <w:cs/>
              </w:rPr>
              <w:t>กำไร</w:t>
            </w:r>
            <w:r w:rsidRPr="003F0133">
              <w:rPr>
                <w:rFonts w:ascii="Angsana New" w:eastAsia="Times New Roman" w:hAnsi="Angsana New"/>
                <w:sz w:val="30"/>
                <w:szCs w:val="30"/>
              </w:rPr>
              <w:t xml:space="preserve"> (</w:t>
            </w:r>
            <w:r w:rsidRPr="003F0133">
              <w:rPr>
                <w:rFonts w:ascii="Angsana New" w:eastAsia="Times New Roman" w:hAnsi="Angsana New" w:hint="cs"/>
                <w:sz w:val="30"/>
                <w:szCs w:val="30"/>
                <w:cs/>
              </w:rPr>
              <w:t>ขาดทุน</w:t>
            </w:r>
            <w:r w:rsidRPr="003F0133">
              <w:rPr>
                <w:rFonts w:ascii="Angsana New" w:eastAsia="Times New Roman" w:hAnsi="Angsana New"/>
                <w:sz w:val="30"/>
                <w:szCs w:val="30"/>
              </w:rPr>
              <w:t xml:space="preserve">) </w:t>
            </w:r>
            <w:r w:rsidRPr="003F0133">
              <w:rPr>
                <w:rFonts w:ascii="Angsana New" w:eastAsia="Times New Roman" w:hAnsi="Angsana New" w:hint="cs"/>
                <w:sz w:val="30"/>
                <w:szCs w:val="30"/>
                <w:cs/>
              </w:rPr>
              <w:t>ต่อหุ้นขั้นพื้นฐาน</w:t>
            </w:r>
            <w:r w:rsidRPr="003F0133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Pr="003F0133"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  <w:t>(</w:t>
            </w:r>
            <w:r w:rsidRPr="003F0133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>บาท</w:t>
            </w:r>
            <w:r w:rsidRPr="003F0133"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98A06F" w14:textId="419D39C6" w:rsidR="00961183" w:rsidRPr="003F0133" w:rsidRDefault="00961183" w:rsidP="00961183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(0.059)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84F9ABE" w14:textId="77777777" w:rsidR="00961183" w:rsidRPr="003F0133" w:rsidRDefault="00961183" w:rsidP="00961183">
            <w:pPr>
              <w:tabs>
                <w:tab w:val="clear" w:pos="1644"/>
                <w:tab w:val="clear" w:pos="1871"/>
              </w:tabs>
              <w:spacing w:line="240" w:lineRule="auto"/>
              <w:ind w:left="547" w:right="210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07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0F02B63" w14:textId="427BE114" w:rsidR="00961183" w:rsidRPr="003F0133" w:rsidRDefault="00961183" w:rsidP="00961183">
            <w:pPr>
              <w:tabs>
                <w:tab w:val="clear" w:pos="1644"/>
                <w:tab w:val="clear" w:pos="1871"/>
              </w:tabs>
              <w:spacing w:line="240" w:lineRule="auto"/>
              <w:ind w:left="547" w:right="76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0.030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</w:tcPr>
          <w:p w14:paraId="58BD4FED" w14:textId="77777777" w:rsidR="00961183" w:rsidRPr="003F0133" w:rsidRDefault="00961183" w:rsidP="00961183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1B02491" w14:textId="0550A13C" w:rsidR="00961183" w:rsidRPr="003F0133" w:rsidRDefault="00961183" w:rsidP="00961183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(0.029)</w:t>
            </w:r>
          </w:p>
        </w:tc>
      </w:tr>
    </w:tbl>
    <w:p w14:paraId="44B368AA" w14:textId="77777777" w:rsidR="004C0649" w:rsidRPr="00F02FC1" w:rsidRDefault="004C0649" w:rsidP="00F02FC1">
      <w:pPr>
        <w:spacing w:line="228" w:lineRule="auto"/>
        <w:ind w:left="547"/>
        <w:jc w:val="thaiDistribute"/>
        <w:rPr>
          <w:rFonts w:ascii="Angsana New" w:hAnsi="Angsana New"/>
          <w:sz w:val="4"/>
          <w:szCs w:val="4"/>
        </w:rPr>
      </w:pPr>
    </w:p>
    <w:tbl>
      <w:tblPr>
        <w:tblW w:w="10206" w:type="dxa"/>
        <w:tblLook w:val="04A0" w:firstRow="1" w:lastRow="0" w:firstColumn="1" w:lastColumn="0" w:noHBand="0" w:noVBand="1"/>
      </w:tblPr>
      <w:tblGrid>
        <w:gridCol w:w="3330"/>
        <w:gridCol w:w="2250"/>
        <w:gridCol w:w="270"/>
        <w:gridCol w:w="2070"/>
        <w:gridCol w:w="236"/>
        <w:gridCol w:w="2050"/>
      </w:tblGrid>
      <w:tr w:rsidR="004C0649" w:rsidRPr="003F0133" w14:paraId="6579997B" w14:textId="77777777" w:rsidTr="002B228C">
        <w:trPr>
          <w:trHeight w:val="440"/>
          <w:tblHeader/>
        </w:trPr>
        <w:tc>
          <w:tcPr>
            <w:tcW w:w="333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46CA46B" w14:textId="77777777" w:rsidR="004C0649" w:rsidRPr="003F0133" w:rsidRDefault="004C0649" w:rsidP="002B228C">
            <w:pPr>
              <w:spacing w:line="240" w:lineRule="auto"/>
              <w:ind w:left="547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6876" w:type="dxa"/>
            <w:gridSpan w:val="5"/>
            <w:tcBorders>
              <w:top w:val="nil"/>
              <w:left w:val="nil"/>
              <w:right w:val="nil"/>
            </w:tcBorders>
          </w:tcPr>
          <w:p w14:paraId="76EC6207" w14:textId="77777777" w:rsidR="004C0649" w:rsidRPr="003F0133" w:rsidRDefault="004C0649" w:rsidP="002B228C">
            <w:pPr>
              <w:spacing w:line="240" w:lineRule="auto"/>
              <w:ind w:left="54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0649" w:rsidRPr="003F0133" w14:paraId="29D28BF0" w14:textId="77777777" w:rsidTr="002B228C">
        <w:trPr>
          <w:trHeight w:val="440"/>
          <w:tblHeader/>
        </w:trPr>
        <w:tc>
          <w:tcPr>
            <w:tcW w:w="3330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0501F61A" w14:textId="77777777" w:rsidR="004C0649" w:rsidRPr="003F0133" w:rsidRDefault="004C0649" w:rsidP="002B228C">
            <w:pPr>
              <w:spacing w:line="240" w:lineRule="auto"/>
              <w:ind w:left="54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25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3D930" w14:textId="77777777" w:rsidR="004C0649" w:rsidRDefault="004C0649" w:rsidP="004C0649">
            <w:pPr>
              <w:spacing w:line="240" w:lineRule="auto"/>
              <w:ind w:left="-1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br/>
            </w:r>
            <w:r w:rsidRPr="003F013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สำหรั</w:t>
            </w: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บ</w:t>
            </w:r>
            <w:r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ปี</w:t>
            </w: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สิ้นสุด</w:t>
            </w:r>
            <w:r w:rsidRPr="003F013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วันที่</w:t>
            </w:r>
            <w:r w:rsidRPr="003F013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  <w:p w14:paraId="3B1E1BD1" w14:textId="6A0AD307" w:rsidR="004C0649" w:rsidRDefault="004C0649" w:rsidP="004C0649">
            <w:pPr>
              <w:spacing w:line="240" w:lineRule="auto"/>
              <w:ind w:left="-1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3</w:t>
            </w: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 xml:space="preserve">1 </w:t>
            </w:r>
            <w:r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3F013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2563</w:t>
            </w:r>
            <w:r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-</w:t>
            </w:r>
            <w:r w:rsidRPr="003F013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  <w:p w14:paraId="54091539" w14:textId="745D51F5" w:rsidR="004C0649" w:rsidRPr="003F0133" w:rsidRDefault="004C0649" w:rsidP="004C0649">
            <w:pPr>
              <w:spacing w:line="240" w:lineRule="auto"/>
              <w:ind w:left="-1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B8001B9" w14:textId="77777777" w:rsidR="004C0649" w:rsidRPr="003F0133" w:rsidRDefault="004C0649" w:rsidP="002B228C">
            <w:pPr>
              <w:spacing w:line="240" w:lineRule="auto"/>
              <w:ind w:left="-10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CF0420" w14:textId="77777777" w:rsidR="004C0649" w:rsidRPr="003F0133" w:rsidRDefault="004C0649" w:rsidP="002B228C">
            <w:pPr>
              <w:spacing w:line="240" w:lineRule="auto"/>
              <w:ind w:left="-10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8DE2B73" w14:textId="77777777" w:rsidR="004C0649" w:rsidRPr="003F0133" w:rsidRDefault="004C0649" w:rsidP="002B228C">
            <w:pPr>
              <w:spacing w:line="240" w:lineRule="auto"/>
              <w:ind w:left="-1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05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114574" w14:textId="77777777" w:rsidR="004C0649" w:rsidRDefault="004C0649" w:rsidP="004C0649">
            <w:pPr>
              <w:spacing w:line="240" w:lineRule="auto"/>
              <w:ind w:left="-1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สำหรั</w:t>
            </w: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บ</w:t>
            </w:r>
            <w:r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ปี</w:t>
            </w: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สิ้นสุด</w:t>
            </w:r>
            <w:r w:rsidRPr="003F013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วันที่</w:t>
            </w:r>
            <w:r w:rsidRPr="003F013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  <w:p w14:paraId="3E359CF1" w14:textId="71A24D80" w:rsidR="004C0649" w:rsidRPr="003F0133" w:rsidRDefault="004C0649" w:rsidP="004C0649">
            <w:pPr>
              <w:tabs>
                <w:tab w:val="clear" w:pos="1871"/>
              </w:tabs>
              <w:spacing w:line="240" w:lineRule="auto"/>
              <w:ind w:left="-185" w:right="-103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3</w:t>
            </w: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 xml:space="preserve">1 </w:t>
            </w:r>
            <w:r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3F013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2563</w:t>
            </w:r>
            <w:r w:rsidRPr="003F013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 xml:space="preserve"> - ปรับปรุงใหม่</w:t>
            </w:r>
          </w:p>
        </w:tc>
      </w:tr>
      <w:tr w:rsidR="004C0649" w:rsidRPr="003F0133" w14:paraId="387903AE" w14:textId="77777777" w:rsidTr="002B228C">
        <w:trPr>
          <w:trHeight w:val="1197"/>
          <w:tblHeader/>
        </w:trPr>
        <w:tc>
          <w:tcPr>
            <w:tcW w:w="333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D4F4D7B" w14:textId="77777777" w:rsidR="004C0649" w:rsidRPr="003F0133" w:rsidRDefault="004C0649" w:rsidP="002B228C">
            <w:pPr>
              <w:spacing w:line="240" w:lineRule="auto"/>
              <w:ind w:left="54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25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65C329D" w14:textId="77777777" w:rsidR="004C0649" w:rsidRPr="003F0133" w:rsidRDefault="004C0649" w:rsidP="002B228C">
            <w:pPr>
              <w:spacing w:line="240" w:lineRule="auto"/>
              <w:ind w:left="54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0A0E7D17" w14:textId="77777777" w:rsidR="004C0649" w:rsidRPr="003F0133" w:rsidRDefault="004C0649" w:rsidP="002B228C">
            <w:pPr>
              <w:spacing w:line="240" w:lineRule="auto"/>
              <w:ind w:left="-10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E19CD7" w14:textId="77777777" w:rsidR="004C0649" w:rsidRPr="003F0133" w:rsidRDefault="004C0649" w:rsidP="002B228C">
            <w:pPr>
              <w:spacing w:line="240" w:lineRule="auto"/>
              <w:ind w:left="-10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ผลกระทบจากการเปลี่ยนนโยบายการบัญชีของอสังหาริมทรัพย์เพื่อการลงทุน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24ADADE" w14:textId="77777777" w:rsidR="004C0649" w:rsidRPr="003F0133" w:rsidRDefault="004C0649" w:rsidP="002B228C">
            <w:pPr>
              <w:spacing w:line="240" w:lineRule="auto"/>
              <w:ind w:left="54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05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BB4CAA" w14:textId="77777777" w:rsidR="004C0649" w:rsidRPr="003F0133" w:rsidRDefault="004C0649" w:rsidP="002B228C">
            <w:pPr>
              <w:spacing w:line="240" w:lineRule="auto"/>
              <w:ind w:left="54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4C0649" w:rsidRPr="003F0133" w14:paraId="74FED1D1" w14:textId="77777777" w:rsidTr="002B228C">
        <w:trPr>
          <w:trHeight w:val="430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EEFAC" w14:textId="77777777" w:rsidR="004C0649" w:rsidRPr="003F0133" w:rsidRDefault="004C0649" w:rsidP="002B228C">
            <w:pPr>
              <w:spacing w:line="240" w:lineRule="auto"/>
              <w:ind w:left="54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876" w:type="dxa"/>
            <w:gridSpan w:val="5"/>
            <w:tcBorders>
              <w:left w:val="nil"/>
              <w:bottom w:val="nil"/>
              <w:right w:val="nil"/>
            </w:tcBorders>
          </w:tcPr>
          <w:p w14:paraId="278D5B93" w14:textId="77777777" w:rsidR="004C0649" w:rsidRPr="003F0133" w:rsidRDefault="004C0649" w:rsidP="002B228C">
            <w:pPr>
              <w:spacing w:line="240" w:lineRule="auto"/>
              <w:ind w:left="547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</w:rPr>
              <w:t>(</w:t>
            </w:r>
            <w:r w:rsidRPr="003F0133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cs/>
              </w:rPr>
              <w:t>พันบาท)</w:t>
            </w:r>
          </w:p>
        </w:tc>
      </w:tr>
      <w:tr w:rsidR="004C0649" w:rsidRPr="003F0133" w14:paraId="1954572D" w14:textId="77777777" w:rsidTr="002B228C">
        <w:trPr>
          <w:trHeight w:val="43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440B3" w14:textId="77777777" w:rsidR="004C0649" w:rsidRPr="003F0133" w:rsidRDefault="004C0649" w:rsidP="002B228C">
            <w:pPr>
              <w:tabs>
                <w:tab w:val="clear" w:pos="227"/>
                <w:tab w:val="clear" w:pos="454"/>
                <w:tab w:val="left" w:pos="787"/>
              </w:tabs>
              <w:spacing w:line="240" w:lineRule="auto"/>
              <w:ind w:left="517" w:hanging="181"/>
              <w:rPr>
                <w:rFonts w:ascii="Angsana New" w:eastAsia="Times New Roman" w:hAnsi="Angsana New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sz w:val="30"/>
                <w:szCs w:val="30"/>
                <w:cs/>
              </w:rPr>
              <w:t>ต้นทุนการให้เช่าและให้บริการอาคารพาณิชยกรรม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F303F1" w14:textId="0DD778F3" w:rsidR="004C0649" w:rsidRPr="003F0133" w:rsidRDefault="004B5169" w:rsidP="00A177E9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EB2A8F" w14:textId="77777777" w:rsidR="004C0649" w:rsidRPr="003F0133" w:rsidRDefault="004C0649" w:rsidP="002B228C">
            <w:pPr>
              <w:spacing w:line="240" w:lineRule="auto"/>
              <w:ind w:left="54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CCB373" w14:textId="576FA32D" w:rsidR="004C0649" w:rsidRPr="003F0133" w:rsidRDefault="009A4E99" w:rsidP="002B228C">
            <w:pPr>
              <w:tabs>
                <w:tab w:val="clear" w:pos="1644"/>
                <w:tab w:val="clear" w:pos="1871"/>
                <w:tab w:val="left" w:pos="1509"/>
                <w:tab w:val="left" w:pos="1577"/>
                <w:tab w:val="left" w:pos="1672"/>
              </w:tabs>
              <w:spacing w:line="240" w:lineRule="auto"/>
              <w:ind w:left="547" w:right="-197" w:firstLine="485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(356)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A0D143A" w14:textId="77777777" w:rsidR="004C0649" w:rsidRPr="003F0133" w:rsidRDefault="004C0649" w:rsidP="002B228C">
            <w:pPr>
              <w:spacing w:line="240" w:lineRule="auto"/>
              <w:ind w:left="547" w:right="25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CDB98E" w14:textId="1B949F3F" w:rsidR="004C0649" w:rsidRPr="003F0133" w:rsidRDefault="00A177E9" w:rsidP="002B228C">
            <w:pPr>
              <w:spacing w:line="240" w:lineRule="auto"/>
              <w:ind w:left="547" w:right="25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</w:tr>
      <w:tr w:rsidR="004C0649" w:rsidRPr="003F0133" w14:paraId="0EA3A8A8" w14:textId="77777777" w:rsidTr="002B228C">
        <w:trPr>
          <w:trHeight w:val="43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123FA" w14:textId="6F95EB94" w:rsidR="004C0649" w:rsidRPr="003F0133" w:rsidRDefault="004C0649" w:rsidP="002B228C">
            <w:pPr>
              <w:spacing w:line="240" w:lineRule="auto"/>
              <w:ind w:left="547" w:hanging="210"/>
              <w:rPr>
                <w:rFonts w:ascii="Angsana New" w:eastAsia="Times New Roman" w:hAnsi="Angsana New"/>
                <w:sz w:val="30"/>
                <w:szCs w:val="30"/>
              </w:rPr>
            </w:pPr>
            <w:r w:rsidRPr="003F0133">
              <w:rPr>
                <w:rFonts w:ascii="Angsana New" w:eastAsia="Times New Roman" w:hAnsi="Angsana New" w:hint="cs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EE045C" w14:textId="3DCB29DF" w:rsidR="004C0649" w:rsidRPr="003F0133" w:rsidRDefault="004B5169" w:rsidP="00A177E9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25,715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12A35C2" w14:textId="77777777" w:rsidR="004C0649" w:rsidRPr="003F0133" w:rsidRDefault="004C0649" w:rsidP="002B228C">
            <w:pPr>
              <w:spacing w:line="240" w:lineRule="auto"/>
              <w:ind w:left="54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5D2260" w14:textId="07D480B8" w:rsidR="004C0649" w:rsidRPr="003F0133" w:rsidRDefault="009A4E99" w:rsidP="00037FC8">
            <w:pPr>
              <w:tabs>
                <w:tab w:val="clear" w:pos="1644"/>
                <w:tab w:val="clear" w:pos="1871"/>
                <w:tab w:val="left" w:pos="1509"/>
                <w:tab w:val="left" w:pos="1577"/>
              </w:tabs>
              <w:spacing w:line="240" w:lineRule="auto"/>
              <w:ind w:left="547" w:right="-197" w:firstLine="602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72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EFCA0FA" w14:textId="77777777" w:rsidR="004C0649" w:rsidRPr="003F0133" w:rsidRDefault="004C0649" w:rsidP="002B228C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B88A6F" w14:textId="6BBEA12D" w:rsidR="004C0649" w:rsidRPr="003F0133" w:rsidRDefault="00A1045B" w:rsidP="002B228C">
            <w:pPr>
              <w:tabs>
                <w:tab w:val="clear" w:pos="1644"/>
                <w:tab w:val="left" w:pos="1816"/>
              </w:tabs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25,787</w:t>
            </w:r>
          </w:p>
        </w:tc>
      </w:tr>
      <w:tr w:rsidR="004C0649" w:rsidRPr="003F0133" w14:paraId="66BDAE15" w14:textId="77777777" w:rsidTr="002B228C">
        <w:trPr>
          <w:trHeight w:val="43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89F0D3" w14:textId="0AA85408" w:rsidR="004C0649" w:rsidRPr="003F0133" w:rsidRDefault="004C0649" w:rsidP="002B228C">
            <w:pPr>
              <w:spacing w:line="240" w:lineRule="auto"/>
              <w:ind w:left="547" w:hanging="210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3F0133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3F0133"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  <w:t>(</w:t>
            </w:r>
            <w:r w:rsidRPr="003F0133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>บาท</w:t>
            </w:r>
            <w:r w:rsidRPr="003F0133"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25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1E8A68B" w14:textId="4F95B9E4" w:rsidR="004C0649" w:rsidRPr="003F0133" w:rsidRDefault="004B5169" w:rsidP="00037FC8">
            <w:pPr>
              <w:tabs>
                <w:tab w:val="clear" w:pos="1871"/>
                <w:tab w:val="left" w:pos="2028"/>
              </w:tabs>
              <w:spacing w:line="240" w:lineRule="auto"/>
              <w:ind w:left="547" w:right="-374" w:firstLine="689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0.012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549FED0" w14:textId="77777777" w:rsidR="004C0649" w:rsidRPr="003F0133" w:rsidRDefault="004C0649" w:rsidP="002B228C">
            <w:pPr>
              <w:spacing w:line="240" w:lineRule="auto"/>
              <w:ind w:left="547" w:hanging="210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2C11CA5" w14:textId="4D528A10" w:rsidR="004C0649" w:rsidRPr="003F0133" w:rsidRDefault="00037FC8" w:rsidP="004003FE">
            <w:pPr>
              <w:tabs>
                <w:tab w:val="clear" w:pos="1644"/>
                <w:tab w:val="clear" w:pos="1871"/>
                <w:tab w:val="left" w:pos="1509"/>
                <w:tab w:val="left" w:pos="1577"/>
              </w:tabs>
              <w:spacing w:line="240" w:lineRule="auto"/>
              <w:ind w:left="547" w:right="-197" w:firstLine="682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  </w:t>
            </w:r>
            <w:r w:rsidR="008C1EA4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574D0CA" w14:textId="77777777" w:rsidR="004C0649" w:rsidRPr="003F0133" w:rsidRDefault="004C0649" w:rsidP="002B228C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D7AAFF8" w14:textId="54033EFF" w:rsidR="004C0649" w:rsidRPr="003F0133" w:rsidRDefault="00A177E9" w:rsidP="002B228C">
            <w:pPr>
              <w:tabs>
                <w:tab w:val="clear" w:pos="1644"/>
                <w:tab w:val="left" w:pos="1816"/>
              </w:tabs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0.012</w:t>
            </w:r>
          </w:p>
        </w:tc>
      </w:tr>
    </w:tbl>
    <w:p w14:paraId="7C67B68D" w14:textId="52B5CE4D" w:rsidR="004C0649" w:rsidRPr="00961183" w:rsidRDefault="004C0649" w:rsidP="00780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/>
        <w:jc w:val="both"/>
        <w:rPr>
          <w:rFonts w:ascii="Angsana New" w:hAnsi="Angsana New"/>
          <w:b/>
          <w:bCs/>
          <w:sz w:val="22"/>
          <w:szCs w:val="22"/>
        </w:rPr>
      </w:pPr>
    </w:p>
    <w:p w14:paraId="31ED6047" w14:textId="23988907" w:rsidR="005208F4" w:rsidRPr="00CB4737" w:rsidRDefault="00AB3746" w:rsidP="00CB4737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</w:rPr>
      </w:pPr>
      <w:r w:rsidRPr="00CB4737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</w:p>
    <w:p w14:paraId="7A93590F" w14:textId="77777777" w:rsidR="005208F4" w:rsidRPr="00961183" w:rsidRDefault="005208F4" w:rsidP="007847D5">
      <w:pPr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452B97BD" w14:textId="2B645892" w:rsidR="00C17F5C" w:rsidRPr="00CB4737" w:rsidRDefault="00C17F5C" w:rsidP="00393715">
      <w:pPr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B4737">
        <w:rPr>
          <w:rFonts w:asciiTheme="majorBidi" w:hAnsiTheme="majorBidi" w:cstheme="majorBidi"/>
          <w:sz w:val="30"/>
          <w:szCs w:val="30"/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ยกเว้นที่ได้กล่าวไว้ในหมายเหตุข้อ </w:t>
      </w:r>
      <w:r w:rsidR="00B8465A" w:rsidRPr="00CB4737">
        <w:rPr>
          <w:rFonts w:asciiTheme="majorBidi" w:hAnsiTheme="majorBidi" w:cstheme="majorBidi"/>
          <w:sz w:val="30"/>
          <w:szCs w:val="30"/>
        </w:rPr>
        <w:t>3</w:t>
      </w:r>
    </w:p>
    <w:p w14:paraId="36FF1A1E" w14:textId="3E70D2BB" w:rsidR="0023333B" w:rsidRPr="00961183" w:rsidRDefault="00C17F5C" w:rsidP="00C17F5C">
      <w:pPr>
        <w:spacing w:line="240" w:lineRule="auto"/>
        <w:ind w:left="540" w:right="47"/>
        <w:jc w:val="thaiDistribute"/>
        <w:rPr>
          <w:rFonts w:ascii="Angsana New" w:hAnsi="Angsana New"/>
          <w:sz w:val="22"/>
          <w:szCs w:val="22"/>
        </w:rPr>
      </w:pPr>
      <w:r w:rsidRPr="00961183">
        <w:rPr>
          <w:rFonts w:asciiTheme="majorBidi" w:hAnsiTheme="majorBidi" w:cstheme="majorBidi"/>
          <w:sz w:val="22"/>
          <w:szCs w:val="22"/>
          <w:cs/>
        </w:rPr>
        <w:t xml:space="preserve">  </w:t>
      </w:r>
    </w:p>
    <w:p w14:paraId="7A365EC9" w14:textId="66B1D6A7" w:rsidR="0023333B" w:rsidRPr="00CB4737" w:rsidRDefault="0023333B" w:rsidP="0023333B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B4737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เกณฑ์ในการ</w:t>
      </w:r>
      <w:r w:rsidRPr="00CB473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จัด</w:t>
      </w:r>
      <w:r w:rsidRPr="00CB4737">
        <w:rPr>
          <w:rFonts w:ascii="Angsana New" w:hAnsi="Angsana New"/>
          <w:b/>
          <w:bCs/>
          <w:i/>
          <w:iCs/>
          <w:sz w:val="30"/>
          <w:szCs w:val="30"/>
          <w:cs/>
        </w:rPr>
        <w:t>ทำงบการเงินรวม</w:t>
      </w:r>
    </w:p>
    <w:p w14:paraId="0C831D58" w14:textId="77777777" w:rsidR="00393715" w:rsidRPr="00961183" w:rsidRDefault="00393715" w:rsidP="007847D5">
      <w:pPr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1D097331" w14:textId="77777777" w:rsidR="00393715" w:rsidRPr="00CB4737" w:rsidRDefault="00393715" w:rsidP="00393715">
      <w:pPr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CB4737">
        <w:rPr>
          <w:rFonts w:ascii="Angsana New" w:hAnsi="Angsana New"/>
          <w:sz w:val="30"/>
          <w:szCs w:val="30"/>
          <w:cs/>
        </w:rPr>
        <w:t>งบการเงินรวมประกอบด้วยงบการเง</w:t>
      </w:r>
      <w:r w:rsidR="009F6528" w:rsidRPr="00CB4737">
        <w:rPr>
          <w:rFonts w:ascii="Angsana New" w:hAnsi="Angsana New"/>
          <w:sz w:val="30"/>
          <w:szCs w:val="30"/>
          <w:cs/>
        </w:rPr>
        <w:t>ินของบริษัทและ</w:t>
      </w:r>
      <w:r w:rsidRPr="00CB4737">
        <w:rPr>
          <w:rFonts w:ascii="Angsana New" w:hAnsi="Angsana New"/>
          <w:sz w:val="30"/>
          <w:szCs w:val="30"/>
          <w:cs/>
        </w:rPr>
        <w:t xml:space="preserve">บริษัทย่อย (รวมกันเรียกว่า </w:t>
      </w:r>
      <w:r w:rsidRPr="00CB4737">
        <w:rPr>
          <w:rFonts w:ascii="Angsana New" w:hAnsi="Angsana New"/>
          <w:sz w:val="30"/>
          <w:szCs w:val="30"/>
        </w:rPr>
        <w:t>“</w:t>
      </w:r>
      <w:r w:rsidRPr="00CB4737">
        <w:rPr>
          <w:rFonts w:ascii="Angsana New" w:hAnsi="Angsana New"/>
          <w:sz w:val="30"/>
          <w:szCs w:val="30"/>
          <w:cs/>
        </w:rPr>
        <w:t>กลุ่มบริษัท</w:t>
      </w:r>
      <w:r w:rsidRPr="00CB4737">
        <w:rPr>
          <w:rFonts w:ascii="Angsana New" w:hAnsi="Angsana New"/>
          <w:sz w:val="30"/>
          <w:szCs w:val="30"/>
        </w:rPr>
        <w:t xml:space="preserve">”) </w:t>
      </w:r>
      <w:r w:rsidRPr="00CB4737">
        <w:rPr>
          <w:rFonts w:ascii="Angsana New" w:hAnsi="Angsana New"/>
          <w:sz w:val="30"/>
          <w:szCs w:val="30"/>
          <w:cs/>
        </w:rPr>
        <w:t>และส่วนได้เสียของกลุ่มบริษัทในบริษัทร่วม</w:t>
      </w:r>
    </w:p>
    <w:p w14:paraId="4078D395" w14:textId="77777777" w:rsidR="00F166B8" w:rsidRPr="00961183" w:rsidRDefault="00F166B8" w:rsidP="00BC5B69">
      <w:pPr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4BD32D97" w14:textId="4E643DC1" w:rsidR="00EC27AF" w:rsidRPr="00CB4737" w:rsidRDefault="00353A1B" w:rsidP="00835DF6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bookmarkStart w:id="7" w:name="_Hlk611689"/>
      <w:r w:rsidRPr="00CB4737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</w:t>
      </w:r>
      <w:r w:rsidR="002D1714" w:rsidRPr="00CB4737">
        <w:rPr>
          <w:rFonts w:ascii="Angsana New" w:hAnsi="Angsana New"/>
          <w:sz w:val="30"/>
          <w:szCs w:val="30"/>
        </w:rPr>
        <w:br/>
      </w:r>
      <w:r w:rsidRPr="00CB4737">
        <w:rPr>
          <w:rFonts w:ascii="Angsana New" w:hAnsi="Angsana New"/>
          <w:sz w:val="30"/>
          <w:szCs w:val="30"/>
          <w:cs/>
        </w:rPr>
        <w:t>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</w:t>
      </w:r>
      <w:r w:rsidR="002D1714" w:rsidRPr="00CB4737">
        <w:rPr>
          <w:rFonts w:ascii="Angsana New" w:hAnsi="Angsana New"/>
          <w:sz w:val="30"/>
          <w:szCs w:val="30"/>
        </w:rPr>
        <w:br/>
      </w:r>
      <w:r w:rsidRPr="00CB4737">
        <w:rPr>
          <w:rFonts w:ascii="Angsana New" w:hAnsi="Angsana New"/>
          <w:sz w:val="30"/>
          <w:szCs w:val="30"/>
          <w:cs/>
        </w:rPr>
        <w:t>นับแต่วันที่มีการควบคุมจนถึงวันที่การควบคุมสิ้นสุดลง</w:t>
      </w:r>
      <w:bookmarkEnd w:id="7"/>
    </w:p>
    <w:p w14:paraId="094E6BFD" w14:textId="77777777" w:rsidR="00353A1B" w:rsidRPr="00961183" w:rsidRDefault="00353A1B" w:rsidP="00BC5B69">
      <w:pPr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5A60C9EB" w14:textId="7638D805" w:rsidR="00847117" w:rsidRPr="00847117" w:rsidRDefault="00353A1B" w:rsidP="00847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847117">
        <w:rPr>
          <w:rFonts w:ascii="Angsana New" w:hAnsi="Angsana New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  <w:r w:rsidR="00847117" w:rsidRPr="00847117">
        <w:rPr>
          <w:rFonts w:ascii="Angsana New" w:hAnsi="Angsana New"/>
          <w:sz w:val="30"/>
          <w:szCs w:val="30"/>
        </w:rPr>
        <w:t xml:space="preserve"> </w:t>
      </w:r>
      <w:r w:rsidR="00847117" w:rsidRPr="00847117">
        <w:rPr>
          <w:rFonts w:ascii="Angsana New" w:hAnsi="Angsana New"/>
          <w:sz w:val="30"/>
          <w:szCs w:val="30"/>
          <w:cs/>
        </w:rPr>
        <w:t>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="00847117" w:rsidRPr="00847117">
        <w:rPr>
          <w:rFonts w:ascii="Angsana New" w:hAnsi="Angsana New"/>
          <w:sz w:val="30"/>
          <w:szCs w:val="30"/>
        </w:rPr>
        <w:t xml:space="preserve"> </w:t>
      </w:r>
      <w:r w:rsidR="00847117" w:rsidRPr="00847117">
        <w:rPr>
          <w:rFonts w:ascii="Angsana New" w:hAnsi="Angsana New"/>
          <w:sz w:val="30"/>
          <w:szCs w:val="30"/>
          <w:cs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</w:t>
      </w:r>
      <w:r w:rsidR="00847117" w:rsidRPr="00847117">
        <w:rPr>
          <w:rFonts w:ascii="Angsana New" w:hAnsi="Angsana New"/>
          <w:sz w:val="30"/>
          <w:szCs w:val="30"/>
        </w:rPr>
        <w:t xml:space="preserve"> </w:t>
      </w:r>
      <w:r w:rsidR="00847117" w:rsidRPr="00847117">
        <w:rPr>
          <w:rFonts w:ascii="Angsana New" w:hAnsi="Angsana New"/>
          <w:sz w:val="30"/>
          <w:szCs w:val="30"/>
          <w:cs/>
        </w:rPr>
        <w:t>หรือรับจากการได้มาหรือจำหน่ายไป</w:t>
      </w:r>
      <w:r w:rsidR="00790768">
        <w:rPr>
          <w:rFonts w:ascii="Angsana New" w:hAnsi="Angsana New" w:hint="cs"/>
          <w:sz w:val="30"/>
          <w:szCs w:val="30"/>
          <w:cs/>
        </w:rPr>
        <w:t xml:space="preserve"> </w:t>
      </w:r>
      <w:r w:rsidR="00847117" w:rsidRPr="00847117">
        <w:rPr>
          <w:rFonts w:ascii="Angsana New" w:hAnsi="Angsana New"/>
          <w:sz w:val="30"/>
          <w:szCs w:val="30"/>
          <w:cs/>
        </w:rPr>
        <w:t>ซึ่งส่วนได้เสียที่ไม่มีอำนาจควบคุมโดยอำนาจควบคุมไม่เปลี่ยนแปลงรับรู้เป็นส่วนเกิน</w:t>
      </w:r>
      <w:r w:rsidR="00847117" w:rsidRPr="00847117">
        <w:rPr>
          <w:rFonts w:ascii="Angsana New" w:hAnsi="Angsana New"/>
          <w:sz w:val="30"/>
          <w:szCs w:val="30"/>
        </w:rPr>
        <w:t>/</w:t>
      </w:r>
      <w:r w:rsidR="00847117" w:rsidRPr="00847117">
        <w:rPr>
          <w:rFonts w:ascii="Angsana New" w:hAnsi="Angsana New"/>
          <w:sz w:val="30"/>
          <w:szCs w:val="30"/>
          <w:cs/>
        </w:rPr>
        <w:t xml:space="preserve">ส่วนต่ำกว่าทุนอื่นในส่วนของเจ้าของ </w:t>
      </w:r>
    </w:p>
    <w:p w14:paraId="0211A929" w14:textId="63FFAE2E" w:rsidR="00847117" w:rsidRPr="00847117" w:rsidRDefault="00847117" w:rsidP="00847117">
      <w:pPr>
        <w:pStyle w:val="BodyText2"/>
        <w:spacing w:line="240" w:lineRule="atLeast"/>
        <w:ind w:left="540" w:right="47"/>
        <w:jc w:val="thaiDistribute"/>
        <w:rPr>
          <w:rFonts w:ascii="Angsana New" w:hAnsi="Angsana New" w:cs="Angsana New"/>
          <w:b w:val="0"/>
          <w:bCs w:val="0"/>
          <w:lang w:val="en-US"/>
        </w:rPr>
      </w:pPr>
      <w:r w:rsidRPr="00847117">
        <w:rPr>
          <w:rFonts w:ascii="Angsana New" w:hAnsi="Angsana New" w:cs="Angsana New"/>
          <w:b w:val="0"/>
          <w:bCs w:val="0"/>
          <w:cs/>
          <w:lang w:val="en-US"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 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ผล</w:t>
      </w:r>
      <w:r w:rsidRPr="00847117">
        <w:rPr>
          <w:rFonts w:ascii="Angsana New" w:hAnsi="Angsana New" w:cs="Angsana New" w:hint="cs"/>
          <w:b w:val="0"/>
          <w:bCs w:val="0"/>
          <w:cs/>
          <w:lang w:val="en-US"/>
        </w:rPr>
        <w:t>กำไรหรือขาดทุนที่เกิดขึ้นจากการสูญเสียการควบคุมในบริษัทย่อย</w:t>
      </w:r>
      <w:r w:rsidRPr="00847117">
        <w:rPr>
          <w:rFonts w:ascii="Angsana New" w:hAnsi="Angsana New" w:cs="Angsana New"/>
          <w:b w:val="0"/>
          <w:bCs w:val="0"/>
          <w:cs/>
          <w:lang w:val="en-US"/>
        </w:rPr>
        <w:t>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66DCD3CF" w14:textId="53B55E6E" w:rsidR="00847117" w:rsidRPr="00961183" w:rsidRDefault="00847117" w:rsidP="00847117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6FF4902E" w14:textId="04EE5988" w:rsidR="00961183" w:rsidRDefault="00961183" w:rsidP="00847117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61183">
        <w:rPr>
          <w:rFonts w:ascii="Angsana New" w:hAnsi="Angsana New" w:hint="cs"/>
          <w:sz w:val="30"/>
          <w:szCs w:val="30"/>
          <w:cs/>
        </w:rPr>
        <w:t>ยอดคงเหลือและรายการบัญชีระหว่างกิจการในกลุ่ม</w:t>
      </w:r>
      <w:r w:rsidRPr="00961183">
        <w:rPr>
          <w:rFonts w:ascii="Angsana New" w:hAnsi="Angsana New"/>
          <w:sz w:val="30"/>
          <w:szCs w:val="30"/>
          <w:cs/>
        </w:rPr>
        <w:t xml:space="preserve"> </w:t>
      </w:r>
      <w:r w:rsidRPr="00961183">
        <w:rPr>
          <w:rFonts w:ascii="Angsana New" w:hAnsi="Angsana New" w:hint="cs"/>
          <w:sz w:val="30"/>
          <w:szCs w:val="30"/>
          <w:cs/>
        </w:rPr>
        <w:t>รวมถึงรายได้</w:t>
      </w:r>
      <w:r w:rsidRPr="00961183">
        <w:rPr>
          <w:rFonts w:ascii="Angsana New" w:hAnsi="Angsana New"/>
          <w:sz w:val="30"/>
          <w:szCs w:val="30"/>
          <w:cs/>
        </w:rPr>
        <w:t xml:space="preserve"> </w:t>
      </w:r>
      <w:r w:rsidRPr="00961183">
        <w:rPr>
          <w:rFonts w:ascii="Angsana New" w:hAnsi="Angsana New" w:hint="cs"/>
          <w:sz w:val="30"/>
          <w:szCs w:val="30"/>
          <w:cs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961183">
        <w:rPr>
          <w:rFonts w:ascii="Angsana New" w:hAnsi="Angsana New"/>
          <w:sz w:val="30"/>
          <w:szCs w:val="30"/>
          <w:cs/>
        </w:rPr>
        <w:t xml:space="preserve"> </w:t>
      </w:r>
      <w:r w:rsidRPr="00961183">
        <w:rPr>
          <w:rFonts w:ascii="Angsana New" w:hAnsi="Angsana New" w:hint="cs"/>
          <w:sz w:val="30"/>
          <w:szCs w:val="30"/>
          <w:cs/>
        </w:rPr>
        <w:t>ถูกตัดรายการในการจัดทำงบการเงินรวม</w:t>
      </w:r>
      <w:r w:rsidRPr="00961183">
        <w:rPr>
          <w:rFonts w:ascii="Angsana New" w:hAnsi="Angsana New"/>
          <w:sz w:val="30"/>
          <w:szCs w:val="30"/>
          <w:cs/>
        </w:rPr>
        <w:t xml:space="preserve"> </w:t>
      </w:r>
    </w:p>
    <w:p w14:paraId="45F39C3E" w14:textId="77777777" w:rsidR="00961183" w:rsidRPr="00961183" w:rsidRDefault="00961183" w:rsidP="00847117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68B45475" w14:textId="770C45D5" w:rsidR="008A77F3" w:rsidRPr="00CB4737" w:rsidRDefault="008A77F3" w:rsidP="008A77F3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B4737">
        <w:rPr>
          <w:rFonts w:ascii="Angsana New" w:hAnsi="Angsana New"/>
          <w:b/>
          <w:bCs/>
          <w:i/>
          <w:iCs/>
          <w:sz w:val="30"/>
          <w:szCs w:val="30"/>
          <w:cs/>
        </w:rPr>
        <w:t>การ</w:t>
      </w:r>
      <w:r w:rsidR="00674945" w:rsidRPr="00CB473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รวม</w:t>
      </w:r>
      <w:r w:rsidRPr="00CB4737">
        <w:rPr>
          <w:rFonts w:ascii="Angsana New" w:hAnsi="Angsana New"/>
          <w:b/>
          <w:bCs/>
          <w:i/>
          <w:iCs/>
          <w:sz w:val="30"/>
          <w:szCs w:val="30"/>
          <w:cs/>
        </w:rPr>
        <w:t>ธุรกิจภายใต้การควบคุมเดียวกัน</w:t>
      </w:r>
    </w:p>
    <w:p w14:paraId="69190BA8" w14:textId="77777777" w:rsidR="008A77F3" w:rsidRPr="00961183" w:rsidRDefault="008A77F3" w:rsidP="008A77F3">
      <w:pPr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00E10F3E" w14:textId="77777777" w:rsidR="008A77F3" w:rsidRPr="00CB4737" w:rsidRDefault="008A77F3" w:rsidP="008A77F3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B4737">
        <w:rPr>
          <w:rFonts w:ascii="Angsana New" w:hAnsi="Angsana New" w:hint="cs"/>
          <w:i/>
          <w:iCs/>
          <w:sz w:val="30"/>
          <w:szCs w:val="30"/>
          <w:cs/>
        </w:rPr>
        <w:t>การรวมธุรกิจภายใต้การควบคุมเดียวกัน</w:t>
      </w:r>
    </w:p>
    <w:p w14:paraId="55125D84" w14:textId="77777777" w:rsidR="008A77F3" w:rsidRPr="00961183" w:rsidRDefault="008A77F3" w:rsidP="008A77F3">
      <w:pPr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76ED8DE6" w14:textId="6EC496EE" w:rsidR="00F524D6" w:rsidRDefault="008D4000" w:rsidP="008A77F3">
      <w:pPr>
        <w:shd w:val="clear" w:color="auto" w:fill="FFFFFF"/>
        <w:ind w:left="567"/>
        <w:jc w:val="thaiDistribute"/>
        <w:rPr>
          <w:rFonts w:ascii="Angsana New" w:hAnsi="Angsana New"/>
          <w:sz w:val="30"/>
          <w:szCs w:val="30"/>
        </w:rPr>
      </w:pPr>
      <w:r w:rsidRPr="008D4000">
        <w:rPr>
          <w:rFonts w:ascii="Angsana New" w:hAnsi="Angsana New" w:hint="cs"/>
          <w:sz w:val="30"/>
          <w:szCs w:val="30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</w:t>
      </w:r>
      <w:r w:rsidRPr="008D4000">
        <w:rPr>
          <w:rFonts w:ascii="Angsana New" w:hAnsi="Angsana New"/>
          <w:sz w:val="30"/>
          <w:szCs w:val="30"/>
          <w:cs/>
        </w:rPr>
        <w:t xml:space="preserve"> </w:t>
      </w:r>
      <w:r w:rsidRPr="008D4000">
        <w:rPr>
          <w:rFonts w:ascii="Angsana New" w:hAnsi="Angsana New" w:hint="cs"/>
          <w:sz w:val="30"/>
          <w:szCs w:val="30"/>
          <w:cs/>
        </w:rPr>
        <w:t>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</w:t>
      </w:r>
      <w:r w:rsidRPr="008D4000">
        <w:rPr>
          <w:rFonts w:ascii="Angsana New" w:hAnsi="Angsana New"/>
          <w:sz w:val="30"/>
          <w:szCs w:val="30"/>
          <w:cs/>
        </w:rPr>
        <w:t xml:space="preserve"> </w:t>
      </w:r>
      <w:r w:rsidRPr="008D4000">
        <w:rPr>
          <w:rFonts w:ascii="Angsana New" w:hAnsi="Angsana New" w:hint="cs"/>
          <w:sz w:val="30"/>
          <w:szCs w:val="30"/>
          <w:cs/>
        </w:rPr>
        <w:t>ณ</w:t>
      </w:r>
      <w:r w:rsidRPr="008D4000">
        <w:rPr>
          <w:rFonts w:ascii="Angsana New" w:hAnsi="Angsana New"/>
          <w:sz w:val="30"/>
          <w:szCs w:val="30"/>
          <w:cs/>
        </w:rPr>
        <w:t xml:space="preserve"> </w:t>
      </w:r>
      <w:r w:rsidRPr="008D4000">
        <w:rPr>
          <w:rFonts w:ascii="Angsana New" w:hAnsi="Angsana New" w:hint="cs"/>
          <w:sz w:val="30"/>
          <w:szCs w:val="30"/>
          <w:cs/>
        </w:rPr>
        <w:t>วันที่เกิดรายการ</w:t>
      </w:r>
      <w:r w:rsidRPr="008D4000">
        <w:rPr>
          <w:rFonts w:ascii="Angsana New" w:hAnsi="Angsana New"/>
          <w:sz w:val="30"/>
          <w:szCs w:val="30"/>
          <w:cs/>
        </w:rPr>
        <w:t xml:space="preserve"> </w:t>
      </w:r>
      <w:r w:rsidRPr="008D4000">
        <w:rPr>
          <w:rFonts w:ascii="Angsana New" w:hAnsi="Angsana New" w:hint="cs"/>
          <w:sz w:val="30"/>
          <w:szCs w:val="30"/>
          <w:cs/>
        </w:rPr>
        <w:t>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</w:t>
      </w:r>
      <w:r w:rsidRPr="008D4000">
        <w:rPr>
          <w:rFonts w:ascii="Angsana New" w:hAnsi="Angsana New"/>
          <w:sz w:val="30"/>
          <w:szCs w:val="30"/>
          <w:cs/>
        </w:rPr>
        <w:t xml:space="preserve"> </w:t>
      </w:r>
      <w:r w:rsidRPr="008D4000">
        <w:rPr>
          <w:rFonts w:ascii="Angsana New" w:hAnsi="Angsana New" w:hint="cs"/>
          <w:sz w:val="30"/>
          <w:szCs w:val="30"/>
          <w:cs/>
        </w:rPr>
        <w:t>รายการส่วนเกินหรือส่วนขาดจะถูกตัดจำหน่ายเมื่อมีการขายเงินลงทุนในธุรกิจที่ซื้อดังกล่าวไป</w:t>
      </w:r>
      <w:r w:rsidRPr="008D4000">
        <w:rPr>
          <w:rFonts w:ascii="Angsana New" w:hAnsi="Angsana New"/>
          <w:sz w:val="30"/>
          <w:szCs w:val="30"/>
          <w:cs/>
        </w:rPr>
        <w:t xml:space="preserve"> </w:t>
      </w:r>
      <w:r w:rsidRPr="008D4000">
        <w:rPr>
          <w:rFonts w:ascii="Angsana New" w:hAnsi="Angsana New" w:hint="cs"/>
          <w:sz w:val="30"/>
          <w:szCs w:val="30"/>
          <w:cs/>
        </w:rPr>
        <w:t>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8D4000">
        <w:rPr>
          <w:rFonts w:ascii="Angsana New" w:hAnsi="Angsana New"/>
          <w:sz w:val="30"/>
          <w:szCs w:val="30"/>
          <w:cs/>
        </w:rPr>
        <w:t xml:space="preserve"> </w:t>
      </w:r>
      <w:r w:rsidRPr="008D4000">
        <w:rPr>
          <w:rFonts w:ascii="Angsana New" w:hAnsi="Angsana New" w:hint="cs"/>
          <w:sz w:val="30"/>
          <w:szCs w:val="30"/>
          <w:cs/>
        </w:rPr>
        <w:t>จนถึงวันที่การควบคุมสิ้นสุด</w:t>
      </w:r>
    </w:p>
    <w:p w14:paraId="36E89278" w14:textId="77777777" w:rsidR="008D4000" w:rsidRPr="00961183" w:rsidRDefault="008D4000" w:rsidP="008A77F3">
      <w:pPr>
        <w:shd w:val="clear" w:color="auto" w:fill="FFFFFF"/>
        <w:ind w:left="567"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4C941D08" w14:textId="002A6EE9" w:rsidR="008A77F3" w:rsidRPr="00CB4737" w:rsidRDefault="008A77F3" w:rsidP="008A77F3">
      <w:pPr>
        <w:shd w:val="clear" w:color="auto" w:fill="FFFFFF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CB4737">
        <w:rPr>
          <w:rFonts w:ascii="Angsana New" w:hAnsi="Angsana New" w:hint="cs"/>
          <w:i/>
          <w:iCs/>
          <w:sz w:val="30"/>
          <w:szCs w:val="30"/>
          <w:cs/>
        </w:rPr>
        <w:t>กิจการภายใต้การควบคุมเดียวกัน</w:t>
      </w:r>
    </w:p>
    <w:p w14:paraId="692A8D5A" w14:textId="77777777" w:rsidR="008A77F3" w:rsidRPr="00961183" w:rsidRDefault="008A77F3" w:rsidP="008A77F3">
      <w:pPr>
        <w:shd w:val="clear" w:color="auto" w:fill="FFFFFF"/>
        <w:ind w:left="567"/>
        <w:jc w:val="thaiDistribute"/>
        <w:rPr>
          <w:rFonts w:ascii="Angsana New" w:hAnsi="Angsana New"/>
          <w:sz w:val="22"/>
          <w:szCs w:val="22"/>
        </w:rPr>
      </w:pPr>
    </w:p>
    <w:p w14:paraId="66904112" w14:textId="00405C99" w:rsidR="00EC27AF" w:rsidRPr="00CB4737" w:rsidRDefault="008A77F3" w:rsidP="0076124D">
      <w:pPr>
        <w:shd w:val="clear" w:color="auto" w:fill="FFFFFF"/>
        <w:ind w:left="567"/>
        <w:jc w:val="thaiDistribute"/>
        <w:rPr>
          <w:rFonts w:ascii="Angsana New" w:hAnsi="Angsana New"/>
          <w:sz w:val="30"/>
          <w:szCs w:val="30"/>
        </w:rPr>
      </w:pPr>
      <w:r w:rsidRPr="00CB4737">
        <w:rPr>
          <w:rFonts w:ascii="Angsana New" w:hAnsi="Angsana New" w:hint="cs"/>
          <w:sz w:val="30"/>
          <w:szCs w:val="30"/>
          <w:cs/>
        </w:rPr>
        <w:t>กิจการภายใต้การควบคุมเดียว</w:t>
      </w:r>
      <w:r w:rsidR="00AC0D92" w:rsidRPr="00CB4737">
        <w:rPr>
          <w:rFonts w:ascii="Angsana New" w:hAnsi="Angsana New" w:hint="cs"/>
          <w:sz w:val="30"/>
          <w:szCs w:val="30"/>
          <w:cs/>
        </w:rPr>
        <w:t>กัน</w:t>
      </w:r>
      <w:r w:rsidRPr="00CB4737">
        <w:rPr>
          <w:rFonts w:ascii="Angsana New" w:hAnsi="Angsana New" w:hint="cs"/>
          <w:sz w:val="30"/>
          <w:szCs w:val="30"/>
          <w:cs/>
        </w:rPr>
        <w:t>เป็นกิจการหรือธุรกิจที่อยู่ภายใต้การควบคุมในระดับสูงสุดของกิจการหนึ่งหรือหลายกิจการหรือบุคคลที่เกี่ยวข้องกัน ทั้งก่อนและหลังการซื้อธุรกิจ ตามแนวปฏิบัติทางบัญชีที่ประกาศใช้โดยสภาวิชาชีพบัญชีฯ สมาชิกในครอบครัวที่ใกล้ชิดถือเป็นกลุ่มบุคคลเดียวกัน สมาชิกในครอบครัวที่ใกล้ชิดหมายถึงบิดา มารดา สามี ภรรยา บุตร บุตรของสามีหรือภรรยา บิดามารดาของสามีหรือภรรยา และ พี่น้องของบุคคลนั้นที่เกี่ยวข้องกันเว้นแต่พิสูจน์ได้ว่าไม่มีอิทธิพลในการตัดสินใจต่อกัน</w:t>
      </w:r>
    </w:p>
    <w:p w14:paraId="65CB2B14" w14:textId="377AE112" w:rsidR="007C61D7" w:rsidRPr="00961183" w:rsidRDefault="007C61D7" w:rsidP="007C6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79D13E17" w14:textId="370FA1F5" w:rsidR="00992CFF" w:rsidRPr="00CB4737" w:rsidRDefault="00992CFF" w:rsidP="000B4701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CB4737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เงินลงทุน</w:t>
      </w:r>
      <w:r w:rsidR="00EC27AF" w:rsidRPr="00CB4737">
        <w:rPr>
          <w:rFonts w:ascii="Angsana New" w:hAnsi="Angsana New" w:hint="cs"/>
          <w:b/>
          <w:bCs/>
          <w:i/>
          <w:iCs/>
          <w:sz w:val="30"/>
          <w:szCs w:val="30"/>
          <w:cs/>
        </w:rPr>
        <w:t>ในบริษัทย่อย</w:t>
      </w:r>
    </w:p>
    <w:p w14:paraId="40EABF4B" w14:textId="77777777" w:rsidR="00992CFF" w:rsidRPr="00961183" w:rsidRDefault="00992CFF" w:rsidP="00992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i/>
          <w:iCs/>
          <w:sz w:val="22"/>
          <w:szCs w:val="22"/>
        </w:rPr>
      </w:pPr>
    </w:p>
    <w:p w14:paraId="5B596989" w14:textId="62CC4C54" w:rsidR="00380290" w:rsidRPr="00C54097" w:rsidRDefault="00380290" w:rsidP="003802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54097">
        <w:rPr>
          <w:rFonts w:ascii="Angsana New" w:hAnsi="Angsana New"/>
          <w:sz w:val="30"/>
          <w:szCs w:val="30"/>
          <w:cs/>
        </w:rPr>
        <w:t>เงินลงทุนในบริษัทย่อยในงบการเงินเฉพาะกิจการวัดมูลค่าด้วยราคาทุนหักค่าเผื่อการด้อยค่า</w:t>
      </w:r>
      <w:r w:rsidR="009E4E2D">
        <w:rPr>
          <w:rFonts w:ascii="Angsana New" w:hAnsi="Angsana New" w:hint="cs"/>
          <w:sz w:val="30"/>
          <w:szCs w:val="30"/>
          <w:cs/>
        </w:rPr>
        <w:t xml:space="preserve"> </w:t>
      </w:r>
      <w:r w:rsidRPr="00C54097">
        <w:rPr>
          <w:rFonts w:ascii="Angsana New" w:hAnsi="Angsana New"/>
          <w:sz w:val="30"/>
          <w:szCs w:val="30"/>
          <w:cs/>
        </w:rPr>
        <w:t>เงินปันผลรับบันทึกในกำไรหรือขาดทุนในวันที่กลุ่มบริษัทมีสิทธิได้รับเงินปันผล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</w:t>
      </w:r>
      <w:r w:rsidRPr="00C54097">
        <w:rPr>
          <w:rFonts w:ascii="Angsana New" w:hAnsi="Angsana New" w:hint="cs"/>
          <w:sz w:val="30"/>
          <w:szCs w:val="30"/>
          <w:cs/>
        </w:rPr>
        <w:t xml:space="preserve"> </w:t>
      </w:r>
      <w:r w:rsidRPr="00C54097">
        <w:rPr>
          <w:rFonts w:ascii="Angsana New" w:hAnsi="Angsana New"/>
          <w:sz w:val="30"/>
          <w:szCs w:val="30"/>
          <w:cs/>
        </w:rPr>
        <w:t>กำไร</w:t>
      </w:r>
      <w:r w:rsidRPr="00C54097">
        <w:rPr>
          <w:rFonts w:ascii="Angsana New" w:hAnsi="Angsana New" w:hint="cs"/>
          <w:sz w:val="30"/>
          <w:szCs w:val="30"/>
          <w:cs/>
        </w:rPr>
        <w:t>หรือ</w:t>
      </w:r>
      <w:r w:rsidRPr="00C54097">
        <w:rPr>
          <w:rFonts w:ascii="Angsana New" w:hAnsi="Angsana New"/>
          <w:sz w:val="30"/>
          <w:szCs w:val="30"/>
          <w:cs/>
        </w:rPr>
        <w:t xml:space="preserve">ขาดทุนจากการขายเงินลงทุนบันทึกในกำไรหรือขาดทุน </w:t>
      </w:r>
    </w:p>
    <w:p w14:paraId="072BE722" w14:textId="3231809A" w:rsidR="00380290" w:rsidRDefault="00380290" w:rsidP="00992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80949A0" w14:textId="50842D78" w:rsidR="00393715" w:rsidRPr="00CB4737" w:rsidRDefault="000B4701" w:rsidP="000B4701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CB4737">
        <w:rPr>
          <w:rFonts w:ascii="Angsana New" w:hAnsi="Angsana New"/>
          <w:b/>
          <w:bCs/>
          <w:i/>
          <w:iCs/>
          <w:sz w:val="30"/>
          <w:szCs w:val="30"/>
          <w:cs/>
        </w:rPr>
        <w:t>เงินตราต่างประเทศ</w:t>
      </w:r>
    </w:p>
    <w:p w14:paraId="375A2F4E" w14:textId="77777777" w:rsidR="00393715" w:rsidRPr="00CB4737" w:rsidRDefault="00393715" w:rsidP="007847D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E48BFB0" w14:textId="7F9E030B" w:rsidR="00353A1B" w:rsidRPr="00CB4737" w:rsidRDefault="00353A1B" w:rsidP="00353A1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B4737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</w:t>
      </w:r>
      <w:r w:rsidRPr="00CB4737">
        <w:rPr>
          <w:rFonts w:ascii="Angsana New" w:hAnsi="Angsana New" w:hint="cs"/>
          <w:sz w:val="30"/>
          <w:szCs w:val="30"/>
          <w:cs/>
        </w:rPr>
        <w:t>ร</w:t>
      </w:r>
      <w:r w:rsidR="00661E89">
        <w:rPr>
          <w:rFonts w:ascii="Angsana New" w:hAnsi="Angsana New" w:hint="cs"/>
          <w:sz w:val="30"/>
          <w:szCs w:val="30"/>
          <w:cs/>
        </w:rPr>
        <w:t xml:space="preserve"> </w:t>
      </w:r>
      <w:r w:rsidR="00661E89" w:rsidRPr="00661E89">
        <w:rPr>
          <w:rFonts w:ascii="Angsana New" w:hAnsi="Angsana New" w:hint="cs"/>
          <w:sz w:val="30"/>
          <w:szCs w:val="30"/>
          <w:cs/>
        </w:rPr>
        <w:t>สำหรับสินทรัพย์และหนี้สินที่เป็นตัวเงินและเป็นเงินตราต่างประเทศแปลงค่าโดยใช้อัตราแลกเปลี่ยน</w:t>
      </w:r>
      <w:r w:rsidR="00661E89" w:rsidRPr="00661E89">
        <w:rPr>
          <w:rFonts w:ascii="Angsana New" w:hAnsi="Angsana New"/>
          <w:sz w:val="30"/>
          <w:szCs w:val="30"/>
          <w:cs/>
        </w:rPr>
        <w:t xml:space="preserve"> </w:t>
      </w:r>
      <w:r w:rsidR="00661E89" w:rsidRPr="00661E89">
        <w:rPr>
          <w:rFonts w:ascii="Angsana New" w:hAnsi="Angsana New" w:hint="cs"/>
          <w:sz w:val="30"/>
          <w:szCs w:val="30"/>
          <w:cs/>
        </w:rPr>
        <w:t>ณ</w:t>
      </w:r>
      <w:r w:rsidR="00661E89" w:rsidRPr="00661E89">
        <w:rPr>
          <w:rFonts w:ascii="Angsana New" w:hAnsi="Angsana New"/>
          <w:sz w:val="30"/>
          <w:szCs w:val="30"/>
          <w:cs/>
        </w:rPr>
        <w:t xml:space="preserve"> </w:t>
      </w:r>
      <w:r w:rsidR="00661E89" w:rsidRPr="00661E89">
        <w:rPr>
          <w:rFonts w:ascii="Angsana New" w:hAnsi="Angsana New" w:hint="cs"/>
          <w:sz w:val="30"/>
          <w:szCs w:val="30"/>
          <w:cs/>
        </w:rPr>
        <w:t>วันที่รายงาน</w:t>
      </w:r>
      <w:r w:rsidR="00661E89" w:rsidRPr="00661E89">
        <w:rPr>
          <w:rFonts w:ascii="Angsana New" w:hAnsi="Angsana New"/>
          <w:sz w:val="30"/>
          <w:szCs w:val="30"/>
          <w:cs/>
        </w:rPr>
        <w:t xml:space="preserve">  </w:t>
      </w:r>
      <w:r w:rsidR="00661E89" w:rsidRPr="00661E89">
        <w:rPr>
          <w:rFonts w:ascii="Angsana New" w:hAnsi="Angsana New" w:hint="cs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</w:t>
      </w:r>
      <w:r w:rsidR="00661E89" w:rsidRPr="00661E89">
        <w:rPr>
          <w:rFonts w:ascii="Angsana New" w:hAnsi="Angsana New"/>
          <w:sz w:val="30"/>
          <w:szCs w:val="30"/>
          <w:cs/>
        </w:rPr>
        <w:t xml:space="preserve"> </w:t>
      </w:r>
      <w:r w:rsidR="00661E89" w:rsidRPr="00661E89">
        <w:rPr>
          <w:rFonts w:ascii="Angsana New" w:hAnsi="Angsana New" w:hint="cs"/>
          <w:sz w:val="30"/>
          <w:szCs w:val="30"/>
          <w:cs/>
        </w:rPr>
        <w:t>แปลงค่าโดยใช้อัตราแลกเปลี่ยน</w:t>
      </w:r>
      <w:r w:rsidR="00661E89" w:rsidRPr="00661E89">
        <w:rPr>
          <w:rFonts w:ascii="Angsana New" w:hAnsi="Angsana New"/>
          <w:sz w:val="30"/>
          <w:szCs w:val="30"/>
          <w:cs/>
        </w:rPr>
        <w:t xml:space="preserve"> </w:t>
      </w:r>
      <w:r w:rsidR="00661E89" w:rsidRPr="00661E89">
        <w:rPr>
          <w:rFonts w:ascii="Angsana New" w:hAnsi="Angsana New" w:hint="cs"/>
          <w:sz w:val="30"/>
          <w:szCs w:val="30"/>
          <w:cs/>
        </w:rPr>
        <w:t>ณ</w:t>
      </w:r>
      <w:r w:rsidR="00661E89" w:rsidRPr="00661E89">
        <w:rPr>
          <w:rFonts w:ascii="Angsana New" w:hAnsi="Angsana New"/>
          <w:sz w:val="30"/>
          <w:szCs w:val="30"/>
          <w:cs/>
        </w:rPr>
        <w:t xml:space="preserve"> </w:t>
      </w:r>
      <w:r w:rsidR="00661E89" w:rsidRPr="00661E89">
        <w:rPr>
          <w:rFonts w:ascii="Angsana New" w:hAnsi="Angsana New" w:hint="cs"/>
          <w:sz w:val="30"/>
          <w:szCs w:val="30"/>
          <w:cs/>
        </w:rPr>
        <w:t>วันที่มีการวัดมูลค่ายุติธรรม</w:t>
      </w:r>
    </w:p>
    <w:p w14:paraId="4FD69EB2" w14:textId="7792E7A1" w:rsidR="000117A3" w:rsidRPr="00CB4737" w:rsidRDefault="000117A3" w:rsidP="00353A1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EBCF63A" w14:textId="4482D8FE" w:rsidR="004B0EB5" w:rsidRPr="00CB4737" w:rsidRDefault="000117A3" w:rsidP="00353A1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B4737">
        <w:rPr>
          <w:rFonts w:ascii="Angsana New" w:hAnsi="Angsana New" w:hint="cs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06651A46" w14:textId="77777777" w:rsidR="00E436ED" w:rsidRPr="00CB4737" w:rsidRDefault="00E43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</w:p>
    <w:p w14:paraId="60891D06" w14:textId="327396FF" w:rsidR="00B3230D" w:rsidRPr="00757032" w:rsidRDefault="00B3230D" w:rsidP="00EA7B5B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757032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3EFF3347" w14:textId="77777777" w:rsidR="00B3230D" w:rsidRPr="00CB4737" w:rsidRDefault="00B3230D" w:rsidP="00B3230D">
      <w:pPr>
        <w:pStyle w:val="BodyText2"/>
        <w:spacing w:line="240" w:lineRule="atLeast"/>
        <w:ind w:left="540" w:right="43"/>
        <w:jc w:val="thaiDistribute"/>
        <w:rPr>
          <w:rFonts w:asciiTheme="majorBidi" w:hAnsiTheme="majorBidi" w:cstheme="majorBidi"/>
          <w:sz w:val="24"/>
          <w:szCs w:val="24"/>
        </w:rPr>
      </w:pPr>
    </w:p>
    <w:p w14:paraId="5F5F0022" w14:textId="14B7B9E6" w:rsidR="00B3230D" w:rsidRPr="003071E7" w:rsidRDefault="00B3230D" w:rsidP="007C61D7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after="0" w:line="240" w:lineRule="auto"/>
        <w:ind w:left="90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3071E7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992CFF" w:rsidRPr="003071E7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จ</w:t>
      </w:r>
      <w:r w:rsidRPr="003071E7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.1) </w:t>
      </w:r>
      <w:r w:rsidR="007F5CB1" w:rsidRPr="003071E7">
        <w:rPr>
          <w:rFonts w:asciiTheme="majorBidi" w:eastAsia="EucrosiaUPCBold" w:hAnsiTheme="majorBidi" w:hint="cs"/>
          <w:i/>
          <w:iCs/>
          <w:sz w:val="30"/>
          <w:szCs w:val="30"/>
          <w:cs/>
        </w:rPr>
        <w:t>การจัดประเภทและการวัดมูลค่า</w:t>
      </w:r>
    </w:p>
    <w:p w14:paraId="5A951448" w14:textId="77777777" w:rsidR="00B3230D" w:rsidRPr="00CB4737" w:rsidRDefault="00B3230D" w:rsidP="007C61D7">
      <w:pPr>
        <w:pStyle w:val="BodyText2"/>
        <w:tabs>
          <w:tab w:val="left" w:pos="900"/>
        </w:tabs>
        <w:spacing w:line="240" w:lineRule="atLeast"/>
        <w:ind w:left="900" w:right="43" w:hanging="367"/>
        <w:jc w:val="thaiDistribute"/>
        <w:rPr>
          <w:rFonts w:asciiTheme="majorBidi" w:hAnsiTheme="majorBidi" w:cstheme="majorBidi"/>
          <w:sz w:val="24"/>
          <w:szCs w:val="24"/>
        </w:rPr>
      </w:pPr>
    </w:p>
    <w:p w14:paraId="1C06DB3B" w14:textId="45B041ED" w:rsidR="008D1C1E" w:rsidRPr="009C2621" w:rsidRDefault="008D1C1E" w:rsidP="00C54097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90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9C2621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สินทรัพย์ทางการเงินและหนี้สินทางการเงินอื่น ๆ (นอกเหนือจากลูกหนี้การค้า (ดูหมายเหตุข้อ</w:t>
      </w:r>
      <w:r w:rsidRPr="009C2621">
        <w:rPr>
          <w:rFonts w:asciiTheme="majorBidi" w:hAnsiTheme="majorBidi" w:cstheme="majorBidi"/>
          <w:color w:val="000000"/>
          <w:sz w:val="30"/>
          <w:szCs w:val="30"/>
        </w:rPr>
        <w:t xml:space="preserve"> 4</w:t>
      </w:r>
      <w:r w:rsidRPr="009C2621">
        <w:rPr>
          <w:rFonts w:asciiTheme="majorBidi" w:hAnsiTheme="majorBidi" w:cstheme="majorBidi"/>
          <w:color w:val="000000"/>
          <w:sz w:val="30"/>
          <w:szCs w:val="30"/>
          <w:cs/>
        </w:rPr>
        <w:t>(</w:t>
      </w:r>
      <w:r w:rsidR="009861BD" w:rsidRPr="009C2621">
        <w:rPr>
          <w:rFonts w:asciiTheme="majorBidi" w:hAnsiTheme="majorBidi" w:cstheme="majorBidi" w:hint="cs"/>
          <w:color w:val="000000"/>
          <w:sz w:val="30"/>
          <w:szCs w:val="30"/>
          <w:cs/>
        </w:rPr>
        <w:t>ช</w:t>
      </w:r>
      <w:r w:rsidRPr="009C2621">
        <w:rPr>
          <w:rFonts w:asciiTheme="majorBidi" w:hAnsiTheme="majorBidi" w:cstheme="majorBidi"/>
          <w:color w:val="000000"/>
          <w:sz w:val="30"/>
          <w:szCs w:val="30"/>
          <w:cs/>
        </w:rPr>
        <w:t>)) 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9C262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9C2621">
        <w:rPr>
          <w:rFonts w:asciiTheme="majorBidi" w:hAnsiTheme="majorBidi" w:cstheme="majorBidi"/>
          <w:color w:val="000000"/>
          <w:sz w:val="30"/>
          <w:szCs w:val="30"/>
          <w:cs/>
        </w:rPr>
        <w:t>และวัดมูลค่าด้วยมูลค่ายุติธรรมโดยรวมต้นทุนการทำรายการที่เกี่ยวข้องโดยตรงกับการได้มา เว้นแต่สินทรัพย์ทางการเงินและหนี้สินทางการเงินที่วัดมูลค่าด้วยมูลค่ายุติธรรมผ่านกำไรหรือขาดทุน</w:t>
      </w:r>
      <w:r w:rsidRPr="009C262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9C2621">
        <w:rPr>
          <w:rFonts w:asciiTheme="majorBidi" w:hAnsiTheme="majorBidi" w:cstheme="majorBidi"/>
          <w:color w:val="000000"/>
          <w:sz w:val="30"/>
          <w:szCs w:val="30"/>
          <w:cs/>
        </w:rPr>
        <w:t>จะวัดมูลค่าเมื่อเริ่มแรกและภายหลังด้วยมูลค่ายุติธรรมและต้นทุนการทำรายการที่เกี่ยวข้องโดยตรงกับการได้มานั้นบันทึกในกำไรหรือขาดทุน</w:t>
      </w:r>
    </w:p>
    <w:p w14:paraId="4E1538A1" w14:textId="77777777" w:rsidR="008D1C1E" w:rsidRPr="009C2621" w:rsidRDefault="008D1C1E" w:rsidP="008D1C1E">
      <w:pPr>
        <w:pStyle w:val="BodyText"/>
        <w:shd w:val="clear" w:color="auto" w:fill="FFFFFF"/>
        <w:tabs>
          <w:tab w:val="clear" w:pos="680"/>
          <w:tab w:val="clear" w:pos="907"/>
          <w:tab w:val="left" w:pos="540"/>
          <w:tab w:val="left" w:pos="2070"/>
        </w:tabs>
        <w:spacing w:after="0"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F2A5C4C" w14:textId="3738D802" w:rsidR="008D1C1E" w:rsidRPr="009C2621" w:rsidRDefault="008D1C1E" w:rsidP="00C54097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90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9C262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</w:t>
      </w:r>
      <w:r w:rsidR="006E34F7">
        <w:rPr>
          <w:rFonts w:asciiTheme="majorBidi" w:hAnsiTheme="majorBidi" w:cstheme="majorBidi"/>
          <w:color w:val="000000"/>
          <w:sz w:val="30"/>
          <w:szCs w:val="30"/>
        </w:rPr>
        <w:t xml:space="preserve">                         </w:t>
      </w:r>
      <w:r w:rsidRPr="009C2621">
        <w:rPr>
          <w:rFonts w:asciiTheme="majorBidi" w:hAnsiTheme="majorBidi" w:cstheme="majorBidi"/>
          <w:color w:val="000000"/>
          <w:sz w:val="30"/>
          <w:szCs w:val="30"/>
          <w:cs/>
        </w:rPr>
        <w:t>การวัดมูลค่าด้วยราคาทุนตัดจำหน่าย มูลค่ายุติธรรมผ่านกำไรขาดทุนเบ็ดเสร็จอื่น</w:t>
      </w:r>
      <w:r w:rsidRPr="009C262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9C2621">
        <w:rPr>
          <w:rFonts w:asciiTheme="majorBidi" w:hAnsiTheme="majorBidi" w:cstheme="majorBidi"/>
          <w:color w:val="000000"/>
          <w:sz w:val="30"/>
          <w:szCs w:val="30"/>
          <w:cs/>
        </w:rPr>
        <w:t>หรือมูลค่ายุติธรรมผ่านกำไรหรือขาดทุน</w:t>
      </w:r>
      <w:r w:rsidRPr="009C262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9C262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372380FD" w14:textId="77777777" w:rsidR="008D1C1E" w:rsidRPr="009C2621" w:rsidRDefault="008D1C1E" w:rsidP="00C54097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90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8183848" w14:textId="418D223B" w:rsidR="008D1C1E" w:rsidRPr="009C2621" w:rsidRDefault="008D1C1E" w:rsidP="00C54097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90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9C2621">
        <w:rPr>
          <w:rFonts w:asciiTheme="majorBidi" w:hAnsiTheme="majorBidi" w:cstheme="majorBidi"/>
          <w:color w:val="000000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</w:t>
      </w:r>
      <w:r w:rsidR="00D87DAF" w:rsidRPr="009C262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9C2621">
        <w:rPr>
          <w:rFonts w:asciiTheme="majorBidi" w:hAnsiTheme="majorBidi" w:cstheme="majorBidi"/>
          <w:color w:val="000000"/>
          <w:sz w:val="30"/>
          <w:szCs w:val="30"/>
          <w:cs/>
        </w:rPr>
        <w:t>หรือมูลค่ายุติธรรมผ่านกำไรหรือขาดทุน</w:t>
      </w:r>
      <w:r w:rsidRPr="009C262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9C2621">
        <w:rPr>
          <w:rFonts w:asciiTheme="majorBidi" w:hAnsiTheme="majorBidi" w:cstheme="majorBidi"/>
          <w:color w:val="000000"/>
          <w:sz w:val="30"/>
          <w:szCs w:val="30"/>
          <w:cs/>
        </w:rPr>
        <w:t>ดอกเบี้ยจ่าย</w:t>
      </w:r>
      <w:r w:rsidRPr="009C262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9C2621">
        <w:rPr>
          <w:rFonts w:asciiTheme="majorBidi" w:hAnsiTheme="majorBidi" w:cstheme="majorBidi"/>
          <w:color w:val="000000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</w:t>
      </w:r>
      <w:r w:rsidRPr="009C262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9C262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ตัดรายการออกจากบัญชีรับรู้ในกำไรหรือขาดทุน </w:t>
      </w:r>
    </w:p>
    <w:p w14:paraId="04342236" w14:textId="77777777" w:rsidR="008D1C1E" w:rsidRPr="009C2621" w:rsidRDefault="008D1C1E" w:rsidP="008D1C1E">
      <w:pPr>
        <w:pStyle w:val="BodyText"/>
        <w:shd w:val="clear" w:color="auto" w:fill="FFFFFF"/>
        <w:tabs>
          <w:tab w:val="clear" w:pos="680"/>
          <w:tab w:val="clear" w:pos="907"/>
          <w:tab w:val="left" w:pos="540"/>
          <w:tab w:val="left" w:pos="2070"/>
        </w:tabs>
        <w:spacing w:after="0"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76F81A8C" w14:textId="77777777" w:rsidR="003071E7" w:rsidRDefault="003071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30"/>
          <w:szCs w:val="30"/>
          <w:cs/>
        </w:rPr>
      </w:pPr>
      <w:r>
        <w:rPr>
          <w:rFonts w:asciiTheme="majorBidi" w:hAnsiTheme="majorBidi" w:cstheme="majorBidi"/>
          <w:color w:val="000000"/>
          <w:sz w:val="30"/>
          <w:szCs w:val="30"/>
          <w:cs/>
        </w:rPr>
        <w:br w:type="page"/>
      </w:r>
    </w:p>
    <w:p w14:paraId="72F4D1FD" w14:textId="0BE8A469" w:rsidR="008D1C1E" w:rsidRDefault="008D1C1E" w:rsidP="00C54097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90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9C2621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</w:t>
      </w:r>
      <w:r w:rsidR="006E34F7">
        <w:rPr>
          <w:rFonts w:asciiTheme="majorBidi" w:hAnsiTheme="majorBidi" w:cstheme="majorBidi"/>
          <w:color w:val="000000"/>
          <w:sz w:val="30"/>
          <w:szCs w:val="30"/>
        </w:rPr>
        <w:t xml:space="preserve">                </w:t>
      </w:r>
      <w:r w:rsidRPr="009C2621">
        <w:rPr>
          <w:rFonts w:asciiTheme="majorBidi" w:hAnsiTheme="majorBidi" w:cstheme="majorBidi"/>
          <w:color w:val="000000"/>
          <w:sz w:val="30"/>
          <w:szCs w:val="30"/>
          <w:cs/>
        </w:rPr>
        <w:t>การตัดรายการออกจากบัญชีรับรู้ในกำไรหรือขาดทุน</w:t>
      </w:r>
    </w:p>
    <w:p w14:paraId="747B7F66" w14:textId="77777777" w:rsidR="007F5CB1" w:rsidRDefault="007F5CB1" w:rsidP="007C61D7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6DBF450" w14:textId="07A56BE8" w:rsidR="00B3230D" w:rsidRPr="00CB4737" w:rsidRDefault="00B3230D" w:rsidP="007C61D7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B4737">
        <w:rPr>
          <w:rFonts w:ascii="Angsana New" w:hAnsi="Angsana New"/>
          <w:i/>
          <w:iCs/>
          <w:sz w:val="30"/>
          <w:szCs w:val="30"/>
        </w:rPr>
        <w:t>(</w:t>
      </w:r>
      <w:r w:rsidR="004243A7" w:rsidRPr="00CB4737">
        <w:rPr>
          <w:rFonts w:ascii="Angsana New" w:hAnsi="Angsana New" w:hint="cs"/>
          <w:i/>
          <w:iCs/>
          <w:sz w:val="30"/>
          <w:szCs w:val="30"/>
          <w:cs/>
        </w:rPr>
        <w:t>จ</w:t>
      </w:r>
      <w:r w:rsidRPr="00CB4737">
        <w:rPr>
          <w:rFonts w:ascii="Angsana New" w:hAnsi="Angsana New"/>
          <w:i/>
          <w:iCs/>
          <w:sz w:val="30"/>
          <w:szCs w:val="30"/>
        </w:rPr>
        <w:t>.</w:t>
      </w:r>
      <w:r w:rsidR="007F5CB1">
        <w:rPr>
          <w:rFonts w:ascii="Angsana New" w:hAnsi="Angsana New"/>
          <w:i/>
          <w:iCs/>
          <w:sz w:val="30"/>
          <w:szCs w:val="30"/>
        </w:rPr>
        <w:t>2</w:t>
      </w:r>
      <w:r w:rsidRPr="00CB4737">
        <w:rPr>
          <w:rFonts w:ascii="Angsana New" w:hAnsi="Angsana New"/>
          <w:i/>
          <w:iCs/>
          <w:sz w:val="30"/>
          <w:szCs w:val="30"/>
        </w:rPr>
        <w:t xml:space="preserve">) </w:t>
      </w:r>
      <w:r w:rsidRPr="00CB4737">
        <w:rPr>
          <w:rFonts w:ascii="Angsana New" w:hAnsi="Angsana New"/>
          <w:i/>
          <w:iCs/>
          <w:sz w:val="30"/>
          <w:szCs w:val="30"/>
          <w:cs/>
        </w:rPr>
        <w:t>การตัดรายการออกจากบัญชี</w:t>
      </w:r>
      <w:r w:rsidR="007F5CB1" w:rsidRPr="007F5CB1">
        <w:rPr>
          <w:rFonts w:ascii="Angsana New" w:hAnsi="Angsana New" w:hint="cs"/>
          <w:i/>
          <w:iCs/>
          <w:sz w:val="30"/>
          <w:szCs w:val="30"/>
          <w:cs/>
        </w:rPr>
        <w:t>และการหักกลบ</w:t>
      </w:r>
    </w:p>
    <w:p w14:paraId="2F386BFE" w14:textId="77777777" w:rsidR="00B3230D" w:rsidRPr="00CB4737" w:rsidRDefault="00B3230D" w:rsidP="007C61D7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C35FAF2" w14:textId="3DF70F4F" w:rsidR="007F5CB1" w:rsidRPr="00C54097" w:rsidRDefault="007F5CB1" w:rsidP="00C54097">
      <w:pPr>
        <w:pStyle w:val="BodyText"/>
        <w:shd w:val="clear" w:color="auto" w:fill="FFFFFF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54097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="006E34F7">
        <w:rPr>
          <w:rFonts w:asciiTheme="majorBidi" w:hAnsiTheme="majorBidi" w:cstheme="majorBidi"/>
          <w:color w:val="000000"/>
          <w:sz w:val="30"/>
          <w:szCs w:val="30"/>
        </w:rPr>
        <w:t xml:space="preserve">                    </w:t>
      </w:r>
      <w:r w:rsidRPr="00C5409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5DE8C74A" w14:textId="77777777" w:rsidR="007F5CB1" w:rsidRPr="00C54097" w:rsidRDefault="007F5CB1" w:rsidP="00C54097">
      <w:pPr>
        <w:pStyle w:val="BodyText"/>
        <w:shd w:val="clear" w:color="auto" w:fill="FFFFFF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4632569F" w14:textId="7DA561A5" w:rsidR="007F5CB1" w:rsidRDefault="007F5CB1" w:rsidP="00C54097">
      <w:pPr>
        <w:pStyle w:val="BodyText"/>
        <w:shd w:val="clear" w:color="auto" w:fill="FFFFFF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54097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</w:t>
      </w:r>
      <w:r w:rsidR="006E34F7">
        <w:rPr>
          <w:rFonts w:asciiTheme="majorBidi" w:hAnsiTheme="majorBidi" w:cstheme="majorBidi"/>
          <w:color w:val="000000"/>
          <w:sz w:val="30"/>
          <w:szCs w:val="30"/>
        </w:rPr>
        <w:t xml:space="preserve">                    </w:t>
      </w:r>
      <w:r w:rsidRPr="00C54097">
        <w:rPr>
          <w:rFonts w:asciiTheme="majorBidi" w:hAnsiTheme="majorBidi" w:cstheme="majorBidi"/>
          <w:color w:val="000000"/>
          <w:sz w:val="30"/>
          <w:szCs w:val="30"/>
          <w:cs/>
        </w:rPr>
        <w:t>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4C9FEFBA" w14:textId="77777777" w:rsidR="009E4E2D" w:rsidRPr="00C54097" w:rsidRDefault="009E4E2D" w:rsidP="00C54097">
      <w:pPr>
        <w:pStyle w:val="BodyText"/>
        <w:shd w:val="clear" w:color="auto" w:fill="FFFFFF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A2284E0" w14:textId="277DB82D" w:rsidR="007F5CB1" w:rsidRPr="00C54097" w:rsidRDefault="007F5CB1" w:rsidP="00C54097">
      <w:pPr>
        <w:pStyle w:val="BodyText"/>
        <w:shd w:val="clear" w:color="auto" w:fill="FFFFFF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5409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79506701" w14:textId="77777777" w:rsidR="007F5CB1" w:rsidRPr="00C54097" w:rsidRDefault="007F5CB1" w:rsidP="00C54097">
      <w:pPr>
        <w:pStyle w:val="BodyText"/>
        <w:shd w:val="clear" w:color="auto" w:fill="FFFFFF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DBB79A0" w14:textId="08673A90" w:rsidR="007F5CB1" w:rsidRPr="00C54097" w:rsidRDefault="007F5CB1" w:rsidP="00C54097">
      <w:pPr>
        <w:pStyle w:val="BodyText"/>
        <w:shd w:val="clear" w:color="auto" w:fill="FFFFFF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C54097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</w:t>
      </w:r>
      <w:r w:rsidR="006E34F7">
        <w:rPr>
          <w:rFonts w:asciiTheme="majorBidi" w:hAnsiTheme="majorBidi" w:cstheme="majorBidi"/>
          <w:color w:val="000000"/>
          <w:sz w:val="30"/>
          <w:szCs w:val="30"/>
        </w:rPr>
        <w:t xml:space="preserve">                  </w:t>
      </w:r>
      <w:r w:rsidRPr="00C54097">
        <w:rPr>
          <w:rFonts w:asciiTheme="majorBidi" w:hAnsiTheme="majorBidi" w:cstheme="majorBidi"/>
          <w:color w:val="000000"/>
          <w:sz w:val="30"/>
          <w:szCs w:val="30"/>
          <w:cs/>
        </w:rPr>
        <w:t>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76892658" w14:textId="77777777" w:rsidR="00B3230D" w:rsidRPr="00CB4737" w:rsidRDefault="00B3230D" w:rsidP="007C61D7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2E799D00" w14:textId="7BC44FB9" w:rsidR="00B3230D" w:rsidRPr="00CB4737" w:rsidRDefault="00B3230D" w:rsidP="007C61D7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B4737">
        <w:rPr>
          <w:rFonts w:ascii="Angsana New" w:hAnsi="Angsana New"/>
          <w:i/>
          <w:iCs/>
          <w:sz w:val="30"/>
          <w:szCs w:val="30"/>
        </w:rPr>
        <w:t>(</w:t>
      </w:r>
      <w:r w:rsidR="004243A7" w:rsidRPr="00CB4737">
        <w:rPr>
          <w:rFonts w:ascii="Angsana New" w:hAnsi="Angsana New" w:hint="cs"/>
          <w:i/>
          <w:iCs/>
          <w:sz w:val="30"/>
          <w:szCs w:val="30"/>
          <w:cs/>
        </w:rPr>
        <w:t>จ</w:t>
      </w:r>
      <w:r w:rsidRPr="00CB4737">
        <w:rPr>
          <w:rFonts w:ascii="Angsana New" w:hAnsi="Angsana New"/>
          <w:i/>
          <w:iCs/>
          <w:sz w:val="30"/>
          <w:szCs w:val="30"/>
        </w:rPr>
        <w:t>.</w:t>
      </w:r>
      <w:r w:rsidR="007F5CB1">
        <w:rPr>
          <w:rFonts w:ascii="Angsana New" w:hAnsi="Angsana New"/>
          <w:i/>
          <w:iCs/>
          <w:sz w:val="30"/>
          <w:szCs w:val="30"/>
        </w:rPr>
        <w:t>3</w:t>
      </w:r>
      <w:r w:rsidRPr="00CB4737">
        <w:rPr>
          <w:rFonts w:ascii="Angsana New" w:hAnsi="Angsana New"/>
          <w:i/>
          <w:iCs/>
          <w:sz w:val="30"/>
          <w:szCs w:val="30"/>
        </w:rPr>
        <w:t xml:space="preserve">) </w:t>
      </w:r>
      <w:r w:rsidRPr="00CB4737">
        <w:rPr>
          <w:rFonts w:ascii="Angsana New" w:hAnsi="Angsana New"/>
          <w:i/>
          <w:iCs/>
          <w:sz w:val="30"/>
          <w:szCs w:val="30"/>
          <w:cs/>
        </w:rPr>
        <w:t>อนุพันธ์</w:t>
      </w:r>
    </w:p>
    <w:p w14:paraId="0A88E0F8" w14:textId="77777777" w:rsidR="00B3230D" w:rsidRPr="00CB4737" w:rsidRDefault="00B3230D" w:rsidP="007C61D7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02B4703" w14:textId="6295833B" w:rsidR="00B3230D" w:rsidRPr="00C54097" w:rsidRDefault="00B3230D" w:rsidP="00C54097">
      <w:pPr>
        <w:pStyle w:val="BodyText"/>
        <w:shd w:val="clear" w:color="auto" w:fill="FFFFFF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54097">
        <w:rPr>
          <w:rFonts w:asciiTheme="majorBidi" w:hAnsiTheme="majorBidi" w:cstheme="majorBidi"/>
          <w:color w:val="000000"/>
          <w:sz w:val="30"/>
          <w:szCs w:val="30"/>
          <w:cs/>
        </w:rPr>
        <w:t>อนุพันธ์รับรู้ด้วยมูลค่ายุติธรรม และวัดมูลค่ายุติธรรม</w:t>
      </w:r>
      <w:r w:rsidRPr="00C54097">
        <w:rPr>
          <w:rFonts w:asciiTheme="majorBidi" w:hAnsiTheme="majorBidi" w:cstheme="majorBidi" w:hint="cs"/>
          <w:color w:val="000000"/>
          <w:sz w:val="30"/>
          <w:szCs w:val="30"/>
          <w:cs/>
        </w:rPr>
        <w:t>ทุ</w:t>
      </w:r>
      <w:r w:rsidRPr="00C5409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เว้นแต่อนุพันธ์นั้นมีไว้เพื่อป้องกันความเสี่ยงในกระแสเงินสด กรณีดังกล่าวการรับรู้ผลกำไรหรือขาดทุนจะขึ้นอยู่กับลักษณะของรายการที่มีการป้องกันความเสี่ยง (ดูหมายเหตุข้อ </w:t>
      </w:r>
      <w:r w:rsidRPr="00C54097">
        <w:rPr>
          <w:rFonts w:asciiTheme="majorBidi" w:hAnsiTheme="majorBidi" w:cstheme="majorBidi"/>
          <w:color w:val="000000"/>
          <w:sz w:val="30"/>
          <w:szCs w:val="30"/>
        </w:rPr>
        <w:t>4(</w:t>
      </w:r>
      <w:r w:rsidR="00BA2A4C" w:rsidRPr="00C54097">
        <w:rPr>
          <w:rFonts w:asciiTheme="majorBidi" w:hAnsiTheme="majorBidi" w:cstheme="majorBidi" w:hint="cs"/>
          <w:color w:val="000000"/>
          <w:sz w:val="30"/>
          <w:szCs w:val="30"/>
          <w:cs/>
        </w:rPr>
        <w:t>จ</w:t>
      </w:r>
      <w:r w:rsidRPr="00C54097">
        <w:rPr>
          <w:rFonts w:asciiTheme="majorBidi" w:hAnsiTheme="majorBidi" w:cstheme="majorBidi"/>
          <w:color w:val="000000"/>
          <w:sz w:val="30"/>
          <w:szCs w:val="30"/>
          <w:cs/>
        </w:rPr>
        <w:t>.</w:t>
      </w:r>
      <w:r w:rsidR="00D87DAF" w:rsidRPr="00C54097">
        <w:rPr>
          <w:rFonts w:asciiTheme="majorBidi" w:hAnsiTheme="majorBidi" w:cstheme="majorBidi"/>
          <w:color w:val="000000"/>
          <w:sz w:val="30"/>
          <w:szCs w:val="30"/>
        </w:rPr>
        <w:t>4</w:t>
      </w:r>
      <w:r w:rsidRPr="00C54097">
        <w:rPr>
          <w:rFonts w:asciiTheme="majorBidi" w:hAnsiTheme="majorBidi" w:cstheme="majorBidi"/>
          <w:color w:val="000000"/>
          <w:sz w:val="30"/>
          <w:szCs w:val="30"/>
        </w:rPr>
        <w:t>))</w:t>
      </w:r>
    </w:p>
    <w:p w14:paraId="327A7F24" w14:textId="77777777" w:rsidR="003071E7" w:rsidRDefault="003071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br w:type="page"/>
      </w:r>
    </w:p>
    <w:p w14:paraId="34D2CCBB" w14:textId="03677184" w:rsidR="00B3230D" w:rsidRPr="00CB4737" w:rsidRDefault="00B3230D" w:rsidP="007C61D7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B4737">
        <w:rPr>
          <w:rFonts w:ascii="Angsana New" w:hAnsi="Angsana New"/>
          <w:i/>
          <w:iCs/>
          <w:sz w:val="30"/>
          <w:szCs w:val="30"/>
        </w:rPr>
        <w:t>(</w:t>
      </w:r>
      <w:r w:rsidR="004243A7" w:rsidRPr="00CB4737">
        <w:rPr>
          <w:rFonts w:ascii="Angsana New" w:hAnsi="Angsana New" w:hint="cs"/>
          <w:i/>
          <w:iCs/>
          <w:sz w:val="30"/>
          <w:szCs w:val="30"/>
          <w:cs/>
        </w:rPr>
        <w:t>จ</w:t>
      </w:r>
      <w:r w:rsidRPr="00CB4737">
        <w:rPr>
          <w:rFonts w:ascii="Angsana New" w:hAnsi="Angsana New"/>
          <w:i/>
          <w:iCs/>
          <w:sz w:val="30"/>
          <w:szCs w:val="30"/>
        </w:rPr>
        <w:t>.</w:t>
      </w:r>
      <w:r w:rsidR="007F5CB1">
        <w:rPr>
          <w:rFonts w:ascii="Angsana New" w:hAnsi="Angsana New"/>
          <w:i/>
          <w:iCs/>
          <w:sz w:val="30"/>
          <w:szCs w:val="30"/>
        </w:rPr>
        <w:t>4</w:t>
      </w:r>
      <w:r w:rsidRPr="00CB4737">
        <w:rPr>
          <w:rFonts w:ascii="Angsana New" w:hAnsi="Angsana New"/>
          <w:i/>
          <w:iCs/>
          <w:sz w:val="30"/>
          <w:szCs w:val="30"/>
        </w:rPr>
        <w:t xml:space="preserve">) </w:t>
      </w:r>
      <w:r w:rsidRPr="00CB4737">
        <w:rPr>
          <w:rFonts w:ascii="Angsana New" w:hAnsi="Angsana New" w:hint="cs"/>
          <w:i/>
          <w:iCs/>
          <w:sz w:val="30"/>
          <w:szCs w:val="30"/>
          <w:cs/>
        </w:rPr>
        <w:t>การป้องกันความเสี่ยง</w:t>
      </w:r>
    </w:p>
    <w:p w14:paraId="1604F901" w14:textId="73A8D84A" w:rsidR="00B3230D" w:rsidRPr="00C54097" w:rsidRDefault="00B3230D" w:rsidP="00C54097">
      <w:pPr>
        <w:pStyle w:val="BodyText"/>
        <w:shd w:val="clear" w:color="auto" w:fill="FFFFFF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0AC466D" w14:textId="4952D990" w:rsidR="007F5CB1" w:rsidRPr="00C54097" w:rsidRDefault="007F5CB1" w:rsidP="00C54097">
      <w:pPr>
        <w:pStyle w:val="BodyText"/>
        <w:shd w:val="clear" w:color="auto" w:fill="FFFFFF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54097">
        <w:rPr>
          <w:rFonts w:asciiTheme="majorBidi" w:hAnsiTheme="majorBidi" w:cstheme="majorBidi"/>
          <w:color w:val="000000"/>
          <w:sz w:val="30"/>
          <w:szCs w:val="30"/>
          <w:cs/>
        </w:rPr>
        <w:t>ณ วันที่กำหนดความสัมพันธ์ของการป้องกันความเสี่ยงเป็นครั้งแรก กลุ่มบริษัทได้จัดทำเอกสารเกี่ยวกับวัตถุประสงค์ของการบริหารความเสี่ยงและกลยุทธ์ที่ใช้ในการจัดการกับความเสี่ยง ความสัมพันธ์</w:t>
      </w:r>
      <w:r w:rsidR="006E34F7">
        <w:rPr>
          <w:rFonts w:asciiTheme="majorBidi" w:hAnsiTheme="majorBidi" w:cstheme="majorBidi"/>
          <w:color w:val="000000"/>
          <w:sz w:val="30"/>
          <w:szCs w:val="30"/>
        </w:rPr>
        <w:t xml:space="preserve">                            </w:t>
      </w:r>
      <w:r w:rsidRPr="00C54097">
        <w:rPr>
          <w:rFonts w:asciiTheme="majorBidi" w:hAnsiTheme="majorBidi" w:cstheme="majorBidi"/>
          <w:color w:val="000000"/>
          <w:sz w:val="30"/>
          <w:szCs w:val="30"/>
          <w:cs/>
        </w:rPr>
        <w:t>เชิงเศรษฐกิจระหว่างรายการที่มีการป้องกันความเสี่ยงและเครื่องมือที่ใช้ในการป้องกันความเสี่ยงรวมถึง</w:t>
      </w:r>
      <w:r w:rsidR="006E34F7">
        <w:rPr>
          <w:rFonts w:asciiTheme="majorBidi" w:hAnsiTheme="majorBidi" w:cstheme="majorBidi"/>
          <w:color w:val="000000"/>
          <w:sz w:val="30"/>
          <w:szCs w:val="30"/>
        </w:rPr>
        <w:t xml:space="preserve">                </w:t>
      </w:r>
      <w:r w:rsidRPr="00C54097">
        <w:rPr>
          <w:rFonts w:asciiTheme="majorBidi" w:hAnsiTheme="majorBidi" w:cstheme="majorBidi" w:hint="cs"/>
          <w:color w:val="000000"/>
          <w:sz w:val="30"/>
          <w:szCs w:val="30"/>
          <w:cs/>
        </w:rPr>
        <w:t>การพิจารณา</w:t>
      </w:r>
      <w:r w:rsidRPr="00C54097">
        <w:rPr>
          <w:rFonts w:asciiTheme="majorBidi" w:hAnsiTheme="majorBidi" w:cstheme="majorBidi"/>
          <w:color w:val="000000"/>
          <w:sz w:val="30"/>
          <w:szCs w:val="30"/>
          <w:cs/>
        </w:rPr>
        <w:t>ความมีประสิทธิผลของการป้องกันความเสี่ยง ณ วันเริ่มต้นของความสัมพันธ์ป้องกันความเสี่ยงและตลอดระยะเวลาที่เหลืออยู่ เพื่อพิจารณาถึงความคงอยู่ในความสัมพันธ์เชิงเศรษฐกิจ</w:t>
      </w:r>
      <w:r w:rsidRPr="00C54097">
        <w:rPr>
          <w:rFonts w:asciiTheme="majorBidi" w:hAnsiTheme="majorBidi" w:cstheme="majorBidi" w:hint="cs"/>
          <w:color w:val="000000"/>
          <w:sz w:val="30"/>
          <w:szCs w:val="30"/>
          <w:cs/>
        </w:rPr>
        <w:t>ระหว่าง</w:t>
      </w:r>
      <w:r w:rsidRPr="00C5409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รายการที่มีการป้องกันความเสี่ยงและเครื่องมือป้องกันความเสี่ยง </w:t>
      </w:r>
    </w:p>
    <w:p w14:paraId="3C1673A1" w14:textId="77777777" w:rsidR="007F5CB1" w:rsidRPr="00C54097" w:rsidRDefault="007F5CB1" w:rsidP="00C54097">
      <w:pPr>
        <w:pStyle w:val="BodyText"/>
        <w:shd w:val="clear" w:color="auto" w:fill="FFFFFF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445EAB86" w14:textId="44DDF536" w:rsidR="007F5CB1" w:rsidRPr="006E34F7" w:rsidRDefault="007F5CB1" w:rsidP="00C54097">
      <w:pPr>
        <w:pStyle w:val="BodyText"/>
        <w:shd w:val="clear" w:color="auto" w:fill="FFFFFF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6E34F7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การป้องกันความเสี่ยงในกระแสเงินสด</w:t>
      </w:r>
      <w:r w:rsidRPr="006E34F7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</w:p>
    <w:p w14:paraId="1214F143" w14:textId="77777777" w:rsidR="007F5CB1" w:rsidRPr="00C54097" w:rsidRDefault="007F5CB1" w:rsidP="00C54097">
      <w:pPr>
        <w:pStyle w:val="BodyText"/>
        <w:shd w:val="clear" w:color="auto" w:fill="FFFFFF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EE70AD1" w14:textId="6758308D" w:rsidR="007F5CB1" w:rsidRPr="00C54097" w:rsidRDefault="007F5CB1" w:rsidP="00C54097">
      <w:pPr>
        <w:pStyle w:val="BodyText"/>
        <w:shd w:val="clear" w:color="auto" w:fill="FFFFFF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C5409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เมื่ออนุพันธ์ถูกกำหนดให้เป็นเครื่องมือที่ใช้ในการป้องกันความเสี่ยงในกระแสเงินสด ส่วนที่มีประสิทธิผลของ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ความเสี่ยง การเปลี่ยนแปลงในมูลค่ายุติธรรมของอนุพันธ์ส่วนที่ไม่มีประสิทธิผลจะรับรู้ทันทีในกำไรหรือขาดทุน </w:t>
      </w:r>
    </w:p>
    <w:p w14:paraId="0096FDA6" w14:textId="77777777" w:rsidR="007F5CB1" w:rsidRPr="00C54097" w:rsidRDefault="007F5CB1" w:rsidP="00C54097">
      <w:pPr>
        <w:pStyle w:val="BodyText"/>
        <w:shd w:val="clear" w:color="auto" w:fill="FFFFFF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B8D7763" w14:textId="349E9C7E" w:rsidR="007F5CB1" w:rsidRPr="00C54097" w:rsidRDefault="007F5CB1" w:rsidP="00C54097">
      <w:pPr>
        <w:pStyle w:val="BodyText"/>
        <w:shd w:val="clear" w:color="auto" w:fill="FFFFFF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54097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กลุ่มบริษัทกำหนดให้การเปลี่ยนแปลงในมูลค่ายุติธรรมของราคาปัจจุบัน</w:t>
      </w:r>
      <w:r w:rsidRPr="00C54097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C54097">
        <w:rPr>
          <w:rFonts w:asciiTheme="majorBidi" w:hAnsiTheme="majorBidi" w:cstheme="majorBidi"/>
          <w:color w:val="000000"/>
          <w:sz w:val="30"/>
          <w:szCs w:val="30"/>
        </w:rPr>
        <w:t xml:space="preserve">(Spot element) </w:t>
      </w:r>
      <w:r w:rsidRPr="00C54097">
        <w:rPr>
          <w:rFonts w:asciiTheme="majorBidi" w:hAnsiTheme="majorBidi" w:cstheme="majorBidi"/>
          <w:color w:val="000000"/>
          <w:sz w:val="30"/>
          <w:szCs w:val="30"/>
          <w:cs/>
        </w:rPr>
        <w:t>ของสัญญาซื้อขายเงินตราต่างประเทศล่วงหน้าเป็นเครื่องมือที่ใช้ป้องกันความเสี่ยงสำหรับความสัมพันธ์ในการป้องกัน</w:t>
      </w:r>
      <w:r w:rsidR="006E34F7">
        <w:rPr>
          <w:rFonts w:asciiTheme="majorBidi" w:hAnsiTheme="majorBidi" w:cstheme="majorBidi"/>
          <w:color w:val="000000"/>
          <w:sz w:val="30"/>
          <w:szCs w:val="30"/>
        </w:rPr>
        <w:t xml:space="preserve">                   </w:t>
      </w:r>
      <w:r w:rsidRPr="00C54097">
        <w:rPr>
          <w:rFonts w:asciiTheme="majorBidi" w:hAnsiTheme="majorBidi" w:cstheme="majorBidi"/>
          <w:color w:val="000000"/>
          <w:sz w:val="30"/>
          <w:szCs w:val="30"/>
          <w:cs/>
        </w:rPr>
        <w:t>ความเสี่ยง</w:t>
      </w:r>
      <w:r w:rsidRPr="00C54097">
        <w:rPr>
          <w:rFonts w:asciiTheme="majorBidi" w:hAnsiTheme="majorBidi" w:cstheme="majorBidi" w:hint="cs"/>
          <w:color w:val="000000"/>
          <w:sz w:val="30"/>
          <w:szCs w:val="30"/>
          <w:cs/>
        </w:rPr>
        <w:t>ใน</w:t>
      </w:r>
      <w:r w:rsidRPr="00C54097">
        <w:rPr>
          <w:rFonts w:asciiTheme="majorBidi" w:hAnsiTheme="majorBidi" w:cstheme="majorBidi"/>
          <w:color w:val="000000"/>
          <w:sz w:val="30"/>
          <w:szCs w:val="30"/>
          <w:cs/>
        </w:rPr>
        <w:t>กระแสเงินสด การเปลี่ยนแปลงในมูลค่ายุติธรรมขององค์ประกอบราคาล่วงหน้าของสัญญา</w:t>
      </w:r>
      <w:r w:rsidR="006E34F7">
        <w:rPr>
          <w:rFonts w:asciiTheme="majorBidi" w:hAnsiTheme="majorBidi" w:cstheme="majorBidi"/>
          <w:color w:val="000000"/>
          <w:sz w:val="30"/>
          <w:szCs w:val="30"/>
        </w:rPr>
        <w:t xml:space="preserve">                </w:t>
      </w:r>
      <w:r w:rsidRPr="00C54097">
        <w:rPr>
          <w:rFonts w:asciiTheme="majorBidi" w:hAnsiTheme="majorBidi" w:cstheme="majorBidi"/>
          <w:color w:val="000000"/>
          <w:sz w:val="30"/>
          <w:szCs w:val="30"/>
          <w:cs/>
        </w:rPr>
        <w:t>ซื้อขายเงินตราต่างประเทศล่วงหน้ารับรู้ในสำรองการป้องกันความเสี่ยง</w:t>
      </w:r>
      <w:r w:rsidRPr="00C54097">
        <w:rPr>
          <w:rFonts w:asciiTheme="majorBidi" w:hAnsiTheme="majorBidi" w:cstheme="majorBidi" w:hint="cs"/>
          <w:color w:val="000000"/>
          <w:sz w:val="30"/>
          <w:szCs w:val="30"/>
          <w:cs/>
        </w:rPr>
        <w:t>กระแสเงินสด</w:t>
      </w:r>
      <w:r w:rsidRPr="00C54097">
        <w:rPr>
          <w:rFonts w:asciiTheme="majorBidi" w:hAnsiTheme="majorBidi" w:cstheme="majorBidi"/>
          <w:color w:val="000000"/>
          <w:sz w:val="30"/>
          <w:szCs w:val="30"/>
          <w:cs/>
        </w:rPr>
        <w:t>ในส่วนของเจ้าของ</w:t>
      </w:r>
    </w:p>
    <w:p w14:paraId="3D29DFA4" w14:textId="77777777" w:rsidR="007F5CB1" w:rsidRPr="00C54097" w:rsidRDefault="007F5CB1" w:rsidP="00C54097">
      <w:pPr>
        <w:pStyle w:val="BodyText"/>
        <w:shd w:val="clear" w:color="auto" w:fill="FFFFFF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A75713F" w14:textId="77777777" w:rsidR="007F5CB1" w:rsidRPr="00C54097" w:rsidRDefault="007F5CB1" w:rsidP="00C54097">
      <w:pPr>
        <w:pStyle w:val="BodyText"/>
        <w:shd w:val="clear" w:color="auto" w:fill="FFFFFF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175DC">
        <w:rPr>
          <w:rFonts w:asciiTheme="majorBidi" w:hAnsiTheme="majorBidi" w:cstheme="majorBidi"/>
          <w:color w:val="000000"/>
          <w:sz w:val="30"/>
          <w:szCs w:val="30"/>
          <w:cs/>
        </w:rPr>
        <w:t>เมื่อป้องกันความเสี่ยงรายการคาดการณ์ส่งผลให้เกิดการรับรู้รายการที่ไม่ใช่รายการทางการเงินในภายหลังเช่น สินค้าคงเหลือ จำนวนเงินที่สะสมไว้ในสำรองการป้องกันความเสี่ยง</w:t>
      </w:r>
      <w:r w:rsidRPr="008175DC">
        <w:rPr>
          <w:rFonts w:asciiTheme="majorBidi" w:hAnsiTheme="majorBidi" w:cstheme="majorBidi" w:hint="cs"/>
          <w:color w:val="000000"/>
          <w:sz w:val="30"/>
          <w:szCs w:val="30"/>
          <w:cs/>
        </w:rPr>
        <w:t>กระแสเงินสด</w:t>
      </w:r>
      <w:r w:rsidRPr="008175DC">
        <w:rPr>
          <w:rFonts w:asciiTheme="majorBidi" w:hAnsiTheme="majorBidi" w:cstheme="majorBidi"/>
          <w:color w:val="000000"/>
          <w:sz w:val="30"/>
          <w:szCs w:val="30"/>
          <w:cs/>
        </w:rPr>
        <w:t>จะ</w:t>
      </w:r>
      <w:r w:rsidRPr="00C54097">
        <w:rPr>
          <w:rFonts w:asciiTheme="majorBidi" w:hAnsiTheme="majorBidi" w:cstheme="majorBidi"/>
          <w:color w:val="000000"/>
          <w:sz w:val="30"/>
          <w:szCs w:val="30"/>
          <w:cs/>
        </w:rPr>
        <w:t>นำไปรวม</w:t>
      </w:r>
      <w:r w:rsidRPr="00C54097">
        <w:rPr>
          <w:rFonts w:asciiTheme="majorBidi" w:hAnsiTheme="majorBidi" w:cstheme="majorBidi" w:hint="cs"/>
          <w:color w:val="000000"/>
          <w:sz w:val="30"/>
          <w:szCs w:val="30"/>
          <w:cs/>
        </w:rPr>
        <w:t>เป็น</w:t>
      </w:r>
      <w:r w:rsidRPr="00C5409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ต้นทุนเมื่อเริ่มแรกของรายการที่ไม่ใช่รายการทางการเงินเมื่อรับรู้รายการดังกล่าว </w:t>
      </w:r>
    </w:p>
    <w:p w14:paraId="5686291F" w14:textId="77777777" w:rsidR="007F5CB1" w:rsidRPr="00C54097" w:rsidRDefault="007F5CB1" w:rsidP="00C54097">
      <w:pPr>
        <w:pStyle w:val="BodyText"/>
        <w:shd w:val="clear" w:color="auto" w:fill="FFFFFF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3E45CAE" w14:textId="721449F8" w:rsidR="007F5CB1" w:rsidRPr="00C54097" w:rsidRDefault="007F5CB1" w:rsidP="00C54097">
      <w:pPr>
        <w:pStyle w:val="BodyText"/>
        <w:shd w:val="clear" w:color="auto" w:fill="FFFFFF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54097">
        <w:rPr>
          <w:rFonts w:asciiTheme="majorBidi" w:hAnsiTheme="majorBidi" w:cstheme="majorBidi"/>
          <w:color w:val="000000"/>
          <w:sz w:val="30"/>
          <w:szCs w:val="30"/>
          <w:cs/>
        </w:rPr>
        <w:t>สำหรับการป้องกันความเสี่ยง</w:t>
      </w:r>
      <w:r w:rsidRPr="008175DC">
        <w:rPr>
          <w:rFonts w:asciiTheme="majorBidi" w:hAnsiTheme="majorBidi" w:cstheme="majorBidi"/>
          <w:color w:val="000000"/>
          <w:sz w:val="30"/>
          <w:szCs w:val="30"/>
          <w:cs/>
        </w:rPr>
        <w:t>รายการคาดการณ์</w:t>
      </w:r>
      <w:r w:rsidRPr="008175DC">
        <w:rPr>
          <w:rFonts w:asciiTheme="majorBidi" w:hAnsiTheme="majorBidi" w:cstheme="majorBidi" w:hint="cs"/>
          <w:color w:val="000000"/>
          <w:sz w:val="30"/>
          <w:szCs w:val="30"/>
          <w:cs/>
        </w:rPr>
        <w:t>อื่น</w:t>
      </w:r>
      <w:r w:rsidRPr="00C5409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จำนวนเงินที่สะสมไว้ในสำรองการป้องกันความเสี่ยง</w:t>
      </w:r>
      <w:r w:rsidRPr="00C54097">
        <w:rPr>
          <w:rFonts w:asciiTheme="majorBidi" w:hAnsiTheme="majorBidi" w:cstheme="majorBidi" w:hint="cs"/>
          <w:color w:val="000000"/>
          <w:sz w:val="30"/>
          <w:szCs w:val="30"/>
          <w:cs/>
        </w:rPr>
        <w:t>กระแสเงินสด</w:t>
      </w:r>
      <w:r w:rsidRPr="00C54097">
        <w:rPr>
          <w:rFonts w:asciiTheme="majorBidi" w:hAnsiTheme="majorBidi" w:cstheme="majorBidi"/>
          <w:color w:val="000000"/>
          <w:sz w:val="30"/>
          <w:szCs w:val="30"/>
          <w:cs/>
        </w:rPr>
        <w:t>จะได้รับการจัดประเภทรายการใหม่ไปยังกำไรหรือขาดทุนในงวดเดียวกันหรือระหว่างงวดที่กระแสเงินสดที่คาดการณ์ซึ่งได้รับการป้องกันความเสี่ยงกระทบกำไรหรือขาดทุน</w:t>
      </w:r>
    </w:p>
    <w:p w14:paraId="1AC477EC" w14:textId="77777777" w:rsidR="007F5CB1" w:rsidRPr="00C54097" w:rsidRDefault="007F5CB1" w:rsidP="00C54097">
      <w:pPr>
        <w:pStyle w:val="BodyText"/>
        <w:shd w:val="clear" w:color="auto" w:fill="FFFFFF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4B996CC" w14:textId="77777777" w:rsidR="003071E7" w:rsidRDefault="003071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30"/>
          <w:szCs w:val="30"/>
          <w:cs/>
        </w:rPr>
      </w:pPr>
      <w:r>
        <w:rPr>
          <w:rFonts w:asciiTheme="majorBidi" w:hAnsiTheme="majorBidi" w:cstheme="majorBidi"/>
          <w:color w:val="000000"/>
          <w:sz w:val="30"/>
          <w:szCs w:val="30"/>
          <w:cs/>
        </w:rPr>
        <w:br w:type="page"/>
      </w:r>
    </w:p>
    <w:p w14:paraId="7E39642F" w14:textId="206C45AC" w:rsidR="007F5CB1" w:rsidRPr="00C54097" w:rsidRDefault="007F5CB1" w:rsidP="00C54097">
      <w:pPr>
        <w:pStyle w:val="BodyText"/>
        <w:shd w:val="clear" w:color="auto" w:fill="FFFFFF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54097">
        <w:rPr>
          <w:rFonts w:asciiTheme="majorBidi" w:hAnsiTheme="majorBidi" w:cstheme="majorBidi"/>
          <w:color w:val="000000"/>
          <w:sz w:val="30"/>
          <w:szCs w:val="30"/>
          <w:cs/>
        </w:rPr>
        <w:t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</w:t>
      </w:r>
      <w:r w:rsidRPr="00C54097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C54097">
        <w:rPr>
          <w:rFonts w:asciiTheme="majorBidi" w:hAnsiTheme="majorBidi" w:cstheme="majorBidi"/>
          <w:color w:val="000000"/>
          <w:sz w:val="30"/>
          <w:szCs w:val="30"/>
          <w:cs/>
        </w:rPr>
        <w:t>ถูกขาย หมดอายุ ถูกยกเลิก หรือถูกใช้สิทธิ การบัญชีป้องกันความเสี่ยงจะถูกยกเลิกทันทีเป็นต้นไป เมื่อการบัญชีป้องกันความเสี่ยงในกระแสเงินสดถูกยกเลิก จำนวนเงินที่สะสมในสำรองการป้องกันความเสี่ยง</w:t>
      </w:r>
      <w:r w:rsidRPr="00C54097">
        <w:rPr>
          <w:rFonts w:asciiTheme="majorBidi" w:hAnsiTheme="majorBidi" w:cstheme="majorBidi" w:hint="cs"/>
          <w:color w:val="000000"/>
          <w:sz w:val="30"/>
          <w:szCs w:val="30"/>
          <w:cs/>
        </w:rPr>
        <w:t>กระแสเงินสด</w:t>
      </w:r>
      <w:r w:rsidRPr="00C54097">
        <w:rPr>
          <w:rFonts w:asciiTheme="majorBidi" w:hAnsiTheme="majorBidi" w:cstheme="majorBidi"/>
          <w:color w:val="000000"/>
          <w:sz w:val="30"/>
          <w:szCs w:val="30"/>
          <w:cs/>
        </w:rPr>
        <w:t>จะยังคงอยู่ในส่วนของเจ้าของจนกระทั่ง</w:t>
      </w:r>
      <w:r w:rsidRPr="00C54097">
        <w:rPr>
          <w:rFonts w:asciiTheme="majorBidi" w:hAnsiTheme="majorBidi" w:cstheme="majorBidi" w:hint="cs"/>
          <w:color w:val="000000"/>
          <w:sz w:val="30"/>
          <w:szCs w:val="30"/>
          <w:cs/>
        </w:rPr>
        <w:t>มีการ</w:t>
      </w:r>
      <w:r w:rsidRPr="00C54097">
        <w:rPr>
          <w:rFonts w:asciiTheme="majorBidi" w:hAnsiTheme="majorBidi" w:cstheme="majorBidi"/>
          <w:color w:val="000000"/>
          <w:sz w:val="30"/>
          <w:szCs w:val="30"/>
          <w:cs/>
        </w:rPr>
        <w:t>รับรู้รายการที่ไม่ใช่ตัวเงิน</w:t>
      </w:r>
      <w:r w:rsidRPr="00C54097">
        <w:rPr>
          <w:rFonts w:asciiTheme="majorBidi" w:hAnsiTheme="majorBidi" w:cstheme="majorBidi" w:hint="cs"/>
          <w:color w:val="000000"/>
          <w:sz w:val="30"/>
          <w:szCs w:val="30"/>
          <w:cs/>
        </w:rPr>
        <w:t>จากรายการป้องกันความเสี่ยงดังกล่าว</w:t>
      </w:r>
      <w:r w:rsidRPr="00C5409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จำนวนเงินที่สะสมดังกล่าวจะรวมเป็นต้นทุนในการรับรู้รายการเมื่อเริ่มแรกของรายการที่ไม่ใช่ตัวเงิน </w:t>
      </w:r>
      <w:r w:rsidRPr="00C54097">
        <w:rPr>
          <w:rFonts w:asciiTheme="majorBidi" w:hAnsiTheme="majorBidi" w:cstheme="majorBidi" w:hint="cs"/>
          <w:color w:val="000000"/>
          <w:sz w:val="30"/>
          <w:szCs w:val="30"/>
          <w:cs/>
        </w:rPr>
        <w:t>สำหรับการ</w:t>
      </w:r>
      <w:r w:rsidRPr="00C54097">
        <w:rPr>
          <w:rFonts w:asciiTheme="majorBidi" w:hAnsiTheme="majorBidi" w:cstheme="majorBidi"/>
          <w:color w:val="000000"/>
          <w:sz w:val="30"/>
          <w:szCs w:val="30"/>
          <w:cs/>
        </w:rPr>
        <w:t>ป้องกันความเสี่ยงในกระแสเงินสดอื่น จำนวนเงินที่สะสม</w:t>
      </w:r>
      <w:r w:rsidRPr="00C54097">
        <w:rPr>
          <w:rFonts w:asciiTheme="majorBidi" w:hAnsiTheme="majorBidi" w:cstheme="majorBidi" w:hint="cs"/>
          <w:color w:val="000000"/>
          <w:sz w:val="30"/>
          <w:szCs w:val="30"/>
          <w:cs/>
        </w:rPr>
        <w:t>จะถูก</w:t>
      </w:r>
      <w:r w:rsidRPr="00C5409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ัดประเภทรายการใหม่ไปยังกำไรหรือขาดทุนในงวดเดียวกันหรือระหว่างงวดที่กระแสเงินสดในอนาคตที่คาดการณ์ซึ่งได้รับการป้องกันความเสี่ยงกระทบกำไรหรือขาดทุน </w:t>
      </w:r>
    </w:p>
    <w:p w14:paraId="7AC55BE7" w14:textId="77777777" w:rsidR="007F5CB1" w:rsidRPr="003071E7" w:rsidRDefault="007F5CB1" w:rsidP="007F5C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p w14:paraId="00639E70" w14:textId="77777777" w:rsidR="007F5CB1" w:rsidRPr="00C54097" w:rsidRDefault="007F5CB1" w:rsidP="00C54097">
      <w:pPr>
        <w:pStyle w:val="BodyText"/>
        <w:shd w:val="clear" w:color="auto" w:fill="FFFFFF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54097">
        <w:rPr>
          <w:rFonts w:asciiTheme="majorBidi" w:hAnsiTheme="majorBidi" w:cstheme="majorBidi"/>
          <w:color w:val="000000"/>
          <w:sz w:val="30"/>
          <w:szCs w:val="30"/>
          <w:cs/>
        </w:rPr>
        <w:t>หากกระแสเงินสดในอนาคตที่มีการป้องกันความเสี่ยงมีการคาดการณ์ว่าจะไม่เกิดขึ้นอีกต่อไป จำนวนเงินที่สะสมไว้ในสำรองการป้องกันความเสี่ยง</w:t>
      </w:r>
      <w:r w:rsidRPr="00C54097">
        <w:rPr>
          <w:rFonts w:asciiTheme="majorBidi" w:hAnsiTheme="majorBidi" w:cstheme="majorBidi" w:hint="cs"/>
          <w:color w:val="000000"/>
          <w:sz w:val="30"/>
          <w:szCs w:val="30"/>
          <w:cs/>
        </w:rPr>
        <w:t>กระแสเงินสด</w:t>
      </w:r>
      <w:r w:rsidRPr="00C54097">
        <w:rPr>
          <w:rFonts w:asciiTheme="majorBidi" w:hAnsiTheme="majorBidi" w:cstheme="majorBidi"/>
          <w:color w:val="000000"/>
          <w:sz w:val="30"/>
          <w:szCs w:val="30"/>
          <w:cs/>
        </w:rPr>
        <w:t>จะได้รับการจัดประเภทรายการใหม่ไปยังกำไรหรือขาดทุนทันที</w:t>
      </w:r>
    </w:p>
    <w:p w14:paraId="5CA73FB2" w14:textId="3020C25A" w:rsidR="000B6EC0" w:rsidRPr="003071E7" w:rsidRDefault="000B6EC0" w:rsidP="00C54097">
      <w:pPr>
        <w:pStyle w:val="BodyText"/>
        <w:shd w:val="clear" w:color="auto" w:fill="FFFFFF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29E9D4E4" w14:textId="79D3FD02" w:rsidR="00BF47FE" w:rsidRPr="00EE5D56" w:rsidRDefault="00BF47FE" w:rsidP="00BF47FE">
      <w:pPr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EE5D56">
        <w:rPr>
          <w:rFonts w:ascii="Angsana New" w:hAnsi="Angsana New"/>
          <w:i/>
          <w:iCs/>
          <w:sz w:val="30"/>
          <w:szCs w:val="30"/>
        </w:rPr>
        <w:t>(</w:t>
      </w:r>
      <w:r w:rsidRPr="00EE5D56">
        <w:rPr>
          <w:rFonts w:ascii="Angsana New" w:hAnsi="Angsana New" w:hint="cs"/>
          <w:i/>
          <w:iCs/>
          <w:sz w:val="30"/>
          <w:szCs w:val="30"/>
          <w:cs/>
        </w:rPr>
        <w:t>จ</w:t>
      </w:r>
      <w:r w:rsidRPr="00EE5D56">
        <w:rPr>
          <w:rFonts w:ascii="Angsana New" w:hAnsi="Angsana New"/>
          <w:i/>
          <w:iCs/>
          <w:sz w:val="30"/>
          <w:szCs w:val="30"/>
        </w:rPr>
        <w:t xml:space="preserve">.5) </w:t>
      </w:r>
      <w:r w:rsidRPr="00EE5D56">
        <w:rPr>
          <w:rFonts w:asciiTheme="majorBidi" w:hAnsiTheme="majorBidi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0DF53DE4" w14:textId="77777777" w:rsidR="00BF47FE" w:rsidRPr="003071E7" w:rsidRDefault="00BF47FE" w:rsidP="00BF47F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after="0" w:line="240" w:lineRule="auto"/>
        <w:ind w:left="540"/>
        <w:jc w:val="thaiDistribute"/>
        <w:rPr>
          <w:rFonts w:asciiTheme="majorBidi" w:hAnsiTheme="majorBidi"/>
          <w:i/>
          <w:iCs/>
          <w:sz w:val="28"/>
          <w:szCs w:val="28"/>
        </w:rPr>
      </w:pPr>
    </w:p>
    <w:p w14:paraId="0A990945" w14:textId="7DCE736E" w:rsidR="00BF47FE" w:rsidRPr="00C54097" w:rsidRDefault="00BF47FE" w:rsidP="00C54097">
      <w:pPr>
        <w:pStyle w:val="BodyText"/>
        <w:shd w:val="clear" w:color="auto" w:fill="FFFFFF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5409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เงินลงทุนในตราสารหนี้ที่วัดมูลค่าด้วยมูลค่ายุติธรรมผ่านกำไรขาดทุนเบ็ดเสร็จอื่น และวงเงินให้สินเชื่อที่อนุมัติซึ่งไม่ได้วัดมูลค่าด้วยมูลค่ายุติธรรมผ่านกำไรหรือขาดทุน </w:t>
      </w:r>
    </w:p>
    <w:p w14:paraId="2C0558C3" w14:textId="77777777" w:rsidR="00BF47FE" w:rsidRPr="003071E7" w:rsidRDefault="00BF47FE" w:rsidP="00C54097">
      <w:pPr>
        <w:pStyle w:val="BodyText"/>
        <w:shd w:val="clear" w:color="auto" w:fill="FFFFFF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642AE942" w14:textId="7B0A0584" w:rsidR="00BF47FE" w:rsidRPr="00C54097" w:rsidRDefault="00BF47FE" w:rsidP="00C54097">
      <w:pPr>
        <w:pStyle w:val="BodyText"/>
        <w:shd w:val="clear" w:color="auto" w:fill="FFFFFF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5409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C54097">
        <w:rPr>
          <w:rFonts w:asciiTheme="majorBidi" w:hAnsiTheme="majorBidi" w:cstheme="majorBidi"/>
          <w:color w:val="000000"/>
          <w:sz w:val="30"/>
          <w:szCs w:val="30"/>
        </w:rPr>
        <w:t>12</w:t>
      </w:r>
      <w:r w:rsidRPr="00C5409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</w:t>
      </w:r>
      <w:r w:rsidR="006E34F7">
        <w:rPr>
          <w:rFonts w:asciiTheme="majorBidi" w:hAnsiTheme="majorBidi" w:cstheme="majorBidi"/>
          <w:color w:val="000000"/>
          <w:sz w:val="30"/>
          <w:szCs w:val="30"/>
        </w:rPr>
        <w:t xml:space="preserve">           </w:t>
      </w:r>
      <w:r w:rsidRPr="00C54097">
        <w:rPr>
          <w:rFonts w:asciiTheme="majorBidi" w:hAnsiTheme="majorBidi" w:cstheme="majorBidi"/>
          <w:color w:val="000000"/>
          <w:sz w:val="30"/>
          <w:szCs w:val="30"/>
          <w:cs/>
        </w:rPr>
        <w:t>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</w:t>
      </w:r>
      <w:r w:rsidR="006E34F7">
        <w:rPr>
          <w:rFonts w:asciiTheme="majorBidi" w:hAnsiTheme="majorBidi" w:cstheme="majorBidi"/>
          <w:color w:val="000000"/>
          <w:sz w:val="30"/>
          <w:szCs w:val="30"/>
        </w:rPr>
        <w:t xml:space="preserve">             </w:t>
      </w:r>
      <w:r w:rsidRPr="00C5409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ค่าเผื่อผลขาดทุนด้วยผลขาดทุนด้านเครดิตที่คาดว่าจะเกิดขึ้นตลอดอายุของสัญญา </w:t>
      </w:r>
    </w:p>
    <w:p w14:paraId="5D438090" w14:textId="77777777" w:rsidR="00BF47FE" w:rsidRPr="003071E7" w:rsidRDefault="00BF47FE" w:rsidP="00C54097">
      <w:pPr>
        <w:pStyle w:val="BodyText"/>
        <w:shd w:val="clear" w:color="auto" w:fill="FFFFFF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01A7EA42" w14:textId="540BD5DF" w:rsidR="00BF47FE" w:rsidRPr="00C54097" w:rsidRDefault="00BF47FE" w:rsidP="00C54097">
      <w:pPr>
        <w:pStyle w:val="BodyText"/>
        <w:shd w:val="clear" w:color="auto" w:fill="FFFFFF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54097">
        <w:rPr>
          <w:rFonts w:asciiTheme="majorBidi" w:hAnsiTheme="majorBidi" w:cstheme="majorBidi"/>
          <w:color w:val="000000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</w:t>
      </w:r>
      <w:r w:rsidR="006E34F7">
        <w:rPr>
          <w:rFonts w:asciiTheme="majorBidi" w:hAnsiTheme="majorBidi" w:cstheme="majorBidi"/>
          <w:color w:val="000000"/>
          <w:sz w:val="30"/>
          <w:szCs w:val="30"/>
        </w:rPr>
        <w:t xml:space="preserve">                          </w:t>
      </w:r>
      <w:r w:rsidRPr="00C5409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03281B53" w14:textId="77777777" w:rsidR="00BF47FE" w:rsidRPr="003071E7" w:rsidRDefault="00BF47FE" w:rsidP="00C54097">
      <w:pPr>
        <w:pStyle w:val="BodyText"/>
        <w:shd w:val="clear" w:color="auto" w:fill="FFFFFF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34ACEA80" w14:textId="21A9DEDA" w:rsidR="00BF47FE" w:rsidRPr="00C54097" w:rsidRDefault="00BF47FE" w:rsidP="00C54097">
      <w:pPr>
        <w:pStyle w:val="BodyText"/>
        <w:shd w:val="clear" w:color="auto" w:fill="FFFFFF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5409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C54097" w:rsidRPr="00C54097">
        <w:rPr>
          <w:rFonts w:asciiTheme="majorBidi" w:hAnsiTheme="majorBidi" w:cstheme="majorBidi"/>
          <w:color w:val="000000"/>
          <w:sz w:val="30"/>
          <w:szCs w:val="30"/>
        </w:rPr>
        <w:t>9</w:t>
      </w:r>
      <w:r w:rsidR="005A73CE" w:rsidRPr="00C54097">
        <w:rPr>
          <w:rFonts w:asciiTheme="majorBidi" w:hAnsiTheme="majorBidi" w:cstheme="majorBidi"/>
          <w:color w:val="000000"/>
          <w:sz w:val="30"/>
          <w:szCs w:val="30"/>
        </w:rPr>
        <w:t>0</w:t>
      </w:r>
      <w:r w:rsidRPr="00C5409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</w:t>
      </w:r>
      <w:r w:rsidR="006E34F7">
        <w:rPr>
          <w:rFonts w:asciiTheme="majorBidi" w:hAnsiTheme="majorBidi" w:cstheme="majorBidi"/>
          <w:color w:val="000000"/>
          <w:sz w:val="30"/>
          <w:szCs w:val="30"/>
        </w:rPr>
        <w:t xml:space="preserve">                            </w:t>
      </w:r>
      <w:r w:rsidRPr="00C5409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 </w:t>
      </w:r>
    </w:p>
    <w:p w14:paraId="4F072026" w14:textId="4547E949" w:rsidR="00BF47FE" w:rsidRPr="00C54097" w:rsidRDefault="00BF47FE" w:rsidP="00C54097">
      <w:pPr>
        <w:pStyle w:val="BodyText"/>
        <w:shd w:val="clear" w:color="auto" w:fill="FFFFFF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5409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กลุ่มบริษัทพิจารณาว่าสินทรัพย์ทางการเงินจะเกิดการผิดสัญญาเมื่อ </w:t>
      </w:r>
    </w:p>
    <w:p w14:paraId="5F693B01" w14:textId="0615CD5D" w:rsidR="00BF47FE" w:rsidRPr="00C54097" w:rsidRDefault="00BF47FE" w:rsidP="00C54097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1170"/>
          <w:tab w:val="left" w:pos="2070"/>
        </w:tabs>
        <w:spacing w:after="0" w:line="240" w:lineRule="auto"/>
        <w:ind w:left="1620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54097">
        <w:rPr>
          <w:rFonts w:asciiTheme="majorBidi" w:hAnsiTheme="majorBidi" w:cstheme="majorBidi"/>
          <w:color w:val="000000"/>
          <w:sz w:val="30"/>
          <w:szCs w:val="30"/>
          <w:cs/>
        </w:rPr>
        <w:t>-</w:t>
      </w:r>
      <w:r w:rsidRPr="00C54097">
        <w:rPr>
          <w:rFonts w:asciiTheme="majorBidi" w:hAnsiTheme="majorBidi" w:cstheme="majorBidi"/>
          <w:color w:val="000000"/>
          <w:sz w:val="30"/>
          <w:szCs w:val="30"/>
          <w:cs/>
        </w:rPr>
        <w:tab/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6309701A" w14:textId="55BF309A" w:rsidR="00BF47FE" w:rsidRPr="00C54097" w:rsidRDefault="00BF47FE" w:rsidP="00C54097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clear" w:pos="1644"/>
          <w:tab w:val="left" w:pos="1620"/>
          <w:tab w:val="left" w:pos="2070"/>
        </w:tabs>
        <w:spacing w:after="0" w:line="240" w:lineRule="auto"/>
        <w:ind w:left="990" w:firstLine="36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54097">
        <w:rPr>
          <w:rFonts w:asciiTheme="majorBidi" w:hAnsiTheme="majorBidi" w:cstheme="majorBidi"/>
          <w:color w:val="000000"/>
          <w:sz w:val="30"/>
          <w:szCs w:val="30"/>
          <w:cs/>
        </w:rPr>
        <w:t>-</w:t>
      </w:r>
      <w:r w:rsidRPr="00C54097">
        <w:rPr>
          <w:rFonts w:asciiTheme="majorBidi" w:hAnsiTheme="majorBidi" w:cstheme="majorBidi"/>
          <w:color w:val="000000"/>
          <w:sz w:val="30"/>
          <w:szCs w:val="30"/>
          <w:cs/>
        </w:rPr>
        <w:tab/>
        <w:t xml:space="preserve">สินทรัพย์ทางการเงินค้างชำระเกินกว่า </w:t>
      </w:r>
      <w:r w:rsidR="00C54097" w:rsidRPr="00C54097">
        <w:rPr>
          <w:rFonts w:asciiTheme="majorBidi" w:hAnsiTheme="majorBidi" w:cstheme="majorBidi"/>
          <w:color w:val="000000"/>
          <w:sz w:val="30"/>
          <w:szCs w:val="30"/>
        </w:rPr>
        <w:t>18</w:t>
      </w:r>
      <w:r w:rsidR="00E73509" w:rsidRPr="00C54097">
        <w:rPr>
          <w:rFonts w:asciiTheme="majorBidi" w:hAnsiTheme="majorBidi" w:cstheme="majorBidi"/>
          <w:color w:val="000000"/>
          <w:sz w:val="30"/>
          <w:szCs w:val="30"/>
        </w:rPr>
        <w:t>0</w:t>
      </w:r>
      <w:r w:rsidRPr="00C5409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วัน</w:t>
      </w:r>
    </w:p>
    <w:p w14:paraId="7C1E6E02" w14:textId="77777777" w:rsidR="00BF47FE" w:rsidRPr="003071E7" w:rsidRDefault="00BF47FE" w:rsidP="00BF47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14:paraId="366F3764" w14:textId="6D1A6BD3" w:rsidR="00BF47FE" w:rsidRPr="00EE5D56" w:rsidRDefault="00BF47FE" w:rsidP="00BF47F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EE5D56">
        <w:rPr>
          <w:rFonts w:asciiTheme="majorBidi" w:hAnsiTheme="majorBidi"/>
          <w:i/>
          <w:iCs/>
          <w:sz w:val="30"/>
          <w:szCs w:val="30"/>
        </w:rPr>
        <w:t>(</w:t>
      </w:r>
      <w:r w:rsidRPr="00EE5D56">
        <w:rPr>
          <w:rFonts w:asciiTheme="majorBidi" w:hAnsiTheme="majorBidi" w:hint="cs"/>
          <w:i/>
          <w:iCs/>
          <w:sz w:val="30"/>
          <w:szCs w:val="30"/>
          <w:cs/>
        </w:rPr>
        <w:t>จ</w:t>
      </w:r>
      <w:r w:rsidRPr="00EE5D56">
        <w:rPr>
          <w:rFonts w:asciiTheme="majorBidi" w:hAnsiTheme="majorBidi"/>
          <w:i/>
          <w:iCs/>
          <w:sz w:val="30"/>
          <w:szCs w:val="30"/>
        </w:rPr>
        <w:t xml:space="preserve">.6) </w:t>
      </w:r>
      <w:r w:rsidRPr="00EE5D56">
        <w:rPr>
          <w:rFonts w:asciiTheme="majorBidi" w:hAnsiTheme="majorBidi"/>
          <w:i/>
          <w:iCs/>
          <w:sz w:val="30"/>
          <w:szCs w:val="30"/>
          <w:cs/>
        </w:rPr>
        <w:t xml:space="preserve">การตัดจำหน่าย </w:t>
      </w:r>
    </w:p>
    <w:p w14:paraId="06F64024" w14:textId="77777777" w:rsidR="00BF47FE" w:rsidRPr="003071E7" w:rsidRDefault="00BF47FE" w:rsidP="00BF47F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/>
          <w:sz w:val="20"/>
          <w:szCs w:val="20"/>
        </w:rPr>
      </w:pPr>
    </w:p>
    <w:p w14:paraId="63ACCA1F" w14:textId="0D7423D5" w:rsidR="00BF47FE" w:rsidRPr="004B4024" w:rsidRDefault="00BF47FE" w:rsidP="004B4024">
      <w:pPr>
        <w:pStyle w:val="BodyText"/>
        <w:shd w:val="clear" w:color="auto" w:fill="FFFFFF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B4024">
        <w:rPr>
          <w:rFonts w:asciiTheme="majorBidi" w:hAnsiTheme="majorBidi" w:cstheme="majorBidi"/>
          <w:color w:val="000000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76D2FC72" w14:textId="77777777" w:rsidR="00BF47FE" w:rsidRPr="003071E7" w:rsidRDefault="00BF47FE" w:rsidP="00BF47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14:paraId="172BA4EB" w14:textId="5FA822C2" w:rsidR="00BF47FE" w:rsidRPr="00EE5D56" w:rsidRDefault="00BF47FE" w:rsidP="00BF47F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E5D56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EE5D56">
        <w:rPr>
          <w:rFonts w:asciiTheme="majorBidi" w:hAnsiTheme="majorBidi" w:cstheme="majorBidi" w:hint="cs"/>
          <w:i/>
          <w:iCs/>
          <w:sz w:val="30"/>
          <w:szCs w:val="30"/>
          <w:cs/>
        </w:rPr>
        <w:t>จ</w:t>
      </w:r>
      <w:r w:rsidRPr="00EE5D56">
        <w:rPr>
          <w:rFonts w:asciiTheme="majorBidi" w:hAnsiTheme="majorBidi" w:cstheme="majorBidi"/>
          <w:i/>
          <w:iCs/>
          <w:sz w:val="30"/>
          <w:szCs w:val="30"/>
        </w:rPr>
        <w:t xml:space="preserve">.7) </w:t>
      </w:r>
      <w:r w:rsidRPr="00EE5D56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ดอกเบี้ย </w:t>
      </w:r>
    </w:p>
    <w:p w14:paraId="504A615D" w14:textId="77777777" w:rsidR="00BF47FE" w:rsidRPr="003071E7" w:rsidRDefault="00BF47FE" w:rsidP="00BF47F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shd w:val="clear" w:color="auto" w:fill="E0E0E0"/>
        </w:rPr>
      </w:pPr>
    </w:p>
    <w:p w14:paraId="00627676" w14:textId="70813B86" w:rsidR="00BF47FE" w:rsidRDefault="00BF47FE" w:rsidP="004B4024">
      <w:pPr>
        <w:pStyle w:val="BodyText"/>
        <w:shd w:val="clear" w:color="auto" w:fill="FFFFFF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B4024">
        <w:rPr>
          <w:rFonts w:asciiTheme="majorBidi" w:hAnsiTheme="majorBidi" w:cstheme="majorBidi"/>
          <w:color w:val="000000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</w:t>
      </w:r>
      <w:r w:rsidR="006E34F7">
        <w:rPr>
          <w:rFonts w:asciiTheme="majorBidi" w:hAnsiTheme="majorBidi" w:cstheme="majorBidi"/>
          <w:color w:val="000000"/>
          <w:sz w:val="30"/>
          <w:szCs w:val="30"/>
        </w:rPr>
        <w:t xml:space="preserve">             </w:t>
      </w:r>
      <w:r w:rsidRPr="004B4024">
        <w:rPr>
          <w:rFonts w:asciiTheme="majorBidi" w:hAnsiTheme="majorBidi" w:cstheme="majorBidi"/>
          <w:color w:val="000000"/>
          <w:sz w:val="30"/>
          <w:szCs w:val="30"/>
          <w:cs/>
        </w:rPr>
        <w:t>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28D57379" w14:textId="77777777" w:rsidR="003071E7" w:rsidRPr="003071E7" w:rsidRDefault="003071E7" w:rsidP="004B4024">
      <w:pPr>
        <w:pStyle w:val="BodyText"/>
        <w:shd w:val="clear" w:color="auto" w:fill="FFFFFF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4BC473D0" w14:textId="1C4D6EAC" w:rsidR="004E0F49" w:rsidRPr="00757032" w:rsidRDefault="004E0F49" w:rsidP="008F35C5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CB4737">
        <w:rPr>
          <w:rFonts w:ascii="Angsana New" w:hAnsi="Angsana New"/>
          <w:b/>
          <w:bCs/>
          <w:i/>
          <w:iCs/>
          <w:sz w:val="30"/>
          <w:szCs w:val="30"/>
          <w:cs/>
        </w:rPr>
        <w:t>เ</w:t>
      </w:r>
      <w:r w:rsidRPr="00757032">
        <w:rPr>
          <w:rFonts w:ascii="Angsana New" w:hAnsi="Angsana New"/>
          <w:b/>
          <w:bCs/>
          <w:i/>
          <w:iCs/>
          <w:sz w:val="30"/>
          <w:szCs w:val="30"/>
          <w:cs/>
        </w:rPr>
        <w:t>งินสดและรายการเทียบเท่าเงินสด</w:t>
      </w:r>
    </w:p>
    <w:p w14:paraId="4A9BC0B6" w14:textId="77777777" w:rsidR="006F6C08" w:rsidRPr="003071E7" w:rsidRDefault="006F6C08" w:rsidP="006F6C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  <w:lang w:val="th-TH"/>
        </w:rPr>
      </w:pPr>
    </w:p>
    <w:p w14:paraId="67BA3721" w14:textId="771732A1" w:rsidR="00E436ED" w:rsidRPr="004B4024" w:rsidRDefault="000F39A3" w:rsidP="004B4024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B4024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ยอดเงินฝากธนาคารแล</w:t>
      </w:r>
      <w:r w:rsidR="00EE5D56" w:rsidRPr="004B4024">
        <w:rPr>
          <w:rFonts w:asciiTheme="majorBidi" w:hAnsiTheme="majorBidi" w:cstheme="majorBidi" w:hint="cs"/>
          <w:sz w:val="30"/>
          <w:szCs w:val="30"/>
          <w:cs/>
        </w:rPr>
        <w:t>ะ</w:t>
      </w:r>
      <w:r w:rsidRPr="004B4024">
        <w:rPr>
          <w:rFonts w:asciiTheme="majorBidi" w:hAnsiTheme="majorBidi" w:cstheme="majorBidi"/>
          <w:sz w:val="30"/>
          <w:szCs w:val="30"/>
          <w:cs/>
        </w:rPr>
        <w:t>เงินเบิกเกินบัญชีธนาคารซึ่งจะต้องชำระคืนเมื่อทวงถามถือเป็นส่วนหนึ่งของเงินสดและรายการเทียบเท่าเงินสดในงบกระแสเงินสด</w:t>
      </w:r>
    </w:p>
    <w:p w14:paraId="27DC55D6" w14:textId="77777777" w:rsidR="004B4024" w:rsidRPr="003071E7" w:rsidRDefault="004B4024" w:rsidP="00EA7B5B">
      <w:pPr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41008DCD" w14:textId="469007C7" w:rsidR="00EA7B5B" w:rsidRPr="00757032" w:rsidRDefault="00EA7B5B" w:rsidP="00E47A6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757032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ลูกหนี้การค้า</w:t>
      </w:r>
      <w:r w:rsidRPr="00757032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</w:p>
    <w:p w14:paraId="4D4CD1FB" w14:textId="77777777" w:rsidR="00EA7B5B" w:rsidRPr="003071E7" w:rsidRDefault="00EA7B5B" w:rsidP="00EA7B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0"/>
          <w:szCs w:val="20"/>
        </w:rPr>
      </w:pPr>
    </w:p>
    <w:p w14:paraId="7ABEC154" w14:textId="77777777" w:rsidR="006E34F7" w:rsidRDefault="00EE5D56" w:rsidP="006E34F7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B4024">
        <w:rPr>
          <w:rFonts w:asciiTheme="majorBidi" w:hAnsiTheme="majorBidi" w:cstheme="majorBidi" w:hint="cs"/>
          <w:sz w:val="30"/>
          <w:szCs w:val="30"/>
          <w:cs/>
        </w:rPr>
        <w:t xml:space="preserve">ลูกหนี้การค้ารับรู้เมื่อกลุ่มบริษัทมีสิทธิที่ปราศจากเงื่อนไขในการได้รับสิ่งตอบแทนตามสัญญา </w:t>
      </w:r>
      <w:r w:rsidR="000F39A3" w:rsidRPr="004B4024">
        <w:rPr>
          <w:rFonts w:asciiTheme="majorBidi" w:hAnsiTheme="majorBidi" w:cstheme="majorBidi"/>
          <w:sz w:val="30"/>
          <w:szCs w:val="30"/>
          <w:cs/>
        </w:rPr>
        <w:t xml:space="preserve">ลูกหนี้การค้าวัดมูลค่าด้วยราคาของรายการหักค่าเผื่อผลขาดทุนด้านเครดิตที่คาดว่าจะเกิดขึ้น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 </w:t>
      </w:r>
    </w:p>
    <w:p w14:paraId="50650EF4" w14:textId="7569E68E" w:rsidR="00EA7B5B" w:rsidRPr="003071E7" w:rsidRDefault="000F39A3" w:rsidP="006E34F7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  <w:r w:rsidRPr="003071E7">
        <w:rPr>
          <w:rFonts w:asciiTheme="majorBidi" w:hAnsiTheme="majorBidi" w:cstheme="majorBidi"/>
          <w:sz w:val="20"/>
          <w:szCs w:val="20"/>
          <w:cs/>
        </w:rPr>
        <w:t xml:space="preserve">  </w:t>
      </w:r>
    </w:p>
    <w:p w14:paraId="07D17FE2" w14:textId="38393F50" w:rsidR="000F39A3" w:rsidRPr="004B4024" w:rsidRDefault="000F39A3" w:rsidP="006E34F7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B4024">
        <w:rPr>
          <w:rFonts w:asciiTheme="majorBidi" w:hAnsiTheme="majorBidi" w:cstheme="majorBidi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</w:t>
      </w:r>
      <w:r w:rsidR="006E34F7">
        <w:rPr>
          <w:rFonts w:asciiTheme="majorBidi" w:hAnsiTheme="majorBidi" w:cstheme="majorBidi"/>
          <w:sz w:val="30"/>
          <w:szCs w:val="30"/>
        </w:rPr>
        <w:t xml:space="preserve">         </w:t>
      </w:r>
      <w:r w:rsidRPr="004B4024">
        <w:rPr>
          <w:rFonts w:asciiTheme="majorBidi" w:hAnsiTheme="majorBidi" w:cstheme="majorBidi"/>
          <w:sz w:val="30"/>
          <w:szCs w:val="30"/>
          <w:cs/>
        </w:rPr>
        <w:t>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</w:t>
      </w:r>
      <w:r w:rsidR="006E34F7">
        <w:rPr>
          <w:rFonts w:asciiTheme="majorBidi" w:hAnsiTheme="majorBidi" w:cstheme="majorBidi"/>
          <w:sz w:val="30"/>
          <w:szCs w:val="30"/>
        </w:rPr>
        <w:t xml:space="preserve"> </w:t>
      </w:r>
      <w:r w:rsidRPr="004B40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E34F7">
        <w:rPr>
          <w:rFonts w:asciiTheme="majorBidi" w:hAnsiTheme="majorBidi" w:cstheme="majorBidi"/>
          <w:sz w:val="30"/>
          <w:szCs w:val="30"/>
        </w:rPr>
        <w:t xml:space="preserve">                 </w:t>
      </w:r>
      <w:r w:rsidRPr="004B4024">
        <w:rPr>
          <w:rFonts w:asciiTheme="majorBidi" w:hAnsiTheme="majorBidi" w:cstheme="majorBidi"/>
          <w:sz w:val="30"/>
          <w:szCs w:val="30"/>
          <w:cs/>
        </w:rPr>
        <w:t>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7EB030BD" w14:textId="6A776832" w:rsidR="009164E6" w:rsidRPr="00CB4737" w:rsidRDefault="001600DF" w:rsidP="00E47A6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CB473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สินค้าคงเหลือ</w:t>
      </w:r>
    </w:p>
    <w:p w14:paraId="484AB0CF" w14:textId="39E34177" w:rsidR="007847D5" w:rsidRDefault="007847D5" w:rsidP="007847D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220C8CE" w14:textId="5D9AC9BD" w:rsidR="009A0C9C" w:rsidRPr="004B4024" w:rsidRDefault="000F39A3" w:rsidP="004B4024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B4024">
        <w:rPr>
          <w:rFonts w:asciiTheme="majorBidi" w:hAnsiTheme="majorBidi" w:cstheme="majorBidi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4B4024">
        <w:rPr>
          <w:rFonts w:asciiTheme="majorBidi" w:hAnsiTheme="majorBidi" w:cstheme="majorBidi"/>
          <w:sz w:val="30"/>
          <w:szCs w:val="30"/>
        </w:rPr>
        <w:t xml:space="preserve"> </w:t>
      </w:r>
      <w:r w:rsidRPr="004B4024">
        <w:rPr>
          <w:rFonts w:asciiTheme="majorBidi" w:hAnsiTheme="majorBidi" w:cstheme="majorBidi"/>
          <w:sz w:val="30"/>
          <w:szCs w:val="30"/>
          <w:cs/>
        </w:rPr>
        <w:t>ต้นทุนของสินค้าคำนวณโดยใช้วิธีถัวเฉลี่ยถ่วงน้ำหนัก</w:t>
      </w:r>
      <w:bookmarkStart w:id="8" w:name="_Hlk87562734"/>
      <w:r w:rsidRPr="004B4024">
        <w:rPr>
          <w:rFonts w:asciiTheme="majorBidi" w:hAnsiTheme="majorBidi" w:cstheme="majorBidi"/>
          <w:sz w:val="30"/>
          <w:szCs w:val="30"/>
          <w:cs/>
        </w:rPr>
        <w:t xml:space="preserve"> ราคาทุนรวมถึงต้นทุนทางตรงที่เกี่ยวข้องกับการได้มาของสินค้าคงเหลือ </w:t>
      </w:r>
      <w:bookmarkEnd w:id="8"/>
      <w:r w:rsidRPr="004B4024">
        <w:rPr>
          <w:rFonts w:asciiTheme="majorBidi" w:hAnsiTheme="majorBidi" w:cstheme="majorBidi"/>
          <w:sz w:val="30"/>
          <w:szCs w:val="30"/>
          <w:cs/>
        </w:rPr>
        <w:t>สำหรับสินค้าสำเร็จรูป</w:t>
      </w:r>
      <w:r w:rsidRPr="004B4024">
        <w:rPr>
          <w:rFonts w:asciiTheme="majorBidi" w:hAnsiTheme="majorBidi" w:cstheme="majorBidi"/>
          <w:sz w:val="30"/>
          <w:szCs w:val="30"/>
        </w:rPr>
        <w:t xml:space="preserve"> </w:t>
      </w:r>
      <w:r w:rsidRPr="004B4024">
        <w:rPr>
          <w:rFonts w:asciiTheme="majorBidi" w:hAnsiTheme="majorBidi" w:cstheme="majorBidi"/>
          <w:sz w:val="30"/>
          <w:szCs w:val="30"/>
          <w:cs/>
        </w:rPr>
        <w:t>ทั้งนี้ 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  <w:r w:rsidR="00C82062" w:rsidRPr="004B402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C390DCB" w14:textId="77777777" w:rsidR="00334001" w:rsidRPr="00EE5D56" w:rsidRDefault="00334001" w:rsidP="004775CC">
      <w:pPr>
        <w:pStyle w:val="AccPolicyHeading"/>
        <w:rPr>
          <w:rFonts w:asciiTheme="majorBidi" w:hAnsiTheme="majorBidi" w:cstheme="majorBidi"/>
        </w:rPr>
      </w:pPr>
    </w:p>
    <w:p w14:paraId="5C68656F" w14:textId="099AF09B" w:rsidR="00077026" w:rsidRPr="00975F7F" w:rsidRDefault="00077026" w:rsidP="000156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975F7F">
        <w:rPr>
          <w:rFonts w:ascii="Angsana New" w:hAnsi="Angsana New"/>
          <w:b/>
          <w:bCs/>
          <w:i/>
          <w:iCs/>
          <w:sz w:val="30"/>
          <w:szCs w:val="30"/>
        </w:rPr>
        <w:t>(</w:t>
      </w:r>
      <w:proofErr w:type="gramStart"/>
      <w:r w:rsidRPr="00975F7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ฌ</w:t>
      </w:r>
      <w:r w:rsidRPr="00975F7F">
        <w:rPr>
          <w:rFonts w:ascii="Angsana New" w:hAnsi="Angsana New"/>
          <w:b/>
          <w:bCs/>
          <w:i/>
          <w:iCs/>
          <w:sz w:val="30"/>
          <w:szCs w:val="30"/>
        </w:rPr>
        <w:t>)</w:t>
      </w:r>
      <w:r w:rsidRPr="00975F7F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="000156DD" w:rsidRPr="00975F7F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 </w:t>
      </w:r>
      <w:proofErr w:type="gramEnd"/>
      <w:r w:rsidR="000156DD" w:rsidRPr="00975F7F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 </w:t>
      </w:r>
      <w:r w:rsidR="000F2A61" w:rsidRPr="00975F7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64528EC0" w14:textId="7819646E" w:rsidR="000F2A61" w:rsidRPr="00EE5D56" w:rsidRDefault="000F2A61" w:rsidP="000F2A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4AB2BC5" w14:textId="77777777" w:rsidR="007C61D7" w:rsidRPr="004B4024" w:rsidRDefault="007C61D7" w:rsidP="007C61D7">
      <w:pPr>
        <w:spacing w:line="230" w:lineRule="auto"/>
        <w:ind w:left="72" w:firstLine="468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B40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Pr="004B4024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4B40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4B4024">
        <w:rPr>
          <w:rFonts w:asciiTheme="majorBidi" w:hAnsiTheme="majorBidi" w:cstheme="majorBidi"/>
          <w:b/>
          <w:bCs/>
          <w:i/>
          <w:iCs/>
          <w:sz w:val="30"/>
          <w:szCs w:val="30"/>
        </w:rPr>
        <w:t>2564</w:t>
      </w:r>
    </w:p>
    <w:p w14:paraId="35BAE634" w14:textId="580077C1" w:rsidR="007C61D7" w:rsidRPr="00EE5D56" w:rsidRDefault="007C61D7" w:rsidP="007C61D7">
      <w:pPr>
        <w:spacing w:line="230" w:lineRule="auto"/>
        <w:ind w:left="72"/>
        <w:jc w:val="both"/>
        <w:rPr>
          <w:rFonts w:asciiTheme="majorBidi" w:hAnsiTheme="majorBidi" w:cstheme="majorBidi"/>
          <w:sz w:val="30"/>
          <w:szCs w:val="30"/>
        </w:rPr>
      </w:pPr>
    </w:p>
    <w:p w14:paraId="3EFF26CF" w14:textId="6B112B52" w:rsidR="00A313A4" w:rsidRDefault="00A313A4" w:rsidP="00A313A4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E5D56">
        <w:rPr>
          <w:rFonts w:asciiTheme="majorBidi" w:hAnsiTheme="majorBidi" w:cstheme="majorBidi"/>
          <w:sz w:val="30"/>
          <w:szCs w:val="30"/>
          <w:cs/>
        </w:rPr>
        <w:t xml:space="preserve">อสังหาริมทรัพย์เพื่อการลงทุนวัดมูลค่าเมื่อเริ่มแรกด้วยราคาทุนและวัดมูลค่าในภายหลังด้วยมูลค่ายุติธรรม </w:t>
      </w:r>
      <w:r w:rsidR="004B4024">
        <w:rPr>
          <w:rFonts w:asciiTheme="majorBidi" w:hAnsiTheme="majorBidi" w:cstheme="majorBidi" w:hint="cs"/>
          <w:sz w:val="30"/>
          <w:szCs w:val="30"/>
          <w:cs/>
        </w:rPr>
        <w:t xml:space="preserve">            </w:t>
      </w:r>
      <w:r w:rsidRPr="00EE5D56">
        <w:rPr>
          <w:rFonts w:asciiTheme="majorBidi" w:hAnsiTheme="majorBidi" w:cstheme="majorBidi"/>
          <w:sz w:val="30"/>
          <w:szCs w:val="30"/>
          <w:cs/>
        </w:rPr>
        <w:t xml:space="preserve">การเปลี่ยนแปลงในมูลค่ายุติธรรมบันทึกในกำไรหรือขาดทุน ต้นทุนรวมค่าใช้จ่ายทางตรงเพื่อให้ได้มาซึ่งอสังหาริมทรัพย์เพื่อการลงทุน </w:t>
      </w:r>
      <w:r w:rsidRPr="00EE5D56">
        <w:rPr>
          <w:rFonts w:asciiTheme="majorBidi" w:hAnsiTheme="majorBidi" w:cstheme="majorBidi" w:hint="cs"/>
          <w:sz w:val="30"/>
          <w:szCs w:val="30"/>
          <w:cs/>
        </w:rPr>
        <w:t>ต้นทุนการก่อสร้างที่กิจการก่อสร้างเองรวมถึงต้นทุนการกู้ยืม</w:t>
      </w:r>
      <w:r w:rsidRPr="00EE5D56">
        <w:rPr>
          <w:rFonts w:asciiTheme="majorBidi" w:hAnsiTheme="majorBidi" w:cstheme="majorBidi"/>
          <w:sz w:val="30"/>
          <w:szCs w:val="30"/>
        </w:rPr>
        <w:t xml:space="preserve"> </w:t>
      </w:r>
      <w:bookmarkStart w:id="9" w:name="_Hlk89992675"/>
      <w:r w:rsidRPr="00EE5D56">
        <w:rPr>
          <w:rFonts w:asciiTheme="majorBidi" w:hAnsiTheme="majorBidi" w:cstheme="majorBidi"/>
          <w:sz w:val="30"/>
          <w:szCs w:val="30"/>
          <w:cs/>
        </w:rPr>
        <w:t>เมื่อมีการเปลี่ยนแปลงการใช้งานของอสังหาริมทรัพย์โดยจัดประเภทไปเป็นที่ดิน อาคารและอุปกรณ์ มูลค่ายุติธรรม ณ วันที่มีการจัดประเภทใหม่ถือเป็นราคาทุนของสินทรัพย์ต่อไป</w:t>
      </w:r>
      <w:r w:rsidRPr="00EE5D5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0CB7EB05" w14:textId="77777777" w:rsidR="002C4EBD" w:rsidRPr="00EE5D56" w:rsidRDefault="002C4EBD" w:rsidP="00A313A4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B74030D" w14:textId="731F92EF" w:rsidR="00A313A4" w:rsidRPr="00A313A4" w:rsidRDefault="00A313A4" w:rsidP="00A313A4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bookmarkStart w:id="10" w:name="_Hlk86851434"/>
      <w:bookmarkEnd w:id="9"/>
      <w:r w:rsidRPr="00EE5D56">
        <w:rPr>
          <w:rFonts w:asciiTheme="majorBidi" w:hAnsiTheme="majorBidi" w:cstheme="majorBidi"/>
          <w:color w:val="auto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</w:t>
      </w:r>
      <w:bookmarkEnd w:id="10"/>
      <w:r w:rsidRPr="00EE5D56">
        <w:rPr>
          <w:rFonts w:asciiTheme="majorBidi" w:hAnsiTheme="majorBidi" w:cstheme="majorBidi"/>
          <w:color w:val="auto"/>
          <w:sz w:val="30"/>
          <w:szCs w:val="30"/>
          <w:cs/>
        </w:rPr>
        <w:t xml:space="preserve">อสังหาริมทรัพย์เพื่อการลงทุนรับรู้ในกำไรหรือขาดทุน </w:t>
      </w:r>
      <w:r w:rsidRPr="00EE5D56">
        <w:rPr>
          <w:rFonts w:asciiTheme="majorBidi" w:hAnsiTheme="majorBidi" w:cstheme="majorBidi" w:hint="cs"/>
          <w:color w:val="auto"/>
          <w:sz w:val="30"/>
          <w:szCs w:val="30"/>
          <w:cs/>
        </w:rPr>
        <w:t xml:space="preserve">เมื่อมีการขายอสังหาริมทรัพย์เพื่อการลงทุนที่เคยจัดประเภทเป็นที่ดิน อาคารและอุปกรณ์ </w:t>
      </w:r>
      <w:r w:rsidR="006E34F7">
        <w:rPr>
          <w:rFonts w:asciiTheme="majorBidi" w:hAnsiTheme="majorBidi" w:cstheme="majorBidi"/>
          <w:color w:val="auto"/>
          <w:sz w:val="30"/>
          <w:szCs w:val="30"/>
        </w:rPr>
        <w:t xml:space="preserve">                 </w:t>
      </w:r>
      <w:r w:rsidRPr="00EE5D56">
        <w:rPr>
          <w:rFonts w:asciiTheme="majorBidi" w:hAnsiTheme="majorBidi" w:cstheme="majorBidi" w:hint="cs"/>
          <w:color w:val="auto"/>
          <w:sz w:val="30"/>
          <w:szCs w:val="30"/>
          <w:cs/>
        </w:rPr>
        <w:t xml:space="preserve">(ดูหมายเหตุข้อ </w:t>
      </w:r>
      <w:r w:rsidRPr="00EE5D56">
        <w:rPr>
          <w:rFonts w:asciiTheme="majorBidi" w:hAnsiTheme="majorBidi" w:cstheme="majorBidi"/>
          <w:color w:val="auto"/>
          <w:sz w:val="30"/>
          <w:szCs w:val="30"/>
        </w:rPr>
        <w:t>4</w:t>
      </w:r>
      <w:r w:rsidRPr="00EE5D56">
        <w:rPr>
          <w:rFonts w:asciiTheme="majorBidi" w:hAnsiTheme="majorBidi" w:cstheme="majorBidi" w:hint="cs"/>
          <w:color w:val="auto"/>
          <w:sz w:val="30"/>
          <w:szCs w:val="30"/>
          <w:cs/>
        </w:rPr>
        <w:t xml:space="preserve"> (ญ)) จำนวนเงินที่บันทึกอยู่ในสำรองจากการตีราคาสินทรัพย์จะถูกโอนไปยังกำไรสะสม</w:t>
      </w:r>
    </w:p>
    <w:p w14:paraId="206E9BA3" w14:textId="77777777" w:rsidR="00A313A4" w:rsidRPr="00EE5D56" w:rsidRDefault="00A313A4" w:rsidP="007C61D7">
      <w:pPr>
        <w:spacing w:line="230" w:lineRule="auto"/>
        <w:ind w:left="72"/>
        <w:jc w:val="both"/>
        <w:rPr>
          <w:rFonts w:asciiTheme="majorBidi" w:hAnsiTheme="majorBidi" w:cstheme="majorBidi"/>
          <w:sz w:val="30"/>
          <w:szCs w:val="30"/>
        </w:rPr>
      </w:pPr>
    </w:p>
    <w:p w14:paraId="02B66527" w14:textId="13E0B7A5" w:rsidR="007C61D7" w:rsidRPr="00CB4737" w:rsidRDefault="007C61D7" w:rsidP="007C61D7">
      <w:pPr>
        <w:spacing w:line="230" w:lineRule="auto"/>
        <w:ind w:left="72" w:firstLine="468"/>
        <w:jc w:val="both"/>
        <w:rPr>
          <w:rFonts w:asciiTheme="majorBidi" w:hAnsiTheme="majorBidi" w:cstheme="majorBidi"/>
          <w:sz w:val="30"/>
          <w:szCs w:val="30"/>
        </w:rPr>
      </w:pPr>
      <w:r w:rsidRPr="00CB473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Pr="00CB4737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CB473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CB4737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14:paraId="085D7702" w14:textId="77777777" w:rsidR="007C61D7" w:rsidRPr="00CB4737" w:rsidRDefault="007C61D7" w:rsidP="000F2A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7D1A2A13" w14:textId="1D54C2D4" w:rsidR="004243A7" w:rsidRDefault="000F2A61" w:rsidP="007612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B4737">
        <w:rPr>
          <w:rFonts w:ascii="Angsana New" w:hAnsi="Angsana New"/>
          <w:sz w:val="30"/>
          <w:szCs w:val="30"/>
          <w:cs/>
        </w:rPr>
        <w:t>อสังหาริมทรัพย์เพื่อการลงทุน</w:t>
      </w:r>
      <w:r w:rsidR="00750168" w:rsidRPr="00CB4737">
        <w:rPr>
          <w:rFonts w:ascii="Angsana New" w:hAnsi="Angsana New" w:hint="cs"/>
          <w:sz w:val="30"/>
          <w:szCs w:val="30"/>
          <w:cs/>
        </w:rPr>
        <w:t xml:space="preserve"> รวมถึงอสังหาริมทรัพย์ที่ถือไว้เป็นสินทรัพย์สิทธิการใช้ และอสังหาริมทรัพย์ที่ถือโดยกลุ่มบริษัท</w:t>
      </w:r>
      <w:r w:rsidRPr="00CB4737">
        <w:rPr>
          <w:rFonts w:ascii="Angsana New" w:hAnsi="Angsana New"/>
          <w:sz w:val="30"/>
          <w:szCs w:val="30"/>
          <w:cs/>
        </w:rPr>
        <w:t>ถือครองเพื่อหาประโยชน์จากรายได้ค่าเช่าหรือจากมูลค่าที่เพิ่มขึ้นหรือทั้งสองอย่าง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  <w:r w:rsidR="00C82062" w:rsidRPr="00CB4737">
        <w:rPr>
          <w:rFonts w:ascii="Angsana New" w:hAnsi="Angsana New"/>
          <w:sz w:val="30"/>
          <w:szCs w:val="30"/>
          <w:cs/>
        </w:rPr>
        <w:t xml:space="preserve"> </w:t>
      </w:r>
    </w:p>
    <w:p w14:paraId="57C2F6FC" w14:textId="6D8A15AF" w:rsidR="006E34F7" w:rsidRDefault="006E34F7" w:rsidP="007612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48EECD2" w14:textId="55C8D0AB" w:rsidR="0004215D" w:rsidRPr="00CB4737" w:rsidRDefault="0004215D" w:rsidP="00042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B4737">
        <w:rPr>
          <w:rFonts w:ascii="Angsana New" w:hAnsi="Angsana New"/>
          <w:sz w:val="30"/>
          <w:szCs w:val="30"/>
          <w:cs/>
        </w:rPr>
        <w:t>อสังหาริมทรัพย์เพื่อการลงทุนวัดมูลค่าด้วยราคาทุนหักค่าเสื่อมราคาสะสมและขาดทุนจากการด้อยค่า</w:t>
      </w:r>
      <w:r w:rsidR="00C82062" w:rsidRPr="00CB4737">
        <w:rPr>
          <w:rFonts w:ascii="Angsana New" w:hAnsi="Angsana New"/>
          <w:sz w:val="30"/>
          <w:szCs w:val="30"/>
          <w:cs/>
        </w:rPr>
        <w:t xml:space="preserve"> </w:t>
      </w:r>
    </w:p>
    <w:p w14:paraId="7A1FF852" w14:textId="77777777" w:rsidR="0004215D" w:rsidRPr="00CB4737" w:rsidRDefault="0004215D" w:rsidP="00042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7865F4B" w14:textId="662B344D" w:rsidR="001F321C" w:rsidRDefault="0004215D" w:rsidP="00042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B4737">
        <w:rPr>
          <w:rFonts w:ascii="Angsana New" w:hAnsi="Angsana New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14:paraId="1B187496" w14:textId="7B31CC8A" w:rsidR="00881543" w:rsidRPr="00CB4737" w:rsidRDefault="00881543" w:rsidP="00042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B4737">
        <w:rPr>
          <w:rFonts w:ascii="Angsana New" w:hAnsi="Angsana New"/>
          <w:sz w:val="30"/>
          <w:szCs w:val="30"/>
          <w:cs/>
        </w:rPr>
        <w:t>กำไรหรือขาดทุนจากการจำหน่ายอสังหาริมทรัพย์เพื่อการลงทุนคือผลต่างระหว่างสิ่งตอบแทนสุทธิที่ได้รับจาก</w:t>
      </w:r>
      <w:r w:rsidR="006E34F7">
        <w:rPr>
          <w:rFonts w:ascii="Angsana New" w:hAnsi="Angsana New"/>
          <w:sz w:val="30"/>
          <w:szCs w:val="30"/>
        </w:rPr>
        <w:t xml:space="preserve">                 </w:t>
      </w:r>
      <w:r w:rsidRPr="00CB4737">
        <w:rPr>
          <w:rFonts w:ascii="Angsana New" w:hAnsi="Angsana New"/>
          <w:sz w:val="30"/>
          <w:szCs w:val="30"/>
          <w:cs/>
        </w:rPr>
        <w:t>การจำหน่ายกับมูลค่าตามบัญชีของอสังหาริมทรัพย์เพื่อการลงทุนโดยรับรู้ในกำไรหรือขาดทุน</w:t>
      </w:r>
    </w:p>
    <w:p w14:paraId="6C996E72" w14:textId="77777777" w:rsidR="00B567E5" w:rsidRPr="00CB4737" w:rsidRDefault="00B567E5" w:rsidP="000600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2023766" w14:textId="2BB54E02" w:rsidR="001F321C" w:rsidRDefault="001F321C" w:rsidP="001F32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B4737">
        <w:rPr>
          <w:rFonts w:ascii="Angsana New" w:hAnsi="Angsana New"/>
          <w:sz w:val="30"/>
          <w:szCs w:val="30"/>
          <w:cs/>
        </w:rPr>
        <w:t>ค่าเสื่อมราคาจะบันทึกในกำไรหรือขาดทุน ซึ่งคำนวณโดยวิธีเส้นตรงตามอายุการให้ประโยชน์โดยประมาณของสินทรัพย์แต่ละรายการ</w:t>
      </w:r>
      <w:r w:rsidR="00C82062" w:rsidRPr="00CB4737">
        <w:rPr>
          <w:rFonts w:ascii="Angsana New" w:hAnsi="Angsana New"/>
          <w:sz w:val="30"/>
          <w:szCs w:val="30"/>
          <w:cs/>
        </w:rPr>
        <w:t xml:space="preserve"> </w:t>
      </w:r>
      <w:r w:rsidRPr="00CB4737">
        <w:rPr>
          <w:rFonts w:ascii="Angsana New" w:hAnsi="Angsana New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657E718D" w14:textId="77777777" w:rsidR="004B4024" w:rsidRPr="00CB4737" w:rsidRDefault="004B4024" w:rsidP="001F32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D8A115E" w14:textId="34EA2327" w:rsidR="001F321C" w:rsidRPr="00CB4737" w:rsidRDefault="00595672" w:rsidP="001F32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B4737">
        <w:rPr>
          <w:rFonts w:ascii="Angsana New" w:hAnsi="Angsana New" w:hint="cs"/>
          <w:sz w:val="30"/>
          <w:szCs w:val="30"/>
          <w:cs/>
        </w:rPr>
        <w:t>อาคารและส่วนปรับปรุงอาคาร</w:t>
      </w:r>
      <w:r w:rsidR="00CE3047" w:rsidRPr="00CB4737">
        <w:rPr>
          <w:rFonts w:ascii="Angsana New" w:hAnsi="Angsana New"/>
          <w:sz w:val="30"/>
          <w:szCs w:val="30"/>
          <w:cs/>
        </w:rPr>
        <w:tab/>
      </w:r>
      <w:r w:rsidR="00CE3047" w:rsidRPr="00CB4737">
        <w:rPr>
          <w:rFonts w:ascii="Angsana New" w:hAnsi="Angsana New"/>
          <w:sz w:val="30"/>
          <w:szCs w:val="30"/>
          <w:cs/>
        </w:rPr>
        <w:tab/>
      </w:r>
      <w:r w:rsidR="002C3D9B" w:rsidRPr="00CB4737">
        <w:rPr>
          <w:rFonts w:ascii="Angsana New" w:hAnsi="Angsana New" w:hint="cs"/>
          <w:sz w:val="30"/>
          <w:szCs w:val="30"/>
          <w:cs/>
        </w:rPr>
        <w:t>ตามอายุสัญญา</w:t>
      </w:r>
      <w:r w:rsidR="00630982" w:rsidRPr="00CB4737">
        <w:rPr>
          <w:rFonts w:ascii="Angsana New" w:hAnsi="Angsana New" w:hint="cs"/>
          <w:sz w:val="30"/>
          <w:szCs w:val="30"/>
          <w:cs/>
        </w:rPr>
        <w:t xml:space="preserve">  </w:t>
      </w:r>
      <w:r w:rsidR="00052677" w:rsidRPr="00CB4737">
        <w:rPr>
          <w:rFonts w:ascii="Angsana New" w:hAnsi="Angsana New" w:hint="cs"/>
          <w:sz w:val="30"/>
          <w:szCs w:val="30"/>
          <w:cs/>
        </w:rPr>
        <w:t xml:space="preserve">และ </w:t>
      </w:r>
      <w:r w:rsidR="00630982" w:rsidRPr="00CB4737">
        <w:rPr>
          <w:rFonts w:ascii="Angsana New" w:hAnsi="Angsana New"/>
          <w:sz w:val="30"/>
          <w:szCs w:val="30"/>
        </w:rPr>
        <w:t xml:space="preserve">10 </w:t>
      </w:r>
      <w:r w:rsidR="00052677" w:rsidRPr="00CB4737">
        <w:rPr>
          <w:rFonts w:ascii="Angsana New" w:hAnsi="Angsana New"/>
          <w:sz w:val="30"/>
          <w:szCs w:val="30"/>
        </w:rPr>
        <w:t>-</w:t>
      </w:r>
      <w:r w:rsidR="00630982" w:rsidRPr="00CB4737">
        <w:rPr>
          <w:rFonts w:ascii="Angsana New" w:hAnsi="Angsana New"/>
          <w:sz w:val="30"/>
          <w:szCs w:val="30"/>
        </w:rPr>
        <w:t xml:space="preserve"> 60 </w:t>
      </w:r>
      <w:r w:rsidR="00630982" w:rsidRPr="00CB4737">
        <w:rPr>
          <w:rFonts w:ascii="Angsana New" w:hAnsi="Angsana New" w:hint="cs"/>
          <w:sz w:val="30"/>
          <w:szCs w:val="30"/>
          <w:cs/>
        </w:rPr>
        <w:t>ปี</w:t>
      </w:r>
    </w:p>
    <w:p w14:paraId="64C92261" w14:textId="3C4D799F" w:rsidR="008C4FFA" w:rsidRPr="00CB4737" w:rsidRDefault="00595672" w:rsidP="006B70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B4737">
        <w:rPr>
          <w:rFonts w:ascii="Angsana New" w:hAnsi="Angsana New" w:hint="cs"/>
          <w:sz w:val="30"/>
          <w:szCs w:val="30"/>
          <w:cs/>
        </w:rPr>
        <w:t>งานระบบ</w:t>
      </w:r>
      <w:r w:rsidR="00CE3047" w:rsidRPr="00CB4737">
        <w:rPr>
          <w:rFonts w:ascii="Angsana New" w:hAnsi="Angsana New"/>
          <w:sz w:val="30"/>
          <w:szCs w:val="30"/>
          <w:cs/>
        </w:rPr>
        <w:tab/>
      </w:r>
      <w:r w:rsidR="00CE3047" w:rsidRPr="00CB4737">
        <w:rPr>
          <w:rFonts w:ascii="Angsana New" w:hAnsi="Angsana New"/>
          <w:sz w:val="30"/>
          <w:szCs w:val="30"/>
          <w:cs/>
        </w:rPr>
        <w:tab/>
      </w:r>
      <w:r w:rsidR="00CE3047" w:rsidRPr="00CB4737">
        <w:rPr>
          <w:rFonts w:ascii="Angsana New" w:hAnsi="Angsana New"/>
          <w:sz w:val="30"/>
          <w:szCs w:val="30"/>
          <w:cs/>
        </w:rPr>
        <w:tab/>
      </w:r>
      <w:r w:rsidR="00CE3047" w:rsidRPr="00CB4737">
        <w:rPr>
          <w:rFonts w:ascii="Angsana New" w:hAnsi="Angsana New"/>
          <w:sz w:val="30"/>
          <w:szCs w:val="30"/>
          <w:cs/>
        </w:rPr>
        <w:tab/>
      </w:r>
      <w:r w:rsidR="00CE3047" w:rsidRPr="00CB4737">
        <w:rPr>
          <w:rFonts w:ascii="Angsana New" w:hAnsi="Angsana New"/>
          <w:sz w:val="30"/>
          <w:szCs w:val="30"/>
        </w:rPr>
        <w:tab/>
      </w:r>
      <w:r w:rsidR="00CE3047" w:rsidRPr="00CB4737">
        <w:rPr>
          <w:rFonts w:ascii="Angsana New" w:hAnsi="Angsana New"/>
          <w:sz w:val="30"/>
          <w:szCs w:val="30"/>
        </w:rPr>
        <w:tab/>
      </w:r>
      <w:r w:rsidR="00CE3047" w:rsidRPr="00CB4737">
        <w:rPr>
          <w:rFonts w:ascii="Angsana New" w:hAnsi="Angsana New"/>
          <w:sz w:val="30"/>
          <w:szCs w:val="30"/>
          <w:cs/>
        </w:rPr>
        <w:tab/>
      </w:r>
      <w:r w:rsidR="00052677" w:rsidRPr="00CB4737">
        <w:rPr>
          <w:rFonts w:ascii="Angsana New" w:hAnsi="Angsana New" w:hint="cs"/>
          <w:sz w:val="30"/>
          <w:szCs w:val="30"/>
          <w:cs/>
        </w:rPr>
        <w:t xml:space="preserve">       </w:t>
      </w:r>
      <w:r w:rsidR="00CD3FD8" w:rsidRPr="00CB4737">
        <w:rPr>
          <w:rFonts w:ascii="Angsana New" w:hAnsi="Angsana New"/>
          <w:sz w:val="30"/>
          <w:szCs w:val="30"/>
        </w:rPr>
        <w:t>3</w:t>
      </w:r>
      <w:r w:rsidRPr="00CB4737">
        <w:rPr>
          <w:rFonts w:ascii="Angsana New" w:hAnsi="Angsana New"/>
          <w:sz w:val="30"/>
          <w:szCs w:val="30"/>
        </w:rPr>
        <w:t xml:space="preserve"> - </w:t>
      </w:r>
      <w:r w:rsidR="00CD3FD8" w:rsidRPr="00CB4737">
        <w:rPr>
          <w:rFonts w:ascii="Angsana New" w:hAnsi="Angsana New"/>
          <w:sz w:val="30"/>
          <w:szCs w:val="30"/>
        </w:rPr>
        <w:t>20</w:t>
      </w:r>
      <w:r w:rsidR="00C82062" w:rsidRPr="00CB4737">
        <w:rPr>
          <w:rFonts w:ascii="Angsana New" w:hAnsi="Angsana New"/>
          <w:sz w:val="30"/>
          <w:szCs w:val="30"/>
        </w:rPr>
        <w:t xml:space="preserve"> </w:t>
      </w:r>
      <w:r w:rsidRPr="00CB4737">
        <w:rPr>
          <w:rFonts w:ascii="Angsana New" w:hAnsi="Angsana New" w:hint="cs"/>
          <w:sz w:val="30"/>
          <w:szCs w:val="30"/>
          <w:cs/>
        </w:rPr>
        <w:t>ปี</w:t>
      </w:r>
    </w:p>
    <w:p w14:paraId="033FAE25" w14:textId="67B7F6F7" w:rsidR="00913C63" w:rsidRPr="00CB4737" w:rsidRDefault="00913C63" w:rsidP="00913C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05"/>
        <w:jc w:val="thaiDistribute"/>
        <w:rPr>
          <w:rFonts w:ascii="Angsana New" w:hAnsi="Angsana New"/>
          <w:sz w:val="30"/>
          <w:szCs w:val="30"/>
          <w:cs/>
        </w:rPr>
      </w:pPr>
      <w:r w:rsidRPr="00CB4737">
        <w:rPr>
          <w:rFonts w:ascii="Angsana New" w:hAnsi="Angsana New" w:hint="cs"/>
          <w:sz w:val="30"/>
          <w:szCs w:val="30"/>
          <w:cs/>
        </w:rPr>
        <w:t>สินทรัพย์สิทธิการใช้</w:t>
      </w:r>
      <w:r w:rsidRPr="00CB4737">
        <w:rPr>
          <w:rFonts w:ascii="Angsana New" w:hAnsi="Angsana New"/>
          <w:sz w:val="30"/>
          <w:szCs w:val="30"/>
          <w:cs/>
        </w:rPr>
        <w:tab/>
      </w:r>
      <w:r w:rsidRPr="00CB4737">
        <w:rPr>
          <w:rFonts w:ascii="Angsana New" w:hAnsi="Angsana New"/>
          <w:sz w:val="30"/>
          <w:szCs w:val="30"/>
          <w:cs/>
        </w:rPr>
        <w:tab/>
      </w:r>
      <w:r w:rsidRPr="00CB4737">
        <w:rPr>
          <w:rFonts w:ascii="Angsana New" w:hAnsi="Angsana New"/>
          <w:sz w:val="30"/>
          <w:szCs w:val="30"/>
          <w:cs/>
        </w:rPr>
        <w:tab/>
      </w:r>
      <w:r w:rsidRPr="00CB4737">
        <w:rPr>
          <w:rFonts w:ascii="Angsana New" w:hAnsi="Angsana New"/>
          <w:sz w:val="30"/>
          <w:szCs w:val="30"/>
          <w:cs/>
        </w:rPr>
        <w:tab/>
      </w:r>
      <w:r w:rsidRPr="00CB4737">
        <w:rPr>
          <w:rFonts w:ascii="Angsana New" w:hAnsi="Angsana New" w:hint="cs"/>
          <w:sz w:val="30"/>
          <w:szCs w:val="30"/>
          <w:cs/>
        </w:rPr>
        <w:t xml:space="preserve">          ตามอายุสัญญา  </w:t>
      </w:r>
    </w:p>
    <w:p w14:paraId="6761441A" w14:textId="197E82B9" w:rsidR="000117A3" w:rsidRPr="00CB4737" w:rsidRDefault="000117A3" w:rsidP="006B70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2D29BD8" w14:textId="2E860AF9" w:rsidR="00B567E5" w:rsidRPr="00CB4737" w:rsidRDefault="000117A3" w:rsidP="00E43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B4737">
        <w:rPr>
          <w:rFonts w:ascii="Angsana New" w:hAnsi="Angsana New" w:hint="cs"/>
          <w:sz w:val="30"/>
          <w:szCs w:val="30"/>
          <w:cs/>
        </w:rPr>
        <w:t>กลุ่มบริษัทไม่คิดค่าเสื่อมราคาสำหรับที่ดิน และสินทรัพย์ที่อยู่ระหว่างการก่อสร้าง</w:t>
      </w:r>
      <w:r w:rsidR="00F528CD" w:rsidRPr="00CB4737">
        <w:rPr>
          <w:rFonts w:ascii="Angsana New" w:hAnsi="Angsana New" w:hint="cs"/>
          <w:sz w:val="30"/>
          <w:szCs w:val="30"/>
          <w:cs/>
        </w:rPr>
        <w:t>และติดตั้ง</w:t>
      </w:r>
    </w:p>
    <w:p w14:paraId="675FAE06" w14:textId="5CA40587" w:rsidR="004A5DB9" w:rsidRPr="00CB4737" w:rsidRDefault="004A5DB9" w:rsidP="00E43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9A77B36" w14:textId="592EC88B" w:rsidR="004A5DB9" w:rsidRPr="00CB4737" w:rsidRDefault="004A5DB9" w:rsidP="00E43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B4737">
        <w:rPr>
          <w:rFonts w:ascii="Angsana New" w:hAnsi="Angsana New" w:hint="cs"/>
          <w:i/>
          <w:iCs/>
          <w:sz w:val="30"/>
          <w:szCs w:val="30"/>
          <w:cs/>
        </w:rPr>
        <w:t xml:space="preserve">การจัดประเภทไปยังสินทรัพย์ที่มีไว้ใช้งาน </w:t>
      </w:r>
      <w:r w:rsidRPr="00CB4737">
        <w:rPr>
          <w:rFonts w:ascii="Angsana New" w:hAnsi="Angsana New"/>
          <w:i/>
          <w:iCs/>
          <w:sz w:val="30"/>
          <w:szCs w:val="30"/>
        </w:rPr>
        <w:t>(</w:t>
      </w:r>
      <w:r w:rsidRPr="00CB4737">
        <w:rPr>
          <w:rFonts w:ascii="Angsana New" w:hAnsi="Angsana New" w:hint="cs"/>
          <w:i/>
          <w:iCs/>
          <w:sz w:val="30"/>
          <w:szCs w:val="30"/>
          <w:cs/>
        </w:rPr>
        <w:t>ที่ดิน อาคารและอุปกรณ์</w:t>
      </w:r>
      <w:r w:rsidRPr="00CB4737">
        <w:rPr>
          <w:rFonts w:ascii="Angsana New" w:hAnsi="Angsana New"/>
          <w:i/>
          <w:iCs/>
          <w:sz w:val="30"/>
          <w:szCs w:val="30"/>
        </w:rPr>
        <w:t>)</w:t>
      </w:r>
      <w:r w:rsidRPr="00CB4737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</w:p>
    <w:p w14:paraId="72D054FC" w14:textId="77777777" w:rsidR="004A5DB9" w:rsidRPr="00CB4737" w:rsidRDefault="004A5DB9" w:rsidP="00E43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B74F4B8" w14:textId="38C11A76" w:rsidR="004A5DB9" w:rsidRDefault="004A5DB9" w:rsidP="00E43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B4737">
        <w:rPr>
          <w:rFonts w:ascii="Angsana New" w:hAnsi="Angsana New" w:hint="cs"/>
          <w:sz w:val="30"/>
          <w:szCs w:val="30"/>
          <w:cs/>
        </w:rPr>
        <w:t>เมื่อมีการเปลี่ยนแปลงการใช้งานจากอสังหาริมทรัพย์เพื่อการลงทุนไปยังสินทรัพย์ที่มีไว้ใช้งาน กลุ่มบริษัทจะรับรู้มูลค่าอสังหาริมทรัพย์</w:t>
      </w:r>
      <w:r w:rsidR="000B6EC0" w:rsidRPr="00CB4737">
        <w:rPr>
          <w:rFonts w:ascii="Angsana New" w:hAnsi="Angsana New" w:hint="cs"/>
          <w:sz w:val="30"/>
          <w:szCs w:val="30"/>
          <w:cs/>
        </w:rPr>
        <w:t>นั้น</w:t>
      </w:r>
      <w:r w:rsidRPr="00CB4737">
        <w:rPr>
          <w:rFonts w:ascii="Angsana New" w:hAnsi="Angsana New" w:hint="cs"/>
          <w:sz w:val="30"/>
          <w:szCs w:val="30"/>
          <w:cs/>
        </w:rPr>
        <w:t>ใหม่ด้วยมูลค่าตามบัญชีและจัดประเภทเป็นที่ดิน อาคารและอุปกรณ์</w:t>
      </w:r>
    </w:p>
    <w:p w14:paraId="6320FC47" w14:textId="77777777" w:rsidR="003071E7" w:rsidRPr="00CB4737" w:rsidRDefault="003071E7" w:rsidP="00E43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0503C70" w14:textId="7B9349C6" w:rsidR="001F321C" w:rsidRPr="00CB4737" w:rsidRDefault="000156DD" w:rsidP="00E43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B4737">
        <w:rPr>
          <w:rFonts w:ascii="Angsana New" w:hAnsi="Angsana New"/>
          <w:b/>
          <w:bCs/>
          <w:i/>
          <w:iCs/>
          <w:sz w:val="30"/>
          <w:szCs w:val="30"/>
        </w:rPr>
        <w:t>(</w:t>
      </w:r>
      <w:proofErr w:type="gramStart"/>
      <w:r w:rsidRPr="00CB473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ญ</w:t>
      </w:r>
      <w:r w:rsidRPr="00CB4737">
        <w:rPr>
          <w:rFonts w:ascii="Angsana New" w:hAnsi="Angsana New"/>
          <w:b/>
          <w:bCs/>
          <w:i/>
          <w:iCs/>
          <w:sz w:val="30"/>
          <w:szCs w:val="30"/>
        </w:rPr>
        <w:t xml:space="preserve">) </w:t>
      </w:r>
      <w:r w:rsidRPr="00CB4737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 </w:t>
      </w:r>
      <w:proofErr w:type="gramEnd"/>
      <w:r w:rsidRPr="00CB4737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="00572EC4" w:rsidRPr="00CB4737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ที่ดิน </w:t>
      </w:r>
      <w:r w:rsidR="001F321C" w:rsidRPr="00CB4737">
        <w:rPr>
          <w:rFonts w:ascii="Angsana New" w:hAnsi="Angsana New"/>
          <w:b/>
          <w:bCs/>
          <w:i/>
          <w:iCs/>
          <w:sz w:val="30"/>
          <w:szCs w:val="30"/>
          <w:cs/>
        </w:rPr>
        <w:t>อาคารและอุปกรณ์</w:t>
      </w:r>
    </w:p>
    <w:p w14:paraId="412B5846" w14:textId="77777777" w:rsidR="001F321C" w:rsidRPr="00CB4737" w:rsidRDefault="001F321C" w:rsidP="000F2A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72B541FA" w14:textId="515E37C7" w:rsidR="000F39A3" w:rsidRPr="00DC7A39" w:rsidRDefault="000F39A3" w:rsidP="000F39A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C7A39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  <w:r w:rsidRPr="00DC7A39">
        <w:rPr>
          <w:rFonts w:asciiTheme="majorBidi" w:hAnsiTheme="majorBidi" w:cstheme="majorBidi"/>
          <w:sz w:val="30"/>
          <w:szCs w:val="30"/>
        </w:rPr>
        <w:t xml:space="preserve"> </w:t>
      </w:r>
      <w:r w:rsidRPr="00DC7A39">
        <w:rPr>
          <w:rFonts w:asciiTheme="majorBidi" w:hAnsiTheme="majorBidi" w:cstheme="majorBidi"/>
          <w:sz w:val="30"/>
          <w:szCs w:val="30"/>
          <w:cs/>
        </w:rPr>
        <w:t>ยกเว้นที่ดินที่วัดมูลค่าด้วยราคาที่ตีใหม่  ราคาที่ตีใหม่หมายถึงมูลค่ายุติธรรมซึ่งกำหนดจากเกณฑ์การใช้งานของสินทรัพย์ที่มีอยู่จริง ณ วันที่มีการตีราคาใหม่หักด้วยค่าเสื่อมราคาสะสมที่คำนวณจากมูลค่ายุติธรรมในภายหลังจากนั้นและค่าเผื่อ</w:t>
      </w:r>
      <w:r w:rsidR="006E34F7">
        <w:rPr>
          <w:rFonts w:asciiTheme="majorBidi" w:hAnsiTheme="majorBidi" w:cstheme="majorBidi"/>
          <w:sz w:val="30"/>
          <w:szCs w:val="30"/>
        </w:rPr>
        <w:t xml:space="preserve">                        </w:t>
      </w:r>
      <w:r w:rsidRPr="00DC7A39">
        <w:rPr>
          <w:rFonts w:asciiTheme="majorBidi" w:hAnsiTheme="majorBidi" w:cstheme="majorBidi"/>
          <w:sz w:val="30"/>
          <w:szCs w:val="30"/>
          <w:cs/>
        </w:rPr>
        <w:t>การด้อยค่าของสินทรัพย์</w:t>
      </w:r>
    </w:p>
    <w:p w14:paraId="2EB1032A" w14:textId="77777777" w:rsidR="000F39A3" w:rsidRPr="00DC7A39" w:rsidRDefault="000F39A3" w:rsidP="000F3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57D33919" w14:textId="3457E498" w:rsidR="000F39A3" w:rsidRPr="00DC7A39" w:rsidRDefault="000F39A3" w:rsidP="000F3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C7A39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รวมถึงต้นทุนการกู้ยืม และต้นทุนในการรื้อถอน</w:t>
      </w:r>
      <w:r w:rsidRPr="00DC7A39">
        <w:rPr>
          <w:rFonts w:asciiTheme="majorBidi" w:hAnsiTheme="majorBidi" w:cstheme="majorBidi"/>
          <w:sz w:val="30"/>
          <w:szCs w:val="30"/>
        </w:rPr>
        <w:t xml:space="preserve"> </w:t>
      </w:r>
      <w:r w:rsidRPr="00DC7A39">
        <w:rPr>
          <w:rFonts w:asciiTheme="majorBidi" w:hAnsiTheme="majorBidi" w:cstheme="majorBidi"/>
          <w:sz w:val="30"/>
          <w:szCs w:val="30"/>
          <w:cs/>
        </w:rPr>
        <w:t>การขนย้าย</w:t>
      </w:r>
      <w:r w:rsidRPr="00DC7A39">
        <w:rPr>
          <w:rFonts w:asciiTheme="majorBidi" w:hAnsiTheme="majorBidi" w:cstheme="majorBidi"/>
          <w:sz w:val="30"/>
          <w:szCs w:val="30"/>
        </w:rPr>
        <w:t xml:space="preserve"> </w:t>
      </w:r>
      <w:r w:rsidRPr="00DC7A39">
        <w:rPr>
          <w:rFonts w:asciiTheme="majorBidi" w:hAnsiTheme="majorBidi" w:cstheme="majorBidi"/>
          <w:sz w:val="30"/>
          <w:szCs w:val="30"/>
          <w:cs/>
        </w:rPr>
        <w:t>การบูรณะสถานที่ตั้งของสินทรัพย์</w:t>
      </w:r>
      <w:r w:rsidRPr="00DC7A39">
        <w:rPr>
          <w:rFonts w:asciiTheme="majorBidi" w:hAnsiTheme="majorBidi" w:cstheme="majorBidi"/>
          <w:sz w:val="30"/>
          <w:szCs w:val="30"/>
        </w:rPr>
        <w:t xml:space="preserve">  </w:t>
      </w:r>
      <w:r w:rsidRPr="00DC7A39">
        <w:rPr>
          <w:rFonts w:asciiTheme="majorBidi" w:hAnsiTheme="majorBidi" w:cstheme="majorBidi"/>
          <w:sz w:val="30"/>
          <w:szCs w:val="30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  <w:r w:rsidRPr="00DC7A39">
        <w:rPr>
          <w:rFonts w:asciiTheme="majorBidi" w:hAnsiTheme="majorBidi" w:cstheme="majorBidi"/>
          <w:sz w:val="30"/>
          <w:szCs w:val="30"/>
        </w:rPr>
        <w:t xml:space="preserve"> </w:t>
      </w:r>
    </w:p>
    <w:p w14:paraId="5D4261ED" w14:textId="77777777" w:rsidR="000F39A3" w:rsidRPr="00DC7A39" w:rsidRDefault="000F39A3" w:rsidP="000F3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56B3A5E0" w14:textId="23DCFE38" w:rsidR="000F39A3" w:rsidRPr="00DC7A39" w:rsidRDefault="000F39A3" w:rsidP="000F39A3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DC7A39">
        <w:rPr>
          <w:rFonts w:asciiTheme="majorBidi" w:hAnsiTheme="majorBidi" w:cstheme="majorBidi"/>
          <w:color w:val="auto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 เมื่อมีการขายสินทรัพย์ที่ตีราคาใหม่ จำนวนเงินที่บันทึกอยู่ในสำรองการตีราคาสินทรัพย์จะถูกโอนไปยังกำไรสะสม</w:t>
      </w:r>
    </w:p>
    <w:p w14:paraId="2E107FE5" w14:textId="2F470CDD" w:rsidR="000F39A3" w:rsidRPr="00DC7A39" w:rsidRDefault="000F39A3" w:rsidP="000F3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DC7A39">
        <w:rPr>
          <w:rFonts w:asciiTheme="majorBidi" w:hAnsiTheme="majorBidi" w:cstheme="majorBidi"/>
          <w:sz w:val="30"/>
          <w:szCs w:val="30"/>
          <w:cs/>
        </w:rPr>
        <w:t>การตีราคาสินทรัพย์ใหม่ดำเนินการโดยผู้เชี่ยวชาญในการประเมินราคาที่มีความเป็นอิสระอย่างสม่ำเสมอ เพื่อให้มั่นใจว่าราคาตามบัญชีของสินทรัพย์ที่ได้รับการประเมินไม่แตกต่างอย่างเป็นสาระสำคัญจากมูลค่ายุติธรรม ณ วันที่รายงาน</w:t>
      </w:r>
      <w:r w:rsidRPr="00DC7A39">
        <w:rPr>
          <w:rFonts w:asciiTheme="majorBidi" w:hAnsiTheme="majorBidi" w:cstheme="majorBidi"/>
          <w:sz w:val="30"/>
          <w:szCs w:val="30"/>
        </w:rPr>
        <w:t xml:space="preserve"> </w:t>
      </w:r>
      <w:r w:rsidRPr="00DC7A39">
        <w:rPr>
          <w:rFonts w:asciiTheme="majorBidi" w:hAnsiTheme="majorBidi" w:cstheme="majorBidi"/>
          <w:sz w:val="30"/>
          <w:szCs w:val="30"/>
          <w:cs/>
        </w:rPr>
        <w:t xml:space="preserve">ซึ่งมูลค่าของสินทรัพย์ส่วนที่ตีเพิ่มขึ้นจะบันทึกไปยังกำไรขาดทุนเบ็ดเสร็จอื่นและแสดงเป็น </w:t>
      </w:r>
      <w:r w:rsidRPr="00DC7A39">
        <w:rPr>
          <w:rFonts w:asciiTheme="majorBidi" w:hAnsiTheme="majorBidi" w:cstheme="majorBidi"/>
          <w:sz w:val="30"/>
          <w:szCs w:val="30"/>
        </w:rPr>
        <w:t>“</w:t>
      </w:r>
      <w:r w:rsidRPr="00DC7A39">
        <w:rPr>
          <w:rFonts w:asciiTheme="majorBidi" w:hAnsiTheme="majorBidi" w:cstheme="majorBidi"/>
          <w:sz w:val="30"/>
          <w:szCs w:val="30"/>
          <w:cs/>
        </w:rPr>
        <w:t>สำรองการตีราคาสินทรัพย์</w:t>
      </w:r>
      <w:r w:rsidRPr="00DC7A39">
        <w:rPr>
          <w:rFonts w:asciiTheme="majorBidi" w:hAnsiTheme="majorBidi" w:cstheme="majorBidi"/>
          <w:sz w:val="30"/>
          <w:szCs w:val="30"/>
        </w:rPr>
        <w:t>”</w:t>
      </w:r>
      <w:r w:rsidRPr="00DC7A39">
        <w:rPr>
          <w:rFonts w:asciiTheme="majorBidi" w:hAnsiTheme="majorBidi" w:cstheme="majorBidi"/>
          <w:sz w:val="30"/>
          <w:szCs w:val="30"/>
          <w:cs/>
        </w:rPr>
        <w:t xml:space="preserve"> ในองค์ประกอบอื่นของส่วนของผู้ถือหุ้น</w:t>
      </w:r>
      <w:r w:rsidR="00A34067" w:rsidRPr="00DC7A39">
        <w:rPr>
          <w:rFonts w:asciiTheme="majorBidi" w:hAnsiTheme="majorBidi" w:cstheme="majorBidi"/>
          <w:sz w:val="30"/>
          <w:szCs w:val="30"/>
        </w:rPr>
        <w:t xml:space="preserve"> </w:t>
      </w:r>
      <w:r w:rsidRPr="00DC7A39">
        <w:rPr>
          <w:rFonts w:asciiTheme="majorBidi" w:hAnsiTheme="majorBidi" w:cstheme="majorBidi"/>
          <w:sz w:val="30"/>
          <w:szCs w:val="30"/>
          <w:cs/>
        </w:rPr>
        <w:t>ยกเว้นกรณีที่เคยประเมินมูลค่าของสินทรัพย์ลดลงและรับรู้ขาดทุนในกำไรหรือขาดทุนของสินทรัพย์ชิ้นเดียวกันนั้นแล้ว</w:t>
      </w:r>
      <w:r w:rsidRPr="00DC7A39">
        <w:rPr>
          <w:rFonts w:asciiTheme="majorBidi" w:hAnsiTheme="majorBidi" w:cstheme="majorBidi"/>
          <w:sz w:val="30"/>
          <w:szCs w:val="30"/>
        </w:rPr>
        <w:t xml:space="preserve"> </w:t>
      </w:r>
      <w:r w:rsidRPr="00DC7A39">
        <w:rPr>
          <w:rFonts w:asciiTheme="majorBidi" w:hAnsiTheme="majorBidi" w:cstheme="majorBidi"/>
          <w:sz w:val="30"/>
          <w:szCs w:val="30"/>
          <w:cs/>
        </w:rPr>
        <w:t>ส่วนที่ตีเพิ่มขึ้นดังกล่าวจะรับรู้ในกำไรหรือขาดทุน ในกรณีที่มูลค่าของสินทรัพย์ลดลงจากการตีราคาใหม่จะบันทึกในกำไรหรือขาดทุนสำหรับมูลค่าที่ลดลงเฉพาะจำนวนที่ลดลงมากกว่าสำรองการตีราคาสินทรัพย์ที่เคยบันทึกไว้ครั้งก่อนในกำไรขาดทุนเบ็ดเสร็จอื่นของสินทรัพย์ชิ้นเดียวกันนั้น ในกรณีที่มีการจำหน่ายสินทรัพย์ที่เคยตีราคาใหม่  สำรองการตีราคาของสินทรัพย์ที่จำหน่ายจะโอนโดยตรงไปยังกำไรสะสมและไม่รวมในการคำนวณกำไรหรือขาดทุนจากการจำหน่ายสินทรัพย์</w:t>
      </w:r>
    </w:p>
    <w:p w14:paraId="3D4C75E4" w14:textId="77777777" w:rsidR="00A34067" w:rsidRPr="00DC7A39" w:rsidRDefault="00A34067" w:rsidP="000F3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A6C91DE" w14:textId="5414CEC0" w:rsidR="000F39A3" w:rsidRPr="00DC7A39" w:rsidRDefault="000F39A3" w:rsidP="000F3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C7A39">
        <w:rPr>
          <w:rFonts w:asciiTheme="majorBidi" w:hAnsiTheme="majorBidi" w:cstheme="majorBidi"/>
          <w:sz w:val="30"/>
          <w:szCs w:val="30"/>
          <w:cs/>
        </w:rPr>
        <w:t xml:space="preserve">เมื่อมีการเปลี่ยนแปลงการใช้งานจากอสังหาริมทรัพย์ที่มีไว้ใช้งานไปยังอสังหาริมทรัพย์เพื่อการลงทุนที่วัดมูลค่าด้วยมูลค่ายุติธรรม กลุ่มบริษัทต้องวัดมูลค่าอสังหาริมทรัพย์นั้นใหม่ด้วยมูลค่ายุติธรรมและจัดประเภทเป็นอสังหาริมทรัพย์เพื่อการลงทุน หากเกิดกำไรจากการวัดมูลค่าใหม่ซึ่งเป็นการกลับรายการขาดทุนจากการด้อยค่าของสินทรัพย์ที่เคยบันทึกไว้ จำนวนที่เพิ่มขึ้นให้รับรู้ในกำไรหรือขาดทุนในส่วนที่ไม่เกินกว่าจำนวนที่ทำให้มูลค่าตามบัญชีของอสังหาริมทรัพย์กลับไปเท่ากับมูลค่าที่ควรจะเป็น กำไรส่วนที่เหลือรับรู้ในกำไรขาดทุนเบ็ดเสร็จอื่นและแสดงเป็น </w:t>
      </w:r>
      <w:r w:rsidRPr="00DC7A39">
        <w:rPr>
          <w:rFonts w:asciiTheme="majorBidi" w:hAnsiTheme="majorBidi" w:cstheme="majorBidi"/>
          <w:sz w:val="30"/>
          <w:szCs w:val="30"/>
        </w:rPr>
        <w:t>“</w:t>
      </w:r>
      <w:r w:rsidRPr="00DC7A39">
        <w:rPr>
          <w:rFonts w:asciiTheme="majorBidi" w:hAnsiTheme="majorBidi" w:cstheme="majorBidi"/>
          <w:sz w:val="30"/>
          <w:szCs w:val="30"/>
          <w:cs/>
        </w:rPr>
        <w:t>สำรองการตีราคาสินทรัพย์</w:t>
      </w:r>
      <w:r w:rsidRPr="00DC7A39">
        <w:rPr>
          <w:rFonts w:asciiTheme="majorBidi" w:hAnsiTheme="majorBidi" w:cstheme="majorBidi"/>
          <w:sz w:val="30"/>
          <w:szCs w:val="30"/>
        </w:rPr>
        <w:t xml:space="preserve">” </w:t>
      </w:r>
      <w:r w:rsidRPr="00DC7A39">
        <w:rPr>
          <w:rFonts w:asciiTheme="majorBidi" w:hAnsiTheme="majorBidi" w:cstheme="majorBidi"/>
          <w:sz w:val="30"/>
          <w:szCs w:val="30"/>
          <w:cs/>
        </w:rPr>
        <w:t>ในองค์ประกอบอื่นของส่วนของผู้ถือหุ้น  กรณีเกิดส่วนที่ลดลงจากการวัดมูลค่าใหม่และหากสินทรัพย์นั้นเคยมีการตีราคาเพิ่มขึ้นและมียอดคงค้างอยู่ในบัญชี</w:t>
      </w:r>
      <w:r w:rsidRPr="00DC7A39">
        <w:rPr>
          <w:rFonts w:asciiTheme="majorBidi" w:hAnsiTheme="majorBidi" w:cstheme="majorBidi"/>
          <w:sz w:val="30"/>
          <w:szCs w:val="30"/>
        </w:rPr>
        <w:t xml:space="preserve"> “</w:t>
      </w:r>
      <w:r w:rsidRPr="00DC7A39">
        <w:rPr>
          <w:rFonts w:asciiTheme="majorBidi" w:hAnsiTheme="majorBidi" w:cstheme="majorBidi"/>
          <w:sz w:val="30"/>
          <w:szCs w:val="30"/>
          <w:cs/>
        </w:rPr>
        <w:t>สำรองการตีราคาสินทรัพย์</w:t>
      </w:r>
      <w:r w:rsidRPr="00DC7A39">
        <w:rPr>
          <w:rFonts w:asciiTheme="majorBidi" w:hAnsiTheme="majorBidi" w:cstheme="majorBidi"/>
          <w:sz w:val="30"/>
          <w:szCs w:val="30"/>
        </w:rPr>
        <w:t xml:space="preserve">” </w:t>
      </w:r>
      <w:r w:rsidRPr="00DC7A39">
        <w:rPr>
          <w:rFonts w:asciiTheme="majorBidi" w:hAnsiTheme="majorBidi" w:cstheme="majorBidi"/>
          <w:sz w:val="30"/>
          <w:szCs w:val="30"/>
          <w:cs/>
        </w:rPr>
        <w:t xml:space="preserve">ในองค์ประกอบอื่นของส่วนของผู้ถือหุ้น ส่วนที่ลดลงต้องรับรู้ในกำไรขาดทุนเบ็ดเสร็จอื่น  และต้องนำไปลดสำรองการตีราคาสินทรัพย์ ขาดทุนส่วนที่เหลือรับรู้ในกำไรหรือขาดทุนทันที </w:t>
      </w:r>
    </w:p>
    <w:p w14:paraId="5224C3D9" w14:textId="77777777" w:rsidR="000F39A3" w:rsidRPr="00DC7A39" w:rsidRDefault="000F39A3" w:rsidP="000F3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559AE277" w14:textId="670D5BD8" w:rsidR="000F39A3" w:rsidRPr="00DC7A39" w:rsidRDefault="000F39A3" w:rsidP="000F39A3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DC7A39">
        <w:rPr>
          <w:rFonts w:asciiTheme="majorBidi" w:hAnsiTheme="majorBidi" w:cstheme="majorBidi"/>
          <w:color w:val="auto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DC7A39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Pr="00DC7A39">
        <w:rPr>
          <w:rFonts w:asciiTheme="majorBidi" w:hAnsiTheme="majorBidi" w:cstheme="majorBidi"/>
          <w:color w:val="auto"/>
          <w:sz w:val="30"/>
          <w:szCs w:val="30"/>
          <w:cs/>
        </w:rPr>
        <w:t>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ต้นทุนที่เกิดขึ้นเป็นประจำในการซ่อมบำรุงที่ดิน</w:t>
      </w:r>
      <w:r w:rsidRPr="00DC7A39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Pr="00DC7A39">
        <w:rPr>
          <w:rFonts w:asciiTheme="majorBidi" w:hAnsiTheme="majorBidi" w:cstheme="majorBidi"/>
          <w:color w:val="auto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1D715782" w14:textId="27D56092" w:rsidR="00A34067" w:rsidRDefault="00A34067" w:rsidP="00A34067">
      <w:pPr>
        <w:pStyle w:val="Default"/>
        <w:ind w:left="540"/>
        <w:jc w:val="thaiDistribute"/>
        <w:rPr>
          <w:rFonts w:asciiTheme="majorBidi" w:hAnsiTheme="majorBidi" w:cstheme="majorBidi"/>
          <w:i/>
          <w:iCs/>
          <w:color w:val="auto"/>
          <w:sz w:val="30"/>
          <w:szCs w:val="30"/>
          <w:highlight w:val="cyan"/>
        </w:rPr>
      </w:pPr>
    </w:p>
    <w:p w14:paraId="4AF9A070" w14:textId="4E2F89CC" w:rsidR="00A34067" w:rsidRPr="00E77632" w:rsidRDefault="000F39A3" w:rsidP="000F3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77632">
        <w:rPr>
          <w:rFonts w:asciiTheme="majorBidi" w:hAnsiTheme="majorBidi" w:cstheme="majorBidi"/>
          <w:sz w:val="30"/>
          <w:szCs w:val="30"/>
          <w:cs/>
        </w:rPr>
        <w:t>ค่าเสื่อมราคาคำนวณ</w:t>
      </w:r>
      <w:r w:rsidRPr="00E77632">
        <w:rPr>
          <w:rFonts w:asciiTheme="majorBidi" w:eastAsia="Calibri" w:hAnsiTheme="majorBidi" w:cstheme="majorBidi"/>
          <w:color w:val="000000"/>
          <w:sz w:val="30"/>
          <w:szCs w:val="30"/>
          <w:cs/>
        </w:rPr>
        <w:t>โดย</w:t>
      </w:r>
      <w:r w:rsidRPr="00E77632">
        <w:rPr>
          <w:rFonts w:asciiTheme="majorBidi" w:hAnsiTheme="majorBidi" w:cstheme="majorBidi"/>
          <w:sz w:val="30"/>
          <w:szCs w:val="30"/>
          <w:cs/>
        </w:rPr>
        <w:t xml:space="preserve">วิธีเส้นตรงตามเกณฑ์อายุการให้ประโยชน์โดยประมาณของแต่ละส่วนประกอบของสินทรัพย์ </w:t>
      </w:r>
      <w:r w:rsidRPr="00E77632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และรับรู้ในกำไรหรือขาดทุน ทั้งนี้ กลุ่มบริษัทไม่คิด</w:t>
      </w:r>
      <w:r w:rsidRPr="00E77632">
        <w:rPr>
          <w:rFonts w:asciiTheme="majorBidi" w:hAnsiTheme="majorBidi" w:cstheme="majorBidi"/>
          <w:sz w:val="30"/>
          <w:szCs w:val="30"/>
          <w:cs/>
        </w:rPr>
        <w:t>ค่าเสื่อมราคาสำหรับที่ดินและสินทรัพย์ที่อยู่ระหว่างการก่อสร้าง</w:t>
      </w:r>
      <w:r w:rsidR="009E4E2D">
        <w:rPr>
          <w:rFonts w:asciiTheme="majorBidi" w:hAnsiTheme="majorBidi" w:cstheme="majorBidi" w:hint="cs"/>
          <w:sz w:val="30"/>
          <w:szCs w:val="30"/>
          <w:cs/>
        </w:rPr>
        <w:t>และติดตั้ง</w:t>
      </w:r>
    </w:p>
    <w:p w14:paraId="66206EEB" w14:textId="77777777" w:rsidR="00A34067" w:rsidRPr="00E77632" w:rsidRDefault="00A34067" w:rsidP="000F3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5A2B5B1" w14:textId="77777777" w:rsidR="003071E7" w:rsidRDefault="003071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54C0FC1" w14:textId="037B20B7" w:rsidR="00A34067" w:rsidRPr="00A34067" w:rsidRDefault="00A34067" w:rsidP="00A340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E77632">
        <w:rPr>
          <w:rFonts w:asciiTheme="majorBidi" w:hAnsiTheme="majorBidi" w:cstheme="majorBidi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  <w:r w:rsidRPr="00A34067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4F5C18E" w14:textId="658CD050" w:rsidR="000F39A3" w:rsidRPr="000F39A3" w:rsidRDefault="000F39A3" w:rsidP="000F3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F39A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tbl>
      <w:tblPr>
        <w:tblW w:w="8182" w:type="dxa"/>
        <w:tblInd w:w="558" w:type="dxa"/>
        <w:tblLook w:val="0000" w:firstRow="0" w:lastRow="0" w:firstColumn="0" w:lastColumn="0" w:noHBand="0" w:noVBand="0"/>
      </w:tblPr>
      <w:tblGrid>
        <w:gridCol w:w="3865"/>
        <w:gridCol w:w="2672"/>
        <w:gridCol w:w="918"/>
        <w:gridCol w:w="727"/>
      </w:tblGrid>
      <w:tr w:rsidR="00D84E2F" w:rsidRPr="00CB4737" w14:paraId="76A72D8F" w14:textId="77777777" w:rsidTr="00913C63">
        <w:tc>
          <w:tcPr>
            <w:tcW w:w="3865" w:type="dxa"/>
            <w:vAlign w:val="bottom"/>
          </w:tcPr>
          <w:p w14:paraId="7C14A995" w14:textId="77777777" w:rsidR="00D84E2F" w:rsidRPr="00CB4737" w:rsidRDefault="00D84E2F" w:rsidP="00D16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CB4737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2672" w:type="dxa"/>
          </w:tcPr>
          <w:p w14:paraId="63D87768" w14:textId="77777777" w:rsidR="00D84E2F" w:rsidRPr="00CB4737" w:rsidRDefault="00D84E2F" w:rsidP="00E5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18" w:type="dxa"/>
          </w:tcPr>
          <w:p w14:paraId="3FBAB283" w14:textId="3F4D8E62" w:rsidR="00D84E2F" w:rsidRPr="00CB4737" w:rsidRDefault="00D84E2F" w:rsidP="00FC3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58"/>
                <w:tab w:val="right" w:pos="595"/>
              </w:tabs>
              <w:ind w:left="-129" w:right="7"/>
              <w:rPr>
                <w:rFonts w:ascii="Angsana New" w:hAnsi="Angsana New"/>
                <w:sz w:val="30"/>
                <w:szCs w:val="30"/>
              </w:rPr>
            </w:pPr>
            <w:r w:rsidRPr="00CB473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BB5FA5" w:rsidRPr="00CB4737"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Pr="00CB4737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727" w:type="dxa"/>
          </w:tcPr>
          <w:p w14:paraId="785F2F51" w14:textId="77777777" w:rsidR="00D84E2F" w:rsidRPr="00CB4737" w:rsidRDefault="00D84E2F" w:rsidP="00D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CB473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84E2F" w:rsidRPr="00CB4737" w14:paraId="554BEDC9" w14:textId="77777777" w:rsidTr="00913C63">
        <w:tc>
          <w:tcPr>
            <w:tcW w:w="3865" w:type="dxa"/>
            <w:vAlign w:val="bottom"/>
          </w:tcPr>
          <w:p w14:paraId="068BBFF6" w14:textId="5E3E55D8" w:rsidR="00D84E2F" w:rsidRPr="00CB4737" w:rsidRDefault="00D84E2F" w:rsidP="00D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CB4737">
              <w:rPr>
                <w:rFonts w:ascii="Angsana New" w:hAnsi="Angsana New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2672" w:type="dxa"/>
          </w:tcPr>
          <w:p w14:paraId="2E723D04" w14:textId="57ED4399" w:rsidR="00D84E2F" w:rsidRPr="00CB4737" w:rsidRDefault="00D84E2F" w:rsidP="00D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065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B4737">
              <w:rPr>
                <w:rFonts w:ascii="Angsana New" w:hAnsi="Angsana New" w:hint="cs"/>
                <w:sz w:val="30"/>
                <w:szCs w:val="30"/>
                <w:cs/>
              </w:rPr>
              <w:t>ตามอายุสัญญา</w:t>
            </w:r>
            <w:r w:rsidR="00052677" w:rsidRPr="00CB4737">
              <w:rPr>
                <w:rFonts w:ascii="Angsana New" w:hAnsi="Angsana New" w:hint="cs"/>
                <w:sz w:val="30"/>
                <w:szCs w:val="30"/>
                <w:cs/>
              </w:rPr>
              <w:t xml:space="preserve"> และ</w:t>
            </w:r>
          </w:p>
        </w:tc>
        <w:tc>
          <w:tcPr>
            <w:tcW w:w="918" w:type="dxa"/>
          </w:tcPr>
          <w:p w14:paraId="3A500155" w14:textId="55233771" w:rsidR="00D84E2F" w:rsidRPr="00CB4737" w:rsidRDefault="00D84E2F" w:rsidP="00BB5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/>
              <w:rPr>
                <w:rFonts w:ascii="Angsana New" w:hAnsi="Angsana New"/>
                <w:sz w:val="30"/>
                <w:szCs w:val="30"/>
              </w:rPr>
            </w:pPr>
            <w:r w:rsidRPr="00CB473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CB4737">
              <w:rPr>
                <w:rFonts w:ascii="Angsana New" w:hAnsi="Angsana New"/>
                <w:sz w:val="30"/>
                <w:szCs w:val="30"/>
              </w:rPr>
              <w:t xml:space="preserve">10 - </w:t>
            </w:r>
            <w:r w:rsidR="00A2367A" w:rsidRPr="00CB4737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727" w:type="dxa"/>
          </w:tcPr>
          <w:p w14:paraId="2A4FDFDD" w14:textId="77777777" w:rsidR="00D84E2F" w:rsidRPr="00CB4737" w:rsidRDefault="00D84E2F" w:rsidP="00D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CB473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84E2F" w:rsidRPr="00CB4737" w14:paraId="2D907425" w14:textId="77777777" w:rsidTr="00913C63">
        <w:tc>
          <w:tcPr>
            <w:tcW w:w="3865" w:type="dxa"/>
            <w:vAlign w:val="bottom"/>
          </w:tcPr>
          <w:p w14:paraId="5CEE2351" w14:textId="77777777" w:rsidR="00D84E2F" w:rsidRPr="00CB4737" w:rsidRDefault="00D84E2F" w:rsidP="006C3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CB4737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2672" w:type="dxa"/>
          </w:tcPr>
          <w:p w14:paraId="3E5DA237" w14:textId="77777777" w:rsidR="00D84E2F" w:rsidRPr="00CB4737" w:rsidRDefault="00D84E2F" w:rsidP="00E5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18" w:type="dxa"/>
          </w:tcPr>
          <w:p w14:paraId="36CDB876" w14:textId="3D1B69EC" w:rsidR="00D84E2F" w:rsidRPr="00CB4737" w:rsidRDefault="00D84E2F" w:rsidP="00BB5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/>
              <w:rPr>
                <w:rFonts w:ascii="Angsana New" w:hAnsi="Angsana New"/>
                <w:sz w:val="30"/>
                <w:szCs w:val="30"/>
              </w:rPr>
            </w:pPr>
            <w:r w:rsidRPr="00CB473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BB5FA5" w:rsidRPr="00CB4737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CB4737">
              <w:rPr>
                <w:rFonts w:ascii="Angsana New" w:hAnsi="Angsana New"/>
                <w:sz w:val="30"/>
                <w:szCs w:val="30"/>
              </w:rPr>
              <w:t>3 - 10</w:t>
            </w:r>
          </w:p>
        </w:tc>
        <w:tc>
          <w:tcPr>
            <w:tcW w:w="727" w:type="dxa"/>
          </w:tcPr>
          <w:p w14:paraId="0D2A5F23" w14:textId="77777777" w:rsidR="00D84E2F" w:rsidRPr="00CB4737" w:rsidRDefault="00D84E2F" w:rsidP="00D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CB473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84E2F" w:rsidRPr="00CB4737" w14:paraId="6C3EEB89" w14:textId="77777777" w:rsidTr="00913C63">
        <w:tc>
          <w:tcPr>
            <w:tcW w:w="3865" w:type="dxa"/>
            <w:shd w:val="clear" w:color="auto" w:fill="auto"/>
            <w:vAlign w:val="bottom"/>
          </w:tcPr>
          <w:p w14:paraId="19C46C49" w14:textId="77777777" w:rsidR="00D84E2F" w:rsidRPr="00CB4737" w:rsidRDefault="00D84E2F" w:rsidP="00D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CB4737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672" w:type="dxa"/>
          </w:tcPr>
          <w:p w14:paraId="0B0743D3" w14:textId="77777777" w:rsidR="00D84E2F" w:rsidRPr="00CB4737" w:rsidRDefault="00D84E2F" w:rsidP="00E5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18" w:type="dxa"/>
          </w:tcPr>
          <w:p w14:paraId="1F7AF2E1" w14:textId="2FDB9C18" w:rsidR="00D84E2F" w:rsidRPr="00CB4737" w:rsidRDefault="00D84E2F" w:rsidP="00D84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/>
              <w:rPr>
                <w:rFonts w:ascii="Angsana New" w:hAnsi="Angsana New"/>
                <w:sz w:val="30"/>
                <w:szCs w:val="30"/>
              </w:rPr>
            </w:pPr>
            <w:r w:rsidRPr="00CB473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BB5FA5" w:rsidRPr="00CB473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B473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727" w:type="dxa"/>
            <w:shd w:val="clear" w:color="auto" w:fill="auto"/>
          </w:tcPr>
          <w:p w14:paraId="4AC46AB8" w14:textId="77777777" w:rsidR="00D84E2F" w:rsidRPr="00CB4737" w:rsidRDefault="00D84E2F" w:rsidP="00D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CB473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913C63" w:rsidRPr="00CB4737" w14:paraId="07117DE1" w14:textId="77777777" w:rsidTr="00F01CD7">
        <w:tc>
          <w:tcPr>
            <w:tcW w:w="3865" w:type="dxa"/>
            <w:shd w:val="clear" w:color="auto" w:fill="auto"/>
            <w:vAlign w:val="bottom"/>
          </w:tcPr>
          <w:p w14:paraId="2C37A904" w14:textId="0F9A6585" w:rsidR="00913C63" w:rsidRPr="00CB4737" w:rsidRDefault="00913C63" w:rsidP="00D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CB4737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  <w:r w:rsidRPr="00CB473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CB473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CB4737">
              <w:rPr>
                <w:rFonts w:ascii="Angsana New" w:hAnsi="Angsana New"/>
                <w:sz w:val="30"/>
                <w:szCs w:val="30"/>
                <w:cs/>
              </w:rPr>
              <w:tab/>
              <w:t xml:space="preserve"> </w:t>
            </w:r>
          </w:p>
        </w:tc>
        <w:tc>
          <w:tcPr>
            <w:tcW w:w="4317" w:type="dxa"/>
            <w:gridSpan w:val="3"/>
          </w:tcPr>
          <w:p w14:paraId="2A0B1AD7" w14:textId="5FAFF94A" w:rsidR="00913C63" w:rsidRPr="00CB4737" w:rsidRDefault="00913C63" w:rsidP="00913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CB4737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                          ตามอายุสัญญา</w:t>
            </w:r>
            <w:r w:rsidRPr="00CB4737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</w:tr>
    </w:tbl>
    <w:p w14:paraId="08E86E3D" w14:textId="77777777" w:rsidR="006C5465" w:rsidRPr="00CB4737" w:rsidRDefault="006C5465" w:rsidP="00D16A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i/>
          <w:iCs/>
          <w:sz w:val="26"/>
          <w:szCs w:val="26"/>
        </w:rPr>
      </w:pPr>
    </w:p>
    <w:p w14:paraId="36673034" w14:textId="67778577" w:rsidR="0024251F" w:rsidRPr="00CB4737" w:rsidRDefault="000156DD" w:rsidP="000156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CB4737">
        <w:rPr>
          <w:rFonts w:ascii="Angsana New" w:hAnsi="Angsana New"/>
          <w:b/>
          <w:bCs/>
          <w:i/>
          <w:iCs/>
          <w:sz w:val="30"/>
          <w:szCs w:val="30"/>
        </w:rPr>
        <w:t>(</w:t>
      </w:r>
      <w:proofErr w:type="gramStart"/>
      <w:r w:rsidRPr="00CB473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ฎ</w:t>
      </w:r>
      <w:r w:rsidRPr="00CB4737">
        <w:rPr>
          <w:rFonts w:ascii="Angsana New" w:hAnsi="Angsana New"/>
          <w:b/>
          <w:bCs/>
          <w:i/>
          <w:iCs/>
          <w:sz w:val="30"/>
          <w:szCs w:val="30"/>
        </w:rPr>
        <w:t xml:space="preserve">)   </w:t>
      </w:r>
      <w:proofErr w:type="gramEnd"/>
      <w:r w:rsidRPr="00CB4737">
        <w:rPr>
          <w:rFonts w:ascii="Angsana New" w:hAnsi="Angsana New"/>
          <w:b/>
          <w:bCs/>
          <w:i/>
          <w:iCs/>
          <w:sz w:val="30"/>
          <w:szCs w:val="30"/>
        </w:rPr>
        <w:t xml:space="preserve">  </w:t>
      </w:r>
      <w:r w:rsidR="0024251F" w:rsidRPr="00CB4737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2FB11E3F" w14:textId="149FA436" w:rsidR="0024251F" w:rsidRDefault="0024251F" w:rsidP="0024251F">
      <w:pPr>
        <w:spacing w:line="240" w:lineRule="auto"/>
        <w:ind w:left="540" w:right="63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</w:p>
    <w:p w14:paraId="42FE27DE" w14:textId="0479FEC8" w:rsidR="00A34067" w:rsidRPr="00A34067" w:rsidRDefault="00A34067" w:rsidP="00A34067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77632">
        <w:rPr>
          <w:rFonts w:asciiTheme="majorBidi" w:hAnsiTheme="majorBidi" w:cstheme="majorBidi" w:hint="cs"/>
          <w:sz w:val="30"/>
          <w:szCs w:val="30"/>
          <w:cs/>
        </w:rPr>
        <w:t>สินทรัพย์ไม่มีตัวตนที่มีอายุการใช้งานไม่จำกัดวัดมูลค่าด้วยวิธีราคาทุนหักขาดทุนจากการด้อยค่า สินทรัพย์ไม่มีตัวตนอื่นๆ</w:t>
      </w:r>
      <w:r w:rsidRPr="00E77632">
        <w:rPr>
          <w:rFonts w:asciiTheme="majorBidi" w:hAnsiTheme="majorBidi" w:cstheme="majorBidi"/>
          <w:sz w:val="30"/>
          <w:szCs w:val="30"/>
        </w:rPr>
        <w:t xml:space="preserve"> </w:t>
      </w:r>
      <w:r w:rsidRPr="00A34067">
        <w:rPr>
          <w:rFonts w:asciiTheme="majorBidi" w:hAnsiTheme="majorBidi" w:cstheme="majorBidi"/>
          <w:sz w:val="30"/>
          <w:szCs w:val="30"/>
          <w:cs/>
        </w:rPr>
        <w:t>วัดมูลค่าด้วยราคาทุนหักค่าตัดจำหน่ายสะสมและ</w:t>
      </w:r>
      <w:r w:rsidRPr="00E77632">
        <w:rPr>
          <w:rFonts w:asciiTheme="majorBidi" w:hAnsiTheme="majorBidi" w:cstheme="majorBidi"/>
          <w:sz w:val="30"/>
          <w:szCs w:val="30"/>
          <w:cs/>
        </w:rPr>
        <w:t>ขาดทุนจากการด้อยค่า</w:t>
      </w:r>
      <w:r w:rsidRPr="00A34067">
        <w:rPr>
          <w:rFonts w:asciiTheme="majorBidi" w:hAnsiTheme="majorBidi" w:cstheme="majorBidi"/>
          <w:sz w:val="30"/>
          <w:szCs w:val="30"/>
        </w:rPr>
        <w:t xml:space="preserve"> </w:t>
      </w:r>
      <w:r w:rsidRPr="00A34067">
        <w:rPr>
          <w:rFonts w:asciiTheme="majorBidi" w:hAnsiTheme="majorBidi" w:cstheme="majorBidi"/>
          <w:sz w:val="30"/>
          <w:szCs w:val="30"/>
          <w:cs/>
        </w:rPr>
        <w:t xml:space="preserve">รายจ่ายภายหลังการรับรู้รายการจะรับรู้เป็นสินทรัพย์เมื่อก่อให้เกิดประโยชน์เชิงเศรษฐกิจในอนาคต </w:t>
      </w:r>
      <w:r w:rsidRPr="00E77632">
        <w:rPr>
          <w:rFonts w:asciiTheme="majorBidi" w:hAnsiTheme="majorBidi" w:cstheme="majorBidi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4B6B713A" w14:textId="73E38E17" w:rsidR="00A34067" w:rsidRDefault="00A34067" w:rsidP="0024251F">
      <w:pPr>
        <w:spacing w:line="240" w:lineRule="auto"/>
        <w:ind w:left="540" w:right="63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</w:p>
    <w:p w14:paraId="7BCF0841" w14:textId="73100A0B" w:rsidR="00A34067" w:rsidRPr="00A34067" w:rsidRDefault="00A34067" w:rsidP="0024251F">
      <w:pPr>
        <w:spacing w:line="240" w:lineRule="auto"/>
        <w:ind w:left="540" w:right="63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A34067">
        <w:rPr>
          <w:rFonts w:asciiTheme="majorBidi" w:hAnsiTheme="majorBidi" w:cstheme="majorBidi"/>
          <w:sz w:val="30"/>
          <w:szCs w:val="30"/>
          <w:cs/>
        </w:rPr>
        <w:t>ประมาณการระยะเวลาที่คาดว่าจะได้รับประโยชน์</w:t>
      </w:r>
      <w:r w:rsidRPr="00A34067">
        <w:rPr>
          <w:rFonts w:ascii="Angsana New" w:hAnsi="Angsana New" w:hint="cs"/>
          <w:sz w:val="30"/>
          <w:szCs w:val="30"/>
          <w:cs/>
        </w:rPr>
        <w:t xml:space="preserve">ของโปรแกรมคอมพิวเตอร์และลิขสิทธิ์ซอฟต์แวร์คือ </w:t>
      </w:r>
      <w:r w:rsidRPr="00A34067">
        <w:rPr>
          <w:rFonts w:ascii="Angsana New" w:hAnsi="Angsana New"/>
          <w:sz w:val="30"/>
          <w:szCs w:val="30"/>
        </w:rPr>
        <w:t xml:space="preserve">3 - 10 </w:t>
      </w:r>
      <w:r w:rsidRPr="00A34067">
        <w:rPr>
          <w:rFonts w:ascii="Angsana New" w:hAnsi="Angsana New" w:hint="cs"/>
          <w:sz w:val="30"/>
          <w:szCs w:val="30"/>
          <w:cs/>
        </w:rPr>
        <w:t>ปี</w:t>
      </w:r>
    </w:p>
    <w:p w14:paraId="6047AF55" w14:textId="77777777" w:rsidR="00725809" w:rsidRPr="00CB4737" w:rsidRDefault="00725809" w:rsidP="00684D97">
      <w:pPr>
        <w:spacing w:line="230" w:lineRule="auto"/>
        <w:ind w:left="540" w:right="63"/>
        <w:jc w:val="thaiDistribute"/>
        <w:rPr>
          <w:rFonts w:ascii="Angsana New" w:hAnsi="Angsana New"/>
          <w:snapToGrid w:val="0"/>
          <w:sz w:val="24"/>
          <w:szCs w:val="24"/>
          <w:lang w:eastAsia="th-TH"/>
        </w:rPr>
      </w:pPr>
    </w:p>
    <w:p w14:paraId="79DBF8A0" w14:textId="5DBE6901" w:rsidR="00881543" w:rsidRPr="00CB4737" w:rsidRDefault="000156DD" w:rsidP="000156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30" w:lineRule="auto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CB4737">
        <w:rPr>
          <w:rFonts w:ascii="Angsana New" w:hAnsi="Angsana New"/>
          <w:b/>
          <w:bCs/>
          <w:i/>
          <w:iCs/>
          <w:sz w:val="30"/>
          <w:szCs w:val="30"/>
        </w:rPr>
        <w:t>(</w:t>
      </w:r>
      <w:proofErr w:type="gramStart"/>
      <w:r w:rsidRPr="00CB473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ฏ</w:t>
      </w:r>
      <w:r w:rsidRPr="00CB4737">
        <w:rPr>
          <w:rFonts w:ascii="Angsana New" w:hAnsi="Angsana New"/>
          <w:b/>
          <w:bCs/>
          <w:i/>
          <w:iCs/>
          <w:sz w:val="30"/>
          <w:szCs w:val="30"/>
        </w:rPr>
        <w:t xml:space="preserve">)   </w:t>
      </w:r>
      <w:proofErr w:type="gramEnd"/>
      <w:r w:rsidRPr="00CB4737">
        <w:rPr>
          <w:rFonts w:ascii="Angsana New" w:hAnsi="Angsana New"/>
          <w:b/>
          <w:bCs/>
          <w:i/>
          <w:iCs/>
          <w:sz w:val="30"/>
          <w:szCs w:val="30"/>
        </w:rPr>
        <w:t xml:space="preserve">  </w:t>
      </w:r>
      <w:r w:rsidR="00881543" w:rsidRPr="00CB4737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สัญญาเช่า </w:t>
      </w:r>
    </w:p>
    <w:p w14:paraId="46AD5461" w14:textId="4E687837" w:rsidR="00881543" w:rsidRPr="00CB4737" w:rsidRDefault="00881543" w:rsidP="008815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0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2311D134" w14:textId="063B2560" w:rsidR="00A34067" w:rsidRPr="00A34067" w:rsidRDefault="00A34067" w:rsidP="00A34067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6077A">
        <w:rPr>
          <w:rFonts w:asciiTheme="majorBidi" w:hAnsiTheme="majorBidi" w:cstheme="majorBidi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00264CC0" w14:textId="77777777" w:rsidR="00263228" w:rsidRPr="00CB4737" w:rsidRDefault="00263228" w:rsidP="00DC07C2">
      <w:pPr>
        <w:tabs>
          <w:tab w:val="clear" w:pos="68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C843758" w14:textId="4E6B2990" w:rsidR="00881543" w:rsidRPr="00CB4737" w:rsidRDefault="00881543" w:rsidP="00DC07C2">
      <w:pPr>
        <w:tabs>
          <w:tab w:val="clear" w:pos="68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B4737">
        <w:rPr>
          <w:rFonts w:ascii="Angsana New" w:hAnsi="Angsana New"/>
          <w:i/>
          <w:iCs/>
          <w:sz w:val="30"/>
          <w:szCs w:val="30"/>
          <w:cs/>
        </w:rPr>
        <w:t>ในฐานะผู้เช่า</w:t>
      </w:r>
    </w:p>
    <w:p w14:paraId="374BEDE1" w14:textId="77777777" w:rsidR="00881543" w:rsidRPr="00CB4737" w:rsidRDefault="00881543" w:rsidP="00881543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66BC474" w14:textId="7954B983" w:rsidR="00AF4D01" w:rsidRDefault="00AF4D01" w:rsidP="00D75C0E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36077A">
        <w:rPr>
          <w:rFonts w:asciiTheme="majorBidi" w:hAnsiTheme="majorBidi" w:cstheme="majorBidi"/>
          <w:sz w:val="30"/>
          <w:szCs w:val="30"/>
          <w:cs/>
        </w:rPr>
        <w:t>ณ วันที่สัญญาเช่าเริ่มมีผล หรือวันที่มีการเปลี่ยนแปลงสัญญาเช่า</w:t>
      </w:r>
      <w:r w:rsidRPr="0036077A"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  <w:t xml:space="preserve"> </w:t>
      </w:r>
      <w:r w:rsidRPr="0036077A">
        <w:rPr>
          <w:rFonts w:asciiTheme="majorBidi" w:hAnsiTheme="majorBidi" w:cstheme="majorBidi"/>
          <w:sz w:val="30"/>
          <w:szCs w:val="30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</w:t>
      </w:r>
    </w:p>
    <w:p w14:paraId="1175114C" w14:textId="77777777" w:rsidR="00765C4D" w:rsidRPr="00AF4D01" w:rsidRDefault="00765C4D" w:rsidP="00D75C0E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7D02DAD" w14:textId="4A28A4EC" w:rsidR="00881543" w:rsidRPr="00CB4737" w:rsidRDefault="00765C4D" w:rsidP="00D75C0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881543" w:rsidRPr="00CB4737">
        <w:rPr>
          <w:rFonts w:ascii="Angsana New" w:hAnsi="Angsana New"/>
          <w:sz w:val="30"/>
          <w:szCs w:val="30"/>
          <w:cs/>
        </w:rPr>
        <w:t>บริษัทรับรู้สินทรัพย์สิทธิการใช้และหนี้สินตามสัญญาเช่า ณ วันที่สัญญาเช่าเริ่มมีผล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07717A38" w14:textId="77777777" w:rsidR="003071E7" w:rsidRDefault="003071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  <w:cs/>
        </w:rPr>
      </w:pPr>
      <w:r>
        <w:rPr>
          <w:rFonts w:asciiTheme="majorBidi" w:hAnsiTheme="majorBidi" w:cstheme="majorBidi"/>
          <w:b/>
          <w:sz w:val="30"/>
          <w:szCs w:val="30"/>
          <w:cs/>
        </w:rPr>
        <w:br w:type="page"/>
      </w:r>
    </w:p>
    <w:p w14:paraId="1A00DD2A" w14:textId="4461723F" w:rsidR="00881543" w:rsidRPr="007A77E0" w:rsidRDefault="00881543" w:rsidP="00881543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CB4737">
        <w:rPr>
          <w:rFonts w:asciiTheme="majorBidi" w:hAnsiTheme="majorBidi" w:cstheme="majorBidi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</w:t>
      </w:r>
      <w:r w:rsidRPr="007A77E0">
        <w:rPr>
          <w:rFonts w:asciiTheme="majorBidi" w:hAnsiTheme="majorBidi" w:cstheme="majorBidi"/>
          <w:b/>
          <w:sz w:val="30"/>
          <w:szCs w:val="30"/>
          <w:cs/>
        </w:rPr>
        <w:t>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</w:t>
      </w:r>
      <w:r w:rsidR="00D0636D">
        <w:rPr>
          <w:rFonts w:asciiTheme="majorBidi" w:hAnsiTheme="majorBidi" w:cstheme="majorBidi" w:hint="cs"/>
          <w:b/>
          <w:sz w:val="30"/>
          <w:szCs w:val="30"/>
          <w:cs/>
        </w:rPr>
        <w:t>ด้วย</w:t>
      </w:r>
      <w:r w:rsidR="00E03C15">
        <w:rPr>
          <w:rFonts w:asciiTheme="majorBidi" w:hAnsiTheme="majorBidi" w:cstheme="majorBidi" w:hint="cs"/>
          <w:b/>
          <w:sz w:val="30"/>
          <w:szCs w:val="30"/>
          <w:cs/>
        </w:rPr>
        <w:t>เงินจ่ายล่วงหน้ารวมกับต้นทุนทางตรงเริ่มแรก</w:t>
      </w:r>
      <w:r w:rsidRPr="007A77E0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7A77E0">
        <w:rPr>
          <w:rFonts w:asciiTheme="majorBidi" w:hAnsiTheme="majorBidi" w:cstheme="majorBidi"/>
          <w:b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</w:t>
      </w:r>
      <w:r w:rsidR="00DC07C2" w:rsidRPr="007A77E0">
        <w:rPr>
          <w:rFonts w:asciiTheme="majorBidi" w:hAnsiTheme="majorBidi" w:cstheme="majorBidi" w:hint="cs"/>
          <w:b/>
          <w:sz w:val="30"/>
          <w:szCs w:val="30"/>
          <w:cs/>
        </w:rPr>
        <w:t>า</w:t>
      </w:r>
      <w:r w:rsidRPr="007A77E0">
        <w:rPr>
          <w:rFonts w:asciiTheme="majorBidi" w:hAnsiTheme="majorBidi" w:cstheme="majorBidi"/>
          <w:b/>
          <w:sz w:val="30"/>
          <w:szCs w:val="30"/>
          <w:cs/>
        </w:rPr>
        <w:t>เว้นแต่สัญญาเช่า</w:t>
      </w:r>
      <w:r w:rsidR="00D0636D">
        <w:rPr>
          <w:rFonts w:asciiTheme="majorBidi" w:hAnsiTheme="majorBidi" w:cstheme="majorBidi" w:hint="cs"/>
          <w:b/>
          <w:sz w:val="30"/>
          <w:szCs w:val="30"/>
          <w:cs/>
        </w:rPr>
        <w:t>ที่</w:t>
      </w:r>
      <w:r w:rsidRPr="007A77E0">
        <w:rPr>
          <w:rFonts w:asciiTheme="majorBidi" w:hAnsiTheme="majorBidi" w:cstheme="majorBidi"/>
          <w:b/>
          <w:sz w:val="30"/>
          <w:szCs w:val="30"/>
          <w:cs/>
        </w:rPr>
        <w:t>โอนกรรมสิทธิ</w:t>
      </w:r>
      <w:r w:rsidRPr="007A77E0">
        <w:rPr>
          <w:rFonts w:asciiTheme="majorBidi" w:hAnsiTheme="majorBidi" w:cstheme="majorBidi" w:hint="cs"/>
          <w:b/>
          <w:sz w:val="30"/>
          <w:szCs w:val="30"/>
          <w:cs/>
        </w:rPr>
        <w:t>์</w:t>
      </w:r>
      <w:r w:rsidRPr="007A77E0">
        <w:rPr>
          <w:rFonts w:asciiTheme="majorBidi" w:hAnsiTheme="majorBidi" w:cstheme="majorBidi"/>
          <w:b/>
          <w:sz w:val="30"/>
          <w:szCs w:val="30"/>
          <w:cs/>
        </w:rPr>
        <w:t>ในสินทรัพย์ที่เช่าให้กับกลุ่มบริษัท</w:t>
      </w:r>
      <w:r w:rsidR="007A52AF" w:rsidRPr="007A77E0">
        <w:rPr>
          <w:rFonts w:asciiTheme="majorBidi" w:hAnsiTheme="majorBidi" w:cstheme="majorBidi" w:hint="cs"/>
          <w:b/>
          <w:sz w:val="30"/>
          <w:szCs w:val="30"/>
          <w:cs/>
        </w:rPr>
        <w:t>เมื่อ</w:t>
      </w:r>
      <w:r w:rsidRPr="007A77E0">
        <w:rPr>
          <w:rFonts w:asciiTheme="majorBidi" w:hAnsiTheme="majorBidi" w:cstheme="majorBidi"/>
          <w:b/>
          <w:sz w:val="30"/>
          <w:szCs w:val="30"/>
          <w:cs/>
        </w:rPr>
        <w:t>สิ้นสุดสัญญาเช่า หรือ</w:t>
      </w:r>
      <w:r w:rsidR="00E03C15">
        <w:rPr>
          <w:rFonts w:asciiTheme="majorBidi" w:hAnsiTheme="majorBidi" w:cstheme="majorBidi" w:hint="cs"/>
          <w:b/>
          <w:sz w:val="30"/>
          <w:szCs w:val="30"/>
          <w:cs/>
        </w:rPr>
        <w:t>กลุ่มบริษัทจะใช้สิทธิในการซื้อสินทรัพย์</w:t>
      </w:r>
      <w:r w:rsidRPr="007A77E0">
        <w:rPr>
          <w:rFonts w:asciiTheme="majorBidi" w:hAnsiTheme="majorBidi" w:cstheme="majorBidi"/>
          <w:b/>
          <w:sz w:val="30"/>
          <w:szCs w:val="30"/>
          <w:cs/>
        </w:rPr>
        <w:t xml:space="preserve"> ในกรณีนี้จะบันทึกค่าเสื่อมราคาตลอดอายุการใช้ประโยชน์ของสินทรัพย์ที่เช่า</w:t>
      </w:r>
      <w:r w:rsidRPr="007A77E0">
        <w:rPr>
          <w:rFonts w:asciiTheme="majorBidi" w:hAnsiTheme="majorBidi" w:cstheme="majorBidi" w:hint="cs"/>
          <w:b/>
          <w:sz w:val="30"/>
          <w:szCs w:val="30"/>
          <w:cs/>
        </w:rPr>
        <w:t xml:space="preserve"> ซึ่ง</w:t>
      </w:r>
      <w:r w:rsidRPr="007A77E0">
        <w:rPr>
          <w:rFonts w:asciiTheme="majorBidi" w:hAnsiTheme="majorBidi" w:cstheme="majorBidi"/>
          <w:b/>
          <w:sz w:val="30"/>
          <w:szCs w:val="30"/>
          <w:cs/>
        </w:rPr>
        <w:t xml:space="preserve">กำหนดตามเกณฑ์เดียวกันกับสินทรัพย์และอุปกรณ์ที่เกี่ยวข้อง </w:t>
      </w:r>
    </w:p>
    <w:p w14:paraId="2E315167" w14:textId="77777777" w:rsidR="00881543" w:rsidRPr="002C4EBD" w:rsidRDefault="00881543" w:rsidP="00D75C0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59C9B386" w14:textId="68BBBE7F" w:rsidR="00151147" w:rsidRPr="007A77E0" w:rsidRDefault="00151147" w:rsidP="00D75C0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A77E0">
        <w:rPr>
          <w:rFonts w:asciiTheme="majorBidi" w:hAnsiTheme="majorBidi" w:cstheme="majorBidi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</w:t>
      </w:r>
      <w:r w:rsidRPr="007A77E0">
        <w:rPr>
          <w:rFonts w:asciiTheme="majorBidi" w:hAnsiTheme="majorBidi" w:cstheme="majorBidi"/>
          <w:b/>
          <w:sz w:val="30"/>
          <w:szCs w:val="30"/>
          <w:cs/>
        </w:rPr>
        <w:t>สัญญา ทั้งนี้กลุ่มบริษัทใช้</w:t>
      </w:r>
      <w:r w:rsidRPr="007A77E0">
        <w:rPr>
          <w:rFonts w:asciiTheme="majorBidi" w:hAnsiTheme="majorBidi" w:cstheme="majorBidi" w:hint="cs"/>
          <w:b/>
          <w:sz w:val="30"/>
          <w:szCs w:val="30"/>
          <w:cs/>
        </w:rPr>
        <w:t>อั</w:t>
      </w:r>
      <w:r w:rsidRPr="007A77E0">
        <w:rPr>
          <w:rFonts w:asciiTheme="majorBidi" w:hAnsiTheme="majorBidi" w:cstheme="majorBidi"/>
          <w:b/>
          <w:sz w:val="30"/>
          <w:szCs w:val="30"/>
          <w:cs/>
        </w:rPr>
        <w:t>ตราดอกเบี้ยเงินกู้ยืมส่วนเพิ่มของกลุ่มบริษัทในการคิดลดเป็นมูลค่าปัจจุบัน</w:t>
      </w:r>
      <w:r w:rsidRPr="007A77E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7A77E0">
        <w:rPr>
          <w:rFonts w:asciiTheme="majorBidi" w:hAnsiTheme="majorBidi" w:cstheme="majorBidi"/>
          <w:b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</w:t>
      </w:r>
      <w:r w:rsidR="00E34B71">
        <w:rPr>
          <w:rFonts w:asciiTheme="majorBidi" w:hAnsiTheme="majorBidi" w:cstheme="majorBidi" w:hint="cs"/>
          <w:b/>
          <w:sz w:val="30"/>
          <w:szCs w:val="30"/>
          <w:cs/>
        </w:rPr>
        <w:t>เช่า</w:t>
      </w:r>
    </w:p>
    <w:p w14:paraId="523FBAD6" w14:textId="77777777" w:rsidR="00151147" w:rsidRPr="002C4EBD" w:rsidRDefault="00151147" w:rsidP="00D75C0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530C9D9B" w14:textId="0A33FD4F" w:rsidR="00881543" w:rsidRPr="00975F7F" w:rsidRDefault="00151147" w:rsidP="00E34B71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Cs/>
          <w:sz w:val="30"/>
          <w:szCs w:val="30"/>
        </w:rPr>
      </w:pPr>
      <w:r w:rsidRPr="007A77E0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</w:t>
      </w:r>
      <w:r w:rsidR="00E34B71">
        <w:rPr>
          <w:rFonts w:asciiTheme="majorBidi" w:hAnsiTheme="majorBidi" w:cstheme="majorBidi" w:hint="cs"/>
          <w:b/>
          <w:sz w:val="30"/>
          <w:szCs w:val="30"/>
          <w:cs/>
        </w:rPr>
        <w:t xml:space="preserve">                </w:t>
      </w:r>
      <w:r w:rsidRPr="007A77E0">
        <w:rPr>
          <w:rFonts w:asciiTheme="majorBidi" w:hAnsiTheme="majorBidi" w:cstheme="majorBidi"/>
          <w:b/>
          <w:sz w:val="30"/>
          <w:szCs w:val="30"/>
          <w:cs/>
        </w:rPr>
        <w:t>สัญญาเช่า เมื่อมีการ</w:t>
      </w:r>
      <w:r w:rsidRPr="007A77E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7A77E0">
        <w:rPr>
          <w:rFonts w:asciiTheme="majorBidi" w:hAnsiTheme="majorBidi" w:cstheme="majorBidi"/>
          <w:b/>
          <w:sz w:val="30"/>
          <w:szCs w:val="30"/>
          <w:cs/>
        </w:rPr>
        <w:t xml:space="preserve">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434BAC83" w14:textId="77777777" w:rsidR="005D4B20" w:rsidRPr="002C4EBD" w:rsidRDefault="005D4B20" w:rsidP="00D75C0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color w:val="0000FF"/>
          <w:sz w:val="24"/>
          <w:szCs w:val="24"/>
        </w:rPr>
      </w:pPr>
    </w:p>
    <w:p w14:paraId="16087C57" w14:textId="6BF5CA4D" w:rsidR="004171F9" w:rsidRPr="00CB4737" w:rsidRDefault="004171F9" w:rsidP="004171F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CB4737">
        <w:rPr>
          <w:rFonts w:asciiTheme="majorBidi" w:hAnsiTheme="majorBidi" w:cstheme="majorBidi"/>
          <w:b/>
          <w:i/>
          <w:iCs/>
          <w:sz w:val="30"/>
          <w:szCs w:val="30"/>
          <w:cs/>
        </w:rPr>
        <w:t>ในฐานะผู้ให้เช่า</w:t>
      </w:r>
    </w:p>
    <w:p w14:paraId="5E96DC90" w14:textId="77777777" w:rsidR="004171F9" w:rsidRPr="002C4EBD" w:rsidRDefault="004171F9" w:rsidP="004171F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518B6B50" w14:textId="00B265A3" w:rsidR="00151147" w:rsidRPr="00151147" w:rsidRDefault="00151147" w:rsidP="001511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7A77E0">
        <w:rPr>
          <w:rFonts w:ascii="Angsana New" w:hAnsi="Angsana New"/>
          <w:sz w:val="30"/>
          <w:szCs w:val="30"/>
          <w:cs/>
        </w:rPr>
        <w:t>ณ วันเริ่มต้นของสัญญาเช่าหรือวันที่มีการเปลี่ยนแปลงสัญญาเช่า กลุ่มบริษัทจะปัน</w:t>
      </w:r>
      <w:r w:rsidRPr="007A77E0">
        <w:rPr>
          <w:rFonts w:asciiTheme="majorBidi" w:hAnsiTheme="majorBidi" w:cstheme="majorBidi"/>
          <w:b/>
          <w:sz w:val="30"/>
          <w:szCs w:val="30"/>
          <w:cs/>
        </w:rPr>
        <w:t>ส่วนสิ่งตอบแทนที่จะได้รับตามสัญญาให้กับแต่ละส่วนประกอบของสัญญาตามเกณฑ์ราคาขายที่เป็นเอกเทศ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  <w:r w:rsidRPr="00151147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</w:p>
    <w:p w14:paraId="1F726C06" w14:textId="77777777" w:rsidR="00151147" w:rsidRPr="002C4EBD" w:rsidRDefault="00151147" w:rsidP="00D87DAF">
      <w:pPr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33C0EFCC" w14:textId="0B52FBDA" w:rsidR="00151147" w:rsidRPr="007A77E0" w:rsidRDefault="00151147" w:rsidP="004171F9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A77E0">
        <w:rPr>
          <w:rFonts w:asciiTheme="majorBidi" w:hAnsiTheme="majorBidi" w:cstheme="majorBidi"/>
          <w:b/>
          <w:sz w:val="30"/>
          <w:szCs w:val="30"/>
          <w:cs/>
        </w:rPr>
        <w:t>ณ วันเริ่มต้นของสัญญาให้เช่า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09949086" w14:textId="23790C3E" w:rsidR="00673951" w:rsidRPr="002C4EBD" w:rsidRDefault="00673951" w:rsidP="004171F9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66DA47AA" w14:textId="46066A9A" w:rsidR="00673951" w:rsidRDefault="00673951" w:rsidP="00673951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A77E0">
        <w:rPr>
          <w:rFonts w:asciiTheme="majorBidi" w:hAnsiTheme="majorBidi" w:cstheme="majorBidi"/>
          <w:b/>
          <w:sz w:val="30"/>
          <w:szCs w:val="30"/>
          <w:cs/>
        </w:rPr>
        <w:t>กลุ่มบริษัทรับรู้ลูกหนี้สัญญาเช่าเงินทุนด้วยจำนวนเงินลงทุนสุทธิของสัญญาเช่า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กลุ่มบริษัทที่ได้จากเงินลงทุนสุทธิคงเหลือตามสัญญาเช่า</w:t>
      </w:r>
    </w:p>
    <w:p w14:paraId="3E4AFAC3" w14:textId="77777777" w:rsidR="00E134BC" w:rsidRDefault="00E134BC" w:rsidP="00673951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75D77CC3" w14:textId="357400AF" w:rsidR="00673951" w:rsidRDefault="00673951" w:rsidP="00673951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A77E0">
        <w:rPr>
          <w:rFonts w:asciiTheme="majorBidi" w:hAnsiTheme="majorBidi" w:cstheme="majorBidi"/>
          <w:b/>
          <w:sz w:val="30"/>
          <w:szCs w:val="30"/>
          <w:cs/>
        </w:rPr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ค่าเช่า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7A77E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7A77E0">
        <w:rPr>
          <w:rFonts w:asciiTheme="majorBidi" w:hAnsiTheme="majorBidi" w:cstheme="majorBidi"/>
          <w:b/>
          <w:sz w:val="30"/>
          <w:szCs w:val="30"/>
          <w:cs/>
        </w:rPr>
        <w:t>ค่าเช่าที่อาจเกิดขึ้นรับรู้เป็นรายได้ค่าเช่าในรอบระยะเวลาบัญชีที่ได้รับ</w:t>
      </w:r>
    </w:p>
    <w:p w14:paraId="5F4C7A9D" w14:textId="6C87A896" w:rsidR="007A77E0" w:rsidRDefault="007A77E0" w:rsidP="00673951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2B5B72F6" w14:textId="1E249F81" w:rsidR="001433D4" w:rsidRPr="001433D4" w:rsidRDefault="001433D4" w:rsidP="00673951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hAnsiTheme="majorBidi" w:cstheme="majorBidi"/>
          <w:bCs/>
          <w:sz w:val="30"/>
          <w:szCs w:val="30"/>
        </w:rPr>
      </w:pPr>
      <w:r w:rsidRPr="001433D4">
        <w:rPr>
          <w:rFonts w:asciiTheme="majorBidi" w:hAnsiTheme="majorBidi" w:hint="cs"/>
          <w:b/>
          <w:sz w:val="30"/>
          <w:szCs w:val="30"/>
          <w:cs/>
        </w:rPr>
        <w:t>กลุ่มบริษัท</w:t>
      </w:r>
      <w:r w:rsidRPr="00432049">
        <w:rPr>
          <w:rFonts w:asciiTheme="majorBidi" w:hAnsiTheme="majorBidi" w:hint="cs"/>
          <w:b/>
          <w:sz w:val="30"/>
          <w:szCs w:val="30"/>
          <w:cs/>
        </w:rPr>
        <w:t>ประมาณผลขาดทุนด้านเครดิตที่คาดว่าจะเกิดขึ้นตลอดอายุของสัญญา</w:t>
      </w:r>
      <w:r w:rsidRPr="00432049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432049">
        <w:rPr>
          <w:rFonts w:asciiTheme="majorBidi" w:hAnsiTheme="majorBidi" w:hint="cs"/>
          <w:b/>
          <w:sz w:val="30"/>
          <w:szCs w:val="30"/>
          <w:cs/>
        </w:rPr>
        <w:t>ซึ่งประมาณการโดยใช้ตารางการตั้งสำรองเพื่อหาอัตราผลขาดทุนด้านเครดิตที่คาดว่าจะเกิดขึ้น</w:t>
      </w:r>
      <w:r w:rsidRPr="00432049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432049">
        <w:rPr>
          <w:rFonts w:asciiTheme="majorBidi" w:hAnsiTheme="majorBidi" w:hint="cs"/>
          <w:b/>
          <w:sz w:val="30"/>
          <w:szCs w:val="30"/>
          <w:cs/>
        </w:rPr>
        <w:t>ซึ่งวิธีดังกล่าวมีการจัดกลุ่มลูกหนี้สัญญาเช่าตามความเสี่ยงด้านเครดิตที่มีลักษณะร่วมกันและตามระยะเวลาที่เกินกำหนดชำระ</w:t>
      </w:r>
      <w:r w:rsidRPr="00432049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432049">
        <w:rPr>
          <w:rFonts w:asciiTheme="majorBidi" w:hAnsiTheme="majorBidi" w:hint="cs"/>
          <w:b/>
          <w:sz w:val="30"/>
          <w:szCs w:val="30"/>
          <w:cs/>
        </w:rPr>
        <w:t>โดยนำข้อมูลผลขาดทุนที่เกิดขึ้นในอดีต</w:t>
      </w:r>
      <w:r w:rsidRPr="00432049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432049">
        <w:rPr>
          <w:rFonts w:asciiTheme="majorBidi" w:hAnsiTheme="majorBidi" w:hint="cs"/>
          <w:b/>
          <w:sz w:val="30"/>
          <w:szCs w:val="30"/>
          <w:cs/>
        </w:rPr>
        <w:t>การปรับปรุงปัจจัยที่มีความเฉพาะเจาะจงกับลูกหนี้นั้น</w:t>
      </w:r>
      <w:r w:rsidRPr="00432049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432049">
        <w:rPr>
          <w:rFonts w:asciiTheme="majorBidi" w:hAnsiTheme="majorBidi" w:hint="cs"/>
          <w:b/>
          <w:sz w:val="30"/>
          <w:szCs w:val="30"/>
          <w:cs/>
        </w:rPr>
        <w:t>ๆ</w:t>
      </w:r>
      <w:r w:rsidRPr="00432049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432049">
        <w:rPr>
          <w:rFonts w:asciiTheme="majorBidi" w:hAnsiTheme="majorBidi" w:hint="cs"/>
          <w:b/>
          <w:sz w:val="30"/>
          <w:szCs w:val="30"/>
          <w:cs/>
        </w:rPr>
        <w:t>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</w:t>
      </w:r>
      <w:r w:rsidRPr="00432049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432049">
        <w:rPr>
          <w:rFonts w:asciiTheme="majorBidi" w:hAnsiTheme="majorBidi" w:hint="cs"/>
          <w:b/>
          <w:sz w:val="30"/>
          <w:szCs w:val="30"/>
          <w:cs/>
        </w:rPr>
        <w:t>ณ</w:t>
      </w:r>
      <w:r w:rsidRPr="00432049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432049">
        <w:rPr>
          <w:rFonts w:asciiTheme="majorBidi" w:hAnsiTheme="majorBidi" w:hint="cs"/>
          <w:b/>
          <w:sz w:val="30"/>
          <w:szCs w:val="30"/>
          <w:cs/>
        </w:rPr>
        <w:t>วันที่รายงาน</w:t>
      </w:r>
      <w:r w:rsidRPr="00432049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432049">
        <w:rPr>
          <w:rFonts w:asciiTheme="majorBidi" w:hAnsiTheme="majorBidi" w:hint="cs"/>
          <w:b/>
          <w:sz w:val="30"/>
          <w:szCs w:val="30"/>
          <w:cs/>
        </w:rPr>
        <w:t>กลุ่มบริษัทตัดรายการลูกหนี้สัญญาเช่าตามที่เปิดเผยในหมายเหตุข้อ</w:t>
      </w:r>
      <w:r w:rsidRPr="00432049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432049">
        <w:rPr>
          <w:rFonts w:asciiTheme="majorBidi" w:hAnsiTheme="majorBidi" w:cstheme="majorBidi"/>
          <w:bCs/>
          <w:sz w:val="30"/>
          <w:szCs w:val="30"/>
        </w:rPr>
        <w:t>4</w:t>
      </w:r>
      <w:r w:rsidRPr="00432049">
        <w:rPr>
          <w:rFonts w:asciiTheme="majorBidi" w:hAnsiTheme="majorBidi" w:cstheme="majorBidi"/>
          <w:b/>
          <w:sz w:val="30"/>
          <w:szCs w:val="30"/>
          <w:cs/>
        </w:rPr>
        <w:t>(</w:t>
      </w:r>
      <w:r w:rsidRPr="00432049">
        <w:rPr>
          <w:rFonts w:asciiTheme="majorBidi" w:hAnsiTheme="majorBidi" w:cstheme="majorBidi" w:hint="cs"/>
          <w:b/>
          <w:sz w:val="30"/>
          <w:szCs w:val="30"/>
          <w:cs/>
        </w:rPr>
        <w:t>จ</w:t>
      </w:r>
      <w:r w:rsidRPr="00432049">
        <w:rPr>
          <w:rFonts w:asciiTheme="majorBidi" w:hAnsiTheme="majorBidi" w:cstheme="majorBidi"/>
          <w:b/>
          <w:sz w:val="30"/>
          <w:szCs w:val="30"/>
        </w:rPr>
        <w:t>.</w:t>
      </w:r>
      <w:r w:rsidRPr="00432049">
        <w:rPr>
          <w:rFonts w:asciiTheme="majorBidi" w:hAnsiTheme="majorBidi" w:cstheme="majorBidi"/>
          <w:bCs/>
          <w:sz w:val="30"/>
          <w:szCs w:val="30"/>
        </w:rPr>
        <w:t>5</w:t>
      </w:r>
      <w:r w:rsidRPr="00432049">
        <w:rPr>
          <w:rFonts w:ascii="Angsana New" w:hAnsi="Angsana New"/>
          <w:bCs/>
          <w:sz w:val="30"/>
          <w:szCs w:val="30"/>
        </w:rPr>
        <w:t>)</w:t>
      </w:r>
    </w:p>
    <w:p w14:paraId="4D3322AA" w14:textId="77777777" w:rsidR="00673951" w:rsidRPr="00CB4737" w:rsidRDefault="00673951" w:rsidP="00A831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E592A5E" w14:textId="34482F0E" w:rsidR="002C7887" w:rsidRPr="00CB4737" w:rsidRDefault="000156DD" w:rsidP="00E00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0" w:hanging="540"/>
        <w:jc w:val="both"/>
        <w:rPr>
          <w:rFonts w:ascii="Angsana New" w:hAnsi="Angsana New"/>
          <w:sz w:val="30"/>
          <w:szCs w:val="30"/>
        </w:rPr>
      </w:pPr>
      <w:r w:rsidRPr="00CB4737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Pr="00CB473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ฐ</w:t>
      </w:r>
      <w:r w:rsidRPr="00CB4737">
        <w:rPr>
          <w:rFonts w:ascii="Angsana New" w:hAnsi="Angsana New"/>
          <w:b/>
          <w:bCs/>
          <w:i/>
          <w:iCs/>
          <w:sz w:val="30"/>
          <w:szCs w:val="30"/>
        </w:rPr>
        <w:t xml:space="preserve">) </w:t>
      </w:r>
      <w:r w:rsidR="00E00310" w:rsidRPr="00CB4737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C96E67" w:rsidRPr="00CB4737">
        <w:rPr>
          <w:rFonts w:ascii="Angsana New" w:hAnsi="Angsana New"/>
          <w:b/>
          <w:bCs/>
          <w:i/>
          <w:iCs/>
          <w:sz w:val="30"/>
          <w:szCs w:val="30"/>
          <w:cs/>
        </w:rPr>
        <w:t>การ</w:t>
      </w:r>
      <w:r w:rsidR="00C96E67" w:rsidRPr="00CB473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ด้อย</w:t>
      </w:r>
      <w:r w:rsidR="00C96E67" w:rsidRPr="00CB4737">
        <w:rPr>
          <w:rFonts w:ascii="Angsana New" w:hAnsi="Angsana New"/>
          <w:b/>
          <w:bCs/>
          <w:i/>
          <w:iCs/>
          <w:sz w:val="30"/>
          <w:szCs w:val="30"/>
          <w:cs/>
        </w:rPr>
        <w:t>ค่า</w:t>
      </w:r>
      <w:r w:rsidR="00C96E67" w:rsidRPr="00CB4737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สินทรัพย์ที่ไม่ใช่สินทรัพย์ทางการเงิน</w:t>
      </w:r>
    </w:p>
    <w:p w14:paraId="3DBB5D39" w14:textId="08D1C73B" w:rsidR="004267ED" w:rsidRDefault="004267ED" w:rsidP="00684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57222F29" w14:textId="78A7B6BF" w:rsidR="00C96E67" w:rsidRPr="007A77E0" w:rsidRDefault="00C96E67" w:rsidP="00C96E6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A77E0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ยอดสินทรัพย์ตามบัญชีของกลุ่มบริษัทได้รับ</w:t>
      </w:r>
      <w:r w:rsidRPr="007A77E0">
        <w:rPr>
          <w:rFonts w:asciiTheme="majorBidi" w:hAnsiTheme="majorBidi" w:cstheme="majorBidi" w:hint="cs"/>
          <w:sz w:val="30"/>
          <w:szCs w:val="30"/>
          <w:cs/>
        </w:rPr>
        <w:t xml:space="preserve">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</w:t>
      </w:r>
      <w:r w:rsidRPr="007A77E0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578104F" w14:textId="77777777" w:rsidR="00C96E67" w:rsidRPr="007A77E0" w:rsidRDefault="00C96E67" w:rsidP="00C96E6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168D6C" w14:textId="5A606200" w:rsidR="00C96E67" w:rsidRPr="007A77E0" w:rsidRDefault="00C96E67" w:rsidP="00C96E6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A77E0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ขาดทุนจากการด้อยค่ารับรู้ในกำไรหรือขาดทุนเมื่อมูลค่าตามบัญชีของ</w:t>
      </w:r>
      <w:r w:rsidRPr="007A77E0">
        <w:rPr>
          <w:rFonts w:asciiTheme="majorBidi" w:hAnsiTheme="majorBidi" w:cstheme="majorBidi" w:hint="cs"/>
          <w:sz w:val="30"/>
          <w:szCs w:val="30"/>
          <w:cs/>
        </w:rPr>
        <w:t>สินทรัพย์</w:t>
      </w:r>
      <w:r w:rsidRPr="007A77E0">
        <w:rPr>
          <w:rFonts w:asciiTheme="majorBidi" w:hAnsiTheme="majorBidi" w:cstheme="majorBidi"/>
          <w:sz w:val="30"/>
          <w:szCs w:val="30"/>
          <w:cs/>
        </w:rPr>
        <w:t>หรือมูลค่าตามบัญชีของหน่วยสินทรัพย์ที่ก่อให้เกิดเงินสดสูงกว่ามูลค่าที่จะได้รับคืน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</w:p>
    <w:p w14:paraId="4E3C698F" w14:textId="77777777" w:rsidR="00C96E67" w:rsidRPr="007A77E0" w:rsidRDefault="00C96E67" w:rsidP="00C96E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7EAA8091" w14:textId="49AE9506" w:rsidR="00C96E67" w:rsidRDefault="00C96E67" w:rsidP="00C96E6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A77E0">
        <w:rPr>
          <w:rFonts w:asciiTheme="majorBidi" w:hAnsiTheme="majorBidi" w:cstheme="majorBidi"/>
          <w:sz w:val="30"/>
          <w:szCs w:val="30"/>
          <w:cs/>
        </w:rPr>
        <w:t xml:space="preserve"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</w:t>
      </w:r>
      <w:r w:rsidRPr="007A77E0">
        <w:rPr>
          <w:rFonts w:asciiTheme="majorBidi" w:hAnsiTheme="majorBidi" w:cstheme="majorBidi" w:hint="cs"/>
          <w:sz w:val="30"/>
          <w:szCs w:val="30"/>
          <w:cs/>
        </w:rPr>
        <w:t xml:space="preserve">สำหรับสินทรัพย์ที่ไม่ก่อให้เกิดกระแสเงินสดรับโดยอิสระจากสินทรัพย์อื่น </w:t>
      </w:r>
      <w:r w:rsidRPr="007A77E0">
        <w:rPr>
          <w:rFonts w:asciiTheme="majorBidi" w:hAnsiTheme="majorBidi" w:cstheme="majorBidi"/>
          <w:sz w:val="30"/>
          <w:szCs w:val="30"/>
          <w:cs/>
        </w:rPr>
        <w:t>จะพิจารณามูลค่าที่คาดว่าจะได้รับคืนรวมกับหน่วยสินทรัพย์ที่ก่อให้เกิดเงินสดที่</w:t>
      </w:r>
      <w:r w:rsidRPr="007A77E0">
        <w:rPr>
          <w:rFonts w:asciiTheme="majorBidi" w:hAnsiTheme="majorBidi" w:cstheme="majorBidi" w:hint="cs"/>
          <w:sz w:val="30"/>
          <w:szCs w:val="30"/>
          <w:cs/>
        </w:rPr>
        <w:t>สินทรัพย์นั้น</w:t>
      </w:r>
      <w:r w:rsidRPr="007A77E0">
        <w:rPr>
          <w:rFonts w:asciiTheme="majorBidi" w:hAnsiTheme="majorBidi" w:cstheme="majorBidi"/>
          <w:sz w:val="30"/>
          <w:szCs w:val="30"/>
          <w:cs/>
        </w:rPr>
        <w:t>เกี่ยวข้อง</w:t>
      </w:r>
      <w:r w:rsidRPr="007A77E0">
        <w:rPr>
          <w:rFonts w:asciiTheme="majorBidi" w:hAnsiTheme="majorBidi" w:cstheme="majorBidi" w:hint="cs"/>
          <w:sz w:val="30"/>
          <w:szCs w:val="30"/>
          <w:cs/>
        </w:rPr>
        <w:t>ด้วย</w:t>
      </w:r>
    </w:p>
    <w:p w14:paraId="4997E092" w14:textId="77777777" w:rsidR="006E34F7" w:rsidRPr="007A77E0" w:rsidRDefault="006E34F7" w:rsidP="00C96E6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F240514" w14:textId="77777777" w:rsidR="002C4EBD" w:rsidRDefault="002C4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1DF4142" w14:textId="2BC8BDBF" w:rsidR="00A83173" w:rsidRDefault="00C96E67" w:rsidP="00C96E6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7A77E0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Pr="00C96E67">
        <w:rPr>
          <w:rFonts w:asciiTheme="majorBidi" w:hAnsiTheme="majorBidi" w:cstheme="majorBidi"/>
          <w:b/>
          <w:bCs/>
          <w:color w:val="0000FF"/>
          <w:sz w:val="30"/>
          <w:szCs w:val="30"/>
        </w:rPr>
        <w:t xml:space="preserve"> </w:t>
      </w:r>
    </w:p>
    <w:p w14:paraId="25496F75" w14:textId="77777777" w:rsidR="006E34F7" w:rsidRPr="002807A8" w:rsidRDefault="006E34F7" w:rsidP="00C96E6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00731493" w14:textId="79E85B9F" w:rsidR="00DF3EE5" w:rsidRPr="00CB4737" w:rsidRDefault="00752D75" w:rsidP="00E00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29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bookmarkStart w:id="11" w:name="OLE_LINK7"/>
      <w:bookmarkStart w:id="12" w:name="OLE_LINK8"/>
      <w:r w:rsidRPr="00CB4737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Pr="00CB473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ฒ</w:t>
      </w:r>
      <w:r w:rsidRPr="00CB4737">
        <w:rPr>
          <w:rFonts w:ascii="Angsana New" w:hAnsi="Angsana New"/>
          <w:b/>
          <w:bCs/>
          <w:i/>
          <w:iCs/>
          <w:sz w:val="30"/>
          <w:szCs w:val="30"/>
        </w:rPr>
        <w:t>)</w:t>
      </w:r>
      <w:r w:rsidR="00E00310" w:rsidRPr="00CB4737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DF3EE5" w:rsidRPr="00CB4737">
        <w:rPr>
          <w:rFonts w:ascii="Angsana New" w:hAnsi="Angsana New"/>
          <w:b/>
          <w:bCs/>
          <w:i/>
          <w:iCs/>
          <w:sz w:val="30"/>
          <w:szCs w:val="30"/>
          <w:cs/>
        </w:rPr>
        <w:t>ผลประโยชน์ของพนักงาน</w:t>
      </w:r>
    </w:p>
    <w:p w14:paraId="59E907F1" w14:textId="77777777" w:rsidR="00F05892" w:rsidRPr="002807A8" w:rsidRDefault="00F05892" w:rsidP="005149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7E57359F" w14:textId="06025748" w:rsidR="00835DF6" w:rsidRPr="00C96E67" w:rsidRDefault="00DF3EE5" w:rsidP="007612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96E67">
        <w:rPr>
          <w:rFonts w:ascii="Angsana New" w:hAnsi="Angsana New"/>
          <w:sz w:val="30"/>
          <w:szCs w:val="30"/>
          <w:cs/>
        </w:rPr>
        <w:t>ภาระผูกพันในการสมทบ</w:t>
      </w:r>
      <w:r w:rsidRPr="007A77E0">
        <w:rPr>
          <w:rFonts w:ascii="Angsana New" w:hAnsi="Angsana New"/>
          <w:sz w:val="30"/>
          <w:szCs w:val="30"/>
          <w:cs/>
        </w:rPr>
        <w:t>เข้า</w:t>
      </w:r>
      <w:r w:rsidR="00C96E67" w:rsidRPr="007A77E0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กองทุนสำรองเลี้ยงชีพสำหรับพนักงานของ</w:t>
      </w:r>
      <w:r w:rsidR="00C96E67" w:rsidRPr="00C96E67">
        <w:rPr>
          <w:rFonts w:asciiTheme="majorBidi" w:eastAsia="Calibri" w:hAnsiTheme="majorBidi" w:cstheme="majorBidi" w:hint="cs"/>
          <w:color w:val="000000"/>
          <w:sz w:val="30"/>
          <w:szCs w:val="30"/>
          <w:cs/>
          <w:lang w:eastAsia="en-GB"/>
        </w:rPr>
        <w:t>กลุ่มบริษัท</w:t>
      </w:r>
      <w:r w:rsidRPr="00C96E67">
        <w:rPr>
          <w:rFonts w:ascii="Angsana New" w:hAnsi="Angsana New"/>
          <w:sz w:val="30"/>
          <w:szCs w:val="30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1C7F465E" w14:textId="77777777" w:rsidR="00DF3EE5" w:rsidRPr="002807A8" w:rsidRDefault="00DF3EE5" w:rsidP="00DF3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4"/>
          <w:szCs w:val="24"/>
          <w:cs/>
        </w:rPr>
      </w:pPr>
    </w:p>
    <w:p w14:paraId="59BB3D3E" w14:textId="50DC3DC8" w:rsidR="00DF3EE5" w:rsidRPr="00CB4737" w:rsidRDefault="00DF3EE5" w:rsidP="00DF3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A77E0">
        <w:rPr>
          <w:rFonts w:ascii="Angsana New" w:hAnsi="Angsana New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</w:t>
      </w:r>
      <w:r w:rsidR="00C96E67" w:rsidRPr="007A77E0">
        <w:rPr>
          <w:rFonts w:ascii="Angsana New" w:hAnsi="Angsana New" w:hint="cs"/>
          <w:sz w:val="30"/>
          <w:szCs w:val="30"/>
          <w:cs/>
        </w:rPr>
        <w:t>จาก</w:t>
      </w:r>
      <w:r w:rsidRPr="007A77E0">
        <w:rPr>
          <w:rFonts w:ascii="Angsana New" w:hAnsi="Angsana New"/>
          <w:sz w:val="30"/>
          <w:szCs w:val="30"/>
          <w:cs/>
        </w:rPr>
        <w:t>การประมาณผลประโยชน์ในอนาคตที่เกิดจากการทำงานของพนักงานใน</w:t>
      </w:r>
      <w:r w:rsidRPr="007A77E0">
        <w:rPr>
          <w:rFonts w:ascii="Angsana New" w:hAnsi="Angsana New" w:hint="cs"/>
          <w:sz w:val="30"/>
          <w:szCs w:val="30"/>
          <w:cs/>
        </w:rPr>
        <w:t>งวด</w:t>
      </w:r>
      <w:r w:rsidRPr="007A77E0">
        <w:rPr>
          <w:rFonts w:ascii="Angsana New" w:hAnsi="Angsana New"/>
          <w:sz w:val="30"/>
          <w:szCs w:val="30"/>
          <w:cs/>
        </w:rPr>
        <w:t>ปัจจุบันและงวดก่อน</w:t>
      </w:r>
      <w:r w:rsidRPr="007A77E0">
        <w:rPr>
          <w:rFonts w:ascii="Angsana New" w:hAnsi="Angsana New" w:hint="cs"/>
          <w:sz w:val="30"/>
          <w:szCs w:val="30"/>
          <w:cs/>
        </w:rPr>
        <w:t xml:space="preserve">ๆ </w:t>
      </w:r>
      <w:r w:rsidRPr="007A77E0">
        <w:rPr>
          <w:rFonts w:ascii="Angsana New" w:hAnsi="Angsana New"/>
          <w:sz w:val="30"/>
          <w:szCs w:val="30"/>
          <w:cs/>
        </w:rPr>
        <w:t>ผลประโยชน์ดังกล่าวได้มีการคิดลดกระแสเงิน</w:t>
      </w:r>
      <w:r w:rsidRPr="007A77E0">
        <w:rPr>
          <w:rFonts w:ascii="Angsana New" w:hAnsi="Angsana New" w:hint="cs"/>
          <w:sz w:val="30"/>
          <w:szCs w:val="30"/>
          <w:cs/>
        </w:rPr>
        <w:t>ส</w:t>
      </w:r>
      <w:r w:rsidRPr="007A77E0">
        <w:rPr>
          <w:rFonts w:ascii="Angsana New" w:hAnsi="Angsana New"/>
          <w:sz w:val="30"/>
          <w:szCs w:val="30"/>
          <w:cs/>
        </w:rPr>
        <w:t xml:space="preserve">ดเพื่อให้เป็นมูลค่าปัจจุบัน </w:t>
      </w:r>
      <w:r w:rsidR="006C2977" w:rsidRPr="007A77E0">
        <w:rPr>
          <w:rFonts w:ascii="Angsana New" w:hAnsi="Angsana New" w:hint="cs"/>
          <w:sz w:val="30"/>
          <w:szCs w:val="30"/>
          <w:cs/>
        </w:rPr>
        <w:t>ซึ่งจัดทำโดยนักคณิตศาสตร์ประกันภัยที่ได้รับอนุญาตเป็นประจำทุกปี</w:t>
      </w:r>
      <w:r w:rsidR="006C2977" w:rsidRPr="007A77E0">
        <w:rPr>
          <w:rFonts w:ascii="Angsana New" w:hAnsi="Angsana New"/>
          <w:sz w:val="30"/>
          <w:szCs w:val="30"/>
          <w:cs/>
        </w:rPr>
        <w:t xml:space="preserve"> </w:t>
      </w:r>
      <w:r w:rsidR="006C2977" w:rsidRPr="007A77E0">
        <w:rPr>
          <w:rFonts w:ascii="Angsana New" w:hAnsi="Angsana New" w:hint="cs"/>
          <w:sz w:val="30"/>
          <w:szCs w:val="30"/>
          <w:cs/>
        </w:rPr>
        <w:t>โดยวิธีคิดลดแต่ละหน่วยที่ประมาณการไว้</w:t>
      </w:r>
    </w:p>
    <w:p w14:paraId="7AEC4C9E" w14:textId="77777777" w:rsidR="00734580" w:rsidRPr="002807A8" w:rsidRDefault="00734580" w:rsidP="00B3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AAD3112" w14:textId="36AF3761" w:rsidR="00DF3EE5" w:rsidRPr="00CB4737" w:rsidRDefault="00DF3EE5" w:rsidP="00B3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B4737">
        <w:rPr>
          <w:rFonts w:ascii="Angsana New" w:hAnsi="Angsana New" w:hint="cs"/>
          <w:sz w:val="30"/>
          <w:szCs w:val="30"/>
          <w:cs/>
        </w:rPr>
        <w:t>ใน</w:t>
      </w:r>
      <w:r w:rsidRPr="00CB4737">
        <w:rPr>
          <w:rFonts w:ascii="Angsana New" w:hAnsi="Angsana New"/>
          <w:sz w:val="30"/>
          <w:szCs w:val="30"/>
          <w:cs/>
        </w:rPr>
        <w:t>การวัดมูลค่าใหม่ของหนี้สินผลประโยชน์ที่กำหนดไว้สุทธิ</w:t>
      </w:r>
      <w:r w:rsidRPr="00CB4737">
        <w:rPr>
          <w:rFonts w:ascii="Angsana New" w:hAnsi="Angsana New"/>
          <w:sz w:val="30"/>
          <w:szCs w:val="30"/>
        </w:rPr>
        <w:t xml:space="preserve"> </w:t>
      </w:r>
      <w:r w:rsidRPr="00CB4737">
        <w:rPr>
          <w:rFonts w:ascii="Angsana New" w:hAnsi="Angsana New"/>
          <w:sz w:val="30"/>
          <w:szCs w:val="30"/>
          <w:cs/>
        </w:rPr>
        <w:t>กำไร</w:t>
      </w:r>
      <w:r w:rsidRPr="00CB4737">
        <w:rPr>
          <w:rFonts w:ascii="Angsana New" w:hAnsi="Angsana New" w:hint="cs"/>
          <w:sz w:val="30"/>
          <w:szCs w:val="30"/>
          <w:cs/>
        </w:rPr>
        <w:t>หรือ</w:t>
      </w:r>
      <w:r w:rsidRPr="00CB4737">
        <w:rPr>
          <w:rFonts w:ascii="Angsana New" w:hAnsi="Angsana New"/>
          <w:sz w:val="30"/>
          <w:szCs w:val="30"/>
          <w:cs/>
        </w:rPr>
        <w:t>ขาดทุนจากการประมาณการตามหลักคณิตศาสตร์ประกันภัย</w:t>
      </w:r>
      <w:r w:rsidRPr="00CB4737">
        <w:rPr>
          <w:rFonts w:ascii="Angsana New" w:hAnsi="Angsana New" w:hint="cs"/>
          <w:sz w:val="30"/>
          <w:szCs w:val="30"/>
          <w:cs/>
        </w:rPr>
        <w:t>จะถูก</w:t>
      </w:r>
      <w:r w:rsidRPr="00CB4737">
        <w:rPr>
          <w:rFonts w:ascii="Angsana New" w:hAnsi="Angsana New"/>
          <w:sz w:val="30"/>
          <w:szCs w:val="30"/>
          <w:cs/>
        </w:rPr>
        <w:t>รับรู้รายการในกำไรขาดทุนเบ็ดเสร็จอื่น</w:t>
      </w:r>
      <w:r w:rsidRPr="00CB4737">
        <w:rPr>
          <w:rFonts w:ascii="Angsana New" w:hAnsi="Angsana New" w:hint="cs"/>
          <w:sz w:val="30"/>
          <w:szCs w:val="30"/>
          <w:cs/>
        </w:rPr>
        <w:t>ทันที</w:t>
      </w:r>
      <w:r w:rsidRPr="00CB4737">
        <w:rPr>
          <w:rFonts w:ascii="Angsana New" w:hAnsi="Angsana New"/>
          <w:sz w:val="30"/>
          <w:szCs w:val="30"/>
        </w:rPr>
        <w:t xml:space="preserve"> </w:t>
      </w:r>
      <w:r w:rsidRPr="00CB4737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CB4737">
        <w:rPr>
          <w:rFonts w:ascii="Angsana New" w:hAnsi="Angsana New"/>
          <w:sz w:val="30"/>
          <w:szCs w:val="30"/>
          <w:cs/>
        </w:rPr>
        <w:t>กำหนดดอกเบี้ยจ่าย</w:t>
      </w:r>
      <w:r w:rsidRPr="00CB4737">
        <w:rPr>
          <w:rFonts w:ascii="Angsana New" w:hAnsi="Angsana New" w:hint="cs"/>
          <w:sz w:val="30"/>
          <w:szCs w:val="30"/>
          <w:cs/>
        </w:rPr>
        <w:t>ของ</w:t>
      </w:r>
      <w:r w:rsidRPr="00CB4737">
        <w:rPr>
          <w:rFonts w:ascii="Angsana New" w:hAnsi="Angsana New"/>
          <w:sz w:val="30"/>
          <w:szCs w:val="30"/>
          <w:cs/>
        </w:rPr>
        <w:t xml:space="preserve"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</w:t>
      </w:r>
      <w:r w:rsidR="002D1714" w:rsidRPr="00CB4737">
        <w:rPr>
          <w:rFonts w:ascii="Angsana New" w:hAnsi="Angsana New"/>
          <w:sz w:val="30"/>
          <w:szCs w:val="30"/>
        </w:rPr>
        <w:br/>
      </w:r>
      <w:r w:rsidRPr="00CB4737">
        <w:rPr>
          <w:rFonts w:ascii="Angsana New" w:hAnsi="Angsana New"/>
          <w:sz w:val="30"/>
          <w:szCs w:val="30"/>
          <w:cs/>
        </w:rPr>
        <w:t>ณ ต้นปี โดยคำนึงถึงการเปลี่ยนแปลงใดๆ</w:t>
      </w:r>
      <w:r w:rsidRPr="00CB4737">
        <w:rPr>
          <w:rFonts w:ascii="Angsana New" w:hAnsi="Angsana New" w:hint="cs"/>
          <w:sz w:val="30"/>
          <w:szCs w:val="30"/>
          <w:cs/>
        </w:rPr>
        <w:t xml:space="preserve"> </w:t>
      </w:r>
      <w:r w:rsidRPr="00CB4737">
        <w:rPr>
          <w:rFonts w:ascii="Angsana New" w:hAnsi="Angsana New"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</w:t>
      </w:r>
      <w:r w:rsidRPr="00CB4737">
        <w:rPr>
          <w:rFonts w:ascii="Angsana New" w:hAnsi="Angsana New" w:hint="cs"/>
          <w:sz w:val="30"/>
          <w:szCs w:val="30"/>
          <w:cs/>
        </w:rPr>
        <w:t xml:space="preserve"> </w:t>
      </w:r>
      <w:r w:rsidRPr="00CB4737">
        <w:rPr>
          <w:rFonts w:ascii="Angsana New" w:hAnsi="Angsana New"/>
          <w:sz w:val="30"/>
          <w:szCs w:val="30"/>
          <w:cs/>
        </w:rPr>
        <w:t xml:space="preserve">ที่เกี่ยวข้องกับโครงการผลประโยชน์รับรู้รายการในกำไรหรือขาดทุน </w:t>
      </w:r>
    </w:p>
    <w:p w14:paraId="11406DFD" w14:textId="77777777" w:rsidR="00DF3EE5" w:rsidRPr="002807A8" w:rsidRDefault="00DF3EE5" w:rsidP="00B3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0"/>
        <w:jc w:val="both"/>
        <w:rPr>
          <w:rFonts w:ascii="Angsana New" w:hAnsi="Angsana New"/>
          <w:sz w:val="24"/>
          <w:szCs w:val="24"/>
        </w:rPr>
      </w:pPr>
    </w:p>
    <w:p w14:paraId="6FC82C58" w14:textId="2819DD35" w:rsidR="00DF3EE5" w:rsidRPr="00CB4737" w:rsidRDefault="00DF3EE5" w:rsidP="00B3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B4737">
        <w:rPr>
          <w:rFonts w:ascii="Angsana New" w:hAnsi="Angsana New"/>
          <w:sz w:val="30"/>
          <w:szCs w:val="30"/>
          <w:cs/>
        </w:rPr>
        <w:t>เมื่อมีการ</w:t>
      </w:r>
      <w:r w:rsidRPr="00CB4737">
        <w:rPr>
          <w:rFonts w:ascii="Angsana New" w:hAnsi="Angsana New" w:hint="cs"/>
          <w:sz w:val="30"/>
          <w:szCs w:val="30"/>
          <w:cs/>
        </w:rPr>
        <w:t>เปลี่ยนแปลง</w:t>
      </w:r>
      <w:r w:rsidRPr="00CB4737">
        <w:rPr>
          <w:rFonts w:ascii="Angsana New" w:hAnsi="Angsana New"/>
          <w:sz w:val="30"/>
          <w:szCs w:val="30"/>
          <w:cs/>
        </w:rPr>
        <w:t>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</w:t>
      </w:r>
      <w:r w:rsidRPr="00CB4737">
        <w:rPr>
          <w:rFonts w:ascii="Angsana New" w:hAnsi="Angsana New" w:hint="cs"/>
          <w:sz w:val="30"/>
          <w:szCs w:val="30"/>
          <w:cs/>
        </w:rPr>
        <w:t xml:space="preserve"> </w:t>
      </w:r>
      <w:r w:rsidRPr="00CB4737">
        <w:rPr>
          <w:rFonts w:ascii="Angsana New" w:hAnsi="Angsana New"/>
          <w:sz w:val="30"/>
          <w:szCs w:val="30"/>
          <w:cs/>
        </w:rPr>
        <w:t>กำไร</w:t>
      </w:r>
      <w:r w:rsidRPr="00CB4737">
        <w:rPr>
          <w:rFonts w:ascii="Angsana New" w:hAnsi="Angsana New" w:hint="cs"/>
          <w:sz w:val="30"/>
          <w:szCs w:val="30"/>
          <w:cs/>
        </w:rPr>
        <w:t>หรือ</w:t>
      </w:r>
      <w:r w:rsidRPr="00CB4737">
        <w:rPr>
          <w:rFonts w:ascii="Angsana New" w:hAnsi="Angsana New"/>
          <w:sz w:val="30"/>
          <w:szCs w:val="30"/>
          <w:cs/>
        </w:rPr>
        <w:t>ขาดทุนจากการลดขนาดโครงการต้องรับรู้ในกำไรหรือขาดทุนทันที</w:t>
      </w:r>
      <w:r w:rsidRPr="00CB4737">
        <w:rPr>
          <w:rFonts w:ascii="Angsana New" w:hAnsi="Angsana New" w:hint="cs"/>
          <w:sz w:val="30"/>
          <w:szCs w:val="30"/>
          <w:cs/>
        </w:rPr>
        <w:t xml:space="preserve"> กลุ่มบริษัท</w:t>
      </w:r>
      <w:r w:rsidRPr="00CB4737">
        <w:rPr>
          <w:rFonts w:ascii="Angsana New" w:hAnsi="Angsana New"/>
          <w:sz w:val="30"/>
          <w:szCs w:val="30"/>
          <w:cs/>
        </w:rPr>
        <w:t>รับรู้กำไรและขาดทุนจากการจ่ายชำระผลประโยชน์</w:t>
      </w:r>
      <w:r w:rsidRPr="00CB4737">
        <w:rPr>
          <w:rFonts w:ascii="Angsana New" w:hAnsi="Angsana New" w:hint="cs"/>
          <w:sz w:val="30"/>
          <w:szCs w:val="30"/>
          <w:cs/>
        </w:rPr>
        <w:t>พนักงาน</w:t>
      </w:r>
      <w:r w:rsidRPr="00CB4737">
        <w:rPr>
          <w:rFonts w:ascii="Angsana New" w:hAnsi="Angsana New"/>
          <w:sz w:val="30"/>
          <w:szCs w:val="30"/>
          <w:cs/>
        </w:rPr>
        <w:t>เมื่อเกิดขึ้น</w:t>
      </w:r>
      <w:r w:rsidRPr="00CB4737">
        <w:rPr>
          <w:rFonts w:ascii="Angsana New" w:hAnsi="Angsana New" w:hint="cs"/>
          <w:sz w:val="30"/>
          <w:szCs w:val="30"/>
          <w:cs/>
        </w:rPr>
        <w:t xml:space="preserve"> </w:t>
      </w:r>
    </w:p>
    <w:p w14:paraId="2D3AA870" w14:textId="77777777" w:rsidR="00B6093B" w:rsidRPr="002807A8" w:rsidRDefault="00B6093B" w:rsidP="00B3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0"/>
        <w:jc w:val="both"/>
        <w:rPr>
          <w:rFonts w:ascii="Angsana New" w:hAnsi="Angsana New"/>
          <w:i/>
          <w:iCs/>
          <w:sz w:val="24"/>
          <w:szCs w:val="24"/>
        </w:rPr>
      </w:pPr>
    </w:p>
    <w:p w14:paraId="3E5CAEF3" w14:textId="01ECE4BD" w:rsidR="00B6093B" w:rsidRPr="00CB4737" w:rsidRDefault="00B6093B" w:rsidP="00B3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B4737">
        <w:rPr>
          <w:rFonts w:ascii="Angsana New" w:hAnsi="Angsana New"/>
          <w:sz w:val="30"/>
          <w:szCs w:val="30"/>
          <w:cs/>
        </w:rPr>
        <w:t>ภาระผูกพันสุทธิของ</w:t>
      </w:r>
      <w:r w:rsidRPr="00CB4737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CB4737">
        <w:rPr>
          <w:rFonts w:ascii="Angsana New" w:hAnsi="Angsana New"/>
          <w:sz w:val="30"/>
          <w:szCs w:val="30"/>
          <w:cs/>
        </w:rPr>
        <w:t>ที่เป็นผลประโยชน์ระยะยาวของพนักงานเป็นผลประโยชน์ในอนาคตที่เกิดจาก</w:t>
      </w:r>
      <w:r w:rsidR="002D1714" w:rsidRPr="00CB4737">
        <w:rPr>
          <w:rFonts w:ascii="Angsana New" w:hAnsi="Angsana New"/>
          <w:sz w:val="30"/>
          <w:szCs w:val="30"/>
        </w:rPr>
        <w:br/>
      </w:r>
      <w:r w:rsidRPr="00CB4737">
        <w:rPr>
          <w:rFonts w:ascii="Angsana New" w:hAnsi="Angsana New"/>
          <w:sz w:val="30"/>
          <w:szCs w:val="30"/>
          <w:cs/>
        </w:rPr>
        <w:t>การทำงาน</w:t>
      </w:r>
      <w:r w:rsidRPr="00CB4737">
        <w:rPr>
          <w:rFonts w:ascii="Angsana New" w:hAnsi="Angsana New" w:hint="cs"/>
          <w:sz w:val="30"/>
          <w:szCs w:val="30"/>
          <w:cs/>
        </w:rPr>
        <w:t>ของ</w:t>
      </w:r>
      <w:r w:rsidRPr="00CB4737">
        <w:rPr>
          <w:rFonts w:ascii="Angsana New" w:hAnsi="Angsana New"/>
          <w:sz w:val="30"/>
          <w:szCs w:val="30"/>
          <w:cs/>
        </w:rPr>
        <w:t>พนักงานใน</w:t>
      </w:r>
      <w:r w:rsidRPr="00CB4737">
        <w:rPr>
          <w:rFonts w:ascii="Angsana New" w:hAnsi="Angsana New" w:hint="cs"/>
          <w:sz w:val="30"/>
          <w:szCs w:val="30"/>
          <w:cs/>
        </w:rPr>
        <w:t>งวด</w:t>
      </w:r>
      <w:r w:rsidRPr="00CB4737">
        <w:rPr>
          <w:rFonts w:ascii="Angsana New" w:hAnsi="Angsana New"/>
          <w:sz w:val="30"/>
          <w:szCs w:val="30"/>
          <w:cs/>
        </w:rPr>
        <w:t>ปัจจุบันและงวดก่อน</w:t>
      </w:r>
      <w:r w:rsidRPr="00CB4737">
        <w:rPr>
          <w:rFonts w:ascii="Angsana New" w:hAnsi="Angsana New" w:hint="cs"/>
          <w:sz w:val="30"/>
          <w:szCs w:val="30"/>
          <w:cs/>
        </w:rPr>
        <w:t>ๆ</w:t>
      </w:r>
      <w:r w:rsidRPr="00CB4737">
        <w:rPr>
          <w:rFonts w:ascii="Angsana New" w:hAnsi="Angsana New"/>
          <w:sz w:val="30"/>
          <w:szCs w:val="30"/>
          <w:cs/>
        </w:rPr>
        <w:t xml:space="preserve"> ซึ่งผลประโยชน์นี้ได้คิดลดกระแสเงินสดเพื่อให้เป็นมูลค่าปัจจุบัน</w:t>
      </w:r>
      <w:r w:rsidRPr="00CB4737">
        <w:rPr>
          <w:rFonts w:ascii="Angsana New" w:hAnsi="Angsana New" w:hint="cs"/>
          <w:sz w:val="30"/>
          <w:szCs w:val="30"/>
          <w:cs/>
        </w:rPr>
        <w:t xml:space="preserve"> การวัดมูลค่าใหม่จะรับรู้ในกำไรหรือขาดทุนเมื่อเกิดขึ้น</w:t>
      </w:r>
    </w:p>
    <w:p w14:paraId="17118434" w14:textId="77777777" w:rsidR="000421CC" w:rsidRPr="002807A8" w:rsidRDefault="000421CC" w:rsidP="00B3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0AE8176" w14:textId="77777777" w:rsidR="0089025E" w:rsidRPr="00CB4737" w:rsidRDefault="000421CC" w:rsidP="00B3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B4737">
        <w:rPr>
          <w:rFonts w:ascii="Angsana New" w:hAnsi="Angsana New" w:hint="cs"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</w:t>
      </w:r>
      <w:r w:rsidRPr="00CB4737">
        <w:rPr>
          <w:rFonts w:ascii="Angsana New" w:hAnsi="Angsana New"/>
          <w:sz w:val="30"/>
          <w:szCs w:val="30"/>
          <w:cs/>
        </w:rPr>
        <w:t xml:space="preserve"> </w:t>
      </w:r>
      <w:r w:rsidRPr="00CB4737">
        <w:rPr>
          <w:rFonts w:ascii="Angsana New" w:hAnsi="Angsana New" w:hint="cs"/>
          <w:sz w:val="30"/>
          <w:szCs w:val="30"/>
          <w:cs/>
        </w:rPr>
        <w:t>หรือเมื่อกลุ่มบริษัทรับรู้ต้นทุนสำหรับการปรับโครงสร้าง</w:t>
      </w:r>
      <w:r w:rsidR="002D1714" w:rsidRPr="00CB4737">
        <w:rPr>
          <w:rFonts w:ascii="Angsana New" w:hAnsi="Angsana New"/>
          <w:sz w:val="30"/>
          <w:szCs w:val="30"/>
        </w:rPr>
        <w:br/>
      </w:r>
      <w:r w:rsidRPr="00CB4737">
        <w:rPr>
          <w:rFonts w:ascii="Angsana New" w:hAnsi="Angsana New"/>
          <w:sz w:val="30"/>
          <w:szCs w:val="30"/>
          <w:cs/>
        </w:rPr>
        <w:t xml:space="preserve">หากระยะเวลาการจ่ายผลประโยชน์เกินกว่า </w:t>
      </w:r>
      <w:r w:rsidRPr="00CB4737">
        <w:rPr>
          <w:rFonts w:ascii="Angsana New" w:hAnsi="Angsana New"/>
          <w:sz w:val="30"/>
          <w:szCs w:val="30"/>
        </w:rPr>
        <w:t xml:space="preserve">12 </w:t>
      </w:r>
      <w:r w:rsidRPr="00CB4737">
        <w:rPr>
          <w:rFonts w:ascii="Angsana New" w:hAnsi="Angsana New"/>
          <w:sz w:val="30"/>
          <w:szCs w:val="30"/>
          <w:cs/>
        </w:rPr>
        <w:t>เดือนนับจากวัน</w:t>
      </w:r>
      <w:r w:rsidRPr="00CB4737">
        <w:rPr>
          <w:rFonts w:ascii="Angsana New" w:hAnsi="Angsana New" w:hint="cs"/>
          <w:sz w:val="30"/>
          <w:szCs w:val="30"/>
          <w:cs/>
        </w:rPr>
        <w:t>สิ้นรอบระยะเวลา</w:t>
      </w:r>
      <w:r w:rsidRPr="00CB4737">
        <w:rPr>
          <w:rFonts w:ascii="Angsana New" w:hAnsi="Angsana New"/>
          <w:sz w:val="30"/>
          <w:szCs w:val="30"/>
          <w:cs/>
        </w:rPr>
        <w:t>รายงาน</w:t>
      </w:r>
      <w:r w:rsidRPr="00CB4737">
        <w:rPr>
          <w:rFonts w:ascii="Angsana New" w:hAnsi="Angsana New" w:hint="cs"/>
          <w:sz w:val="30"/>
          <w:szCs w:val="30"/>
          <w:cs/>
        </w:rPr>
        <w:t xml:space="preserve"> ผลประโยชน์เมื่อเลิกจ้างจะถูกคิดลดกระแสเงินสด</w:t>
      </w:r>
    </w:p>
    <w:p w14:paraId="059F1270" w14:textId="700B65FC" w:rsidR="009311EE" w:rsidRDefault="009311EE" w:rsidP="00B3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B4737">
        <w:rPr>
          <w:rFonts w:ascii="Angsana New" w:hAnsi="Angsana New"/>
          <w:sz w:val="30"/>
          <w:szCs w:val="30"/>
          <w:cs/>
        </w:rPr>
        <w:t>ผลประโยชน์ระยะสั้นของพนักงาน</w:t>
      </w:r>
      <w:r w:rsidRPr="00CB4737">
        <w:rPr>
          <w:rFonts w:ascii="Angsana New" w:hAnsi="Angsana New" w:hint="cs"/>
          <w:sz w:val="30"/>
          <w:szCs w:val="30"/>
          <w:cs/>
        </w:rPr>
        <w:t>รับรู้</w:t>
      </w:r>
      <w:r w:rsidRPr="00CB4737">
        <w:rPr>
          <w:rFonts w:ascii="Angsana New" w:hAnsi="Angsana New"/>
          <w:sz w:val="30"/>
          <w:szCs w:val="30"/>
          <w:cs/>
        </w:rPr>
        <w:t>เป็นค่าใช้จ่ายเมื่อพนักงานทำงานให้</w:t>
      </w:r>
      <w:r w:rsidRPr="00CB4737">
        <w:rPr>
          <w:rFonts w:ascii="Angsana New" w:hAnsi="Angsana New"/>
          <w:sz w:val="30"/>
          <w:szCs w:val="30"/>
        </w:rPr>
        <w:t xml:space="preserve"> </w:t>
      </w:r>
      <w:r w:rsidRPr="00CB4737">
        <w:rPr>
          <w:rFonts w:ascii="Angsana New" w:hAnsi="Angsana New"/>
          <w:sz w:val="30"/>
          <w:szCs w:val="30"/>
          <w:cs/>
        </w:rPr>
        <w:t>หนี้สินรับรู้ด้วยมูลค่าที่คาดว่าจะจ่ายชำระ หาก</w:t>
      </w:r>
      <w:r w:rsidRPr="00CB4737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CB4737">
        <w:rPr>
          <w:rFonts w:ascii="Angsana New" w:hAnsi="Angsana New"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0054676B" w14:textId="77777777" w:rsidR="00432049" w:rsidRDefault="00432049" w:rsidP="00B3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bookmarkEnd w:id="11"/>
    <w:bookmarkEnd w:id="12"/>
    <w:p w14:paraId="68E687BF" w14:textId="168E6EF6" w:rsidR="00434438" w:rsidRPr="00CB4737" w:rsidRDefault="00752D75" w:rsidP="00E00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6" w:lineRule="auto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CB4737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Pr="00CB473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ณ</w:t>
      </w:r>
      <w:r w:rsidRPr="00CB4737">
        <w:rPr>
          <w:rFonts w:ascii="Angsana New" w:hAnsi="Angsana New"/>
          <w:b/>
          <w:bCs/>
          <w:i/>
          <w:iCs/>
          <w:sz w:val="30"/>
          <w:szCs w:val="30"/>
        </w:rPr>
        <w:t>)</w:t>
      </w:r>
      <w:r w:rsidR="00E00310" w:rsidRPr="00CB4737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434438" w:rsidRPr="00CB473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การจ่ายโดยใช้หุ้นเป็นเกณฑ์</w:t>
      </w:r>
    </w:p>
    <w:p w14:paraId="636F86C5" w14:textId="77777777" w:rsidR="00434438" w:rsidRPr="00CB4737" w:rsidRDefault="00434438" w:rsidP="004344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18679C9D" w14:textId="7A5597E5" w:rsidR="00434438" w:rsidRPr="00CB4737" w:rsidRDefault="00434438" w:rsidP="004344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B4737">
        <w:rPr>
          <w:rFonts w:ascii="Angsana New" w:hAnsi="Angsana New" w:hint="cs"/>
          <w:sz w:val="30"/>
          <w:szCs w:val="30"/>
          <w:cs/>
        </w:rPr>
        <w:t>รายจ่ายสำหรับโครงการจ่ายโบนัสด้วยหุ้นสามัญสำหรับพนักงาน</w:t>
      </w:r>
      <w:r w:rsidR="00E77D88" w:rsidRPr="00CB4737">
        <w:rPr>
          <w:rFonts w:ascii="Angsana New" w:hAnsi="Angsana New" w:hint="cs"/>
          <w:sz w:val="30"/>
          <w:szCs w:val="30"/>
          <w:cs/>
        </w:rPr>
        <w:t xml:space="preserve">ของกลุ่มบริษัท </w:t>
      </w:r>
      <w:r w:rsidR="00E77D88" w:rsidRPr="00CB4737">
        <w:rPr>
          <w:rFonts w:ascii="Angsana New" w:hAnsi="Angsana New"/>
          <w:sz w:val="30"/>
          <w:szCs w:val="30"/>
        </w:rPr>
        <w:t>(</w:t>
      </w:r>
      <w:r w:rsidR="00E77D88" w:rsidRPr="00CB4737">
        <w:rPr>
          <w:rFonts w:ascii="Angsana New" w:hAnsi="Angsana New" w:hint="cs"/>
          <w:sz w:val="30"/>
          <w:szCs w:val="30"/>
          <w:cs/>
        </w:rPr>
        <w:t>โครงการ</w:t>
      </w:r>
      <w:r w:rsidR="00E77D88" w:rsidRPr="00CB4737">
        <w:rPr>
          <w:rFonts w:ascii="Angsana New" w:hAnsi="Angsana New"/>
          <w:sz w:val="30"/>
          <w:szCs w:val="30"/>
        </w:rPr>
        <w:t xml:space="preserve">) (AWC Shares Plan 2020) </w:t>
      </w:r>
      <w:r w:rsidRPr="00CB4737">
        <w:rPr>
          <w:rFonts w:ascii="Angsana New" w:hAnsi="Angsana New" w:hint="cs"/>
          <w:sz w:val="30"/>
          <w:szCs w:val="30"/>
          <w:cs/>
        </w:rPr>
        <w:t>รับรู้เมื่อได้รับบริการจากพนักงานแล้ว</w:t>
      </w:r>
      <w:r w:rsidRPr="00CB4737">
        <w:rPr>
          <w:rFonts w:ascii="Angsana New" w:hAnsi="Angsana New"/>
          <w:sz w:val="30"/>
          <w:szCs w:val="30"/>
          <w:cs/>
        </w:rPr>
        <w:t xml:space="preserve"> </w:t>
      </w:r>
      <w:r w:rsidRPr="00CB4737">
        <w:rPr>
          <w:rFonts w:ascii="Angsana New" w:hAnsi="Angsana New" w:hint="cs"/>
          <w:sz w:val="30"/>
          <w:szCs w:val="30"/>
          <w:cs/>
        </w:rPr>
        <w:t>โดยวัดมูลค่าของรายจ่ายโครงการโดยอ้างอิงกับมูลค่ายุติธรรมของตราสารทุน</w:t>
      </w:r>
      <w:r w:rsidRPr="00CB4737">
        <w:rPr>
          <w:rFonts w:ascii="Angsana New" w:hAnsi="Angsana New"/>
          <w:sz w:val="30"/>
          <w:szCs w:val="30"/>
          <w:cs/>
        </w:rPr>
        <w:t xml:space="preserve"> </w:t>
      </w:r>
      <w:r w:rsidRPr="00CB4737">
        <w:rPr>
          <w:rFonts w:ascii="Angsana New" w:hAnsi="Angsana New" w:hint="cs"/>
          <w:sz w:val="30"/>
          <w:szCs w:val="30"/>
          <w:cs/>
        </w:rPr>
        <w:t>ณ</w:t>
      </w:r>
      <w:r w:rsidRPr="00CB4737">
        <w:rPr>
          <w:rFonts w:ascii="Angsana New" w:hAnsi="Angsana New"/>
          <w:sz w:val="30"/>
          <w:szCs w:val="30"/>
          <w:cs/>
        </w:rPr>
        <w:t xml:space="preserve"> </w:t>
      </w:r>
      <w:r w:rsidRPr="00CB4737">
        <w:rPr>
          <w:rFonts w:ascii="Angsana New" w:hAnsi="Angsana New" w:hint="cs"/>
          <w:sz w:val="30"/>
          <w:szCs w:val="30"/>
          <w:cs/>
        </w:rPr>
        <w:t>วันที่ให้สิทธิ</w:t>
      </w:r>
      <w:r w:rsidRPr="00CB4737">
        <w:rPr>
          <w:rFonts w:ascii="Angsana New" w:hAnsi="Angsana New"/>
          <w:sz w:val="30"/>
          <w:szCs w:val="30"/>
          <w:cs/>
        </w:rPr>
        <w:t xml:space="preserve"> </w:t>
      </w:r>
    </w:p>
    <w:p w14:paraId="59EFE35D" w14:textId="77777777" w:rsidR="00434438" w:rsidRPr="00CB4737" w:rsidRDefault="00434438" w:rsidP="004344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E093DDA" w14:textId="4CDE168B" w:rsidR="0076124D" w:rsidRPr="00CB4737" w:rsidRDefault="00434438" w:rsidP="00C802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B4737">
        <w:rPr>
          <w:rFonts w:ascii="Angsana New" w:hAnsi="Angsana New" w:hint="cs"/>
          <w:sz w:val="30"/>
          <w:szCs w:val="30"/>
          <w:cs/>
        </w:rPr>
        <w:t>รายจ่ายโครงการรับรู้เป็นค่าใช้จ่ายในกำไรหรือขาดทุนโดยในขณะเดียวกันบันทึกเป็นส่วนเพิ่มในรายการ</w:t>
      </w:r>
      <w:r w:rsidRPr="00CB4737">
        <w:rPr>
          <w:rFonts w:ascii="Angsana New" w:hAnsi="Angsana New"/>
          <w:sz w:val="30"/>
          <w:szCs w:val="30"/>
          <w:cs/>
        </w:rPr>
        <w:br/>
        <w:t xml:space="preserve"> “</w:t>
      </w:r>
      <w:r w:rsidR="006F5B02" w:rsidRPr="00CB4737">
        <w:rPr>
          <w:rFonts w:ascii="Angsana New" w:hAnsi="Angsana New" w:hint="cs"/>
          <w:sz w:val="30"/>
          <w:szCs w:val="30"/>
          <w:cs/>
        </w:rPr>
        <w:t>สำรอง</w:t>
      </w:r>
      <w:r w:rsidRPr="00CB4737">
        <w:rPr>
          <w:rFonts w:ascii="Angsana New" w:hAnsi="Angsana New" w:hint="cs"/>
          <w:sz w:val="30"/>
          <w:szCs w:val="30"/>
          <w:cs/>
        </w:rPr>
        <w:t>การจ่ายโดยใช้หุ้นเป็นเกณฑ์</w:t>
      </w:r>
      <w:r w:rsidRPr="00CB4737">
        <w:rPr>
          <w:rFonts w:ascii="Angsana New" w:hAnsi="Angsana New" w:hint="eastAsia"/>
          <w:sz w:val="30"/>
          <w:szCs w:val="30"/>
          <w:cs/>
        </w:rPr>
        <w:t>”</w:t>
      </w:r>
      <w:r w:rsidRPr="00CB4737">
        <w:rPr>
          <w:rFonts w:ascii="Angsana New" w:hAnsi="Angsana New"/>
          <w:sz w:val="30"/>
          <w:szCs w:val="30"/>
          <w:cs/>
        </w:rPr>
        <w:t xml:space="preserve"> </w:t>
      </w:r>
      <w:r w:rsidRPr="00CB4737">
        <w:rPr>
          <w:rFonts w:ascii="Angsana New" w:hAnsi="Angsana New" w:hint="cs"/>
          <w:sz w:val="30"/>
          <w:szCs w:val="30"/>
          <w:cs/>
        </w:rPr>
        <w:t>ในส่วนของผู้ถือหุ้น</w:t>
      </w:r>
      <w:r w:rsidRPr="00CB4737">
        <w:rPr>
          <w:rFonts w:ascii="Angsana New" w:hAnsi="Angsana New"/>
          <w:sz w:val="30"/>
          <w:szCs w:val="30"/>
          <w:cs/>
        </w:rPr>
        <w:t xml:space="preserve"> </w:t>
      </w:r>
      <w:r w:rsidRPr="00CB4737">
        <w:rPr>
          <w:rFonts w:ascii="Angsana New" w:hAnsi="Angsana New" w:hint="cs"/>
          <w:sz w:val="30"/>
          <w:szCs w:val="30"/>
          <w:cs/>
        </w:rPr>
        <w:t>ตลอดระยะเวลาที่เงื่อนไขของระยะเวลาการให้บริการโดยพนักงาน</w:t>
      </w:r>
      <w:r w:rsidR="00E77D88" w:rsidRPr="00CB4737">
        <w:rPr>
          <w:rFonts w:ascii="Angsana New" w:hAnsi="Angsana New" w:hint="cs"/>
          <w:sz w:val="30"/>
          <w:szCs w:val="30"/>
          <w:cs/>
        </w:rPr>
        <w:t>และเงื่อนไขเกี่ยวกับคุณสมบัติที่กำหนดไว้ในโครงการเป็นผลสำเร็จ</w:t>
      </w:r>
      <w:r w:rsidRPr="00CB4737">
        <w:rPr>
          <w:rFonts w:ascii="Angsana New" w:hAnsi="Angsana New"/>
          <w:sz w:val="30"/>
          <w:szCs w:val="30"/>
          <w:cs/>
        </w:rPr>
        <w:t xml:space="preserve"> </w:t>
      </w:r>
      <w:r w:rsidRPr="00CB4737">
        <w:rPr>
          <w:rFonts w:ascii="Angsana New" w:hAnsi="Angsana New" w:hint="cs"/>
          <w:sz w:val="30"/>
          <w:szCs w:val="30"/>
          <w:cs/>
        </w:rPr>
        <w:t>บริษัทรับรู้รายจ่ายโครงการสะสมทุกวันสิ้นรอบระยะเวลารายงานจนถึงวันที่ได้รับสิทธิโดยรายจ่ายโครงการสะสมคำนวณตามจำนวนหุ้นสามัญที่คาดว่าจะได้รับสิทธิที่ประมาณการอย่างดีที่สุดโดยฝ่ายบริหารของบริษัท</w:t>
      </w:r>
      <w:r w:rsidR="00197188" w:rsidRPr="00CB4737">
        <w:rPr>
          <w:rFonts w:ascii="Angsana New" w:hAnsi="Angsana New"/>
          <w:sz w:val="30"/>
          <w:szCs w:val="30"/>
        </w:rPr>
        <w:t xml:space="preserve"> </w:t>
      </w:r>
      <w:r w:rsidRPr="00CB4737">
        <w:rPr>
          <w:rFonts w:ascii="Angsana New" w:hAnsi="Angsana New" w:hint="cs"/>
          <w:sz w:val="30"/>
          <w:szCs w:val="30"/>
          <w:cs/>
        </w:rPr>
        <w:t>จำนวนที่รับรู้เป็นค่าใช้จ่ายจะถูกปรับปรุงเพื่อให้สะท้อนถึงจำนวนหุ้นที่แท้จริงซึ่งเข้าเงื่อนไขการให้บริการที่เกี่ยวข้อง ณ</w:t>
      </w:r>
      <w:r w:rsidRPr="00CB4737">
        <w:rPr>
          <w:rFonts w:ascii="Angsana New" w:hAnsi="Angsana New"/>
          <w:sz w:val="30"/>
          <w:szCs w:val="30"/>
          <w:cs/>
        </w:rPr>
        <w:t xml:space="preserve"> </w:t>
      </w:r>
      <w:r w:rsidRPr="00CB4737">
        <w:rPr>
          <w:rFonts w:ascii="Angsana New" w:hAnsi="Angsana New" w:hint="cs"/>
          <w:sz w:val="30"/>
          <w:szCs w:val="30"/>
          <w:cs/>
        </w:rPr>
        <w:t>วันที่ได้รับสิทธิ</w:t>
      </w:r>
      <w:r w:rsidRPr="00CB4737">
        <w:rPr>
          <w:rFonts w:ascii="Angsana New" w:hAnsi="Angsana New"/>
          <w:sz w:val="30"/>
          <w:szCs w:val="30"/>
          <w:cs/>
        </w:rPr>
        <w:t xml:space="preserve"> </w:t>
      </w:r>
      <w:r w:rsidRPr="00CB4737">
        <w:rPr>
          <w:rFonts w:ascii="Angsana New" w:hAnsi="Angsana New" w:hint="cs"/>
          <w:sz w:val="30"/>
          <w:szCs w:val="30"/>
          <w:cs/>
        </w:rPr>
        <w:t>การเปลี่ยนแปลงของรายจ่ายโครงการสะสม</w:t>
      </w:r>
      <w:r w:rsidRPr="00CB4737">
        <w:rPr>
          <w:rFonts w:ascii="Angsana New" w:hAnsi="Angsana New"/>
          <w:sz w:val="30"/>
          <w:szCs w:val="30"/>
          <w:cs/>
        </w:rPr>
        <w:t xml:space="preserve"> </w:t>
      </w:r>
      <w:r w:rsidRPr="00CB4737">
        <w:rPr>
          <w:rFonts w:ascii="Angsana New" w:hAnsi="Angsana New" w:hint="cs"/>
          <w:sz w:val="30"/>
          <w:szCs w:val="30"/>
          <w:cs/>
        </w:rPr>
        <w:t>ณ</w:t>
      </w:r>
      <w:r w:rsidRPr="00CB4737">
        <w:rPr>
          <w:rFonts w:ascii="Angsana New" w:hAnsi="Angsana New"/>
          <w:sz w:val="30"/>
          <w:szCs w:val="30"/>
          <w:cs/>
        </w:rPr>
        <w:t xml:space="preserve"> </w:t>
      </w:r>
      <w:r w:rsidRPr="00CB4737">
        <w:rPr>
          <w:rFonts w:ascii="Angsana New" w:hAnsi="Angsana New" w:hint="cs"/>
          <w:sz w:val="30"/>
          <w:szCs w:val="30"/>
          <w:cs/>
        </w:rPr>
        <w:t>วันต้นปี</w:t>
      </w:r>
      <w:r w:rsidRPr="00CB4737">
        <w:rPr>
          <w:rFonts w:ascii="Angsana New" w:hAnsi="Angsana New"/>
          <w:sz w:val="30"/>
          <w:szCs w:val="30"/>
          <w:cs/>
        </w:rPr>
        <w:t xml:space="preserve"> </w:t>
      </w:r>
      <w:r w:rsidRPr="00CB4737">
        <w:rPr>
          <w:rFonts w:ascii="Angsana New" w:hAnsi="Angsana New" w:hint="cs"/>
          <w:sz w:val="30"/>
          <w:szCs w:val="30"/>
          <w:cs/>
        </w:rPr>
        <w:t>และวันสิ้นรอบระยะเวลารายงานรับรู้เป็นค่าใช้จ่ายหรือรายการโอน</w:t>
      </w:r>
      <w:r w:rsidRPr="00CB4737">
        <w:rPr>
          <w:rFonts w:ascii="Angsana New" w:hAnsi="Angsana New"/>
          <w:sz w:val="30"/>
          <w:szCs w:val="30"/>
          <w:cs/>
        </w:rPr>
        <w:t xml:space="preserve"> </w:t>
      </w:r>
      <w:r w:rsidRPr="00CB4737">
        <w:rPr>
          <w:rFonts w:ascii="Angsana New" w:hAnsi="Angsana New" w:hint="cs"/>
          <w:sz w:val="30"/>
          <w:szCs w:val="30"/>
          <w:cs/>
        </w:rPr>
        <w:t>กลับค่าใช้จ่ายในส่วนของกำไรหรือขาดทุน</w:t>
      </w:r>
    </w:p>
    <w:p w14:paraId="2952279C" w14:textId="77777777" w:rsidR="005D4B20" w:rsidRPr="00CB4737" w:rsidRDefault="005D4B20" w:rsidP="004344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FD06AC6" w14:textId="26A5CD87" w:rsidR="006E7149" w:rsidRPr="00CB4737" w:rsidRDefault="00752D75" w:rsidP="00E00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rPr>
          <w:rFonts w:ascii="Angsana New" w:hAnsi="Angsana New"/>
          <w:b/>
          <w:bCs/>
          <w:i/>
          <w:iCs/>
          <w:sz w:val="30"/>
          <w:szCs w:val="30"/>
        </w:rPr>
      </w:pPr>
      <w:r w:rsidRPr="00CB4737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Pr="00CB473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ด</w:t>
      </w:r>
      <w:r w:rsidRPr="00CB4737">
        <w:rPr>
          <w:rFonts w:ascii="Angsana New" w:hAnsi="Angsana New"/>
          <w:b/>
          <w:bCs/>
          <w:i/>
          <w:iCs/>
          <w:sz w:val="30"/>
          <w:szCs w:val="30"/>
        </w:rPr>
        <w:t>)</w:t>
      </w:r>
      <w:r w:rsidR="00E00310" w:rsidRPr="00CB4737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6E7149" w:rsidRPr="00CB4737">
        <w:rPr>
          <w:rFonts w:ascii="Angsana New" w:hAnsi="Angsana New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499CDBB6" w14:textId="77777777" w:rsidR="006E7149" w:rsidRPr="00CB4737" w:rsidRDefault="006E7149" w:rsidP="00B3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6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1A5AE49" w14:textId="5A77E6F9" w:rsidR="00FD4D4F" w:rsidRPr="00CB4737" w:rsidRDefault="00B6093B" w:rsidP="00B3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B4737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</w:t>
      </w:r>
      <w:r w:rsidR="00C82062" w:rsidRPr="00CB4737">
        <w:rPr>
          <w:rFonts w:ascii="Angsana New" w:hAnsi="Angsana New"/>
          <w:sz w:val="30"/>
          <w:szCs w:val="30"/>
          <w:cs/>
        </w:rPr>
        <w:t xml:space="preserve"> </w:t>
      </w:r>
      <w:r w:rsidRPr="00CB4737">
        <w:rPr>
          <w:rFonts w:ascii="Angsana New" w:hAnsi="Angsana New"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</w:t>
      </w:r>
      <w:r w:rsidR="00C82062" w:rsidRPr="00CB4737">
        <w:rPr>
          <w:rFonts w:ascii="Angsana New" w:hAnsi="Angsana New"/>
          <w:sz w:val="30"/>
          <w:szCs w:val="30"/>
          <w:cs/>
        </w:rPr>
        <w:t xml:space="preserve"> </w:t>
      </w:r>
      <w:r w:rsidRPr="00CB4737">
        <w:rPr>
          <w:rFonts w:ascii="Angsana New" w:hAnsi="Angsana New"/>
          <w:sz w:val="30"/>
          <w:szCs w:val="30"/>
          <w:cs/>
        </w:rPr>
        <w:t>เพื่อให้สะท้อนจำนวนที่อาจประเมินได้ในตลาดปัจจุบันซึ่งแปรไปตามเวลาและความเสี่ยงที่มีต่อหนี้สิน</w:t>
      </w:r>
      <w:r w:rsidR="00C82062" w:rsidRPr="00CB4737">
        <w:rPr>
          <w:rFonts w:ascii="Angsana New" w:hAnsi="Angsana New"/>
          <w:sz w:val="30"/>
          <w:szCs w:val="30"/>
          <w:cs/>
        </w:rPr>
        <w:t xml:space="preserve"> </w:t>
      </w:r>
      <w:r w:rsidRPr="00CB4737">
        <w:rPr>
          <w:rFonts w:ascii="Angsana New" w:hAnsi="Angsana New"/>
          <w:sz w:val="30"/>
          <w:szCs w:val="30"/>
          <w:cs/>
        </w:rPr>
        <w:t>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5D9B9ED8" w14:textId="322B1EEA" w:rsidR="005C7138" w:rsidRPr="00CB4737" w:rsidRDefault="005C71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05D261E" w14:textId="110D3634" w:rsidR="006877AB" w:rsidRPr="00CB4737" w:rsidRDefault="00752D75" w:rsidP="00E00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CB4737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Pr="00CB473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ต</w:t>
      </w:r>
      <w:r w:rsidRPr="00CB4737">
        <w:rPr>
          <w:rFonts w:ascii="Angsana New" w:hAnsi="Angsana New"/>
          <w:b/>
          <w:bCs/>
          <w:i/>
          <w:iCs/>
          <w:sz w:val="30"/>
          <w:szCs w:val="30"/>
        </w:rPr>
        <w:t xml:space="preserve">) </w:t>
      </w:r>
      <w:r w:rsidR="00E00310" w:rsidRPr="00CB4737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6877AB" w:rsidRPr="00CB473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608C0A30" w14:textId="77777777" w:rsidR="006877AB" w:rsidRPr="00CB4737" w:rsidRDefault="006877AB" w:rsidP="00B3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15AFE7EE" w14:textId="3D7DAAFF" w:rsidR="006877AB" w:rsidRPr="00CB4737" w:rsidRDefault="002B6BA9" w:rsidP="00E00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B4737">
        <w:rPr>
          <w:rFonts w:asciiTheme="majorBidi" w:hAnsiTheme="majorBidi" w:cstheme="majorBidi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</w:t>
      </w:r>
      <w:r w:rsidRPr="00CB4737">
        <w:rPr>
          <w:rFonts w:asciiTheme="majorBidi" w:hAnsiTheme="majorBidi" w:cstheme="majorBidi" w:hint="cs"/>
          <w:sz w:val="30"/>
          <w:szCs w:val="30"/>
          <w:cs/>
        </w:rPr>
        <w:t>ชำระ</w:t>
      </w:r>
      <w:r w:rsidRPr="00CB4737">
        <w:rPr>
          <w:rFonts w:asciiTheme="majorBidi" w:hAnsiTheme="majorBidi" w:cstheme="majorBidi"/>
          <w:sz w:val="30"/>
          <w:szCs w:val="30"/>
          <w:cs/>
        </w:rPr>
        <w:t>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</w:t>
      </w:r>
      <w:r w:rsidRPr="00CB4737">
        <w:rPr>
          <w:rFonts w:asciiTheme="majorBidi" w:hAnsiTheme="majorBidi" w:cstheme="majorBidi"/>
          <w:sz w:val="30"/>
          <w:szCs w:val="30"/>
        </w:rPr>
        <w:br/>
      </w:r>
      <w:r w:rsidRPr="00CB4737">
        <w:rPr>
          <w:rFonts w:asciiTheme="majorBidi" w:hAnsiTheme="majorBidi" w:cstheme="majorBidi"/>
          <w:sz w:val="30"/>
          <w:szCs w:val="30"/>
          <w:cs/>
        </w:rPr>
        <w:t>ที่กลุ่มบริษัท</w:t>
      </w:r>
      <w:r w:rsidRPr="00CB4737">
        <w:rPr>
          <w:rFonts w:asciiTheme="majorBidi" w:hAnsiTheme="majorBidi" w:cstheme="majorBidi"/>
          <w:sz w:val="30"/>
          <w:szCs w:val="30"/>
        </w:rPr>
        <w:t xml:space="preserve"> </w:t>
      </w:r>
      <w:r w:rsidRPr="00CB4737">
        <w:rPr>
          <w:rFonts w:asciiTheme="majorBidi" w:hAnsiTheme="majorBidi" w:cstheme="majorBidi"/>
          <w:sz w:val="30"/>
          <w:szCs w:val="30"/>
          <w:cs/>
        </w:rPr>
        <w:t>สามารถเข้าถึงได้ในวันดังกล่าว</w:t>
      </w:r>
      <w:r w:rsidRPr="00CB4737">
        <w:rPr>
          <w:rFonts w:asciiTheme="majorBidi" w:hAnsiTheme="majorBidi" w:cstheme="majorBidi"/>
          <w:sz w:val="30"/>
          <w:szCs w:val="30"/>
        </w:rPr>
        <w:t xml:space="preserve"> </w:t>
      </w:r>
      <w:r w:rsidRPr="00CB4737">
        <w:rPr>
          <w:rFonts w:asciiTheme="majorBidi" w:hAnsiTheme="majorBidi" w:cstheme="majorBidi"/>
          <w:sz w:val="30"/>
          <w:szCs w:val="30"/>
          <w:cs/>
        </w:rPr>
        <w:t>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43BAF158" w14:textId="780AF893" w:rsidR="002B6BA9" w:rsidRPr="00CB4737" w:rsidRDefault="002B6BA9" w:rsidP="002B6BA9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eastAsia="Times New Roman" w:hAnsiTheme="majorBidi" w:cstheme="majorBidi"/>
          <w:b/>
          <w:bCs/>
          <w:color w:val="0000FF"/>
          <w:sz w:val="30"/>
          <w:szCs w:val="30"/>
          <w:lang w:val="en-GB" w:bidi="ar-SA"/>
        </w:rPr>
      </w:pPr>
      <w:r w:rsidRPr="00CB4737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</w:t>
      </w:r>
      <w:r w:rsidRPr="00CB4737">
        <w:rPr>
          <w:rFonts w:asciiTheme="majorBidi" w:hAnsiTheme="majorBidi" w:cstheme="majorBidi"/>
          <w:color w:val="000000"/>
          <w:sz w:val="30"/>
          <w:szCs w:val="30"/>
          <w:cs/>
        </w:rPr>
        <w:t>ของสินทรัพย์หรือหนี้สิน</w:t>
      </w:r>
      <w:r w:rsidRPr="00CB473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CB4737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</w:t>
      </w:r>
      <w:r w:rsidRPr="00CB4737">
        <w:rPr>
          <w:rFonts w:asciiTheme="majorBidi" w:hAnsiTheme="majorBidi" w:cstheme="majorBidi"/>
          <w:sz w:val="30"/>
          <w:szCs w:val="30"/>
          <w:cs/>
        </w:rPr>
        <w:t>ที่ใช้ในการประเมินมูลค่า</w:t>
      </w:r>
      <w:r w:rsidRPr="00CB4737">
        <w:rPr>
          <w:rFonts w:asciiTheme="majorBidi" w:hAnsiTheme="majorBidi" w:cstheme="majorBidi"/>
          <w:sz w:val="30"/>
          <w:szCs w:val="30"/>
        </w:rPr>
        <w:t xml:space="preserve"> </w:t>
      </w:r>
      <w:r w:rsidRPr="00CB4737">
        <w:rPr>
          <w:rFonts w:asciiTheme="majorBidi" w:hAnsiTheme="majorBidi" w:cstheme="majorBidi"/>
          <w:sz w:val="30"/>
          <w:szCs w:val="30"/>
          <w:cs/>
        </w:rPr>
        <w:t xml:space="preserve">ดังนี้ </w:t>
      </w:r>
    </w:p>
    <w:p w14:paraId="57EF2406" w14:textId="77777777" w:rsidR="002B6BA9" w:rsidRPr="00CB4737" w:rsidRDefault="002B6BA9" w:rsidP="002B6BA9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5C9A497" w14:textId="3C4C0695" w:rsidR="002B6BA9" w:rsidRPr="00CB4737" w:rsidRDefault="002B6BA9" w:rsidP="007746EA">
      <w:pPr>
        <w:pStyle w:val="block"/>
        <w:numPr>
          <w:ilvl w:val="0"/>
          <w:numId w:val="35"/>
        </w:numPr>
        <w:tabs>
          <w:tab w:val="left" w:pos="2070"/>
          <w:tab w:val="left" w:pos="2160"/>
        </w:tabs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CB4737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B80C1F">
        <w:rPr>
          <w:rFonts w:asciiTheme="majorBidi" w:hAnsiTheme="majorBidi" w:cstheme="majorBidi"/>
          <w:sz w:val="30"/>
          <w:szCs w:val="30"/>
          <w:lang w:bidi="th-TH"/>
        </w:rPr>
        <w:t xml:space="preserve">1 </w:t>
      </w:r>
      <w:r w:rsidRPr="00CB4737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53BC3D13" w14:textId="753F2AF5" w:rsidR="002B6BA9" w:rsidRPr="00CB4737" w:rsidRDefault="002B6BA9" w:rsidP="00661016">
      <w:pPr>
        <w:pStyle w:val="block"/>
        <w:numPr>
          <w:ilvl w:val="0"/>
          <w:numId w:val="35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CB4737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CB4737">
        <w:rPr>
          <w:rFonts w:asciiTheme="majorBidi" w:hAnsiTheme="majorBidi" w:cstheme="majorBidi"/>
          <w:sz w:val="30"/>
          <w:szCs w:val="30"/>
          <w:lang w:bidi="th-TH"/>
        </w:rPr>
        <w:t xml:space="preserve"> 2 </w:t>
      </w:r>
      <w:r w:rsidRPr="00CB4737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CB4737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14:paraId="3F2FA4AE" w14:textId="4BA56974" w:rsidR="00752D75" w:rsidRPr="00CB4737" w:rsidRDefault="002B6BA9" w:rsidP="00661016">
      <w:pPr>
        <w:pStyle w:val="block"/>
        <w:numPr>
          <w:ilvl w:val="0"/>
          <w:numId w:val="35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CB4737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CB4737">
        <w:rPr>
          <w:rFonts w:asciiTheme="majorBidi" w:hAnsiTheme="majorBidi" w:cstheme="majorBidi"/>
          <w:sz w:val="30"/>
          <w:szCs w:val="30"/>
          <w:lang w:bidi="th-TH"/>
        </w:rPr>
        <w:t xml:space="preserve"> 3 </w:t>
      </w:r>
      <w:r w:rsidRPr="00CB4737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53E63E66" w14:textId="4BE164C4" w:rsidR="00A22B49" w:rsidRDefault="00A22B49" w:rsidP="002B6BA9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A7E1331" w14:textId="624D83DB" w:rsidR="006C2977" w:rsidRPr="007A77E0" w:rsidRDefault="006C2977" w:rsidP="006C2977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A77E0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6C2977">
        <w:rPr>
          <w:rFonts w:asciiTheme="majorBidi" w:hAnsiTheme="majorBidi" w:cstheme="majorBidi"/>
          <w:sz w:val="30"/>
          <w:szCs w:val="30"/>
          <w:cs/>
        </w:rPr>
        <w:t>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  <w:r w:rsidRPr="006C2977">
        <w:rPr>
          <w:rFonts w:asciiTheme="majorBidi" w:hAnsiTheme="majorBidi" w:cstheme="majorBidi"/>
          <w:sz w:val="30"/>
          <w:szCs w:val="30"/>
        </w:rPr>
        <w:t xml:space="preserve"> </w:t>
      </w:r>
    </w:p>
    <w:p w14:paraId="01B326BB" w14:textId="77777777" w:rsidR="006C2977" w:rsidRPr="006C2977" w:rsidRDefault="006C2977" w:rsidP="006C297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50E184F0" w14:textId="430EABC2" w:rsidR="006C2977" w:rsidRPr="007A77E0" w:rsidRDefault="006C2977" w:rsidP="006C2977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A77E0">
        <w:rPr>
          <w:rFonts w:asciiTheme="majorBidi" w:hAnsiTheme="majorBidi" w:cstheme="majorBidi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</w:t>
      </w:r>
      <w:r w:rsidRPr="007A77E0">
        <w:rPr>
          <w:rFonts w:asciiTheme="majorBidi" w:hAnsiTheme="majorBidi" w:cstheme="majorBidi" w:hint="cs"/>
          <w:sz w:val="30"/>
          <w:szCs w:val="30"/>
          <w:cs/>
        </w:rPr>
        <w:t>ะ</w:t>
      </w:r>
      <w:r w:rsidRPr="007A77E0">
        <w:rPr>
          <w:rFonts w:asciiTheme="majorBidi" w:hAnsiTheme="majorBidi" w:cstheme="majorBidi"/>
          <w:sz w:val="30"/>
          <w:szCs w:val="30"/>
          <w:cs/>
        </w:rPr>
        <w:t xml:space="preserve">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76B5BD15" w14:textId="77777777" w:rsidR="006C2977" w:rsidRPr="006C2977" w:rsidRDefault="006C2977" w:rsidP="006C297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20E38C72" w14:textId="3523D3ED" w:rsidR="006C2977" w:rsidRPr="006C2977" w:rsidRDefault="006C2977" w:rsidP="006C2977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A77E0">
        <w:rPr>
          <w:rFonts w:asciiTheme="majorBidi" w:hAnsiTheme="majorBidi" w:cstheme="majorBidi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</w:t>
      </w:r>
    </w:p>
    <w:p w14:paraId="27A11A63" w14:textId="77777777" w:rsidR="006C2977" w:rsidRPr="00CB4737" w:rsidRDefault="006C2977" w:rsidP="002B6BA9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467133A" w14:textId="3E6616D3" w:rsidR="005B2A34" w:rsidRPr="00CB4737" w:rsidRDefault="00752D75" w:rsidP="002758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CB4737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Pr="00CB473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ถ</w:t>
      </w:r>
      <w:r w:rsidRPr="00CB4737">
        <w:rPr>
          <w:rFonts w:ascii="Angsana New" w:hAnsi="Angsana New"/>
          <w:b/>
          <w:bCs/>
          <w:i/>
          <w:iCs/>
          <w:sz w:val="30"/>
          <w:szCs w:val="30"/>
        </w:rPr>
        <w:t>)</w:t>
      </w:r>
      <w:r w:rsidR="0027588B" w:rsidRPr="00CB4737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6E7149" w:rsidRPr="00CB4737">
        <w:rPr>
          <w:rFonts w:ascii="Angsana New" w:hAnsi="Angsana New"/>
          <w:b/>
          <w:bCs/>
          <w:i/>
          <w:iCs/>
          <w:sz w:val="30"/>
          <w:szCs w:val="30"/>
          <w:cs/>
        </w:rPr>
        <w:t>รายได้</w:t>
      </w:r>
    </w:p>
    <w:p w14:paraId="01593C91" w14:textId="36FC8385" w:rsidR="005B2A34" w:rsidRDefault="005B2A34" w:rsidP="00B3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/>
        <w:jc w:val="both"/>
        <w:rPr>
          <w:rFonts w:ascii="Angsana New" w:hAnsi="Angsana New"/>
          <w:iCs/>
          <w:sz w:val="30"/>
          <w:szCs w:val="30"/>
        </w:rPr>
      </w:pPr>
    </w:p>
    <w:p w14:paraId="07302523" w14:textId="33E51D93" w:rsidR="006C2977" w:rsidRPr="006C2977" w:rsidRDefault="006C2977" w:rsidP="006C2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6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200B1">
        <w:rPr>
          <w:rFonts w:ascii="Angsana New" w:hAnsi="Angsana New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รายได้ที่รับรู้ไม่รวมภาษีมูลค่าเพิ่มและแสดงสุทธิจากส่วนลดการค้า</w:t>
      </w:r>
    </w:p>
    <w:p w14:paraId="104E586A" w14:textId="28A29ED8" w:rsidR="006C2977" w:rsidRDefault="006C2977" w:rsidP="00B35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/>
        <w:jc w:val="both"/>
        <w:rPr>
          <w:rFonts w:ascii="Angsana New" w:hAnsi="Angsana New"/>
          <w:iCs/>
          <w:sz w:val="30"/>
          <w:szCs w:val="30"/>
        </w:rPr>
      </w:pPr>
    </w:p>
    <w:p w14:paraId="316CB4A2" w14:textId="6A9C3768" w:rsidR="00D11468" w:rsidRPr="00CB4737" w:rsidRDefault="00D11468" w:rsidP="00EC5B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6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B4737">
        <w:rPr>
          <w:rFonts w:ascii="Angsana New" w:hAnsi="Angsana New" w:hint="cs"/>
          <w:sz w:val="30"/>
          <w:szCs w:val="30"/>
          <w:cs/>
        </w:rPr>
        <w:t>รายได้จากการให้บริการรับรู้ตลอดช่วงเวลาหนึ่ง</w:t>
      </w:r>
      <w:r w:rsidR="00C9510A" w:rsidRPr="00CB4737">
        <w:rPr>
          <w:rFonts w:ascii="Angsana New" w:hAnsi="Angsana New" w:hint="cs"/>
          <w:sz w:val="30"/>
          <w:szCs w:val="30"/>
          <w:cs/>
        </w:rPr>
        <w:t>หรือ</w:t>
      </w:r>
      <w:r w:rsidRPr="00CB4737">
        <w:rPr>
          <w:rFonts w:ascii="Angsana New" w:hAnsi="Angsana New" w:hint="cs"/>
          <w:sz w:val="30"/>
          <w:szCs w:val="30"/>
          <w:cs/>
        </w:rPr>
        <w:t>เมื่อได้ให้บริการ</w:t>
      </w:r>
      <w:r w:rsidR="007103E4" w:rsidRPr="00CB4737">
        <w:rPr>
          <w:rFonts w:ascii="Angsana New" w:hAnsi="Angsana New" w:hint="cs"/>
          <w:sz w:val="30"/>
          <w:szCs w:val="30"/>
          <w:cs/>
        </w:rPr>
        <w:t xml:space="preserve"> </w:t>
      </w:r>
      <w:r w:rsidRPr="00CB4737">
        <w:rPr>
          <w:rFonts w:ascii="Angsana New" w:hAnsi="Angsana New" w:hint="cs"/>
          <w:sz w:val="30"/>
          <w:szCs w:val="30"/>
          <w:cs/>
        </w:rPr>
        <w:t>ต้นทุนที่เกี่ยวข้องรับรู้ในกำไรหรือขาดทุน</w:t>
      </w:r>
      <w:r w:rsidR="00EC5BF7" w:rsidRPr="00CB4737">
        <w:rPr>
          <w:rFonts w:ascii="Angsana New" w:hAnsi="Angsana New"/>
          <w:sz w:val="30"/>
          <w:szCs w:val="30"/>
          <w:cs/>
        </w:rPr>
        <w:br/>
      </w:r>
      <w:r w:rsidRPr="00CB4737">
        <w:rPr>
          <w:rFonts w:ascii="Angsana New" w:hAnsi="Angsana New" w:hint="cs"/>
          <w:sz w:val="30"/>
          <w:szCs w:val="30"/>
          <w:cs/>
        </w:rPr>
        <w:t>เมื่อเกิดขึ้น</w:t>
      </w:r>
    </w:p>
    <w:p w14:paraId="0DBCB015" w14:textId="24E019DB" w:rsidR="006C5465" w:rsidRPr="00CB4737" w:rsidRDefault="006C54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1AFCF03B" w14:textId="7260FC51" w:rsidR="00E33672" w:rsidRPr="00CB4737" w:rsidRDefault="00E33672" w:rsidP="00E33672">
      <w:pPr>
        <w:pStyle w:val="BodyText"/>
        <w:spacing w:after="0" w:line="226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CB4737">
        <w:rPr>
          <w:rFonts w:ascii="Angsana New" w:hAnsi="Angsana New"/>
          <w:i/>
          <w:iCs/>
          <w:sz w:val="30"/>
          <w:szCs w:val="30"/>
          <w:cs/>
        </w:rPr>
        <w:t>รายได้จากการ</w:t>
      </w:r>
      <w:r w:rsidRPr="00CB4737">
        <w:rPr>
          <w:rFonts w:ascii="Angsana New" w:hAnsi="Angsana New" w:hint="cs"/>
          <w:i/>
          <w:iCs/>
          <w:sz w:val="30"/>
          <w:szCs w:val="30"/>
          <w:cs/>
        </w:rPr>
        <w:t>ประกอบกิจการโรงแรมและบริการที่เกี่ยวข้อง</w:t>
      </w:r>
    </w:p>
    <w:p w14:paraId="7498C758" w14:textId="77777777" w:rsidR="00E33672" w:rsidRPr="00CB4737" w:rsidRDefault="00E33672" w:rsidP="00E33672">
      <w:pPr>
        <w:spacing w:line="226" w:lineRule="auto"/>
        <w:ind w:left="540" w:right="63"/>
        <w:jc w:val="thaiDistribute"/>
        <w:rPr>
          <w:rFonts w:ascii="Angsana New" w:hAnsi="Angsana New"/>
          <w:sz w:val="28"/>
          <w:szCs w:val="28"/>
        </w:rPr>
      </w:pPr>
    </w:p>
    <w:p w14:paraId="15B060CF" w14:textId="4396E136" w:rsidR="00EF524F" w:rsidRPr="00CB4737" w:rsidRDefault="00687828" w:rsidP="007612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B4737">
        <w:rPr>
          <w:rFonts w:ascii="Angsana New" w:hAnsi="Angsana New" w:hint="cs"/>
          <w:sz w:val="30"/>
          <w:szCs w:val="30"/>
          <w:cs/>
        </w:rPr>
        <w:t>รายได้ในกิจการโรงแรมจากค่าห้อง</w:t>
      </w:r>
      <w:r w:rsidRPr="00CB4737">
        <w:rPr>
          <w:rFonts w:ascii="Angsana New" w:hAnsi="Angsana New"/>
          <w:sz w:val="30"/>
          <w:szCs w:val="30"/>
          <w:cs/>
        </w:rPr>
        <w:t xml:space="preserve"> </w:t>
      </w:r>
      <w:r w:rsidRPr="00CB4737">
        <w:rPr>
          <w:rFonts w:ascii="Angsana New" w:hAnsi="Angsana New" w:hint="cs"/>
          <w:sz w:val="30"/>
          <w:szCs w:val="30"/>
          <w:cs/>
        </w:rPr>
        <w:t>ค่าอาหารและเครื่องดื่ม</w:t>
      </w:r>
      <w:r w:rsidRPr="00CB4737">
        <w:rPr>
          <w:rFonts w:ascii="Angsana New" w:hAnsi="Angsana New"/>
          <w:sz w:val="30"/>
          <w:szCs w:val="30"/>
          <w:cs/>
        </w:rPr>
        <w:t xml:space="preserve"> </w:t>
      </w:r>
      <w:r w:rsidRPr="00CB4737">
        <w:rPr>
          <w:rFonts w:ascii="Angsana New" w:hAnsi="Angsana New" w:hint="cs"/>
          <w:sz w:val="30"/>
          <w:szCs w:val="30"/>
          <w:cs/>
        </w:rPr>
        <w:t>และรายได้ค่าบริการอื่น</w:t>
      </w:r>
      <w:r w:rsidRPr="00CB4737">
        <w:rPr>
          <w:rFonts w:ascii="Angsana New" w:hAnsi="Angsana New"/>
          <w:sz w:val="30"/>
          <w:szCs w:val="30"/>
          <w:cs/>
        </w:rPr>
        <w:t xml:space="preserve"> </w:t>
      </w:r>
      <w:r w:rsidRPr="00CB4737">
        <w:rPr>
          <w:rFonts w:ascii="Angsana New" w:hAnsi="Angsana New" w:hint="cs"/>
          <w:sz w:val="30"/>
          <w:szCs w:val="30"/>
          <w:cs/>
        </w:rPr>
        <w:t>บันทึกเป็นรายได้เมื่อแขกเข้าพักในห้อง</w:t>
      </w:r>
      <w:r w:rsidRPr="00CB4737">
        <w:rPr>
          <w:rFonts w:ascii="Angsana New" w:hAnsi="Angsana New"/>
          <w:sz w:val="30"/>
          <w:szCs w:val="30"/>
          <w:cs/>
        </w:rPr>
        <w:t xml:space="preserve"> </w:t>
      </w:r>
      <w:r w:rsidRPr="00CB4737">
        <w:rPr>
          <w:rFonts w:ascii="Angsana New" w:hAnsi="Angsana New" w:hint="cs"/>
          <w:sz w:val="30"/>
          <w:szCs w:val="30"/>
          <w:cs/>
        </w:rPr>
        <w:t>มีการขายอาหารและเครื่องดื่มและเมื่อมีการให้บริการแล้ว</w:t>
      </w:r>
    </w:p>
    <w:p w14:paraId="7D5F2071" w14:textId="77777777" w:rsidR="00F970B5" w:rsidRPr="00CB4737" w:rsidRDefault="00F970B5" w:rsidP="00B350D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26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01EC7C9" w14:textId="77777777" w:rsidR="00432049" w:rsidRDefault="004320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0E47F601" w14:textId="41DF5724" w:rsidR="0089025E" w:rsidRPr="00CB4737" w:rsidRDefault="0089025E" w:rsidP="00B350D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26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B4737">
        <w:rPr>
          <w:rFonts w:ascii="Angsana New" w:hAnsi="Angsana New"/>
          <w:i/>
          <w:iCs/>
          <w:sz w:val="30"/>
          <w:szCs w:val="30"/>
          <w:cs/>
        </w:rPr>
        <w:t>โปรแกรมสิทธิพิเศษแก่ลูกค้า</w:t>
      </w:r>
    </w:p>
    <w:p w14:paraId="79B5301E" w14:textId="12D9C509" w:rsidR="0089025E" w:rsidRPr="002C4EBD" w:rsidRDefault="0089025E" w:rsidP="00B350D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26" w:lineRule="auto"/>
        <w:ind w:left="540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4768A624" w14:textId="1844B74C" w:rsidR="0020026C" w:rsidRPr="0020026C" w:rsidRDefault="0020026C" w:rsidP="0020026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26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200B1">
        <w:rPr>
          <w:rFonts w:asciiTheme="majorBidi" w:hAnsiTheme="majorBidi" w:cstheme="majorBidi"/>
          <w:sz w:val="30"/>
          <w:szCs w:val="30"/>
          <w:cs/>
        </w:rPr>
        <w:t>สำหรับโปรแกรมสิทธิพิเศษที่กลุ่มบริษัทมีให้ลูกค้า สิ่งตอบแทนที่ได้รับจะปันส่วนตามสัดส่วนของราคาขายที่เป็นเอกเทศของสินค้าและคะแนน จำนวนเงินที่ปันส่วนให้กับคะแนนจะรับรู้เป็นหนี้สินที่เกิดจากสัญญา และรับรู้รายได้เมื่อลูกค้าใช้สิทธิแลกคะแนนหรือเมื่อมีความน่าจะเป็นน้อยมากที่ลูกค้าจะใช้สิทธิแลกคะแนนดังกล่าว ทั้งนี้</w:t>
      </w:r>
      <w:r w:rsidRPr="00F200B1">
        <w:rPr>
          <w:rFonts w:asciiTheme="majorBidi" w:hAnsiTheme="majorBidi" w:cstheme="majorBidi"/>
          <w:sz w:val="30"/>
          <w:szCs w:val="30"/>
        </w:rPr>
        <w:t xml:space="preserve"> </w:t>
      </w:r>
      <w:r w:rsidRPr="00F200B1">
        <w:rPr>
          <w:rFonts w:asciiTheme="majorBidi" w:hAnsiTheme="majorBidi" w:cstheme="majorBidi"/>
          <w:sz w:val="30"/>
          <w:szCs w:val="30"/>
          <w:cs/>
        </w:rPr>
        <w:t>ราคาขายที่เป็นเอกเทศของคะแนนประมาณการโดยอ้างอิงกับส่วนลดที่ให้แก่ลูกค้าและความน่าจะเป็นที่ลูกค้าจะใช้สิทธิแลกคะแนน และจะได้รับการทบทวนการประมาณการดังกล่าว ณ วันสิ้นรอบระยะเวลารายงาน</w:t>
      </w:r>
    </w:p>
    <w:p w14:paraId="58DCD636" w14:textId="77777777" w:rsidR="00F200B1" w:rsidRPr="002C4EBD" w:rsidRDefault="00F200B1" w:rsidP="00F200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024B1E43" w14:textId="56C1DD2E" w:rsidR="000450F5" w:rsidRPr="002C4EBD" w:rsidRDefault="00752D75" w:rsidP="00E34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24"/>
          <w:szCs w:val="24"/>
        </w:rPr>
      </w:pPr>
      <w:r w:rsidRPr="00F200B1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Pr="00F200B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</w:t>
      </w:r>
      <w:r w:rsidRPr="00F200B1">
        <w:rPr>
          <w:rFonts w:ascii="Angsana New" w:hAnsi="Angsana New"/>
          <w:b/>
          <w:bCs/>
          <w:i/>
          <w:iCs/>
          <w:sz w:val="30"/>
          <w:szCs w:val="30"/>
        </w:rPr>
        <w:t>)</w:t>
      </w:r>
      <w:r w:rsidR="0027588B" w:rsidRPr="00F200B1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970E7D" w:rsidRPr="00F200B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รายได้</w:t>
      </w:r>
      <w:r w:rsidR="002B6BA9" w:rsidRPr="00F200B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อื่น</w:t>
      </w:r>
      <w:r w:rsidR="00F44653" w:rsidRPr="00F200B1">
        <w:rPr>
          <w:rFonts w:ascii="Angsana New" w:hAnsi="Angsana New"/>
          <w:b/>
          <w:bCs/>
          <w:i/>
          <w:iCs/>
          <w:sz w:val="30"/>
          <w:szCs w:val="30"/>
          <w:cs/>
        </w:rPr>
        <w:br/>
      </w:r>
    </w:p>
    <w:p w14:paraId="200D4958" w14:textId="4667D33F" w:rsidR="000418AD" w:rsidRPr="00F200B1" w:rsidRDefault="00970E7D" w:rsidP="002758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F200B1">
        <w:rPr>
          <w:rFonts w:ascii="Angsana New" w:hAnsi="Angsana New" w:hint="cs"/>
          <w:sz w:val="30"/>
          <w:szCs w:val="30"/>
          <w:cs/>
        </w:rPr>
        <w:t>รายได้</w:t>
      </w:r>
      <w:r w:rsidR="002B6BA9" w:rsidRPr="00F200B1">
        <w:rPr>
          <w:rFonts w:ascii="Angsana New" w:hAnsi="Angsana New" w:hint="cs"/>
          <w:sz w:val="30"/>
          <w:szCs w:val="30"/>
          <w:cs/>
        </w:rPr>
        <w:t>อื่น</w:t>
      </w:r>
      <w:r w:rsidRPr="00F200B1">
        <w:rPr>
          <w:rFonts w:ascii="Angsana New" w:hAnsi="Angsana New" w:hint="cs"/>
          <w:sz w:val="30"/>
          <w:szCs w:val="30"/>
          <w:cs/>
        </w:rPr>
        <w:t>ประกอบด้วยเงินปันผลและดอกเบี้ยรับ</w:t>
      </w:r>
      <w:r w:rsidR="002B6BA9" w:rsidRPr="00F200B1">
        <w:rPr>
          <w:rFonts w:ascii="Angsana New" w:hAnsi="Angsana New" w:hint="cs"/>
          <w:sz w:val="30"/>
          <w:szCs w:val="30"/>
          <w:cs/>
        </w:rPr>
        <w:t>และอื่นๆ</w:t>
      </w:r>
      <w:r w:rsidRPr="00F200B1">
        <w:rPr>
          <w:rFonts w:ascii="Angsana New" w:hAnsi="Angsana New"/>
          <w:sz w:val="30"/>
          <w:szCs w:val="30"/>
          <w:cs/>
        </w:rPr>
        <w:t xml:space="preserve"> </w:t>
      </w:r>
      <w:r w:rsidRPr="00F200B1">
        <w:rPr>
          <w:rFonts w:ascii="Angsana New" w:hAnsi="Angsana New" w:hint="cs"/>
          <w:sz w:val="30"/>
          <w:szCs w:val="30"/>
          <w:cs/>
        </w:rPr>
        <w:t>โดยเงินปันผลรับบันทึกในกำไรหรือขาดทุนในวันที่</w:t>
      </w:r>
      <w:r w:rsidR="00C335FA" w:rsidRPr="00F200B1">
        <w:rPr>
          <w:rFonts w:ascii="Angsana New" w:hAnsi="Angsana New" w:hint="cs"/>
          <w:sz w:val="30"/>
          <w:szCs w:val="30"/>
          <w:cs/>
        </w:rPr>
        <w:t>กลุ่ม</w:t>
      </w:r>
      <w:r w:rsidRPr="00F200B1">
        <w:rPr>
          <w:rFonts w:ascii="Angsana New" w:hAnsi="Angsana New" w:hint="cs"/>
          <w:sz w:val="30"/>
          <w:szCs w:val="30"/>
          <w:cs/>
        </w:rPr>
        <w:t>บริษัทมีสิทธิได้รับเงินปันผล</w:t>
      </w:r>
      <w:r w:rsidRPr="00F200B1">
        <w:rPr>
          <w:rFonts w:ascii="Angsana New" w:hAnsi="Angsana New"/>
          <w:sz w:val="30"/>
          <w:szCs w:val="30"/>
          <w:cs/>
        </w:rPr>
        <w:t xml:space="preserve"> </w:t>
      </w:r>
      <w:r w:rsidR="00F970B5" w:rsidRPr="00F200B1">
        <w:rPr>
          <w:rFonts w:ascii="Angsana New" w:hAnsi="Angsana New" w:hint="cs"/>
          <w:sz w:val="30"/>
          <w:szCs w:val="30"/>
          <w:cs/>
        </w:rPr>
        <w:t>รายได้อื่นบันทึกในกำไรหรือขาดทุนตามเกณฑ์คงค้าง</w:t>
      </w:r>
    </w:p>
    <w:p w14:paraId="3C1D487E" w14:textId="77777777" w:rsidR="000418AD" w:rsidRPr="002C4EBD" w:rsidRDefault="000418AD" w:rsidP="00B350D1">
      <w:pPr>
        <w:tabs>
          <w:tab w:val="clear" w:pos="907"/>
          <w:tab w:val="left" w:pos="426"/>
          <w:tab w:val="left" w:pos="540"/>
          <w:tab w:val="left" w:pos="630"/>
        </w:tabs>
        <w:spacing w:line="226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B977193" w14:textId="401401E3" w:rsidR="009E7C8A" w:rsidRPr="00F200B1" w:rsidRDefault="00752D75" w:rsidP="002758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200B1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="005C1C62" w:rsidRPr="00F200B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ธ</w:t>
      </w:r>
      <w:r w:rsidRPr="00F200B1">
        <w:rPr>
          <w:rFonts w:ascii="Angsana New" w:hAnsi="Angsana New"/>
          <w:b/>
          <w:bCs/>
          <w:i/>
          <w:iCs/>
          <w:sz w:val="30"/>
          <w:szCs w:val="30"/>
        </w:rPr>
        <w:t>)</w:t>
      </w:r>
      <w:r w:rsidR="0027588B" w:rsidRPr="00F200B1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9E7C8A" w:rsidRPr="00F200B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ภาษีเงินได้</w:t>
      </w:r>
    </w:p>
    <w:p w14:paraId="0BECDF09" w14:textId="5C9CD007" w:rsidR="009E7C8A" w:rsidRPr="002C4EBD" w:rsidRDefault="009E7C8A" w:rsidP="00B350D1">
      <w:pPr>
        <w:pStyle w:val="BodyText"/>
        <w:spacing w:after="0" w:line="226" w:lineRule="auto"/>
        <w:ind w:left="540" w:right="27"/>
        <w:jc w:val="thaiDistribute"/>
        <w:rPr>
          <w:rFonts w:ascii="Angsana New" w:hAnsi="Angsana New"/>
          <w:sz w:val="24"/>
          <w:szCs w:val="24"/>
        </w:rPr>
      </w:pPr>
    </w:p>
    <w:p w14:paraId="4FAADC79" w14:textId="668964A4" w:rsidR="0020026C" w:rsidRPr="00F200B1" w:rsidRDefault="0020026C" w:rsidP="00200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0B1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</w:t>
      </w:r>
      <w:r w:rsidR="00685FC1">
        <w:rPr>
          <w:rFonts w:asciiTheme="majorBidi" w:hAnsiTheme="majorBidi" w:cstheme="majorBidi" w:hint="cs"/>
          <w:sz w:val="30"/>
          <w:szCs w:val="30"/>
          <w:cs/>
        </w:rPr>
        <w:t>เกี่ยวข้องในการรวมธุรกิจหรือ</w:t>
      </w:r>
      <w:r w:rsidRPr="00F200B1">
        <w:rPr>
          <w:rFonts w:asciiTheme="majorBidi" w:hAnsiTheme="majorBidi" w:cstheme="majorBidi"/>
          <w:sz w:val="30"/>
          <w:szCs w:val="30"/>
          <w:cs/>
        </w:rPr>
        <w:t>รับรู้โดยตรงในกำไรขาดทุนเบ็ดเสร็จอื่น</w:t>
      </w:r>
      <w:r w:rsidRPr="00F200B1">
        <w:rPr>
          <w:rFonts w:asciiTheme="majorBidi" w:hAnsiTheme="majorBidi" w:cstheme="majorBidi"/>
          <w:sz w:val="30"/>
          <w:szCs w:val="30"/>
        </w:rPr>
        <w:t xml:space="preserve"> </w:t>
      </w:r>
    </w:p>
    <w:p w14:paraId="68D8F907" w14:textId="77777777" w:rsidR="0020026C" w:rsidRPr="002C4EBD" w:rsidRDefault="0020026C" w:rsidP="00200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4"/>
          <w:szCs w:val="24"/>
          <w:highlight w:val="cyan"/>
        </w:rPr>
      </w:pPr>
    </w:p>
    <w:p w14:paraId="66D67109" w14:textId="6BBF2330" w:rsidR="0020026C" w:rsidRPr="00F200B1" w:rsidRDefault="0020026C" w:rsidP="00200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F200B1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  <w:r w:rsidRPr="00F200B1"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  <w:t xml:space="preserve"> </w:t>
      </w:r>
    </w:p>
    <w:p w14:paraId="40BF56F2" w14:textId="77777777" w:rsidR="002C4EBD" w:rsidRPr="002C4EBD" w:rsidRDefault="002C4EBD" w:rsidP="0020026C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24"/>
          <w:szCs w:val="24"/>
        </w:rPr>
      </w:pPr>
    </w:p>
    <w:p w14:paraId="6B353138" w14:textId="33E3AF0D" w:rsidR="0020026C" w:rsidRPr="00F200B1" w:rsidRDefault="0020026C" w:rsidP="0020026C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F200B1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Pr="00F200B1">
        <w:rPr>
          <w:rFonts w:asciiTheme="majorBidi" w:hAnsiTheme="majorBidi" w:cstheme="majorBidi"/>
          <w:sz w:val="30"/>
          <w:szCs w:val="30"/>
        </w:rPr>
        <w:t xml:space="preserve"> </w:t>
      </w:r>
      <w:r w:rsidRPr="00F200B1">
        <w:rPr>
          <w:rFonts w:asciiTheme="majorBidi" w:hAnsiTheme="majorBidi" w:cstheme="majorBidi"/>
          <w:sz w:val="30"/>
          <w:szCs w:val="30"/>
          <w:cs/>
        </w:rPr>
        <w:t>สำหรับ</w:t>
      </w:r>
      <w:r w:rsidRPr="00F200B1">
        <w:rPr>
          <w:rFonts w:asciiTheme="majorBidi" w:hAnsiTheme="majorBidi" w:cstheme="majorBidi"/>
          <w:sz w:val="30"/>
          <w:szCs w:val="30"/>
        </w:rPr>
        <w:t xml:space="preserve"> </w:t>
      </w:r>
      <w:r w:rsidRPr="00F200B1">
        <w:rPr>
          <w:rFonts w:asciiTheme="majorBidi" w:hAnsiTheme="majorBidi" w:cstheme="majorBidi"/>
          <w:sz w:val="30"/>
          <w:szCs w:val="30"/>
          <w:cs/>
        </w:rPr>
        <w:t xml:space="preserve"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</w:t>
      </w:r>
    </w:p>
    <w:p w14:paraId="72AE1F1C" w14:textId="77777777" w:rsidR="0020026C" w:rsidRPr="002C4EBD" w:rsidRDefault="0020026C" w:rsidP="00200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4"/>
          <w:szCs w:val="24"/>
        </w:rPr>
      </w:pPr>
    </w:p>
    <w:p w14:paraId="1CEC796C" w14:textId="1CC979EB" w:rsidR="0020026C" w:rsidRPr="00F200B1" w:rsidRDefault="0020026C" w:rsidP="0020026C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200B1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F200B1">
        <w:rPr>
          <w:rFonts w:asciiTheme="majorBidi" w:hAnsiTheme="majorBidi" w:cstheme="majorBidi"/>
          <w:sz w:val="30"/>
          <w:szCs w:val="30"/>
        </w:rPr>
        <w:t xml:space="preserve"> </w:t>
      </w:r>
      <w:r w:rsidRPr="00F200B1">
        <w:rPr>
          <w:rFonts w:asciiTheme="majorBidi" w:hAnsiTheme="majorBidi" w:cstheme="majorBidi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F200B1">
        <w:rPr>
          <w:rFonts w:asciiTheme="majorBidi" w:hAnsiTheme="majorBidi" w:cstheme="majorBidi"/>
          <w:sz w:val="30"/>
          <w:szCs w:val="30"/>
        </w:rPr>
        <w:t xml:space="preserve"> </w:t>
      </w:r>
      <w:r w:rsidRPr="00F200B1">
        <w:rPr>
          <w:rFonts w:asciiTheme="majorBidi" w:hAnsiTheme="majorBidi" w:cstheme="majorBidi"/>
          <w:sz w:val="30"/>
          <w:szCs w:val="30"/>
          <w:cs/>
        </w:rPr>
        <w:t xml:space="preserve"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 </w:t>
      </w:r>
    </w:p>
    <w:p w14:paraId="36FAEEA4" w14:textId="77777777" w:rsidR="0020026C" w:rsidRPr="002C4EBD" w:rsidRDefault="0020026C" w:rsidP="00200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</w:rPr>
      </w:pPr>
    </w:p>
    <w:p w14:paraId="53A1CB37" w14:textId="33DA0BAE" w:rsidR="0020026C" w:rsidRDefault="0020026C" w:rsidP="0020026C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F200B1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Pr="0020026C">
        <w:rPr>
          <w:rFonts w:asciiTheme="majorBidi" w:hAnsiTheme="majorBidi" w:cstheme="majorBidi"/>
          <w:sz w:val="30"/>
          <w:szCs w:val="30"/>
        </w:rPr>
        <w:t xml:space="preserve"> </w:t>
      </w:r>
    </w:p>
    <w:p w14:paraId="0E320CB3" w14:textId="4564FB69" w:rsidR="005101C2" w:rsidRPr="00CB4737" w:rsidRDefault="00752D75" w:rsidP="002758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B4737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="005C1C6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น</w:t>
      </w:r>
      <w:r w:rsidRPr="00CB4737">
        <w:rPr>
          <w:rFonts w:ascii="Angsana New" w:hAnsi="Angsana New"/>
          <w:b/>
          <w:bCs/>
          <w:i/>
          <w:iCs/>
          <w:sz w:val="30"/>
          <w:szCs w:val="30"/>
        </w:rPr>
        <w:t xml:space="preserve">) </w:t>
      </w:r>
      <w:r w:rsidR="0027588B" w:rsidRPr="00CB4737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5101C2" w:rsidRPr="00CB4737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กำไรต่อหุ้น </w:t>
      </w:r>
    </w:p>
    <w:p w14:paraId="311DEF64" w14:textId="77777777" w:rsidR="005101C2" w:rsidRPr="002C4EBD" w:rsidRDefault="005101C2" w:rsidP="004C3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6475AA4A" w14:textId="5AF6562D" w:rsidR="009861BD" w:rsidRDefault="005101C2" w:rsidP="00596DB8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CB4737">
        <w:rPr>
          <w:rFonts w:ascii="Angsana New" w:hAnsi="Angsana New" w:hint="cs"/>
          <w:sz w:val="30"/>
          <w:szCs w:val="30"/>
          <w:cs/>
        </w:rPr>
        <w:t>กลุ่มบริษัทแสดงกำไรต่อหุ้นขั้นพื้นฐานสำหรับหุ้นสามัญ กำไรต่อหุ้นขั้นพื้นฐานคำนวณโดยการหารกำไรหรือขาดทุนของผู้ถือหุ้นสามัญของ</w:t>
      </w:r>
      <w:r w:rsidRPr="00CB4737">
        <w:rPr>
          <w:rFonts w:ascii="Angsana New" w:hAnsi="Angsana New"/>
          <w:sz w:val="30"/>
          <w:szCs w:val="30"/>
          <w:cs/>
        </w:rPr>
        <w:t>บริษัท ด้วย</w:t>
      </w:r>
      <w:r w:rsidRPr="00CB4737">
        <w:rPr>
          <w:rFonts w:ascii="Angsana New" w:hAnsi="Angsana New" w:hint="cs"/>
          <w:sz w:val="30"/>
          <w:szCs w:val="30"/>
          <w:cs/>
        </w:rPr>
        <w:t>จำนวนหุ้นสามัญถัวเฉลี่ยถ่วงน้ำหนักที่ออกจำหน่ายระหว่างปี</w:t>
      </w:r>
    </w:p>
    <w:p w14:paraId="3754DA3C" w14:textId="77777777" w:rsidR="00725809" w:rsidRPr="002C4EBD" w:rsidRDefault="00725809" w:rsidP="00596DB8">
      <w:pPr>
        <w:pStyle w:val="BodyText"/>
        <w:spacing w:after="0"/>
        <w:ind w:left="540" w:right="27"/>
        <w:jc w:val="thaiDistribute"/>
        <w:rPr>
          <w:rFonts w:ascii="Angsana New" w:hAnsi="Angsana New"/>
          <w:sz w:val="20"/>
          <w:szCs w:val="20"/>
          <w:cs/>
        </w:rPr>
      </w:pPr>
    </w:p>
    <w:p w14:paraId="49210B8C" w14:textId="08A67983" w:rsidR="00D02381" w:rsidRPr="00CB4737" w:rsidRDefault="00D02381" w:rsidP="00A778AC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</w:rPr>
      </w:pPr>
      <w:bookmarkStart w:id="13" w:name="_Hlk64052595"/>
      <w:r w:rsidRPr="00CB4737">
        <w:rPr>
          <w:rFonts w:ascii="Angsana New" w:hAnsi="Angsana New" w:hint="cs"/>
          <w:b/>
          <w:bCs/>
          <w:sz w:val="30"/>
          <w:szCs w:val="30"/>
          <w:cs/>
        </w:rPr>
        <w:t xml:space="preserve">ผลกระทบจากการแพร่ระบาดของโรคติดเชื้อไวรัสโคโรนา </w:t>
      </w:r>
      <w:r w:rsidRPr="00CB4737">
        <w:rPr>
          <w:rFonts w:ascii="Angsana New" w:hAnsi="Angsana New"/>
          <w:b/>
          <w:bCs/>
          <w:sz w:val="30"/>
          <w:szCs w:val="30"/>
        </w:rPr>
        <w:t>2019</w:t>
      </w:r>
      <w:r w:rsidR="00A63FE7" w:rsidRPr="00CB4737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A63FE7" w:rsidRPr="00CB4737">
        <w:rPr>
          <w:rFonts w:ascii="Angsana New" w:hAnsi="Angsana New"/>
          <w:b/>
          <w:bCs/>
          <w:sz w:val="30"/>
          <w:szCs w:val="30"/>
          <w:cs/>
        </w:rPr>
        <w:t>(</w:t>
      </w:r>
      <w:r w:rsidR="00A63FE7" w:rsidRPr="00CB4737">
        <w:rPr>
          <w:rFonts w:ascii="Angsana New" w:hAnsi="Angsana New"/>
          <w:b/>
          <w:bCs/>
          <w:sz w:val="30"/>
          <w:szCs w:val="30"/>
        </w:rPr>
        <w:t>Covid-</w:t>
      </w:r>
      <w:r w:rsidR="00A63FE7" w:rsidRPr="00CB4737">
        <w:rPr>
          <w:rFonts w:ascii="Angsana New" w:hAnsi="Angsana New"/>
          <w:b/>
          <w:bCs/>
          <w:sz w:val="30"/>
          <w:szCs w:val="30"/>
          <w:cs/>
        </w:rPr>
        <w:t>19)</w:t>
      </w:r>
    </w:p>
    <w:p w14:paraId="1C7BBECA" w14:textId="1BA7428C" w:rsidR="00D02381" w:rsidRPr="002C4EBD" w:rsidRDefault="00D02381" w:rsidP="00D023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/>
        <w:jc w:val="both"/>
        <w:rPr>
          <w:rFonts w:ascii="Angsana New" w:hAnsi="Angsana New"/>
          <w:b/>
          <w:bCs/>
          <w:sz w:val="20"/>
          <w:szCs w:val="20"/>
        </w:rPr>
      </w:pPr>
    </w:p>
    <w:p w14:paraId="267A975F" w14:textId="504AFCDF" w:rsidR="002B228C" w:rsidRPr="00CB4737" w:rsidRDefault="0012412D" w:rsidP="001241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2347DB">
        <w:rPr>
          <w:rFonts w:ascii="Angsana New" w:eastAsia="MS Mincho" w:hAnsi="Angsana New" w:hint="cs"/>
          <w:color w:val="000000"/>
          <w:sz w:val="30"/>
          <w:szCs w:val="30"/>
          <w:cs/>
          <w:lang w:val="en-GB"/>
        </w:rPr>
        <w:t>สถานการณ์</w:t>
      </w:r>
      <w:r w:rsidRPr="002347DB">
        <w:rPr>
          <w:rFonts w:ascii="Angsana New" w:hAnsi="Angsana New" w:hint="cs"/>
          <w:sz w:val="30"/>
          <w:szCs w:val="30"/>
          <w:cs/>
        </w:rPr>
        <w:t xml:space="preserve">การแพร่ระบาดของ </w:t>
      </w:r>
      <w:r w:rsidRPr="002347DB">
        <w:rPr>
          <w:rFonts w:ascii="Angsana New" w:hAnsi="Angsana New"/>
          <w:sz w:val="30"/>
          <w:szCs w:val="30"/>
        </w:rPr>
        <w:t xml:space="preserve">COVID-19 </w:t>
      </w:r>
      <w:r w:rsidRPr="002347DB">
        <w:rPr>
          <w:rFonts w:ascii="Angsana New" w:hAnsi="Angsana New" w:hint="cs"/>
          <w:sz w:val="30"/>
          <w:szCs w:val="30"/>
          <w:cs/>
        </w:rPr>
        <w:t>ยังคงเกิดขึ้นอย่างต่อเ</w:t>
      </w:r>
      <w:r w:rsidRPr="002347DB">
        <w:rPr>
          <w:rFonts w:ascii="Angsana New" w:hAnsi="Angsana New"/>
          <w:sz w:val="30"/>
          <w:szCs w:val="30"/>
          <w:cs/>
        </w:rPr>
        <w:t xml:space="preserve">นื่อง โดยเริ่มมีการแจกจ่ายวัคซีนในระหว่างปี </w:t>
      </w:r>
      <w:r w:rsidRPr="002347DB">
        <w:rPr>
          <w:rFonts w:ascii="Angsana New" w:hAnsi="Angsana New"/>
          <w:sz w:val="30"/>
          <w:szCs w:val="30"/>
        </w:rPr>
        <w:t xml:space="preserve">2564 </w:t>
      </w:r>
      <w:r w:rsidRPr="002347DB">
        <w:rPr>
          <w:rFonts w:ascii="Angsana New" w:hAnsi="Angsana New"/>
          <w:sz w:val="30"/>
          <w:szCs w:val="30"/>
          <w:cs/>
        </w:rPr>
        <w:t>จา</w:t>
      </w:r>
      <w:r w:rsidRPr="002347DB">
        <w:rPr>
          <w:rFonts w:ascii="Angsana New" w:hAnsi="Angsana New" w:hint="cs"/>
          <w:sz w:val="30"/>
          <w:szCs w:val="30"/>
          <w:cs/>
        </w:rPr>
        <w:t xml:space="preserve">กความไม่แน่นอนของสถานการณ์ในปี </w:t>
      </w:r>
      <w:r w:rsidRPr="002347DB">
        <w:rPr>
          <w:rFonts w:ascii="Angsana New" w:hAnsi="Angsana New"/>
          <w:sz w:val="30"/>
          <w:szCs w:val="30"/>
        </w:rPr>
        <w:t>2563</w:t>
      </w:r>
      <w:r w:rsidRPr="002347DB">
        <w:rPr>
          <w:rFonts w:ascii="Angsana New" w:hAnsi="Angsana New" w:hint="cs"/>
          <w:sz w:val="30"/>
          <w:szCs w:val="30"/>
          <w:cs/>
        </w:rPr>
        <w:t xml:space="preserve"> กลุ่มบริษัท</w:t>
      </w:r>
      <w:r w:rsidRPr="002347DB">
        <w:rPr>
          <w:rFonts w:ascii="Angsana New" w:hAnsi="Angsana New"/>
          <w:sz w:val="30"/>
          <w:szCs w:val="30"/>
          <w:cs/>
        </w:rPr>
        <w:t>จึงจัดทำงบการเงินสำหรับปีสิ้นสุด</w:t>
      </w:r>
      <w:r w:rsidRPr="002347DB">
        <w:rPr>
          <w:rFonts w:ascii="Angsana New" w:hAnsi="Angsana New" w:hint="cs"/>
          <w:sz w:val="30"/>
          <w:szCs w:val="30"/>
          <w:cs/>
        </w:rPr>
        <w:t>วันที่</w:t>
      </w:r>
      <w:r w:rsidRPr="002347DB">
        <w:rPr>
          <w:rFonts w:ascii="Angsana New" w:hAnsi="Angsana New"/>
          <w:sz w:val="30"/>
          <w:szCs w:val="30"/>
        </w:rPr>
        <w:br/>
        <w:t>31</w:t>
      </w:r>
      <w:r w:rsidRPr="002347DB">
        <w:rPr>
          <w:rFonts w:ascii="Angsana New" w:hAnsi="Angsana New"/>
          <w:sz w:val="30"/>
          <w:szCs w:val="30"/>
          <w:cs/>
        </w:rPr>
        <w:t xml:space="preserve"> ธันวาคม</w:t>
      </w:r>
      <w:r w:rsidRPr="002347DB">
        <w:rPr>
          <w:rFonts w:ascii="Angsana New" w:hAnsi="Angsana New"/>
          <w:sz w:val="30"/>
          <w:szCs w:val="30"/>
        </w:rPr>
        <w:t xml:space="preserve"> 256</w:t>
      </w:r>
      <w:r w:rsidR="00093BCB">
        <w:rPr>
          <w:rFonts w:ascii="Angsana New" w:hAnsi="Angsana New"/>
          <w:sz w:val="30"/>
          <w:szCs w:val="30"/>
        </w:rPr>
        <w:t>3</w:t>
      </w:r>
      <w:r w:rsidRPr="002347DB">
        <w:rPr>
          <w:rFonts w:ascii="Angsana New" w:hAnsi="Angsana New"/>
          <w:sz w:val="30"/>
          <w:szCs w:val="30"/>
          <w:cs/>
        </w:rPr>
        <w:t xml:space="preserve"> โดยถือปฏิบัติตามแนวปฏิบัติทางการบัญชี เรื่อง </w:t>
      </w:r>
      <w:r w:rsidRPr="002347DB">
        <w:rPr>
          <w:rFonts w:ascii="Angsana New" w:hAnsi="Angsana New"/>
          <w:i/>
          <w:iCs/>
          <w:sz w:val="30"/>
          <w:szCs w:val="30"/>
          <w:cs/>
        </w:rPr>
        <w:t xml:space="preserve">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2347DB">
        <w:rPr>
          <w:rFonts w:ascii="Angsana New" w:hAnsi="Angsana New"/>
          <w:i/>
          <w:iCs/>
          <w:sz w:val="30"/>
          <w:szCs w:val="30"/>
        </w:rPr>
        <w:t>2019</w:t>
      </w:r>
      <w:r w:rsidRPr="002347DB">
        <w:rPr>
          <w:rFonts w:ascii="Angsana New" w:hAnsi="Angsana New"/>
          <w:sz w:val="30"/>
          <w:szCs w:val="30"/>
          <w:cs/>
        </w:rPr>
        <w:t xml:space="preserve"> </w:t>
      </w:r>
      <w:r w:rsidRPr="002347DB">
        <w:rPr>
          <w:rFonts w:ascii="Angsana New" w:hAnsi="Angsana New" w:hint="cs"/>
          <w:sz w:val="30"/>
          <w:szCs w:val="30"/>
          <w:cs/>
        </w:rPr>
        <w:t xml:space="preserve">ในเรื่องการไม่นำสถานการณ์ </w:t>
      </w:r>
      <w:r w:rsidRPr="002347DB">
        <w:rPr>
          <w:rFonts w:ascii="Angsana New" w:hAnsi="Angsana New"/>
          <w:sz w:val="30"/>
          <w:szCs w:val="30"/>
        </w:rPr>
        <w:t>COVID-19</w:t>
      </w:r>
      <w:r w:rsidRPr="002347DB">
        <w:rPr>
          <w:rFonts w:ascii="Angsana New" w:hAnsi="Angsana New" w:hint="cs"/>
          <w:sz w:val="30"/>
          <w:szCs w:val="30"/>
          <w:cs/>
        </w:rPr>
        <w:t xml:space="preserve"> มาพิจารณา</w:t>
      </w:r>
      <w:r w:rsidRPr="002347DB">
        <w:rPr>
          <w:rFonts w:ascii="Angsana New" w:hAnsi="Angsana New"/>
          <w:sz w:val="30"/>
          <w:szCs w:val="30"/>
          <w:cs/>
        </w:rPr>
        <w:t>ในเรื่องดังต่อไปนี้</w:t>
      </w:r>
      <w:r w:rsidRPr="002347DB">
        <w:rPr>
          <w:rFonts w:ascii="Angsana New" w:hAnsi="Angsana New" w:hint="cs"/>
          <w:sz w:val="30"/>
          <w:szCs w:val="30"/>
          <w:cs/>
        </w:rPr>
        <w:t xml:space="preserve"> </w:t>
      </w:r>
    </w:p>
    <w:p w14:paraId="480DED28" w14:textId="77777777" w:rsidR="002B228C" w:rsidRPr="00CB4737" w:rsidRDefault="002B228C" w:rsidP="002B228C">
      <w:pPr>
        <w:pStyle w:val="AccountingPolicy"/>
        <w:tabs>
          <w:tab w:val="clear" w:pos="1531"/>
          <w:tab w:val="clear" w:pos="1871"/>
          <w:tab w:val="left" w:pos="-6210"/>
        </w:tabs>
        <w:spacing w:line="240" w:lineRule="auto"/>
        <w:ind w:left="547" w:firstLine="0"/>
        <w:jc w:val="thaiDistribute"/>
        <w:rPr>
          <w:rFonts w:ascii="Angsana New" w:hAnsi="Angsana New" w:cs="Angsana New"/>
          <w:sz w:val="18"/>
          <w:szCs w:val="18"/>
          <w:lang w:val="en-US" w:bidi="th-TH"/>
        </w:rPr>
      </w:pPr>
    </w:p>
    <w:p w14:paraId="594FE29C" w14:textId="77777777" w:rsidR="002B228C" w:rsidRPr="00CB4737" w:rsidRDefault="002B228C" w:rsidP="002B228C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CB4737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การด้อยค่าของสินทรัพย์</w:t>
      </w:r>
    </w:p>
    <w:p w14:paraId="68B554A9" w14:textId="77777777" w:rsidR="002B228C" w:rsidRPr="00CB4737" w:rsidRDefault="002B228C" w:rsidP="002B228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b/>
          <w:bCs/>
          <w:color w:val="000000"/>
          <w:szCs w:val="18"/>
        </w:rPr>
      </w:pPr>
    </w:p>
    <w:p w14:paraId="0F7DB702" w14:textId="77777777" w:rsidR="002B228C" w:rsidRPr="00CB4737" w:rsidRDefault="002B228C" w:rsidP="002B228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CB4737">
        <w:rPr>
          <w:rFonts w:ascii="Angsana New" w:hAnsi="Angsana New"/>
          <w:color w:val="000000"/>
          <w:sz w:val="30"/>
          <w:szCs w:val="30"/>
          <w:cs/>
        </w:rPr>
        <w:t>กลุ่มบริษัท</w:t>
      </w:r>
      <w:r w:rsidRPr="00CB4737">
        <w:rPr>
          <w:rFonts w:ascii="Angsana New" w:hAnsi="Angsana New" w:hint="cs"/>
          <w:color w:val="000000"/>
          <w:sz w:val="30"/>
          <w:szCs w:val="30"/>
          <w:cs/>
        </w:rPr>
        <w:t xml:space="preserve">เลือกไม่นำสถานการณ์ </w:t>
      </w:r>
      <w:r w:rsidRPr="00CB4737">
        <w:rPr>
          <w:rFonts w:ascii="Angsana New" w:hAnsi="Angsana New"/>
          <w:color w:val="000000"/>
          <w:sz w:val="30"/>
          <w:szCs w:val="30"/>
        </w:rPr>
        <w:t>COVID-19</w:t>
      </w:r>
      <w:r w:rsidRPr="00CB4737">
        <w:rPr>
          <w:rFonts w:ascii="Angsana New" w:hAnsi="Angsana New" w:hint="cs"/>
          <w:color w:val="000000"/>
          <w:sz w:val="30"/>
          <w:szCs w:val="30"/>
          <w:cs/>
        </w:rPr>
        <w:t xml:space="preserve"> มาถือเป็นข้อบ่ง</w:t>
      </w:r>
      <w:r w:rsidRPr="00CB4737">
        <w:rPr>
          <w:rFonts w:ascii="Angsana New" w:hAnsi="Angsana New"/>
          <w:color w:val="000000"/>
          <w:sz w:val="30"/>
          <w:szCs w:val="30"/>
          <w:cs/>
        </w:rPr>
        <w:t>ชี้การด้อยค่า</w:t>
      </w:r>
      <w:r w:rsidRPr="00CB4737">
        <w:rPr>
          <w:rFonts w:ascii="Angsana New" w:hAnsi="Angsana New" w:hint="cs"/>
          <w:color w:val="000000"/>
          <w:sz w:val="30"/>
          <w:szCs w:val="30"/>
          <w:cs/>
        </w:rPr>
        <w:t>ของที่ดิน อาคารและอุปกรณ์</w:t>
      </w:r>
      <w:r w:rsidRPr="00CB4737">
        <w:rPr>
          <w:rFonts w:ascii="Angsana New" w:hAnsi="Angsana New"/>
          <w:color w:val="000000"/>
          <w:sz w:val="30"/>
          <w:szCs w:val="30"/>
        </w:rPr>
        <w:t xml:space="preserve"> </w:t>
      </w:r>
      <w:r w:rsidRPr="00CB4737">
        <w:rPr>
          <w:rFonts w:ascii="Angsana New" w:hAnsi="Angsana New" w:hint="cs"/>
          <w:color w:val="000000"/>
          <w:sz w:val="30"/>
          <w:szCs w:val="30"/>
          <w:cs/>
        </w:rPr>
        <w:t>อสังหาริมทรัพย์เพื่อการลงทุน</w:t>
      </w:r>
      <w:r w:rsidRPr="00CB473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CB4737">
        <w:rPr>
          <w:rFonts w:ascii="Angsana New" w:hAnsi="Angsana New" w:hint="cs"/>
          <w:color w:val="000000"/>
          <w:sz w:val="30"/>
          <w:szCs w:val="30"/>
          <w:cs/>
        </w:rPr>
        <w:t>และเงินลงทุนในบริษัทย่อย</w:t>
      </w:r>
    </w:p>
    <w:p w14:paraId="64E27282" w14:textId="46F9792E" w:rsidR="002B228C" w:rsidRDefault="002B228C" w:rsidP="002B228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Cs w:val="18"/>
        </w:rPr>
      </w:pPr>
    </w:p>
    <w:p w14:paraId="5E4FDA90" w14:textId="77777777" w:rsidR="002B228C" w:rsidRPr="00CB4737" w:rsidRDefault="002B228C" w:rsidP="002B228C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CB4737">
        <w:rPr>
          <w:rFonts w:ascii="Angsana New" w:hAnsi="Angsana New" w:hint="cs"/>
          <w:i/>
          <w:iCs/>
          <w:color w:val="000000"/>
          <w:sz w:val="30"/>
          <w:szCs w:val="30"/>
          <w:cs/>
        </w:rPr>
        <w:t>ภาษีเงินได้รอการตัดบัญชี</w:t>
      </w:r>
    </w:p>
    <w:p w14:paraId="3880B163" w14:textId="77777777" w:rsidR="002B228C" w:rsidRPr="00CB4737" w:rsidRDefault="002B228C" w:rsidP="002B228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/>
        <w:jc w:val="thaiDistribute"/>
        <w:rPr>
          <w:rFonts w:ascii="Angsana New" w:hAnsi="Angsana New"/>
          <w:szCs w:val="18"/>
        </w:rPr>
      </w:pPr>
    </w:p>
    <w:p w14:paraId="3C21EC18" w14:textId="77777777" w:rsidR="002B228C" w:rsidRPr="00CB4737" w:rsidRDefault="002B228C" w:rsidP="002B228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CB4737">
        <w:rPr>
          <w:rFonts w:ascii="Angsana New" w:hAnsi="Angsana New"/>
          <w:color w:val="000000"/>
          <w:sz w:val="30"/>
          <w:szCs w:val="30"/>
          <w:cs/>
        </w:rPr>
        <w:t>กลุ่มบริษัท</w:t>
      </w:r>
      <w:r w:rsidRPr="00CB4737">
        <w:rPr>
          <w:rFonts w:ascii="Angsana New" w:hAnsi="Angsana New" w:hint="cs"/>
          <w:color w:val="000000"/>
          <w:sz w:val="30"/>
          <w:szCs w:val="30"/>
          <w:cs/>
        </w:rPr>
        <w:t>เลือกไม่นำข้อมูลสถานการณ์</w:t>
      </w:r>
      <w:r w:rsidRPr="00CB4737">
        <w:rPr>
          <w:rFonts w:ascii="Angsana New" w:hAnsi="Angsana New"/>
          <w:color w:val="000000"/>
          <w:sz w:val="30"/>
          <w:szCs w:val="30"/>
        </w:rPr>
        <w:t xml:space="preserve"> COVID-19</w:t>
      </w:r>
      <w:r w:rsidRPr="00CB4737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CB4737">
        <w:rPr>
          <w:rFonts w:ascii="Angsana New" w:hAnsi="Angsana New"/>
          <w:color w:val="000000"/>
          <w:sz w:val="30"/>
          <w:szCs w:val="30"/>
        </w:rPr>
        <w:t xml:space="preserve"> </w:t>
      </w:r>
      <w:r w:rsidRPr="00CB4737">
        <w:rPr>
          <w:rFonts w:ascii="Angsana New" w:hAnsi="Angsana New" w:hint="cs"/>
          <w:color w:val="000000"/>
          <w:sz w:val="30"/>
          <w:szCs w:val="30"/>
          <w:cs/>
        </w:rPr>
        <w:t xml:space="preserve">มาเป็นข้อมูลในการประมาณการความเพียงพอของกำไรทางภาษีในอนาคตเพื่อใช้ในการทบทวนมูลค่าของสินทรัพย์ภาษีเงินได้รอการตัดบัญชี ณ วันที่ </w:t>
      </w:r>
      <w:r w:rsidRPr="00CB4737">
        <w:rPr>
          <w:rFonts w:ascii="Angsana New" w:hAnsi="Angsana New"/>
          <w:color w:val="000000"/>
          <w:sz w:val="30"/>
          <w:szCs w:val="30"/>
        </w:rPr>
        <w:t>31</w:t>
      </w:r>
      <w:r w:rsidRPr="00CB4737">
        <w:rPr>
          <w:rFonts w:ascii="Angsana New" w:hAnsi="Angsana New" w:hint="cs"/>
          <w:color w:val="000000"/>
          <w:sz w:val="30"/>
          <w:szCs w:val="30"/>
          <w:cs/>
        </w:rPr>
        <w:t xml:space="preserve"> ธันวาคม </w:t>
      </w:r>
      <w:r w:rsidRPr="00CB4737">
        <w:rPr>
          <w:rFonts w:ascii="Angsana New" w:hAnsi="Angsana New"/>
          <w:color w:val="000000"/>
          <w:sz w:val="30"/>
          <w:szCs w:val="30"/>
        </w:rPr>
        <w:t>2563</w:t>
      </w:r>
    </w:p>
    <w:p w14:paraId="7C6B3958" w14:textId="77777777" w:rsidR="002B228C" w:rsidRPr="00CB4737" w:rsidRDefault="002B228C" w:rsidP="002B228C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</w:rPr>
      </w:pPr>
    </w:p>
    <w:p w14:paraId="3883E300" w14:textId="26F383B0" w:rsidR="002B228C" w:rsidRPr="00CB4737" w:rsidRDefault="002B228C" w:rsidP="002B228C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B4737">
        <w:rPr>
          <w:rFonts w:asciiTheme="majorBidi" w:hAnsiTheme="majorBidi" w:cstheme="majorBidi"/>
          <w:sz w:val="30"/>
          <w:szCs w:val="30"/>
          <w:cs/>
        </w:rPr>
        <w:t xml:space="preserve">เนื่องด้วยแนวปฏิบัติดังกล่าวสิ้นสุดการมีผลบังคับใช้ ณ วันที่ </w:t>
      </w:r>
      <w:r w:rsidRPr="00CB4737">
        <w:rPr>
          <w:rFonts w:asciiTheme="majorBidi" w:hAnsiTheme="majorBidi" w:cstheme="majorBidi"/>
          <w:sz w:val="30"/>
          <w:szCs w:val="30"/>
        </w:rPr>
        <w:t xml:space="preserve">31 </w:t>
      </w:r>
      <w:r w:rsidRPr="00CB4737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CB4737">
        <w:rPr>
          <w:rFonts w:asciiTheme="majorBidi" w:hAnsiTheme="majorBidi" w:cstheme="majorBidi"/>
          <w:sz w:val="30"/>
          <w:szCs w:val="30"/>
        </w:rPr>
        <w:t>2563</w:t>
      </w:r>
      <w:r w:rsidRPr="00CB4737">
        <w:rPr>
          <w:rFonts w:asciiTheme="majorBidi" w:hAnsiTheme="majorBidi" w:cstheme="majorBidi" w:hint="cs"/>
          <w:sz w:val="30"/>
          <w:szCs w:val="30"/>
          <w:cs/>
        </w:rPr>
        <w:t xml:space="preserve"> กลุ่มบริษัทจึงปรับปรุงมูลค่าสินทรัพย์</w:t>
      </w:r>
      <w:r w:rsidRPr="000F6B1A">
        <w:rPr>
          <w:rFonts w:asciiTheme="majorBidi" w:hAnsiTheme="majorBidi" w:cstheme="majorBidi" w:hint="cs"/>
          <w:sz w:val="30"/>
          <w:szCs w:val="30"/>
          <w:cs/>
        </w:rPr>
        <w:t xml:space="preserve">ดังกล่าวในปี </w:t>
      </w:r>
      <w:r w:rsidRPr="000F6B1A">
        <w:rPr>
          <w:rFonts w:asciiTheme="majorBidi" w:hAnsiTheme="majorBidi" w:cstheme="majorBidi"/>
          <w:sz w:val="30"/>
          <w:szCs w:val="30"/>
        </w:rPr>
        <w:t xml:space="preserve">2564 </w:t>
      </w:r>
      <w:r w:rsidRPr="000F6B1A">
        <w:rPr>
          <w:rFonts w:asciiTheme="majorBidi" w:hAnsiTheme="majorBidi" w:cstheme="majorBidi" w:hint="cs"/>
          <w:sz w:val="30"/>
          <w:szCs w:val="30"/>
          <w:cs/>
        </w:rPr>
        <w:t xml:space="preserve">(ดูหมายเหตุข้อ </w:t>
      </w:r>
      <w:r w:rsidR="001A175C" w:rsidRPr="000F6B1A">
        <w:rPr>
          <w:rFonts w:asciiTheme="majorBidi" w:hAnsiTheme="majorBidi" w:cstheme="majorBidi"/>
          <w:color w:val="000000"/>
          <w:sz w:val="30"/>
          <w:szCs w:val="30"/>
        </w:rPr>
        <w:t>9</w:t>
      </w:r>
      <w:r w:rsidRPr="000F6B1A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0F6B1A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และ </w:t>
      </w:r>
      <w:r w:rsidR="001A175C" w:rsidRPr="000F6B1A">
        <w:rPr>
          <w:rFonts w:asciiTheme="majorBidi" w:hAnsiTheme="majorBidi" w:cstheme="majorBidi"/>
          <w:color w:val="000000"/>
          <w:sz w:val="30"/>
          <w:szCs w:val="30"/>
        </w:rPr>
        <w:t>22</w:t>
      </w:r>
      <w:r w:rsidRPr="000F6B1A">
        <w:rPr>
          <w:rFonts w:asciiTheme="majorBidi" w:hAnsiTheme="majorBidi" w:cstheme="majorBidi"/>
          <w:color w:val="000000"/>
          <w:sz w:val="30"/>
          <w:szCs w:val="30"/>
        </w:rPr>
        <w:t>)</w:t>
      </w:r>
    </w:p>
    <w:p w14:paraId="7769D815" w14:textId="77777777" w:rsidR="002C4EBD" w:rsidRPr="002C4EBD" w:rsidRDefault="002C4EBD" w:rsidP="002B228C">
      <w:pPr>
        <w:tabs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color w:val="000000"/>
          <w:sz w:val="20"/>
          <w:szCs w:val="20"/>
        </w:rPr>
      </w:pPr>
    </w:p>
    <w:p w14:paraId="6F74B955" w14:textId="2134889E" w:rsidR="002B228C" w:rsidRPr="00CB4737" w:rsidRDefault="002B228C" w:rsidP="002B228C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B4737">
        <w:rPr>
          <w:rFonts w:asciiTheme="majorBidi" w:hAnsiTheme="majorBidi" w:hint="cs"/>
          <w:color w:val="000000"/>
          <w:sz w:val="30"/>
          <w:szCs w:val="30"/>
          <w:cs/>
        </w:rPr>
        <w:t xml:space="preserve">ในระหว่างปี </w:t>
      </w:r>
      <w:r w:rsidRPr="00CB4737">
        <w:rPr>
          <w:rFonts w:asciiTheme="majorBidi" w:hAnsiTheme="majorBidi"/>
          <w:color w:val="000000"/>
          <w:sz w:val="30"/>
          <w:szCs w:val="30"/>
        </w:rPr>
        <w:t>2564</w:t>
      </w:r>
      <w:r w:rsidRPr="00CB4737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CB4737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สถานการณ์การแพร่ระบาดของ </w:t>
      </w:r>
      <w:r w:rsidRPr="00CB4737">
        <w:rPr>
          <w:rFonts w:asciiTheme="majorBidi" w:hAnsiTheme="majorBidi" w:cstheme="majorBidi"/>
          <w:color w:val="000000"/>
          <w:sz w:val="30"/>
          <w:szCs w:val="30"/>
        </w:rPr>
        <w:t xml:space="preserve">COVID-19 </w:t>
      </w:r>
      <w:r w:rsidRPr="00CB4737">
        <w:rPr>
          <w:rFonts w:asciiTheme="majorBidi" w:hAnsiTheme="majorBidi" w:cstheme="majorBidi" w:hint="cs"/>
          <w:color w:val="000000"/>
          <w:sz w:val="30"/>
          <w:szCs w:val="30"/>
          <w:cs/>
        </w:rPr>
        <w:t>ยังคงเกิดขึ้นอย่างต่อเนื่อง กลุ่มธุรกิจให้เช่า</w:t>
      </w:r>
      <w:r w:rsidRPr="00CB4737">
        <w:rPr>
          <w:rFonts w:asciiTheme="majorBidi" w:hAnsiTheme="majorBidi" w:hint="cs"/>
          <w:color w:val="000000"/>
          <w:sz w:val="30"/>
          <w:szCs w:val="30"/>
          <w:cs/>
        </w:rPr>
        <w:t xml:space="preserve">และให้บริการอาคารพาณิชยกรรมของกลุ่มธุรกิจให้เช่าและให้บริการอาคารพาณิชยกรรมของกลุ่มบริษัทบางแห่งได้ลดชั่วโมงที่เปิดดำเนินการและร้านค้าบางแห่งได้ปิดดำเนินงานเป็นการชั่วคราวตั้งแต่เดือนเมษายน </w:t>
      </w:r>
      <w:r w:rsidRPr="00CB4737">
        <w:rPr>
          <w:rFonts w:asciiTheme="majorBidi" w:hAnsiTheme="majorBidi"/>
          <w:color w:val="000000"/>
          <w:sz w:val="30"/>
          <w:szCs w:val="30"/>
        </w:rPr>
        <w:t>2564</w:t>
      </w:r>
      <w:r w:rsidRPr="00CB4737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CB4737">
        <w:rPr>
          <w:rFonts w:asciiTheme="majorBidi" w:hAnsiTheme="majorBidi" w:hint="cs"/>
          <w:color w:val="000000"/>
          <w:sz w:val="30"/>
          <w:szCs w:val="30"/>
          <w:cs/>
        </w:rPr>
        <w:t>ตามคำสั่งของรัฐบาล</w:t>
      </w:r>
      <w:r w:rsidRPr="00CB4737">
        <w:rPr>
          <w:rFonts w:asciiTheme="majorBidi" w:hAnsiTheme="majorBidi"/>
          <w:color w:val="000000"/>
          <w:sz w:val="30"/>
          <w:szCs w:val="30"/>
        </w:rPr>
        <w:t xml:space="preserve"> </w:t>
      </w:r>
      <w:r w:rsidRPr="00CB4737">
        <w:rPr>
          <w:rFonts w:ascii="Angsana New" w:hAnsi="Angsana New" w:hint="cs"/>
          <w:sz w:val="30"/>
          <w:szCs w:val="30"/>
          <w:cs/>
        </w:rPr>
        <w:t>ทั้งนี้กลุ่มธุรกิจให้เช่าและให้บริการอาคารพาณิชยกรรมของกลุ่มธุรกิจให้เช่าและให้บริการอาคาร</w:t>
      </w:r>
      <w:r w:rsidR="002347DB">
        <w:rPr>
          <w:rFonts w:ascii="Angsana New" w:hAnsi="Angsana New"/>
          <w:sz w:val="30"/>
          <w:szCs w:val="30"/>
        </w:rPr>
        <w:t xml:space="preserve"> </w:t>
      </w:r>
      <w:r w:rsidRPr="00CB4737">
        <w:rPr>
          <w:rFonts w:ascii="Angsana New" w:hAnsi="Angsana New" w:hint="cs"/>
          <w:sz w:val="30"/>
          <w:szCs w:val="30"/>
          <w:cs/>
        </w:rPr>
        <w:t>พาณิชยกรรมของกลุ่มบริษัทได้กลับมาเปิดให้บริการ</w:t>
      </w:r>
      <w:r w:rsidRPr="002347DB">
        <w:rPr>
          <w:rFonts w:ascii="Angsana New" w:hAnsi="Angsana New" w:hint="cs"/>
          <w:sz w:val="30"/>
          <w:szCs w:val="30"/>
          <w:cs/>
        </w:rPr>
        <w:t>ตามปกติตั้งแต่วันที่</w:t>
      </w:r>
      <w:r w:rsidRPr="002347DB">
        <w:rPr>
          <w:rFonts w:ascii="Angsana New" w:hAnsi="Angsana New"/>
          <w:sz w:val="30"/>
          <w:szCs w:val="30"/>
          <w:cs/>
        </w:rPr>
        <w:t xml:space="preserve"> </w:t>
      </w:r>
      <w:r w:rsidRPr="002347DB">
        <w:rPr>
          <w:rFonts w:ascii="Angsana New" w:hAnsi="Angsana New"/>
          <w:sz w:val="30"/>
          <w:szCs w:val="30"/>
        </w:rPr>
        <w:t xml:space="preserve">16 </w:t>
      </w:r>
      <w:r w:rsidRPr="002347DB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Pr="002347DB">
        <w:rPr>
          <w:rFonts w:ascii="Angsana New" w:hAnsi="Angsana New"/>
          <w:sz w:val="30"/>
          <w:szCs w:val="30"/>
        </w:rPr>
        <w:t>2564</w:t>
      </w:r>
    </w:p>
    <w:p w14:paraId="6BF6D35C" w14:textId="77777777" w:rsidR="002B228C" w:rsidRPr="00CB4737" w:rsidRDefault="002B228C" w:rsidP="002B228C">
      <w:pPr>
        <w:pStyle w:val="AccountingPolicy"/>
        <w:tabs>
          <w:tab w:val="clear" w:pos="1531"/>
          <w:tab w:val="clear" w:pos="1871"/>
          <w:tab w:val="left" w:pos="-6210"/>
          <w:tab w:val="left" w:pos="547"/>
        </w:tabs>
        <w:spacing w:line="240" w:lineRule="auto"/>
        <w:ind w:left="547" w:firstLine="0"/>
        <w:jc w:val="thaiDistribute"/>
        <w:rPr>
          <w:rFonts w:asciiTheme="majorBidi" w:eastAsia="DengXian" w:hAnsiTheme="majorBidi" w:cstheme="majorBidi"/>
          <w:color w:val="auto"/>
          <w:sz w:val="18"/>
          <w:szCs w:val="18"/>
          <w:lang w:val="en-US"/>
        </w:rPr>
      </w:pPr>
      <w:bookmarkStart w:id="14" w:name="_Hlk78407642"/>
    </w:p>
    <w:p w14:paraId="77175665" w14:textId="7EBB9A36" w:rsidR="002B228C" w:rsidRPr="00CB4737" w:rsidRDefault="002B228C" w:rsidP="002B228C">
      <w:pPr>
        <w:pStyle w:val="AccountingPolicy"/>
        <w:tabs>
          <w:tab w:val="clear" w:pos="1531"/>
          <w:tab w:val="clear" w:pos="1871"/>
          <w:tab w:val="left" w:pos="-6210"/>
          <w:tab w:val="left" w:pos="547"/>
        </w:tabs>
        <w:spacing w:line="240" w:lineRule="auto"/>
        <w:ind w:left="547" w:firstLine="0"/>
        <w:jc w:val="thaiDistribute"/>
        <w:rPr>
          <w:rFonts w:asciiTheme="majorBidi" w:eastAsia="DengXian" w:hAnsiTheme="majorBidi" w:cstheme="majorBidi"/>
          <w:color w:val="auto"/>
          <w:sz w:val="30"/>
          <w:szCs w:val="30"/>
          <w:lang w:val="en-US" w:bidi="th-TH"/>
        </w:rPr>
      </w:pPr>
      <w:r w:rsidRPr="002347DB">
        <w:rPr>
          <w:rFonts w:asciiTheme="majorBidi" w:eastAsia="DengXian" w:hAnsiTheme="majorBidi" w:cstheme="majorBidi"/>
          <w:color w:val="auto"/>
          <w:sz w:val="30"/>
          <w:szCs w:val="30"/>
          <w:cs/>
          <w:lang w:val="en-US"/>
        </w:rPr>
        <w:t>กลุ่ม</w:t>
      </w:r>
      <w:r w:rsidRPr="002347DB">
        <w:rPr>
          <w:rFonts w:asciiTheme="majorBidi" w:eastAsia="DengXian" w:hAnsiTheme="majorBidi" w:cstheme="majorBidi" w:hint="cs"/>
          <w:color w:val="auto"/>
          <w:sz w:val="30"/>
          <w:szCs w:val="30"/>
          <w:cs/>
          <w:lang w:val="en-US" w:bidi="th-TH"/>
        </w:rPr>
        <w:t>บริษัท</w:t>
      </w:r>
      <w:r w:rsidRPr="002347DB">
        <w:rPr>
          <w:rFonts w:asciiTheme="majorBidi" w:eastAsia="DengXian" w:hAnsiTheme="majorBidi" w:cstheme="majorBidi"/>
          <w:color w:val="auto"/>
          <w:sz w:val="30"/>
          <w:szCs w:val="30"/>
          <w:cs/>
          <w:lang w:val="en-US"/>
        </w:rPr>
        <w:t>ได้พิจารณามอบส่วนลดค่าเช่ารายเดือนให้กับผู้เช่าทุกรายในทุกโครงการ</w:t>
      </w:r>
      <w:r w:rsidRPr="002347DB">
        <w:rPr>
          <w:rFonts w:asciiTheme="majorBidi" w:eastAsia="DengXian" w:hAnsiTheme="majorBidi" w:cstheme="majorBidi" w:hint="cs"/>
          <w:color w:val="auto"/>
          <w:sz w:val="30"/>
          <w:szCs w:val="30"/>
          <w:cs/>
          <w:lang w:val="en-US" w:bidi="th-TH"/>
        </w:rPr>
        <w:t>ของ</w:t>
      </w:r>
      <w:r w:rsidRPr="002347DB">
        <w:rPr>
          <w:rFonts w:asciiTheme="majorBidi" w:eastAsia="DengXian" w:hAnsiTheme="majorBidi" w:cstheme="majorBidi"/>
          <w:color w:val="auto"/>
          <w:sz w:val="30"/>
          <w:szCs w:val="30"/>
          <w:cs/>
          <w:lang w:val="en-US"/>
        </w:rPr>
        <w:t xml:space="preserve">อสังหาริมทรัพย์เพื่อประกอบกิจการการค้าที่ให้เช่า </w:t>
      </w:r>
      <w:r w:rsidRPr="002347DB">
        <w:rPr>
          <w:rFonts w:asciiTheme="majorBidi" w:eastAsia="DengXian" w:hAnsiTheme="majorBidi" w:cstheme="majorBidi" w:hint="cs"/>
          <w:color w:val="auto"/>
          <w:sz w:val="30"/>
          <w:szCs w:val="30"/>
          <w:cs/>
          <w:lang w:val="en-US" w:bidi="th-TH"/>
        </w:rPr>
        <w:t>ที่ได้รับผลกระทบจากสถานการณ์</w:t>
      </w:r>
      <w:r w:rsidRPr="002347DB">
        <w:rPr>
          <w:rFonts w:asciiTheme="majorBidi" w:eastAsia="DengXian" w:hAnsiTheme="majorBidi" w:cstheme="majorBidi" w:hint="cs"/>
          <w:color w:val="auto"/>
          <w:sz w:val="30"/>
          <w:szCs w:val="30"/>
          <w:cs/>
          <w:lang w:val="en-US"/>
        </w:rPr>
        <w:t>การแพร่ระบาดของโรคติดเชื้อไวรัสโคโรนา</w:t>
      </w:r>
      <w:r w:rsidRPr="002347DB">
        <w:rPr>
          <w:rFonts w:asciiTheme="majorBidi" w:eastAsia="DengXian" w:hAnsiTheme="majorBidi" w:cstheme="majorBidi"/>
          <w:color w:val="auto"/>
          <w:sz w:val="30"/>
          <w:szCs w:val="30"/>
          <w:cs/>
          <w:lang w:val="en-US"/>
        </w:rPr>
        <w:t xml:space="preserve"> </w:t>
      </w:r>
      <w:r w:rsidRPr="002347DB">
        <w:rPr>
          <w:rFonts w:asciiTheme="majorBidi" w:eastAsia="DengXian" w:hAnsiTheme="majorBidi" w:cstheme="majorBidi"/>
          <w:color w:val="auto"/>
          <w:sz w:val="30"/>
          <w:szCs w:val="30"/>
          <w:lang w:val="en-US" w:bidi="th-TH"/>
        </w:rPr>
        <w:t xml:space="preserve">2019 </w:t>
      </w:r>
      <w:r w:rsidRPr="002347DB">
        <w:rPr>
          <w:rFonts w:asciiTheme="majorBidi" w:eastAsia="DengXian" w:hAnsiTheme="majorBidi" w:cstheme="majorBidi" w:hint="cs"/>
          <w:color w:val="auto"/>
          <w:sz w:val="30"/>
          <w:szCs w:val="30"/>
          <w:cs/>
          <w:lang w:val="en-US" w:bidi="th-TH"/>
        </w:rPr>
        <w:t>ตั้งแต่</w:t>
      </w:r>
      <w:r w:rsidRPr="002347DB">
        <w:rPr>
          <w:rFonts w:asciiTheme="majorBidi" w:eastAsia="DengXian" w:hAnsiTheme="majorBidi" w:cstheme="majorBidi"/>
          <w:color w:val="auto"/>
          <w:sz w:val="30"/>
          <w:szCs w:val="30"/>
          <w:cs/>
          <w:lang w:val="en-US"/>
        </w:rPr>
        <w:t>เดือน</w:t>
      </w:r>
      <w:r w:rsidRPr="002347DB">
        <w:rPr>
          <w:rFonts w:asciiTheme="majorBidi" w:eastAsia="DengXian" w:hAnsiTheme="majorBidi" w:cstheme="majorBidi" w:hint="cs"/>
          <w:color w:val="auto"/>
          <w:sz w:val="30"/>
          <w:szCs w:val="30"/>
          <w:cs/>
          <w:lang w:val="en-US" w:bidi="th-TH"/>
        </w:rPr>
        <w:t xml:space="preserve">มกราคม </w:t>
      </w:r>
      <w:r w:rsidRPr="000F6B1A">
        <w:rPr>
          <w:rFonts w:asciiTheme="majorBidi" w:eastAsia="DengXian" w:hAnsiTheme="majorBidi" w:cstheme="majorBidi"/>
          <w:color w:val="auto"/>
          <w:sz w:val="30"/>
          <w:szCs w:val="30"/>
          <w:lang w:val="en-US" w:bidi="th-TH"/>
        </w:rPr>
        <w:t xml:space="preserve">2564 </w:t>
      </w:r>
      <w:r w:rsidRPr="000F6B1A">
        <w:rPr>
          <w:rFonts w:asciiTheme="majorBidi" w:eastAsia="DengXian" w:hAnsiTheme="majorBidi" w:cstheme="majorBidi" w:hint="cs"/>
          <w:color w:val="auto"/>
          <w:sz w:val="30"/>
          <w:szCs w:val="30"/>
          <w:cs/>
          <w:lang w:val="en-US" w:bidi="th-TH"/>
        </w:rPr>
        <w:t>ถึง เดือน</w:t>
      </w:r>
      <w:r w:rsidR="000F6B1A" w:rsidRPr="000F6B1A">
        <w:rPr>
          <w:rFonts w:asciiTheme="majorBidi" w:eastAsia="DengXian" w:hAnsiTheme="majorBidi" w:cstheme="majorBidi" w:hint="cs"/>
          <w:color w:val="auto"/>
          <w:sz w:val="30"/>
          <w:szCs w:val="30"/>
          <w:cs/>
          <w:lang w:val="en-US" w:bidi="th-TH"/>
        </w:rPr>
        <w:t>มกราคม</w:t>
      </w:r>
      <w:r w:rsidRPr="000F6B1A">
        <w:rPr>
          <w:rFonts w:asciiTheme="majorBidi" w:eastAsia="DengXian" w:hAnsiTheme="majorBidi" w:cstheme="majorBidi" w:hint="cs"/>
          <w:color w:val="auto"/>
          <w:sz w:val="30"/>
          <w:szCs w:val="30"/>
          <w:cs/>
          <w:lang w:val="en-US" w:bidi="th-TH"/>
        </w:rPr>
        <w:t xml:space="preserve"> </w:t>
      </w:r>
      <w:r w:rsidRPr="000F6B1A">
        <w:rPr>
          <w:rFonts w:asciiTheme="majorBidi" w:eastAsia="DengXian" w:hAnsiTheme="majorBidi" w:cstheme="majorBidi"/>
          <w:color w:val="auto"/>
          <w:sz w:val="30"/>
          <w:szCs w:val="30"/>
          <w:lang w:val="en-US" w:bidi="th-TH"/>
        </w:rPr>
        <w:t>256</w:t>
      </w:r>
      <w:r w:rsidR="000F6B1A" w:rsidRPr="000F6B1A">
        <w:rPr>
          <w:rFonts w:asciiTheme="majorBidi" w:eastAsia="DengXian" w:hAnsiTheme="majorBidi" w:cstheme="majorBidi"/>
          <w:color w:val="auto"/>
          <w:sz w:val="30"/>
          <w:szCs w:val="30"/>
          <w:lang w:val="en-US" w:bidi="th-TH"/>
        </w:rPr>
        <w:t>5</w:t>
      </w:r>
      <w:r w:rsidRPr="00CB4737">
        <w:rPr>
          <w:rFonts w:asciiTheme="majorBidi" w:eastAsia="DengXian" w:hAnsiTheme="majorBidi" w:cstheme="majorBidi"/>
          <w:color w:val="auto"/>
          <w:sz w:val="30"/>
          <w:szCs w:val="30"/>
          <w:lang w:val="en-US" w:bidi="th-TH"/>
        </w:rPr>
        <w:t xml:space="preserve"> </w:t>
      </w:r>
    </w:p>
    <w:bookmarkEnd w:id="14"/>
    <w:p w14:paraId="088034B7" w14:textId="1CB71E6E" w:rsidR="002B228C" w:rsidRDefault="002B228C" w:rsidP="002B228C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347DB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2347DB">
        <w:rPr>
          <w:rFonts w:ascii="Angsana New" w:hAnsi="Angsana New"/>
          <w:sz w:val="30"/>
          <w:szCs w:val="30"/>
          <w:cs/>
        </w:rPr>
        <w:t xml:space="preserve"> </w:t>
      </w:r>
      <w:r w:rsidRPr="002347DB">
        <w:rPr>
          <w:rFonts w:ascii="Angsana New" w:hAnsi="Angsana New"/>
          <w:sz w:val="30"/>
          <w:szCs w:val="30"/>
        </w:rPr>
        <w:t>1</w:t>
      </w:r>
      <w:r w:rsidRPr="002347DB">
        <w:rPr>
          <w:rFonts w:ascii="Angsana New" w:hAnsi="Angsana New"/>
          <w:sz w:val="30"/>
          <w:szCs w:val="30"/>
          <w:cs/>
        </w:rPr>
        <w:t xml:space="preserve"> </w:t>
      </w:r>
      <w:r w:rsidRPr="002347DB">
        <w:rPr>
          <w:rFonts w:ascii="Angsana New" w:hAnsi="Angsana New" w:hint="cs"/>
          <w:sz w:val="30"/>
          <w:szCs w:val="30"/>
          <w:cs/>
        </w:rPr>
        <w:t>พฤศจิกายน</w:t>
      </w:r>
      <w:r w:rsidRPr="002347DB">
        <w:rPr>
          <w:rFonts w:ascii="Angsana New" w:hAnsi="Angsana New"/>
          <w:sz w:val="30"/>
          <w:szCs w:val="30"/>
        </w:rPr>
        <w:t xml:space="preserve"> 2564</w:t>
      </w:r>
      <w:r w:rsidRPr="002347DB">
        <w:rPr>
          <w:rFonts w:ascii="Angsana New" w:hAnsi="Angsana New"/>
          <w:sz w:val="30"/>
          <w:szCs w:val="30"/>
          <w:cs/>
        </w:rPr>
        <w:t xml:space="preserve"> </w:t>
      </w:r>
      <w:r w:rsidRPr="002347DB">
        <w:rPr>
          <w:rFonts w:ascii="Angsana New" w:hAnsi="Angsana New" w:hint="cs"/>
          <w:sz w:val="30"/>
          <w:szCs w:val="30"/>
          <w:cs/>
        </w:rPr>
        <w:t>อัตราการแจกจ่ายวัคซีนในประเทศไทยเพิ่มสูงขึ้น</w:t>
      </w:r>
      <w:r w:rsidRPr="002347DB">
        <w:rPr>
          <w:rFonts w:ascii="Angsana New" w:hAnsi="Angsana New"/>
          <w:sz w:val="30"/>
          <w:szCs w:val="30"/>
          <w:cs/>
        </w:rPr>
        <w:t xml:space="preserve"> </w:t>
      </w:r>
      <w:r w:rsidRPr="002347DB">
        <w:rPr>
          <w:rFonts w:ascii="Angsana New" w:hAnsi="Angsana New" w:hint="cs"/>
          <w:sz w:val="30"/>
          <w:szCs w:val="30"/>
          <w:cs/>
        </w:rPr>
        <w:t>และรัฐบาลได้มีการผ่อนคลายมาตรการควบคุมการแพร่ระบาดของโรค</w:t>
      </w:r>
      <w:r w:rsidRPr="002347DB">
        <w:rPr>
          <w:rFonts w:ascii="Angsana New" w:hAnsi="Angsana New"/>
          <w:sz w:val="30"/>
          <w:szCs w:val="30"/>
          <w:cs/>
        </w:rPr>
        <w:t xml:space="preserve"> </w:t>
      </w:r>
      <w:r w:rsidRPr="002347DB">
        <w:rPr>
          <w:rFonts w:ascii="Angsana New" w:hAnsi="Angsana New" w:hint="cs"/>
          <w:sz w:val="30"/>
          <w:szCs w:val="30"/>
          <w:cs/>
        </w:rPr>
        <w:t>รวมถึงดำเนินการเปิดรับนักท่องเที่ยวจากต่างประเทศ</w:t>
      </w:r>
      <w:r w:rsidRPr="002347DB">
        <w:rPr>
          <w:rFonts w:ascii="Angsana New" w:hAnsi="Angsana New"/>
          <w:sz w:val="30"/>
          <w:szCs w:val="30"/>
          <w:cs/>
        </w:rPr>
        <w:t xml:space="preserve"> </w:t>
      </w:r>
      <w:r w:rsidRPr="002347DB">
        <w:rPr>
          <w:rFonts w:ascii="Angsana New" w:hAnsi="Angsana New" w:hint="cs"/>
          <w:sz w:val="30"/>
          <w:szCs w:val="30"/>
          <w:cs/>
        </w:rPr>
        <w:t>โดยไม่กักตัวภายใต้เงื่อนไขและมาตรการทางสาธารณสุขอย่างเคร่งครัด</w:t>
      </w:r>
      <w:r w:rsidRPr="002347DB">
        <w:rPr>
          <w:rFonts w:ascii="Angsana New" w:hAnsi="Angsana New"/>
          <w:sz w:val="30"/>
          <w:szCs w:val="30"/>
          <w:cs/>
        </w:rPr>
        <w:t xml:space="preserve"> </w:t>
      </w:r>
      <w:r w:rsidRPr="002347DB">
        <w:rPr>
          <w:rFonts w:ascii="Angsana New" w:hAnsi="Angsana New" w:hint="cs"/>
          <w:sz w:val="30"/>
          <w:szCs w:val="30"/>
          <w:cs/>
        </w:rPr>
        <w:t>ซึ่งจะเป็นประโยชน์ต่อระบบเศรษฐกิจในภาพรวมของประเทศ</w:t>
      </w:r>
      <w:r w:rsidRPr="002347DB">
        <w:rPr>
          <w:rFonts w:ascii="Angsana New" w:hAnsi="Angsana New"/>
          <w:sz w:val="30"/>
          <w:szCs w:val="30"/>
          <w:cs/>
        </w:rPr>
        <w:t xml:space="preserve"> </w:t>
      </w:r>
      <w:r w:rsidRPr="002347DB">
        <w:rPr>
          <w:rFonts w:ascii="Angsana New" w:hAnsi="Angsana New" w:hint="cs"/>
          <w:sz w:val="30"/>
          <w:szCs w:val="30"/>
          <w:cs/>
        </w:rPr>
        <w:t>โดยเฉพาะอย่างยิ่งภาคธุรกิจท่องเที่ยวและภาคธุรกิจบริการที่เกี่ยวเนื่อง</w:t>
      </w:r>
    </w:p>
    <w:p w14:paraId="381723C0" w14:textId="77777777" w:rsidR="00432049" w:rsidRDefault="00432049" w:rsidP="002B228C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1FE478F" w14:textId="16EDF85E" w:rsidR="00622182" w:rsidRDefault="002B228C" w:rsidP="002B228C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2347DB">
        <w:rPr>
          <w:rFonts w:ascii="Angsana New" w:hAnsi="Angsana New" w:hint="cs"/>
          <w:sz w:val="30"/>
          <w:szCs w:val="30"/>
          <w:cs/>
        </w:rPr>
        <w:t>เนื่องจากสถานการณ์ดังกล่าวมีความไม่แน่นอนสูงและอาจเปลี่ยนแปลงได้ทุกเมื่อ</w:t>
      </w:r>
      <w:r w:rsidRPr="002347DB">
        <w:rPr>
          <w:rFonts w:ascii="Angsana New" w:hAnsi="Angsana New"/>
          <w:sz w:val="30"/>
          <w:szCs w:val="30"/>
          <w:cs/>
        </w:rPr>
        <w:t xml:space="preserve"> </w:t>
      </w:r>
      <w:r w:rsidRPr="002347DB">
        <w:rPr>
          <w:rFonts w:ascii="Angsana New" w:hAnsi="Angsana New" w:hint="cs"/>
          <w:sz w:val="30"/>
          <w:szCs w:val="30"/>
          <w:cs/>
        </w:rPr>
        <w:t>ณ</w:t>
      </w:r>
      <w:r w:rsidRPr="002347DB">
        <w:rPr>
          <w:rFonts w:ascii="Angsana New" w:hAnsi="Angsana New"/>
          <w:sz w:val="30"/>
          <w:szCs w:val="30"/>
          <w:cs/>
        </w:rPr>
        <w:t xml:space="preserve"> </w:t>
      </w:r>
      <w:r w:rsidRPr="002347DB">
        <w:rPr>
          <w:rFonts w:ascii="Angsana New" w:hAnsi="Angsana New" w:hint="cs"/>
          <w:sz w:val="30"/>
          <w:szCs w:val="30"/>
          <w:cs/>
        </w:rPr>
        <w:t>ขณะนี้จึงไม่สามารถคาดการณ์ผลกระทบของการแพร่ระบาดที่ยังคงดำเนินอยู่</w:t>
      </w:r>
      <w:r w:rsidRPr="002347DB">
        <w:rPr>
          <w:rFonts w:ascii="Angsana New" w:hAnsi="Angsana New"/>
          <w:sz w:val="30"/>
          <w:szCs w:val="30"/>
          <w:cs/>
        </w:rPr>
        <w:t xml:space="preserve"> </w:t>
      </w:r>
      <w:r w:rsidRPr="002347DB">
        <w:rPr>
          <w:rFonts w:ascii="Angsana New" w:hAnsi="Angsana New" w:hint="cs"/>
          <w:sz w:val="30"/>
          <w:szCs w:val="30"/>
          <w:cs/>
        </w:rPr>
        <w:t>มาตรการต่างๆ</w:t>
      </w:r>
      <w:r w:rsidRPr="002347DB">
        <w:rPr>
          <w:rFonts w:ascii="Angsana New" w:hAnsi="Angsana New"/>
          <w:sz w:val="30"/>
          <w:szCs w:val="30"/>
          <w:cs/>
        </w:rPr>
        <w:t xml:space="preserve"> </w:t>
      </w:r>
      <w:r w:rsidRPr="002347DB">
        <w:rPr>
          <w:rFonts w:ascii="Angsana New" w:hAnsi="Angsana New" w:hint="cs"/>
          <w:sz w:val="30"/>
          <w:szCs w:val="30"/>
          <w:cs/>
        </w:rPr>
        <w:t>ของรัฐบาล</w:t>
      </w:r>
      <w:r w:rsidRPr="002347DB">
        <w:rPr>
          <w:rFonts w:ascii="Angsana New" w:hAnsi="Angsana New"/>
          <w:sz w:val="30"/>
          <w:szCs w:val="30"/>
          <w:cs/>
        </w:rPr>
        <w:t xml:space="preserve"> </w:t>
      </w:r>
      <w:r w:rsidRPr="002347DB">
        <w:rPr>
          <w:rFonts w:ascii="Angsana New" w:hAnsi="Angsana New" w:hint="cs"/>
          <w:sz w:val="30"/>
          <w:szCs w:val="30"/>
          <w:cs/>
        </w:rPr>
        <w:t>และการแจกจ่ายวัคซีน</w:t>
      </w:r>
      <w:r w:rsidRPr="002347DB">
        <w:rPr>
          <w:rFonts w:ascii="Angsana New" w:hAnsi="Angsana New"/>
          <w:sz w:val="30"/>
          <w:szCs w:val="30"/>
          <w:cs/>
        </w:rPr>
        <w:t xml:space="preserve"> </w:t>
      </w:r>
      <w:r w:rsidRPr="002347DB">
        <w:rPr>
          <w:rFonts w:ascii="Angsana New" w:hAnsi="Angsana New" w:hint="cs"/>
          <w:sz w:val="30"/>
          <w:szCs w:val="30"/>
          <w:cs/>
        </w:rPr>
        <w:t>ที่อาจมีต่อธุรกิจของกลุ่มบริษัท</w:t>
      </w:r>
      <w:r w:rsidRPr="002347DB">
        <w:rPr>
          <w:rFonts w:ascii="Angsana New" w:hAnsi="Angsana New"/>
          <w:sz w:val="30"/>
          <w:szCs w:val="30"/>
          <w:cs/>
        </w:rPr>
        <w:t xml:space="preserve"> </w:t>
      </w:r>
      <w:r w:rsidRPr="002347DB">
        <w:rPr>
          <w:rFonts w:ascii="Angsana New" w:hAnsi="Angsana New" w:hint="cs"/>
          <w:sz w:val="30"/>
          <w:szCs w:val="30"/>
          <w:cs/>
        </w:rPr>
        <w:t>ทั้งนี้</w:t>
      </w:r>
      <w:r w:rsidRPr="002347DB">
        <w:rPr>
          <w:rFonts w:ascii="Angsana New" w:hAnsi="Angsana New"/>
          <w:sz w:val="30"/>
          <w:szCs w:val="30"/>
          <w:cs/>
        </w:rPr>
        <w:t xml:space="preserve"> </w:t>
      </w:r>
      <w:r w:rsidRPr="002347DB">
        <w:rPr>
          <w:rFonts w:ascii="Angsana New" w:hAnsi="Angsana New" w:hint="cs"/>
          <w:sz w:val="30"/>
          <w:szCs w:val="30"/>
          <w:cs/>
        </w:rPr>
        <w:t>ผู้บริหารได้ติดตามสถานการณ์ดังกล่าวอย่างใกล้ชิดและดำเนินการเพื่อลดผลกระทบให้มากที่สุดเท่าที่จะเป็นไปได้</w:t>
      </w:r>
      <w:bookmarkEnd w:id="13"/>
    </w:p>
    <w:p w14:paraId="6781C090" w14:textId="77C54BBF" w:rsidR="0012412D" w:rsidRDefault="0012412D" w:rsidP="00D676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8C32F57" w14:textId="689FC6E7" w:rsidR="005101C2" w:rsidRPr="000D67F3" w:rsidRDefault="005101C2" w:rsidP="00A1224F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 w:hanging="450"/>
        <w:jc w:val="both"/>
        <w:rPr>
          <w:rFonts w:ascii="Angsana New" w:hAnsi="Angsana New"/>
          <w:b/>
          <w:bCs/>
          <w:sz w:val="30"/>
          <w:szCs w:val="30"/>
        </w:rPr>
      </w:pPr>
      <w:r w:rsidRPr="000D67F3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72FC1F0E" w14:textId="6F318487" w:rsidR="005101C2" w:rsidRPr="00A222EE" w:rsidRDefault="005101C2" w:rsidP="004C3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08C6AD6" w14:textId="0C72A46A" w:rsidR="009707CC" w:rsidRDefault="009707CC" w:rsidP="004C3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310AA1">
        <w:rPr>
          <w:rFonts w:ascii="Angsana New" w:hAnsi="Angsana New" w:hint="cs"/>
          <w:b/>
          <w:sz w:val="30"/>
          <w:szCs w:val="30"/>
          <w:cs/>
        </w:rPr>
        <w:t>บุคคลหรือกิจการที่เกี่ยวข้องกัน</w:t>
      </w:r>
      <w:r w:rsidRPr="00310AA1">
        <w:rPr>
          <w:rFonts w:ascii="Angsana New" w:hAnsi="Angsana New"/>
          <w:b/>
          <w:sz w:val="30"/>
          <w:szCs w:val="30"/>
          <w:cs/>
        </w:rPr>
        <w:t xml:space="preserve"> </w:t>
      </w:r>
      <w:r w:rsidRPr="00310AA1">
        <w:rPr>
          <w:rFonts w:ascii="Angsana New" w:hAnsi="Angsana New" w:hint="cs"/>
          <w:b/>
          <w:sz w:val="30"/>
          <w:szCs w:val="30"/>
          <w:cs/>
        </w:rPr>
        <w:t>หมายถึง</w:t>
      </w:r>
      <w:r w:rsidRPr="00310AA1">
        <w:rPr>
          <w:rFonts w:ascii="Angsana New" w:hAnsi="Angsana New"/>
          <w:b/>
          <w:sz w:val="30"/>
          <w:szCs w:val="30"/>
          <w:cs/>
        </w:rPr>
        <w:t xml:space="preserve"> </w:t>
      </w:r>
      <w:r w:rsidRPr="00310AA1">
        <w:rPr>
          <w:rFonts w:ascii="Angsana New" w:hAnsi="Angsana New" w:hint="cs"/>
          <w:b/>
          <w:sz w:val="30"/>
          <w:szCs w:val="30"/>
          <w:cs/>
        </w:rPr>
        <w:t>บุคคลหรือกิจการที่มีอำนาจควบคุม</w:t>
      </w:r>
      <w:r w:rsidRPr="00310AA1">
        <w:rPr>
          <w:rFonts w:ascii="Angsana New" w:hAnsi="Angsana New"/>
          <w:b/>
          <w:sz w:val="30"/>
          <w:szCs w:val="30"/>
          <w:cs/>
        </w:rPr>
        <w:t xml:space="preserve"> </w:t>
      </w:r>
      <w:r w:rsidRPr="00310AA1">
        <w:rPr>
          <w:rFonts w:ascii="Angsana New" w:hAnsi="Angsana New" w:hint="cs"/>
          <w:b/>
          <w:sz w:val="30"/>
          <w:szCs w:val="30"/>
          <w:cs/>
        </w:rPr>
        <w:t>หรือควบคุมร่วมกัน ท้ังทางตรงและทางอ้อม หรือมีอิทธิพลอย่างมีสาระสำคัญในการตัดสินใจทางการเงินและการบริหารของกลุ่มบริษัท</w:t>
      </w:r>
      <w:r w:rsidRPr="00310AA1">
        <w:rPr>
          <w:rFonts w:ascii="Angsana New" w:hAnsi="Angsana New"/>
          <w:b/>
          <w:sz w:val="30"/>
          <w:szCs w:val="30"/>
          <w:cs/>
        </w:rPr>
        <w:t xml:space="preserve"> </w:t>
      </w:r>
      <w:r w:rsidRPr="00310AA1">
        <w:rPr>
          <w:rFonts w:ascii="Angsana New" w:hAnsi="Angsana New" w:hint="cs"/>
          <w:b/>
          <w:sz w:val="30"/>
          <w:szCs w:val="30"/>
          <w:cs/>
        </w:rPr>
        <w:t>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</w:t>
      </w:r>
      <w:r w:rsidRPr="00310AA1">
        <w:rPr>
          <w:rFonts w:ascii="Angsana New" w:hAnsi="Angsana New"/>
          <w:b/>
          <w:sz w:val="30"/>
          <w:szCs w:val="30"/>
          <w:cs/>
        </w:rPr>
        <w:t xml:space="preserve"> </w:t>
      </w:r>
      <w:r w:rsidRPr="00310AA1">
        <w:rPr>
          <w:rFonts w:ascii="Angsana New" w:hAnsi="Angsana New" w:hint="cs"/>
          <w:b/>
          <w:sz w:val="30"/>
          <w:szCs w:val="30"/>
          <w:cs/>
        </w:rPr>
        <w:t>หรือ</w:t>
      </w:r>
      <w:r w:rsidR="00E34B71">
        <w:rPr>
          <w:rFonts w:ascii="Angsana New" w:hAnsi="Angsana New" w:hint="cs"/>
          <w:b/>
          <w:sz w:val="30"/>
          <w:szCs w:val="30"/>
          <w:cs/>
        </w:rPr>
        <w:t xml:space="preserve">           </w:t>
      </w:r>
      <w:r w:rsidRPr="00310AA1">
        <w:rPr>
          <w:rFonts w:ascii="Angsana New" w:hAnsi="Angsana New" w:hint="cs"/>
          <w:b/>
          <w:sz w:val="30"/>
          <w:szCs w:val="30"/>
          <w:cs/>
        </w:rPr>
        <w:t>กลุ่มบริษัทมีอำนาจควบคุมหรือควบคุมร่วมกันท้ังทางตรงและทางอ้อม</w:t>
      </w:r>
      <w:r w:rsidRPr="00310AA1">
        <w:rPr>
          <w:rFonts w:ascii="Angsana New" w:hAnsi="Angsana New"/>
          <w:b/>
          <w:sz w:val="30"/>
          <w:szCs w:val="30"/>
          <w:cs/>
        </w:rPr>
        <w:t xml:space="preserve"> </w:t>
      </w:r>
      <w:r w:rsidRPr="00310AA1">
        <w:rPr>
          <w:rFonts w:ascii="Angsana New" w:hAnsi="Angsana New" w:hint="cs"/>
          <w:b/>
          <w:sz w:val="30"/>
          <w:szCs w:val="30"/>
          <w:cs/>
        </w:rPr>
        <w:t>หรือมีอิทธิพลอย่างมีสาระสำคัญใน</w:t>
      </w:r>
      <w:r w:rsidR="00E34B71">
        <w:rPr>
          <w:rFonts w:ascii="Angsana New" w:hAnsi="Angsana New" w:hint="cs"/>
          <w:b/>
          <w:sz w:val="30"/>
          <w:szCs w:val="30"/>
          <w:cs/>
        </w:rPr>
        <w:t xml:space="preserve">                 </w:t>
      </w:r>
      <w:r w:rsidRPr="00310AA1">
        <w:rPr>
          <w:rFonts w:ascii="Angsana New" w:hAnsi="Angsana New" w:hint="cs"/>
          <w:b/>
          <w:sz w:val="30"/>
          <w:szCs w:val="30"/>
          <w:cs/>
        </w:rPr>
        <w:t>การตัดสินใจทางการเงินและการบริหารต่อบุคคลหรือกิจการน</w:t>
      </w:r>
      <w:r w:rsidR="00432049">
        <w:rPr>
          <w:rFonts w:ascii="Angsana New" w:hAnsi="Angsana New" w:hint="cs"/>
          <w:b/>
          <w:sz w:val="30"/>
          <w:szCs w:val="30"/>
          <w:cs/>
        </w:rPr>
        <w:t>ั้</w:t>
      </w:r>
      <w:r w:rsidRPr="00310AA1">
        <w:rPr>
          <w:rFonts w:ascii="Angsana New" w:hAnsi="Angsana New" w:hint="cs"/>
          <w:b/>
          <w:sz w:val="30"/>
          <w:szCs w:val="30"/>
          <w:cs/>
        </w:rPr>
        <w:t>น</w:t>
      </w:r>
    </w:p>
    <w:p w14:paraId="56C6BA82" w14:textId="77777777" w:rsidR="00725809" w:rsidRDefault="00725809" w:rsidP="004C3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2ADED5FF" w14:textId="5CC1BC8E" w:rsidR="00B2026D" w:rsidRDefault="00B2026D" w:rsidP="004C3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E11762">
        <w:rPr>
          <w:rFonts w:ascii="Angsana New" w:hAnsi="Angsana New"/>
          <w:b/>
          <w:sz w:val="30"/>
          <w:szCs w:val="30"/>
          <w:cs/>
        </w:rPr>
        <w:t>ความสัมพันธ์ที่มีกับบริษัทย่อย</w:t>
      </w:r>
      <w:r w:rsidRPr="00E11762">
        <w:rPr>
          <w:rFonts w:ascii="Angsana New" w:hAnsi="Angsana New"/>
          <w:b/>
          <w:sz w:val="30"/>
          <w:szCs w:val="30"/>
        </w:rPr>
        <w:t xml:space="preserve"> </w:t>
      </w:r>
      <w:r w:rsidRPr="00E11762">
        <w:rPr>
          <w:rFonts w:ascii="Angsana New" w:hAnsi="Angsana New"/>
          <w:b/>
          <w:sz w:val="30"/>
          <w:szCs w:val="30"/>
          <w:cs/>
        </w:rPr>
        <w:t>ได้เปิดเผยใน</w:t>
      </w:r>
      <w:r w:rsidRPr="00D6208F">
        <w:rPr>
          <w:rFonts w:ascii="Angsana New" w:hAnsi="Angsana New"/>
          <w:b/>
          <w:sz w:val="30"/>
          <w:szCs w:val="30"/>
          <w:cs/>
        </w:rPr>
        <w:t xml:space="preserve">หมายเหตุข้อ </w:t>
      </w:r>
      <w:r w:rsidR="001A175C" w:rsidRPr="00D6208F">
        <w:rPr>
          <w:rFonts w:ascii="Angsana New" w:hAnsi="Angsana New"/>
          <w:bCs/>
          <w:sz w:val="30"/>
          <w:szCs w:val="30"/>
        </w:rPr>
        <w:t>9</w:t>
      </w:r>
      <w:r w:rsidRPr="00D6208F">
        <w:rPr>
          <w:rFonts w:ascii="Angsana New" w:hAnsi="Angsana New"/>
          <w:b/>
          <w:sz w:val="30"/>
          <w:szCs w:val="30"/>
        </w:rPr>
        <w:t xml:space="preserve"> </w:t>
      </w:r>
      <w:r w:rsidRPr="00D6208F">
        <w:rPr>
          <w:rFonts w:ascii="Angsana New" w:hAnsi="Angsana New"/>
          <w:b/>
          <w:sz w:val="30"/>
          <w:szCs w:val="30"/>
          <w:cs/>
        </w:rPr>
        <w:t>บุคคลหรือ</w:t>
      </w:r>
      <w:r w:rsidRPr="00E11762">
        <w:rPr>
          <w:rFonts w:ascii="Angsana New" w:hAnsi="Angsana New"/>
          <w:b/>
          <w:sz w:val="30"/>
          <w:szCs w:val="30"/>
          <w:cs/>
        </w:rPr>
        <w:t>กิจการอื่นที่เกี่ยวข้องกันที่มีรายการระหว่างกันที่มีนัยสำคัญกับกลุ่มบริษัท ในระหว่างปีมีดังต่อไปนี้</w:t>
      </w:r>
    </w:p>
    <w:p w14:paraId="27F2EBF2" w14:textId="5EB28A50" w:rsidR="008A5A44" w:rsidRDefault="008A5A44" w:rsidP="004C3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Style w:val="TableGrid"/>
        <w:tblW w:w="9312" w:type="dxa"/>
        <w:tblInd w:w="540" w:type="dxa"/>
        <w:tblLook w:val="04A0" w:firstRow="1" w:lastRow="0" w:firstColumn="1" w:lastColumn="0" w:noHBand="0" w:noVBand="1"/>
      </w:tblPr>
      <w:tblGrid>
        <w:gridCol w:w="3600"/>
        <w:gridCol w:w="2292"/>
        <w:gridCol w:w="3420"/>
      </w:tblGrid>
      <w:tr w:rsidR="008A5A44" w14:paraId="210AB6B1" w14:textId="77777777" w:rsidTr="00245480">
        <w:trPr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A2D0F6B" w14:textId="69D10815" w:rsidR="008A5A44" w:rsidRDefault="008A5A44" w:rsidP="008A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132FFFBF" w14:textId="77777777" w:rsidR="008A5A44" w:rsidRPr="00E11762" w:rsidRDefault="008A5A44" w:rsidP="008A5A44">
            <w:pPr>
              <w:spacing w:line="214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0DB56E71" w14:textId="33730E5D" w:rsidR="008A5A44" w:rsidRDefault="008A5A44" w:rsidP="008A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45A8E1E" w14:textId="5FFAE6AA" w:rsidR="008A5A44" w:rsidRDefault="008A5A44" w:rsidP="008A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8A5A44" w14:paraId="1079F9FE" w14:textId="77777777" w:rsidTr="0024548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30F7B12" w14:textId="41CE2562" w:rsidR="008A5A44" w:rsidRPr="008A5A44" w:rsidRDefault="008A5A44" w:rsidP="008A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A5A44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73F1220D" w14:textId="1C7CE5FD" w:rsidR="008A5A44" w:rsidRPr="008A5A44" w:rsidRDefault="008A5A44" w:rsidP="008A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A5A4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4B435A0" w14:textId="7E8FD606" w:rsidR="008A5A44" w:rsidRPr="008A5A44" w:rsidRDefault="008A5A44" w:rsidP="008A5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99" w:hanging="27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A5A44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บุคคลที่มีอำนาจและความรับผิดชอบการวางแผนสั่งการและควบคุมกิจกรรมต่างๆ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  <w:tr w:rsidR="002B228C" w14:paraId="3CC1146B" w14:textId="77777777" w:rsidTr="0024548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CDAAB5A" w14:textId="19D6D820" w:rsidR="002B228C" w:rsidRPr="00CA61FB" w:rsidRDefault="002B228C" w:rsidP="0094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3" w:hanging="163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A61FB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CA61F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A61FB">
              <w:rPr>
                <w:rFonts w:asciiTheme="majorBidi" w:hAnsiTheme="majorBidi" w:hint="cs"/>
                <w:sz w:val="30"/>
                <w:szCs w:val="30"/>
                <w:cs/>
              </w:rPr>
              <w:t>คอฟฟี่</w:t>
            </w:r>
            <w:r w:rsidRPr="00CA61F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A61FB">
              <w:rPr>
                <w:rFonts w:asciiTheme="majorBidi" w:hAnsiTheme="majorBidi" w:hint="cs"/>
                <w:sz w:val="30"/>
                <w:szCs w:val="30"/>
                <w:cs/>
              </w:rPr>
              <w:t>คอนเซ็ปต์</w:t>
            </w:r>
            <w:r w:rsidRPr="00CA61F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A61FB">
              <w:rPr>
                <w:rFonts w:asciiTheme="majorBidi" w:hAnsiTheme="majorBidi" w:hint="cs"/>
                <w:sz w:val="30"/>
                <w:szCs w:val="30"/>
                <w:cs/>
              </w:rPr>
              <w:t>รีเทล</w:t>
            </w:r>
            <w:r w:rsidRPr="00CA61F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A61FB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1BEC8CC4" w14:textId="622DF24E" w:rsidR="002B228C" w:rsidRPr="00CA61FB" w:rsidRDefault="002B228C" w:rsidP="002B2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A61FB">
              <w:rPr>
                <w:rFonts w:asciiTheme="majorBidi" w:hAnsi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CE0F26D" w14:textId="17B57A66" w:rsidR="002B228C" w:rsidRPr="00CA61FB" w:rsidRDefault="002B228C" w:rsidP="002B2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A61FB">
              <w:rPr>
                <w:rFonts w:asciiTheme="majorBidi" w:hAnsiTheme="majorBidi" w:hint="cs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2B228C" w14:paraId="357D28B3" w14:textId="77777777" w:rsidTr="0024548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FD40DFD" w14:textId="14C729E2" w:rsidR="002B228C" w:rsidRPr="00CA61FB" w:rsidRDefault="002B228C" w:rsidP="0094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9"/>
              </w:tabs>
              <w:spacing w:line="240" w:lineRule="auto"/>
              <w:ind w:left="429" w:hanging="45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61FB">
              <w:rPr>
                <w:rFonts w:asciiTheme="majorBidi" w:hAnsiTheme="majorBidi" w:cstheme="majorBidi"/>
                <w:sz w:val="30"/>
                <w:szCs w:val="30"/>
                <w:cs/>
              </w:rPr>
              <w:t>ทรัสต์เพื่อการลงทุนในสิทธิการเช่า</w:t>
            </w:r>
            <w:r w:rsidR="00310AA1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CA61FB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อสังหาริมทรัพย์โกลเด้นเวนเจอร์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05299CD3" w14:textId="39795222" w:rsidR="002B228C" w:rsidRPr="00CA61FB" w:rsidRDefault="002B228C" w:rsidP="002B2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61FB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871EC26" w14:textId="7E50A94E" w:rsidR="002B228C" w:rsidRPr="00CA61FB" w:rsidRDefault="002B228C" w:rsidP="002B2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61FB">
              <w:rPr>
                <w:rFonts w:hint="cs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2B228C" w14:paraId="30B59660" w14:textId="77777777" w:rsidTr="0024548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9E20794" w14:textId="48D15C71" w:rsidR="002B228C" w:rsidRPr="00CA61FB" w:rsidRDefault="002B228C" w:rsidP="0094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61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รีเทล เวิลด์ </w:t>
            </w:r>
            <w:r w:rsidRPr="00CA61F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CA61F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4F499D05" w14:textId="22D4381D" w:rsidR="002B228C" w:rsidRPr="00CA61FB" w:rsidRDefault="002B228C" w:rsidP="002B2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61FB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619A401" w14:textId="42797AF0" w:rsidR="002B228C" w:rsidRPr="00CA61FB" w:rsidRDefault="002B228C" w:rsidP="002B2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61FB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2B228C" w14:paraId="551425BF" w14:textId="77777777" w:rsidTr="0024548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057F897" w14:textId="496E3130" w:rsidR="002B228C" w:rsidRPr="00CA61FB" w:rsidRDefault="002B228C" w:rsidP="0094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61F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ทีซีซี เวิ้งนาครเขษม จำกัด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59E8A101" w14:textId="2361DCC6" w:rsidR="002B228C" w:rsidRPr="00CA61FB" w:rsidRDefault="002B228C" w:rsidP="002B2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61FB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C758FA2" w14:textId="7C5F65B4" w:rsidR="002B228C" w:rsidRPr="00CA61FB" w:rsidRDefault="002B228C" w:rsidP="002B2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61FB">
              <w:rPr>
                <w:rFonts w:hint="cs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2B228C" w14:paraId="1DC23F7A" w14:textId="77777777" w:rsidTr="0024548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AA83A37" w14:textId="72CD990F" w:rsidR="002B228C" w:rsidRPr="00CA61FB" w:rsidRDefault="002B228C" w:rsidP="0094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61F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ที.ซี.ซี. เทคโนโลยี จำกัด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42CE0B2D" w14:textId="5475B93A" w:rsidR="002B228C" w:rsidRPr="00CA61FB" w:rsidRDefault="002B228C" w:rsidP="002B2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61FB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58F83DA" w14:textId="434FCBC0" w:rsidR="002B228C" w:rsidRPr="00CA61FB" w:rsidRDefault="002B228C" w:rsidP="002B2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61FB">
              <w:rPr>
                <w:rFonts w:hint="cs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CA61FB" w14:paraId="50F6752D" w14:textId="77777777" w:rsidTr="0024548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2FAB9D9" w14:textId="572C1CA6" w:rsidR="00CA61FB" w:rsidRPr="00CA61FB" w:rsidRDefault="00CA61FB" w:rsidP="0094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61FB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CA61F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A61FB">
              <w:rPr>
                <w:rFonts w:asciiTheme="majorBidi" w:hAnsiTheme="majorBidi" w:hint="cs"/>
                <w:sz w:val="30"/>
                <w:szCs w:val="30"/>
                <w:cs/>
              </w:rPr>
              <w:t>เดอะ</w:t>
            </w:r>
            <w:r w:rsidRPr="00CA61F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A61FB">
              <w:rPr>
                <w:rFonts w:asciiTheme="majorBidi" w:hAnsiTheme="majorBidi" w:hint="cs"/>
                <w:sz w:val="30"/>
                <w:szCs w:val="30"/>
                <w:cs/>
              </w:rPr>
              <w:t>คิวเอสอาร์</w:t>
            </w:r>
            <w:r w:rsidRPr="00CA61F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A61FB">
              <w:rPr>
                <w:rFonts w:asciiTheme="majorBidi" w:hAnsiTheme="majorBidi" w:hint="cs"/>
                <w:sz w:val="30"/>
                <w:szCs w:val="30"/>
                <w:cs/>
              </w:rPr>
              <w:t>ออฟ</w:t>
            </w:r>
            <w:r w:rsidRPr="00CA61F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A61FB">
              <w:rPr>
                <w:rFonts w:asciiTheme="majorBidi" w:hAnsiTheme="majorBidi" w:hint="cs"/>
                <w:sz w:val="30"/>
                <w:szCs w:val="30"/>
                <w:cs/>
              </w:rPr>
              <w:t>เอเชีย</w:t>
            </w:r>
            <w:r w:rsidRPr="00CA61F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A61FB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37B87D91" w14:textId="5BBF6D79" w:rsidR="00CA61FB" w:rsidRPr="00CA61FB" w:rsidRDefault="00CA61FB" w:rsidP="00CA6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61FB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BB6054F" w14:textId="59D7B4DD" w:rsidR="00CA61FB" w:rsidRPr="00CA61FB" w:rsidRDefault="00CA61FB" w:rsidP="00CA6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sz w:val="30"/>
                <w:szCs w:val="30"/>
                <w:cs/>
              </w:rPr>
            </w:pPr>
            <w:r w:rsidRPr="00CA61FB">
              <w:rPr>
                <w:rFonts w:hint="cs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2B228C" w14:paraId="425B3353" w14:textId="77777777" w:rsidTr="0024548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6F9C1C5" w14:textId="67484AE1" w:rsidR="002B228C" w:rsidRPr="00CA61FB" w:rsidRDefault="002B228C" w:rsidP="0094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61FB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CA61F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A61FB">
              <w:rPr>
                <w:rFonts w:asciiTheme="majorBidi" w:hAnsiTheme="majorBidi" w:hint="cs"/>
                <w:sz w:val="30"/>
                <w:szCs w:val="30"/>
                <w:cs/>
              </w:rPr>
              <w:t>ทิพย์พัฒน</w:t>
            </w:r>
            <w:r w:rsidRPr="00CA61F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A61FB">
              <w:rPr>
                <w:rFonts w:asciiTheme="majorBidi" w:hAnsiTheme="majorBidi" w:hint="cs"/>
                <w:sz w:val="30"/>
                <w:szCs w:val="30"/>
                <w:cs/>
              </w:rPr>
              <w:t>อาร์เขต</w:t>
            </w:r>
            <w:r w:rsidRPr="00CA61F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A61FB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468B9488" w14:textId="5B6D9A8A" w:rsidR="002B228C" w:rsidRPr="00CA61FB" w:rsidRDefault="002B228C" w:rsidP="002B2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61FB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3CE09CF" w14:textId="16CE8331" w:rsidR="002B228C" w:rsidRPr="00CA61FB" w:rsidRDefault="002B228C" w:rsidP="002B2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61FB">
              <w:rPr>
                <w:rFonts w:asciiTheme="majorBidi" w:hAnsiTheme="majorBidi" w:hint="cs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2B228C" w14:paraId="0A89EB14" w14:textId="77777777" w:rsidTr="007369A7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61BC4D8" w14:textId="0B8BA73A" w:rsidR="002B228C" w:rsidRPr="00CA61FB" w:rsidRDefault="002B228C" w:rsidP="0094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61FB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CA61F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A61FB">
              <w:rPr>
                <w:rFonts w:asciiTheme="majorBidi" w:hAnsiTheme="majorBidi" w:hint="cs"/>
                <w:sz w:val="30"/>
                <w:szCs w:val="30"/>
                <w:cs/>
              </w:rPr>
              <w:t>วัฒนทรัพย์พัฒนา</w:t>
            </w:r>
            <w:r w:rsidRPr="00CA61F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A61FB">
              <w:rPr>
                <w:rFonts w:asciiTheme="majorBidi" w:hAnsiTheme="majorBidi"/>
                <w:sz w:val="30"/>
                <w:szCs w:val="30"/>
              </w:rPr>
              <w:t>3</w:t>
            </w:r>
            <w:r w:rsidRPr="00CA61F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A61FB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025B6A24" w14:textId="079B06EF" w:rsidR="002B228C" w:rsidRPr="00CA61FB" w:rsidRDefault="002B228C" w:rsidP="002B2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61FB">
              <w:rPr>
                <w:rFonts w:asciiTheme="majorBidi" w:hAnsi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8038820" w14:textId="6165AE67" w:rsidR="002B228C" w:rsidRPr="00CA61FB" w:rsidRDefault="002B228C" w:rsidP="002B2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61FB">
              <w:rPr>
                <w:rFonts w:asciiTheme="majorBidi" w:hAnsiTheme="majorBidi" w:hint="cs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2B228C" w14:paraId="74654BB9" w14:textId="77777777" w:rsidTr="0024548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223E7C9" w14:textId="14E08C5F" w:rsidR="002B228C" w:rsidRPr="00CA61FB" w:rsidRDefault="002B228C" w:rsidP="0094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61F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วัฒนพัฒน์เทรดดิ้ง จำกัด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267FD147" w14:textId="0575E205" w:rsidR="002B228C" w:rsidRPr="00CA61FB" w:rsidRDefault="002B228C" w:rsidP="002B2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61FB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08C60AB" w14:textId="166C9490" w:rsidR="002B228C" w:rsidRPr="00CA61FB" w:rsidRDefault="002B228C" w:rsidP="002B2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61FB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2B228C" w14:paraId="459D507E" w14:textId="77777777" w:rsidTr="0024548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F01F890" w14:textId="5E8C1B5F" w:rsidR="002B228C" w:rsidRPr="00CA61FB" w:rsidRDefault="002B228C" w:rsidP="0094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61F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แอสเสท เวิรด์ เวกซ์ จำกัด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69A99D74" w14:textId="4002FB28" w:rsidR="002B228C" w:rsidRPr="00CA61FB" w:rsidRDefault="002B228C" w:rsidP="002B2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61FB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B0A4F9F" w14:textId="4D69F9BC" w:rsidR="002B228C" w:rsidRPr="00CA61FB" w:rsidRDefault="002B228C" w:rsidP="0092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4"/>
              </w:tabs>
              <w:spacing w:line="240" w:lineRule="auto"/>
              <w:ind w:left="304" w:hanging="30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A61FB">
              <w:rPr>
                <w:rFonts w:hint="cs"/>
                <w:sz w:val="30"/>
                <w:szCs w:val="30"/>
                <w:cs/>
              </w:rPr>
              <w:t>มี</w:t>
            </w:r>
            <w:r w:rsidRPr="00CA61FB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ผู้ถือหุ้นรายใหญ่สูงสุดร่วมกันและมีกรรมการร่วมกัน</w:t>
            </w:r>
          </w:p>
        </w:tc>
      </w:tr>
      <w:tr w:rsidR="002B228C" w14:paraId="523257AE" w14:textId="77777777" w:rsidTr="007369A7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D7E6593" w14:textId="759E70B8" w:rsidR="002B228C" w:rsidRPr="00CA61FB" w:rsidRDefault="002B228C" w:rsidP="0094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61F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คริสตอลลา จำกัด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450B76BE" w14:textId="5A57315D" w:rsidR="002B228C" w:rsidRPr="00CA61FB" w:rsidRDefault="002B228C" w:rsidP="002B2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61FB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3D735A8" w14:textId="5E0D93A0" w:rsidR="002B228C" w:rsidRPr="00923982" w:rsidRDefault="002B228C" w:rsidP="0092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4"/>
              </w:tabs>
              <w:spacing w:line="240" w:lineRule="auto"/>
              <w:ind w:left="304" w:hanging="304"/>
              <w:jc w:val="thaiDistribute"/>
              <w:rPr>
                <w:sz w:val="30"/>
                <w:szCs w:val="30"/>
                <w:cs/>
              </w:rPr>
            </w:pPr>
            <w:r w:rsidRPr="00923982">
              <w:rPr>
                <w:rFonts w:hint="cs"/>
                <w:sz w:val="30"/>
                <w:szCs w:val="30"/>
                <w:cs/>
              </w:rPr>
              <w:t>มีผู้ถือหุ้นรายใหญ่สูงสุดร่วมกันและมีกรรมการร่วมกัน</w:t>
            </w:r>
          </w:p>
        </w:tc>
      </w:tr>
      <w:tr w:rsidR="002B228C" w14:paraId="3235CE99" w14:textId="77777777" w:rsidTr="0024548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0A96A7A" w14:textId="49E54EF8" w:rsidR="002B228C" w:rsidRPr="00CA61FB" w:rsidRDefault="002B228C" w:rsidP="0094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9"/>
              </w:tabs>
              <w:spacing w:line="240" w:lineRule="auto"/>
              <w:ind w:left="429" w:hanging="45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61F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บิ๊กซี ซูเปอร์เซ็นเตอร์ จำกัด (มหาชน)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1E668704" w14:textId="7D1364DE" w:rsidR="002B228C" w:rsidRPr="00CA61FB" w:rsidRDefault="002B228C" w:rsidP="002B2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61FB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E565CDF" w14:textId="6C11A49D" w:rsidR="002B228C" w:rsidRPr="00923982" w:rsidRDefault="002B228C" w:rsidP="0092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4"/>
              </w:tabs>
              <w:spacing w:line="240" w:lineRule="auto"/>
              <w:ind w:left="304" w:hanging="304"/>
              <w:jc w:val="thaiDistribute"/>
              <w:rPr>
                <w:sz w:val="30"/>
                <w:szCs w:val="30"/>
                <w:cs/>
              </w:rPr>
            </w:pPr>
            <w:r w:rsidRPr="00923982">
              <w:rPr>
                <w:sz w:val="30"/>
                <w:szCs w:val="30"/>
                <w:cs/>
              </w:rPr>
              <w:t>มีผู้ถือหุ้นรายใหญ่สูงสุดร่วมกันและมีกรรมการร่วมกัน</w:t>
            </w:r>
          </w:p>
        </w:tc>
      </w:tr>
      <w:tr w:rsidR="002B228C" w14:paraId="1439A110" w14:textId="77777777" w:rsidTr="0024548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83CFFA2" w14:textId="7BE5008F" w:rsidR="002B228C" w:rsidRPr="00CA61FB" w:rsidRDefault="002B228C" w:rsidP="0094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61FB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CA61F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A61FB">
              <w:rPr>
                <w:rFonts w:asciiTheme="majorBidi" w:hAnsiTheme="majorBidi" w:hint="cs"/>
                <w:sz w:val="30"/>
                <w:szCs w:val="30"/>
                <w:cs/>
              </w:rPr>
              <w:t>อาหารสยาม</w:t>
            </w:r>
            <w:r w:rsidRPr="00CA61F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A61FB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  <w:r w:rsidRPr="00CA61FB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CA61FB">
              <w:rPr>
                <w:rFonts w:asciiTheme="majorBidi" w:hAnsiTheme="majorBidi" w:hint="cs"/>
                <w:sz w:val="30"/>
                <w:szCs w:val="30"/>
                <w:cs/>
              </w:rPr>
              <w:t>มหาชน</w:t>
            </w:r>
            <w:r w:rsidRPr="00CA61FB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6727B527" w14:textId="1B5372F3" w:rsidR="002B228C" w:rsidRPr="00CA61FB" w:rsidRDefault="002B228C" w:rsidP="002B2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61FB">
              <w:rPr>
                <w:rFonts w:asciiTheme="majorBidi" w:hAnsi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95D880F" w14:textId="6B6D97A3" w:rsidR="002B228C" w:rsidRPr="00923982" w:rsidRDefault="002B228C" w:rsidP="0092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4"/>
              </w:tabs>
              <w:spacing w:line="240" w:lineRule="auto"/>
              <w:ind w:left="304" w:hanging="304"/>
              <w:jc w:val="thaiDistribute"/>
              <w:rPr>
                <w:sz w:val="30"/>
                <w:szCs w:val="30"/>
                <w:cs/>
              </w:rPr>
            </w:pPr>
            <w:r w:rsidRPr="00923982">
              <w:rPr>
                <w:rFonts w:hint="cs"/>
                <w:sz w:val="30"/>
                <w:szCs w:val="30"/>
                <w:cs/>
              </w:rPr>
              <w:t>มีผู้ถือหุ้นรายใหญ่สูงสุดร่วมกันและมีกรรมการร่วมกัน</w:t>
            </w:r>
          </w:p>
        </w:tc>
      </w:tr>
      <w:tr w:rsidR="002B228C" w14:paraId="07307BF1" w14:textId="77777777" w:rsidTr="0024548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21D0B48" w14:textId="665F2D5E" w:rsidR="002B228C" w:rsidRPr="00CA61FB" w:rsidRDefault="002B228C" w:rsidP="009422C7">
            <w:pPr>
              <w:pStyle w:val="Caption"/>
              <w:spacing w:line="228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A61FB">
              <w:rPr>
                <w:rFonts w:asciiTheme="majorBidi" w:hAnsiTheme="majorBidi" w:hint="cs"/>
                <w:b w:val="0"/>
                <w:bCs w:val="0"/>
                <w:sz w:val="30"/>
                <w:szCs w:val="30"/>
                <w:cs/>
              </w:rPr>
              <w:t>บริษัท</w:t>
            </w:r>
            <w:r w:rsidRPr="00CA61FB">
              <w:rPr>
                <w:rFonts w:asciiTheme="majorBidi" w:hAnsiTheme="majorBidi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CA61FB">
              <w:rPr>
                <w:rFonts w:asciiTheme="majorBidi" w:hAnsiTheme="majorBidi" w:hint="cs"/>
                <w:b w:val="0"/>
                <w:bCs w:val="0"/>
                <w:sz w:val="30"/>
                <w:szCs w:val="30"/>
                <w:cs/>
              </w:rPr>
              <w:t>อาคเนย์แคปปิตอล</w:t>
            </w:r>
            <w:r w:rsidRPr="00CA61FB">
              <w:rPr>
                <w:rFonts w:asciiTheme="majorBidi" w:hAnsiTheme="majorBidi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CA61FB">
              <w:rPr>
                <w:rFonts w:asciiTheme="majorBidi" w:hAnsiTheme="majorBidi" w:hint="cs"/>
                <w:b w:val="0"/>
                <w:bCs w:val="0"/>
                <w:sz w:val="30"/>
                <w:szCs w:val="30"/>
                <w:cs/>
              </w:rPr>
              <w:t>จำกัด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2F4689BF" w14:textId="6C5C5161" w:rsidR="002B228C" w:rsidRPr="00CA61FB" w:rsidRDefault="002B228C" w:rsidP="002B2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61FB">
              <w:rPr>
                <w:rFonts w:asciiTheme="majorBidi" w:hAnsi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01F2DE5" w14:textId="2CAAD519" w:rsidR="002B228C" w:rsidRPr="00923982" w:rsidRDefault="002B228C" w:rsidP="0092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4"/>
              </w:tabs>
              <w:spacing w:line="240" w:lineRule="auto"/>
              <w:ind w:left="304" w:hanging="304"/>
              <w:jc w:val="thaiDistribute"/>
              <w:rPr>
                <w:sz w:val="30"/>
                <w:szCs w:val="30"/>
                <w:cs/>
              </w:rPr>
            </w:pPr>
            <w:r w:rsidRPr="00923982">
              <w:rPr>
                <w:rFonts w:hint="cs"/>
                <w:sz w:val="30"/>
                <w:szCs w:val="30"/>
                <w:cs/>
              </w:rPr>
              <w:t>มีผู้ถือหุ้นรายใหญ่สูงสุดร่วมกันและมีกรรมการร่วมกัน</w:t>
            </w:r>
          </w:p>
        </w:tc>
      </w:tr>
      <w:tr w:rsidR="00B96AD0" w14:paraId="612FD310" w14:textId="77777777" w:rsidTr="0024548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352651D" w14:textId="749F194B" w:rsidR="00B96AD0" w:rsidRPr="00CA61FB" w:rsidRDefault="00B96AD0" w:rsidP="00B96AD0">
            <w:pPr>
              <w:pStyle w:val="Caption"/>
              <w:spacing w:line="228" w:lineRule="auto"/>
              <w:jc w:val="thaiDistribute"/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</w:pPr>
            <w:r w:rsidRPr="00CA61F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อาคเนย์ประกันชีวิต จำกัด (มหาชน)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3AFDF3DC" w14:textId="169A40D8" w:rsidR="00B96AD0" w:rsidRPr="00CA61FB" w:rsidRDefault="00B96AD0" w:rsidP="00B96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61FB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B810F2C" w14:textId="36B655D7" w:rsidR="00B96AD0" w:rsidRPr="00923982" w:rsidRDefault="00B96AD0" w:rsidP="0092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4"/>
              </w:tabs>
              <w:spacing w:line="240" w:lineRule="auto"/>
              <w:ind w:left="304" w:hanging="304"/>
              <w:jc w:val="thaiDistribute"/>
              <w:rPr>
                <w:sz w:val="30"/>
                <w:szCs w:val="30"/>
                <w:cs/>
              </w:rPr>
            </w:pPr>
            <w:r w:rsidRPr="00923982">
              <w:rPr>
                <w:sz w:val="30"/>
                <w:szCs w:val="30"/>
                <w:cs/>
              </w:rPr>
              <w:t>มีผู้ถือหุ้นรายใหญ่สูงสุดร่วมกันและมีกรรมการร่วมกัน</w:t>
            </w:r>
          </w:p>
        </w:tc>
      </w:tr>
      <w:tr w:rsidR="00B96AD0" w14:paraId="7D352C30" w14:textId="77777777" w:rsidTr="0024548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B12461D" w14:textId="30BDF86C" w:rsidR="00B96AD0" w:rsidRPr="00CA61FB" w:rsidRDefault="00B96AD0" w:rsidP="00B96AD0">
            <w:pPr>
              <w:pStyle w:val="Caption"/>
              <w:spacing w:line="228" w:lineRule="auto"/>
              <w:ind w:left="247" w:hanging="247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A61F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อาคเนย์ประกันภัย จำกัด (มหาชน)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57186F12" w14:textId="02F026FF" w:rsidR="00B96AD0" w:rsidRPr="00CA61FB" w:rsidRDefault="00B96AD0" w:rsidP="00B96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61FB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F69E9A4" w14:textId="5214BD5B" w:rsidR="00B96AD0" w:rsidRPr="00923982" w:rsidRDefault="00B96AD0" w:rsidP="0092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4"/>
              </w:tabs>
              <w:spacing w:line="240" w:lineRule="auto"/>
              <w:ind w:left="304" w:hanging="304"/>
              <w:jc w:val="thaiDistribute"/>
              <w:rPr>
                <w:sz w:val="30"/>
                <w:szCs w:val="30"/>
                <w:cs/>
              </w:rPr>
            </w:pPr>
            <w:r w:rsidRPr="00923982">
              <w:rPr>
                <w:sz w:val="30"/>
                <w:szCs w:val="30"/>
                <w:cs/>
              </w:rPr>
              <w:t>มีผู้ถือหุ้นรายใหญ่สูงสุดร่วมกันและมีกรรมการร่วมกัน</w:t>
            </w:r>
          </w:p>
        </w:tc>
      </w:tr>
      <w:tr w:rsidR="00B96AD0" w14:paraId="21B8AA9B" w14:textId="77777777" w:rsidTr="0024548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CF786EA" w14:textId="449129B5" w:rsidR="00B96AD0" w:rsidRPr="00CA61FB" w:rsidRDefault="00B96AD0" w:rsidP="00B96AD0">
            <w:pPr>
              <w:pStyle w:val="Caption"/>
              <w:spacing w:line="228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A61FB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บริษัท</w:t>
            </w:r>
            <w:r w:rsidRPr="00CA61FB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CA61FB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ไทยเบฟเวอเรจ</w:t>
            </w:r>
            <w:r w:rsidRPr="00CA61FB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CA61FB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จำกัด</w:t>
            </w:r>
            <w:r w:rsidRPr="00CA61FB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 xml:space="preserve"> (</w:t>
            </w:r>
            <w:r w:rsidRPr="00CA61FB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มหาชน</w:t>
            </w:r>
            <w:r w:rsidRPr="00CA61FB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)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4EFFA7AF" w14:textId="0FF9E604" w:rsidR="00B96AD0" w:rsidRPr="00CA61FB" w:rsidRDefault="00B96AD0" w:rsidP="00B96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61FB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0D0B4E6" w14:textId="00F9D217" w:rsidR="00B96AD0" w:rsidRPr="00923982" w:rsidRDefault="00B96AD0" w:rsidP="0092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4"/>
              </w:tabs>
              <w:spacing w:line="240" w:lineRule="auto"/>
              <w:ind w:left="304" w:hanging="304"/>
              <w:jc w:val="thaiDistribute"/>
              <w:rPr>
                <w:sz w:val="30"/>
                <w:szCs w:val="30"/>
                <w:cs/>
              </w:rPr>
            </w:pPr>
            <w:r w:rsidRPr="00923982">
              <w:rPr>
                <w:sz w:val="30"/>
                <w:szCs w:val="30"/>
                <w:cs/>
              </w:rPr>
              <w:t>มีผู้ถือหุ้นรายใหญ่สูงสุดร่วมกันและมีกรรมการร่วมกัน</w:t>
            </w:r>
          </w:p>
        </w:tc>
      </w:tr>
    </w:tbl>
    <w:p w14:paraId="1A47ABF0" w14:textId="44E4F8D3" w:rsidR="00432049" w:rsidRDefault="00432049" w:rsidP="003F1988">
      <w:pPr>
        <w:pStyle w:val="BodyText"/>
        <w:tabs>
          <w:tab w:val="clear" w:pos="680"/>
          <w:tab w:val="left" w:pos="810"/>
        </w:tabs>
        <w:spacing w:after="0"/>
        <w:ind w:left="540" w:right="27" w:firstLine="90"/>
        <w:jc w:val="thaiDistribute"/>
        <w:rPr>
          <w:rFonts w:ascii="Angsana New" w:hAnsi="Angsana New"/>
          <w:sz w:val="30"/>
          <w:szCs w:val="30"/>
        </w:rPr>
      </w:pPr>
    </w:p>
    <w:p w14:paraId="1F2A7DB0" w14:textId="77777777" w:rsidR="00432049" w:rsidRDefault="004320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270"/>
        <w:gridCol w:w="1260"/>
        <w:gridCol w:w="257"/>
        <w:gridCol w:w="1183"/>
        <w:gridCol w:w="270"/>
        <w:gridCol w:w="1170"/>
      </w:tblGrid>
      <w:tr w:rsidR="00B019A5" w:rsidRPr="00E11762" w14:paraId="0B62BC1A" w14:textId="77777777" w:rsidTr="007018D2">
        <w:trPr>
          <w:tblHeader/>
        </w:trPr>
        <w:tc>
          <w:tcPr>
            <w:tcW w:w="3600" w:type="dxa"/>
            <w:shd w:val="clear" w:color="auto" w:fill="auto"/>
          </w:tcPr>
          <w:p w14:paraId="04EC8A11" w14:textId="0FB0134A" w:rsidR="00B019A5" w:rsidRPr="002B228C" w:rsidRDefault="002B228C" w:rsidP="002B228C">
            <w:pPr>
              <w:spacing w:line="235" w:lineRule="auto"/>
              <w:ind w:left="327" w:right="160" w:hanging="327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B22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790" w:type="dxa"/>
            <w:gridSpan w:val="3"/>
            <w:shd w:val="clear" w:color="auto" w:fill="auto"/>
          </w:tcPr>
          <w:p w14:paraId="0179506B" w14:textId="77777777" w:rsidR="00B019A5" w:rsidRPr="00E11762" w:rsidRDefault="00B019A5" w:rsidP="0032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7" w:type="dxa"/>
            <w:shd w:val="clear" w:color="auto" w:fill="auto"/>
          </w:tcPr>
          <w:p w14:paraId="260EB999" w14:textId="77777777" w:rsidR="00B019A5" w:rsidRPr="00E11762" w:rsidRDefault="00B019A5" w:rsidP="0032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3" w:type="dxa"/>
            <w:gridSpan w:val="3"/>
            <w:shd w:val="clear" w:color="auto" w:fill="auto"/>
          </w:tcPr>
          <w:p w14:paraId="1DF2EC5F" w14:textId="77777777" w:rsidR="00B019A5" w:rsidRPr="00E11762" w:rsidRDefault="00B019A5" w:rsidP="00325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A4888" w:rsidRPr="00E11762" w14:paraId="70088454" w14:textId="77777777" w:rsidTr="007018D2">
        <w:trPr>
          <w:tblHeader/>
        </w:trPr>
        <w:tc>
          <w:tcPr>
            <w:tcW w:w="3600" w:type="dxa"/>
            <w:shd w:val="clear" w:color="auto" w:fill="auto"/>
          </w:tcPr>
          <w:p w14:paraId="65D6DEC6" w14:textId="77777777" w:rsidR="00FA4888" w:rsidRPr="002B228C" w:rsidRDefault="00FA4888" w:rsidP="00FA4888">
            <w:pPr>
              <w:spacing w:line="235" w:lineRule="auto"/>
              <w:ind w:right="16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E1176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E117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E117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E117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1176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shd w:val="clear" w:color="auto" w:fill="auto"/>
          </w:tcPr>
          <w:p w14:paraId="7F2D4E02" w14:textId="44E550CB" w:rsidR="00FA4888" w:rsidRPr="00E11762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08169B24" w14:textId="77777777" w:rsidR="00FA4888" w:rsidRPr="00E11762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64A63A8" w14:textId="26006952" w:rsidR="00FA4888" w:rsidRPr="00E11762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57" w:type="dxa"/>
            <w:shd w:val="clear" w:color="auto" w:fill="auto"/>
          </w:tcPr>
          <w:p w14:paraId="4EDE0AFB" w14:textId="77777777" w:rsidR="00FA4888" w:rsidRPr="00E11762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37582F0D" w14:textId="7778580A" w:rsidR="00FA4888" w:rsidRPr="00E11762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4D11E6D4" w14:textId="77777777" w:rsidR="00FA4888" w:rsidRPr="00E11762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2D13C71" w14:textId="5ED67FED" w:rsidR="00FA4888" w:rsidRPr="00E11762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FA4888" w:rsidRPr="00E11762" w14:paraId="0A86BE02" w14:textId="77777777" w:rsidTr="007018D2">
        <w:trPr>
          <w:tblHeader/>
        </w:trPr>
        <w:tc>
          <w:tcPr>
            <w:tcW w:w="3600" w:type="dxa"/>
            <w:shd w:val="clear" w:color="auto" w:fill="auto"/>
          </w:tcPr>
          <w:p w14:paraId="1D322813" w14:textId="77777777" w:rsidR="00FA4888" w:rsidRPr="00E11762" w:rsidRDefault="00FA4888" w:rsidP="00FA4888">
            <w:pPr>
              <w:spacing w:line="235" w:lineRule="auto"/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  <w:shd w:val="clear" w:color="auto" w:fill="auto"/>
          </w:tcPr>
          <w:p w14:paraId="283814E8" w14:textId="77777777" w:rsidR="00FA4888" w:rsidRPr="00E11762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35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A4888" w:rsidRPr="00E11762" w14:paraId="150FE8D2" w14:textId="77777777" w:rsidTr="003E1120">
        <w:tc>
          <w:tcPr>
            <w:tcW w:w="3600" w:type="dxa"/>
          </w:tcPr>
          <w:p w14:paraId="6E340F44" w14:textId="77777777" w:rsidR="00FA4888" w:rsidRPr="00E11762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260" w:type="dxa"/>
          </w:tcPr>
          <w:p w14:paraId="5E3A9AEA" w14:textId="77777777" w:rsidR="00FA4888" w:rsidRPr="00E11762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35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55DC8D" w14:textId="77777777" w:rsidR="00FA4888" w:rsidRPr="00E11762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FAC306" w14:textId="77777777" w:rsidR="00FA4888" w:rsidRPr="00E11762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35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" w:type="dxa"/>
          </w:tcPr>
          <w:p w14:paraId="581880B0" w14:textId="77777777" w:rsidR="00FA4888" w:rsidRPr="00E11762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3F0DD307" w14:textId="77777777" w:rsidR="00FA4888" w:rsidRPr="00E11762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35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658D63" w14:textId="77777777" w:rsidR="00FA4888" w:rsidRPr="00E11762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EDBA47" w14:textId="77777777" w:rsidR="00FA4888" w:rsidRPr="00E11762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35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6208F" w:rsidRPr="00E11762" w14:paraId="68075837" w14:textId="77777777" w:rsidTr="003E1120">
        <w:tc>
          <w:tcPr>
            <w:tcW w:w="3600" w:type="dxa"/>
          </w:tcPr>
          <w:p w14:paraId="1E638E84" w14:textId="010F660F" w:rsidR="00D6208F" w:rsidRPr="00E11762" w:rsidRDefault="00D6208F" w:rsidP="00D6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325" w:right="-43" w:hanging="3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จากการให้เช่าและบริการอาคารพาณิชยกรรม</w:t>
            </w:r>
          </w:p>
        </w:tc>
        <w:tc>
          <w:tcPr>
            <w:tcW w:w="1260" w:type="dxa"/>
          </w:tcPr>
          <w:p w14:paraId="75C40C33" w14:textId="77777777" w:rsidR="00D6208F" w:rsidRDefault="00D6208F" w:rsidP="00D6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6C5F29B4" w14:textId="7D14E753" w:rsidR="00D6208F" w:rsidRPr="00E11762" w:rsidRDefault="00D6208F" w:rsidP="00D6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CFD0BC" w14:textId="77777777" w:rsidR="00D6208F" w:rsidRPr="00E11762" w:rsidRDefault="00D6208F" w:rsidP="00D6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822F5D7" w14:textId="77777777" w:rsidR="00D6208F" w:rsidRDefault="00D6208F" w:rsidP="00D6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548776F7" w14:textId="303E0263" w:rsidR="00D6208F" w:rsidRPr="00E11762" w:rsidRDefault="00D6208F" w:rsidP="00D6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14:paraId="6BEBC42F" w14:textId="77777777" w:rsidR="00D6208F" w:rsidRPr="00E11762" w:rsidRDefault="00D6208F" w:rsidP="00D6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3452AD0C" w14:textId="77777777" w:rsidR="00D6208F" w:rsidRDefault="00D6208F" w:rsidP="00D6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  <w:p w14:paraId="4ED232D6" w14:textId="62C56D83" w:rsidR="00D6208F" w:rsidRPr="00E11762" w:rsidRDefault="00D6208F" w:rsidP="00D6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A47BEE">
              <w:rPr>
                <w:rFonts w:ascii="Angsana New" w:hAnsi="Angsana New"/>
                <w:sz w:val="30"/>
                <w:szCs w:val="30"/>
                <w:lang w:eastAsia="zh-CN"/>
              </w:rPr>
              <w:t>165</w:t>
            </w:r>
          </w:p>
        </w:tc>
        <w:tc>
          <w:tcPr>
            <w:tcW w:w="270" w:type="dxa"/>
          </w:tcPr>
          <w:p w14:paraId="70F52E01" w14:textId="77777777" w:rsidR="00D6208F" w:rsidRPr="00E11762" w:rsidRDefault="00D6208F" w:rsidP="00D6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F174B8" w14:textId="77777777" w:rsidR="00D6208F" w:rsidRDefault="00D6208F" w:rsidP="00D6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  <w:p w14:paraId="08F2DCA5" w14:textId="40179FBE" w:rsidR="00D6208F" w:rsidRPr="00E11762" w:rsidRDefault="00D6208F" w:rsidP="00D6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  <w:lang w:eastAsia="zh-CN"/>
              </w:rPr>
              <w:t>660</w:t>
            </w:r>
          </w:p>
        </w:tc>
      </w:tr>
      <w:tr w:rsidR="00D6208F" w:rsidRPr="00E11762" w14:paraId="6EDC2D17" w14:textId="77777777" w:rsidTr="003E1120">
        <w:tc>
          <w:tcPr>
            <w:tcW w:w="3600" w:type="dxa"/>
          </w:tcPr>
          <w:p w14:paraId="10B696F3" w14:textId="01007D4E" w:rsidR="00D6208F" w:rsidRPr="00E11762" w:rsidRDefault="00D6208F" w:rsidP="00D6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260" w:type="dxa"/>
          </w:tcPr>
          <w:p w14:paraId="47C9B53B" w14:textId="7870EFBC" w:rsidR="00D6208F" w:rsidRPr="00E11762" w:rsidRDefault="00D6208F" w:rsidP="00D6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3A60D1" w14:textId="77777777" w:rsidR="00D6208F" w:rsidRPr="00E11762" w:rsidRDefault="00D6208F" w:rsidP="00D6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AA0F73B" w14:textId="579D74A4" w:rsidR="00D6208F" w:rsidRPr="00E11762" w:rsidRDefault="00D6208F" w:rsidP="00D6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14:paraId="0C399350" w14:textId="77777777" w:rsidR="00D6208F" w:rsidRPr="00E11762" w:rsidRDefault="00D6208F" w:rsidP="00D6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17D527BA" w14:textId="1D638DCF" w:rsidR="00D6208F" w:rsidRPr="00E11762" w:rsidRDefault="00D6208F" w:rsidP="00D6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A47BEE">
              <w:rPr>
                <w:rFonts w:ascii="Angsana New" w:hAnsi="Angsana New"/>
                <w:sz w:val="30"/>
                <w:szCs w:val="30"/>
                <w:lang w:eastAsia="zh-CN"/>
              </w:rPr>
              <w:t>515,631</w:t>
            </w:r>
          </w:p>
        </w:tc>
        <w:tc>
          <w:tcPr>
            <w:tcW w:w="270" w:type="dxa"/>
          </w:tcPr>
          <w:p w14:paraId="6761BEDE" w14:textId="77777777" w:rsidR="00D6208F" w:rsidRPr="00E11762" w:rsidRDefault="00D6208F" w:rsidP="00D6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E4429C" w14:textId="401F030A" w:rsidR="00D6208F" w:rsidRPr="00E11762" w:rsidRDefault="00D6208F" w:rsidP="00D6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573,601</w:t>
            </w:r>
          </w:p>
        </w:tc>
      </w:tr>
      <w:tr w:rsidR="00D6208F" w:rsidRPr="00E11762" w14:paraId="2B8A5241" w14:textId="77777777" w:rsidTr="003E1120">
        <w:tc>
          <w:tcPr>
            <w:tcW w:w="3600" w:type="dxa"/>
          </w:tcPr>
          <w:p w14:paraId="7CD0319C" w14:textId="0D352B73" w:rsidR="00D6208F" w:rsidRPr="00E11762" w:rsidRDefault="00D6208F" w:rsidP="00D6208F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260" w:type="dxa"/>
          </w:tcPr>
          <w:p w14:paraId="5A0C22A2" w14:textId="1A5B9763" w:rsidR="00D6208F" w:rsidRPr="00E11762" w:rsidRDefault="00D6208F" w:rsidP="00D6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998F86" w14:textId="77777777" w:rsidR="00D6208F" w:rsidRPr="00E11762" w:rsidRDefault="00D6208F" w:rsidP="00D6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23C606" w14:textId="02FBBEAF" w:rsidR="00D6208F" w:rsidRPr="00E11762" w:rsidRDefault="00D6208F" w:rsidP="00D6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14:paraId="6B708C73" w14:textId="77777777" w:rsidR="00D6208F" w:rsidRPr="00E11762" w:rsidRDefault="00D6208F" w:rsidP="00D6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57C9016D" w14:textId="35CD5A33" w:rsidR="00D6208F" w:rsidRPr="00E11762" w:rsidRDefault="00D6208F" w:rsidP="00D6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A47BEE">
              <w:rPr>
                <w:rFonts w:ascii="Angsana New" w:hAnsi="Angsana New"/>
                <w:sz w:val="30"/>
                <w:szCs w:val="30"/>
                <w:lang w:eastAsia="zh-CN"/>
              </w:rPr>
              <w:t>1,913,799</w:t>
            </w:r>
          </w:p>
        </w:tc>
        <w:tc>
          <w:tcPr>
            <w:tcW w:w="270" w:type="dxa"/>
          </w:tcPr>
          <w:p w14:paraId="554890EE" w14:textId="77777777" w:rsidR="00D6208F" w:rsidRPr="00E11762" w:rsidRDefault="00D6208F" w:rsidP="00D6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ECEE99" w14:textId="77E9461E" w:rsidR="00D6208F" w:rsidRPr="00E11762" w:rsidRDefault="00D6208F" w:rsidP="00D6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1,799,652</w:t>
            </w:r>
          </w:p>
        </w:tc>
      </w:tr>
      <w:tr w:rsidR="00D6208F" w:rsidRPr="00E11762" w14:paraId="12C8F152" w14:textId="77777777" w:rsidTr="003E1120">
        <w:tc>
          <w:tcPr>
            <w:tcW w:w="3600" w:type="dxa"/>
          </w:tcPr>
          <w:p w14:paraId="3258C71C" w14:textId="1EEB74EC" w:rsidR="00D6208F" w:rsidRPr="00BC5210" w:rsidRDefault="00D6208F" w:rsidP="00D6208F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C5210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260" w:type="dxa"/>
          </w:tcPr>
          <w:p w14:paraId="12DB397E" w14:textId="49789D6A" w:rsidR="00D6208F" w:rsidRPr="00BC5210" w:rsidRDefault="00D6208F" w:rsidP="00D6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C521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3952B6" w14:textId="77777777" w:rsidR="00D6208F" w:rsidRPr="00BC5210" w:rsidRDefault="00D6208F" w:rsidP="00D6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271C4F" w14:textId="15682C05" w:rsidR="00D6208F" w:rsidRPr="00BC5210" w:rsidRDefault="00D6208F" w:rsidP="00D6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C521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14:paraId="5875D6D8" w14:textId="77777777" w:rsidR="00D6208F" w:rsidRPr="00BC5210" w:rsidRDefault="00D6208F" w:rsidP="00D6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3BBFF5A2" w14:textId="780E9087" w:rsidR="00D6208F" w:rsidRPr="00BC5210" w:rsidRDefault="00D6208F" w:rsidP="00D6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A47BEE">
              <w:rPr>
                <w:rFonts w:ascii="Angsana New" w:hAnsi="Angsana New"/>
                <w:sz w:val="30"/>
                <w:szCs w:val="30"/>
                <w:lang w:eastAsia="zh-CN"/>
              </w:rPr>
              <w:t>80,173</w:t>
            </w:r>
          </w:p>
        </w:tc>
        <w:tc>
          <w:tcPr>
            <w:tcW w:w="270" w:type="dxa"/>
          </w:tcPr>
          <w:p w14:paraId="4E3F2789" w14:textId="77777777" w:rsidR="00D6208F" w:rsidRPr="00BC5210" w:rsidRDefault="00D6208F" w:rsidP="00D6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DC8AE2" w14:textId="59649927" w:rsidR="00D6208F" w:rsidRPr="00BC5210" w:rsidRDefault="00D6208F" w:rsidP="00D6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C5210">
              <w:rPr>
                <w:rFonts w:ascii="Angsana New" w:hAnsi="Angsana New"/>
                <w:sz w:val="30"/>
                <w:szCs w:val="30"/>
              </w:rPr>
              <w:t>301,03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D6208F" w:rsidRPr="003B2476" w14:paraId="10B35A8B" w14:textId="77777777" w:rsidTr="003E1120">
        <w:tc>
          <w:tcPr>
            <w:tcW w:w="3600" w:type="dxa"/>
          </w:tcPr>
          <w:p w14:paraId="12623304" w14:textId="63E3CC70" w:rsidR="00D6208F" w:rsidRPr="00AE06E0" w:rsidRDefault="00D6208F" w:rsidP="00B96AD0">
            <w:pPr>
              <w:ind w:left="327" w:right="160" w:hanging="3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47BEE">
              <w:rPr>
                <w:rFonts w:ascii="Angsana New" w:hAnsi="Angsana New"/>
                <w:sz w:val="30"/>
                <w:szCs w:val="30"/>
                <w:cs/>
              </w:rPr>
              <w:t>ค่าใช้จ่ายเกี่ยวกับสัญญาเช่าและค่าบริการพื้นที่เช่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</w:p>
        </w:tc>
        <w:tc>
          <w:tcPr>
            <w:tcW w:w="1260" w:type="dxa"/>
          </w:tcPr>
          <w:p w14:paraId="2E95629B" w14:textId="77777777" w:rsidR="00D6208F" w:rsidRDefault="00D6208F" w:rsidP="00D6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5C4BCB89" w14:textId="33F4AF33" w:rsidR="00D6208F" w:rsidRPr="003B2476" w:rsidRDefault="00D6208F" w:rsidP="00D6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265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CC319E" w14:textId="77777777" w:rsidR="00D6208F" w:rsidRPr="003B2476" w:rsidRDefault="00D6208F" w:rsidP="00D6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79B7212D" w14:textId="77777777" w:rsidR="00D6208F" w:rsidRDefault="00D6208F" w:rsidP="00D6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4E9854FC" w14:textId="0180B52F" w:rsidR="00D6208F" w:rsidRPr="003B2476" w:rsidRDefault="00D6208F" w:rsidP="00D6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265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14:paraId="4501388A" w14:textId="77777777" w:rsidR="00D6208F" w:rsidRPr="003B2476" w:rsidRDefault="00D6208F" w:rsidP="00D6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83" w:type="dxa"/>
          </w:tcPr>
          <w:p w14:paraId="20367E9F" w14:textId="77777777" w:rsidR="00D6208F" w:rsidRDefault="00D6208F" w:rsidP="00D6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5AE2DCAC" w14:textId="65A44B5D" w:rsidR="00D6208F" w:rsidRPr="008E517F" w:rsidRDefault="00D6208F" w:rsidP="00D6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A74F8">
              <w:rPr>
                <w:rFonts w:ascii="Angsana New" w:hAnsi="Angsana New"/>
                <w:sz w:val="30"/>
                <w:szCs w:val="30"/>
              </w:rPr>
              <w:t>39,678</w:t>
            </w:r>
          </w:p>
        </w:tc>
        <w:tc>
          <w:tcPr>
            <w:tcW w:w="270" w:type="dxa"/>
          </w:tcPr>
          <w:p w14:paraId="4C38AAD2" w14:textId="77777777" w:rsidR="00D6208F" w:rsidRPr="003B2476" w:rsidRDefault="00D6208F" w:rsidP="00D6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7D7DE380" w14:textId="77777777" w:rsidR="00D6208F" w:rsidRDefault="00D6208F" w:rsidP="00D6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34FE0931" w14:textId="618D90B8" w:rsidR="00D6208F" w:rsidRPr="003B2476" w:rsidRDefault="00D6208F" w:rsidP="00D6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54,393</w:t>
            </w:r>
          </w:p>
        </w:tc>
      </w:tr>
      <w:tr w:rsidR="00D6208F" w:rsidRPr="003B2476" w14:paraId="0CFE7B53" w14:textId="77777777" w:rsidTr="003E1120">
        <w:tc>
          <w:tcPr>
            <w:tcW w:w="3600" w:type="dxa"/>
          </w:tcPr>
          <w:p w14:paraId="38CAF281" w14:textId="5EE9265B" w:rsidR="00D6208F" w:rsidRPr="00AE06E0" w:rsidRDefault="00D6208F" w:rsidP="00D6208F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06E0">
              <w:rPr>
                <w:rFonts w:ascii="Angsana New" w:hAnsi="Angsana New" w:hint="cs"/>
                <w:sz w:val="30"/>
                <w:szCs w:val="30"/>
                <w:cs/>
              </w:rPr>
              <w:t>ค่า</w:t>
            </w:r>
            <w:r w:rsidR="00336FAA">
              <w:rPr>
                <w:rFonts w:ascii="Angsana New" w:hAnsi="Angsana New" w:hint="cs"/>
                <w:sz w:val="30"/>
                <w:szCs w:val="30"/>
                <w:cs/>
              </w:rPr>
              <w:t>ใช้จ่าย</w:t>
            </w:r>
            <w:r w:rsidRPr="00AE06E0">
              <w:rPr>
                <w:rFonts w:ascii="Angsana New" w:hAnsi="Angsana New" w:hint="cs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260" w:type="dxa"/>
          </w:tcPr>
          <w:p w14:paraId="5CC60DE9" w14:textId="7684C388" w:rsidR="00D6208F" w:rsidRPr="003B2476" w:rsidRDefault="00D6208F" w:rsidP="00D6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265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1095B0" w14:textId="77777777" w:rsidR="00D6208F" w:rsidRPr="003B2476" w:rsidRDefault="00D6208F" w:rsidP="00D6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584B45F2" w14:textId="79828E8E" w:rsidR="00D6208F" w:rsidRPr="003B2476" w:rsidRDefault="00D6208F" w:rsidP="00D6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265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14:paraId="5AC739EB" w14:textId="77777777" w:rsidR="00D6208F" w:rsidRPr="003B2476" w:rsidRDefault="00D6208F" w:rsidP="00D6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83" w:type="dxa"/>
          </w:tcPr>
          <w:p w14:paraId="2805C084" w14:textId="473E9A33" w:rsidR="00D6208F" w:rsidRPr="008E517F" w:rsidRDefault="00D6208F" w:rsidP="00D6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A74F8">
              <w:rPr>
                <w:rFonts w:ascii="Angsana New" w:hAnsi="Angsana New"/>
                <w:sz w:val="30"/>
                <w:szCs w:val="30"/>
              </w:rPr>
              <w:t>83,061</w:t>
            </w:r>
          </w:p>
        </w:tc>
        <w:tc>
          <w:tcPr>
            <w:tcW w:w="270" w:type="dxa"/>
          </w:tcPr>
          <w:p w14:paraId="7FB7611D" w14:textId="77777777" w:rsidR="00D6208F" w:rsidRPr="003B2476" w:rsidRDefault="00D6208F" w:rsidP="00D6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39159B95" w14:textId="09C63B93" w:rsidR="00D6208F" w:rsidRPr="003B2476" w:rsidRDefault="00D6208F" w:rsidP="00D6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26585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7,816</w:t>
            </w:r>
          </w:p>
        </w:tc>
      </w:tr>
      <w:tr w:rsidR="00D6208F" w:rsidRPr="003B2476" w14:paraId="679223B4" w14:textId="77777777" w:rsidTr="003E1120">
        <w:tc>
          <w:tcPr>
            <w:tcW w:w="3600" w:type="dxa"/>
          </w:tcPr>
          <w:p w14:paraId="11E4D193" w14:textId="2A33C78F" w:rsidR="00D6208F" w:rsidRPr="00AE06E0" w:rsidRDefault="00D6208F" w:rsidP="00D6208F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06E0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ต้นทุนทางการเงิน</w:t>
            </w:r>
          </w:p>
        </w:tc>
        <w:tc>
          <w:tcPr>
            <w:tcW w:w="1260" w:type="dxa"/>
          </w:tcPr>
          <w:p w14:paraId="12489D51" w14:textId="5EAD6FBD" w:rsidR="00D6208F" w:rsidRPr="00C26585" w:rsidRDefault="00D6208F" w:rsidP="00D6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C7E6A6" w14:textId="77777777" w:rsidR="00D6208F" w:rsidRPr="003B2476" w:rsidRDefault="00D6208F" w:rsidP="00D6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3DE826F3" w14:textId="4C25D059" w:rsidR="00D6208F" w:rsidRPr="00C26585" w:rsidRDefault="00D6208F" w:rsidP="00D6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14:paraId="0E2B1E68" w14:textId="77777777" w:rsidR="00D6208F" w:rsidRPr="003B2476" w:rsidRDefault="00D6208F" w:rsidP="00D6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83" w:type="dxa"/>
          </w:tcPr>
          <w:p w14:paraId="273A455D" w14:textId="39A6D8CA" w:rsidR="00D6208F" w:rsidRPr="00C26585" w:rsidRDefault="00D6208F" w:rsidP="00D6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A74F8">
              <w:rPr>
                <w:rFonts w:ascii="Angsana New" w:hAnsi="Angsana New"/>
                <w:sz w:val="30"/>
                <w:szCs w:val="30"/>
              </w:rPr>
              <w:t>11,318</w:t>
            </w:r>
          </w:p>
        </w:tc>
        <w:tc>
          <w:tcPr>
            <w:tcW w:w="270" w:type="dxa"/>
          </w:tcPr>
          <w:p w14:paraId="0183C280" w14:textId="77777777" w:rsidR="00D6208F" w:rsidRPr="003B2476" w:rsidRDefault="00D6208F" w:rsidP="00D6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36C96771" w14:textId="7744B4BC" w:rsidR="00D6208F" w:rsidRPr="00C26585" w:rsidRDefault="00D6208F" w:rsidP="00D6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20,504</w:t>
            </w:r>
          </w:p>
        </w:tc>
      </w:tr>
      <w:tr w:rsidR="00D6208F" w:rsidRPr="003B2476" w14:paraId="15AFE416" w14:textId="77777777" w:rsidTr="003E1120">
        <w:tc>
          <w:tcPr>
            <w:tcW w:w="3600" w:type="dxa"/>
          </w:tcPr>
          <w:p w14:paraId="2458C237" w14:textId="3BD799D6" w:rsidR="00D6208F" w:rsidRPr="00AE06E0" w:rsidRDefault="00D6208F" w:rsidP="00D6208F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06E0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60" w:type="dxa"/>
          </w:tcPr>
          <w:p w14:paraId="7C1F7232" w14:textId="739E50CA" w:rsidR="00D6208F" w:rsidRPr="003B2476" w:rsidRDefault="00D6208F" w:rsidP="00D6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265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6CED89" w14:textId="77777777" w:rsidR="00D6208F" w:rsidRPr="003B2476" w:rsidRDefault="00D6208F" w:rsidP="00D6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36E186E6" w14:textId="3F258547" w:rsidR="00D6208F" w:rsidRPr="003B2476" w:rsidRDefault="00D6208F" w:rsidP="00D6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265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14:paraId="0500EF23" w14:textId="77777777" w:rsidR="00D6208F" w:rsidRPr="003B2476" w:rsidRDefault="00D6208F" w:rsidP="00D6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83" w:type="dxa"/>
          </w:tcPr>
          <w:p w14:paraId="0FE2D36E" w14:textId="6EA333E5" w:rsidR="00D6208F" w:rsidRPr="008E517F" w:rsidRDefault="00D6208F" w:rsidP="00D6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A74F8">
              <w:rPr>
                <w:rFonts w:ascii="Angsana New" w:hAnsi="Angsana New"/>
                <w:sz w:val="30"/>
                <w:szCs w:val="30"/>
              </w:rPr>
              <w:t>7,852</w:t>
            </w:r>
          </w:p>
        </w:tc>
        <w:tc>
          <w:tcPr>
            <w:tcW w:w="270" w:type="dxa"/>
          </w:tcPr>
          <w:p w14:paraId="0BD5E1E7" w14:textId="77777777" w:rsidR="00D6208F" w:rsidRPr="003B2476" w:rsidRDefault="00D6208F" w:rsidP="00D6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27482493" w14:textId="694D4A2A" w:rsidR="00D6208F" w:rsidRPr="003B2476" w:rsidRDefault="00D6208F" w:rsidP="00D6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9,973</w:t>
            </w:r>
          </w:p>
        </w:tc>
      </w:tr>
      <w:tr w:rsidR="00D6208F" w:rsidRPr="003B2476" w14:paraId="559A1E0D" w14:textId="77777777" w:rsidTr="003E1120">
        <w:tc>
          <w:tcPr>
            <w:tcW w:w="3600" w:type="dxa"/>
          </w:tcPr>
          <w:p w14:paraId="5FA7BE14" w14:textId="3CC2B105" w:rsidR="00D6208F" w:rsidRPr="00AE06E0" w:rsidRDefault="00D6208F" w:rsidP="00D6208F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260" w:type="dxa"/>
          </w:tcPr>
          <w:p w14:paraId="4133EDB8" w14:textId="74C0E7EA" w:rsidR="00D6208F" w:rsidRPr="00C26585" w:rsidRDefault="00D6208F" w:rsidP="00D6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265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337E45" w14:textId="77777777" w:rsidR="00D6208F" w:rsidRPr="003B2476" w:rsidRDefault="00D6208F" w:rsidP="00D6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527FC90C" w14:textId="0D259489" w:rsidR="00D6208F" w:rsidRPr="00C26585" w:rsidRDefault="00D6208F" w:rsidP="00D87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265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14:paraId="0B50C31B" w14:textId="77777777" w:rsidR="00D6208F" w:rsidRPr="003B2476" w:rsidRDefault="00D6208F" w:rsidP="00D6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83" w:type="dxa"/>
          </w:tcPr>
          <w:p w14:paraId="34599A55" w14:textId="65225DDB" w:rsidR="00D6208F" w:rsidRPr="00CA74F8" w:rsidRDefault="00D6208F" w:rsidP="00D6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E20E58">
              <w:rPr>
                <w:rFonts w:ascii="Angsana New" w:hAnsi="Angsana New"/>
                <w:sz w:val="30"/>
                <w:szCs w:val="30"/>
                <w:cs/>
              </w:rPr>
              <w:t>16</w:t>
            </w:r>
            <w:r w:rsidRPr="00E20E58">
              <w:rPr>
                <w:rFonts w:ascii="Angsana New" w:hAnsi="Angsana New"/>
                <w:sz w:val="30"/>
                <w:szCs w:val="30"/>
              </w:rPr>
              <w:t>,</w:t>
            </w:r>
            <w:r w:rsidRPr="00E20E58">
              <w:rPr>
                <w:rFonts w:ascii="Angsana New" w:hAnsi="Angsana New"/>
                <w:sz w:val="30"/>
                <w:szCs w:val="30"/>
                <w:cs/>
              </w:rPr>
              <w:t>128</w:t>
            </w:r>
          </w:p>
        </w:tc>
        <w:tc>
          <w:tcPr>
            <w:tcW w:w="270" w:type="dxa"/>
          </w:tcPr>
          <w:p w14:paraId="6C827935" w14:textId="77777777" w:rsidR="00D6208F" w:rsidRPr="003B2476" w:rsidRDefault="00D6208F" w:rsidP="00D6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6470C749" w14:textId="6506ADC2" w:rsidR="00D6208F" w:rsidRPr="00C26585" w:rsidRDefault="00D6208F" w:rsidP="00D6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5</w:t>
            </w:r>
            <w:r w:rsidR="00A125C5">
              <w:rPr>
                <w:rFonts w:ascii="Angsana New" w:hAnsi="Angsana New"/>
                <w:sz w:val="30"/>
                <w:szCs w:val="30"/>
                <w:lang w:eastAsia="zh-CN"/>
              </w:rPr>
              <w:t>90</w:t>
            </w:r>
          </w:p>
        </w:tc>
      </w:tr>
      <w:tr w:rsidR="00CA74F8" w:rsidRPr="003B2476" w14:paraId="7089458A" w14:textId="77777777" w:rsidTr="003E1120">
        <w:tc>
          <w:tcPr>
            <w:tcW w:w="3600" w:type="dxa"/>
          </w:tcPr>
          <w:p w14:paraId="708229F7" w14:textId="4B76F762" w:rsidR="00CA74F8" w:rsidRPr="00C26585" w:rsidRDefault="00CA74F8" w:rsidP="00CA74F8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C90E902" w14:textId="77777777" w:rsidR="00CA74F8" w:rsidRPr="00C26585" w:rsidRDefault="00CA74F8" w:rsidP="00CA7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47CA5D" w14:textId="77777777" w:rsidR="00CA74F8" w:rsidRPr="003B2476" w:rsidRDefault="00CA74F8" w:rsidP="00CA7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532B4D6A" w14:textId="77777777" w:rsidR="00CA74F8" w:rsidRPr="00C26585" w:rsidRDefault="00CA74F8" w:rsidP="00CA7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" w:type="dxa"/>
          </w:tcPr>
          <w:p w14:paraId="3F45D09F" w14:textId="77777777" w:rsidR="00CA74F8" w:rsidRPr="003B2476" w:rsidRDefault="00CA74F8" w:rsidP="00CA7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83" w:type="dxa"/>
          </w:tcPr>
          <w:p w14:paraId="746139ED" w14:textId="77777777" w:rsidR="00CA74F8" w:rsidRPr="00C26585" w:rsidRDefault="00CA74F8" w:rsidP="00CA7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F834F4" w14:textId="77777777" w:rsidR="00CA74F8" w:rsidRPr="003B2476" w:rsidRDefault="00CA74F8" w:rsidP="00CA7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5D145838" w14:textId="77777777" w:rsidR="00CA74F8" w:rsidRPr="00C26585" w:rsidRDefault="00CA74F8" w:rsidP="00CA7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A74F8" w:rsidRPr="00E11762" w14:paraId="2F8ABB02" w14:textId="77777777" w:rsidTr="003E1120">
        <w:tc>
          <w:tcPr>
            <w:tcW w:w="3600" w:type="dxa"/>
          </w:tcPr>
          <w:p w14:paraId="5CCCF321" w14:textId="7834FEAC" w:rsidR="00CA74F8" w:rsidRPr="00E11762" w:rsidRDefault="00CA74F8" w:rsidP="00CA74F8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260" w:type="dxa"/>
          </w:tcPr>
          <w:p w14:paraId="3D982DCD" w14:textId="77777777" w:rsidR="00CA74F8" w:rsidRPr="00E11762" w:rsidRDefault="00CA74F8" w:rsidP="00CA7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21F222" w14:textId="77777777" w:rsidR="00CA74F8" w:rsidRPr="00E11762" w:rsidRDefault="00CA74F8" w:rsidP="00CA7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52C1F7" w14:textId="77777777" w:rsidR="00CA74F8" w:rsidRPr="00E11762" w:rsidRDefault="00CA74F8" w:rsidP="00CA7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" w:type="dxa"/>
          </w:tcPr>
          <w:p w14:paraId="70E802BC" w14:textId="77777777" w:rsidR="00CA74F8" w:rsidRPr="00E11762" w:rsidRDefault="00CA74F8" w:rsidP="00CA7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0FBDD69E" w14:textId="77777777" w:rsidR="00CA74F8" w:rsidRPr="00E11762" w:rsidRDefault="00CA74F8" w:rsidP="00CA7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DF29AB" w14:textId="77777777" w:rsidR="00CA74F8" w:rsidRPr="00E11762" w:rsidRDefault="00CA74F8" w:rsidP="00CA7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4E366D" w14:textId="77777777" w:rsidR="00CA74F8" w:rsidRPr="00E11762" w:rsidRDefault="00CA74F8" w:rsidP="00CA7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A74F8" w:rsidRPr="00E11762" w14:paraId="22F8BCD9" w14:textId="77777777" w:rsidTr="003E1120">
        <w:tc>
          <w:tcPr>
            <w:tcW w:w="3600" w:type="dxa"/>
          </w:tcPr>
          <w:p w14:paraId="627FDECA" w14:textId="3B718761" w:rsidR="00CA74F8" w:rsidRPr="00E11762" w:rsidRDefault="00CA74F8" w:rsidP="00CA74F8">
            <w:pPr>
              <w:ind w:right="16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  <w:r w:rsidRPr="00E11762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260" w:type="dxa"/>
          </w:tcPr>
          <w:p w14:paraId="5E92D076" w14:textId="77777777" w:rsidR="00CA74F8" w:rsidRPr="00E11762" w:rsidRDefault="00CA74F8" w:rsidP="00CA7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5419FB" w14:textId="77777777" w:rsidR="00CA74F8" w:rsidRPr="00E11762" w:rsidRDefault="00CA74F8" w:rsidP="00CA7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75873A" w14:textId="77777777" w:rsidR="00CA74F8" w:rsidRPr="00E11762" w:rsidRDefault="00CA74F8" w:rsidP="00CA7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" w:type="dxa"/>
          </w:tcPr>
          <w:p w14:paraId="01D19C22" w14:textId="77777777" w:rsidR="00CA74F8" w:rsidRPr="00E11762" w:rsidRDefault="00CA74F8" w:rsidP="00CA7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615F7295" w14:textId="77777777" w:rsidR="00CA74F8" w:rsidRPr="00E11762" w:rsidRDefault="00CA74F8" w:rsidP="00CA7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BB9ABF" w14:textId="77777777" w:rsidR="00CA74F8" w:rsidRPr="00E11762" w:rsidRDefault="00CA74F8" w:rsidP="00CA7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2C48FC" w14:textId="77777777" w:rsidR="00CA74F8" w:rsidRPr="00E11762" w:rsidRDefault="00CA74F8" w:rsidP="00CA7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6208F" w:rsidRPr="00E11762" w14:paraId="3343AE63" w14:textId="77777777" w:rsidTr="003E1120">
        <w:tc>
          <w:tcPr>
            <w:tcW w:w="3600" w:type="dxa"/>
          </w:tcPr>
          <w:p w14:paraId="5E3FE6F1" w14:textId="69616D91" w:rsidR="00D6208F" w:rsidRPr="00E11762" w:rsidRDefault="00D6208F" w:rsidP="00D6208F">
            <w:pPr>
              <w:tabs>
                <w:tab w:val="clear" w:pos="227"/>
                <w:tab w:val="left" w:pos="867"/>
              </w:tabs>
              <w:ind w:left="417" w:right="160" w:hanging="4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E1176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11762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548BA4DC" w14:textId="257BAD96" w:rsidR="00D6208F" w:rsidRPr="00E11762" w:rsidRDefault="00D6208F" w:rsidP="00D6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5120C">
              <w:rPr>
                <w:rFonts w:ascii="Angsana New" w:hAnsi="Angsana New"/>
                <w:sz w:val="30"/>
                <w:szCs w:val="30"/>
              </w:rPr>
              <w:t>120,331</w:t>
            </w:r>
          </w:p>
        </w:tc>
        <w:tc>
          <w:tcPr>
            <w:tcW w:w="270" w:type="dxa"/>
          </w:tcPr>
          <w:p w14:paraId="0C4068B0" w14:textId="77777777" w:rsidR="00D6208F" w:rsidRPr="00E11762" w:rsidRDefault="00D6208F" w:rsidP="00D6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DFCD678" w14:textId="18EE4897" w:rsidR="00D6208F" w:rsidRPr="00E11762" w:rsidRDefault="00D6208F" w:rsidP="00D6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118,891</w:t>
            </w:r>
          </w:p>
        </w:tc>
        <w:tc>
          <w:tcPr>
            <w:tcW w:w="257" w:type="dxa"/>
          </w:tcPr>
          <w:p w14:paraId="07BC8BB8" w14:textId="77777777" w:rsidR="00D6208F" w:rsidRPr="00E11762" w:rsidRDefault="00D6208F" w:rsidP="00D6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6748C851" w14:textId="6C46AA4F" w:rsidR="00D6208F" w:rsidRPr="00E11762" w:rsidRDefault="00D6208F" w:rsidP="00D6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5120C">
              <w:rPr>
                <w:rFonts w:ascii="Angsana New" w:hAnsi="Angsana New"/>
                <w:sz w:val="30"/>
                <w:szCs w:val="30"/>
              </w:rPr>
              <w:t>120,331</w:t>
            </w:r>
          </w:p>
        </w:tc>
        <w:tc>
          <w:tcPr>
            <w:tcW w:w="270" w:type="dxa"/>
          </w:tcPr>
          <w:p w14:paraId="6E39A749" w14:textId="77777777" w:rsidR="00D6208F" w:rsidRPr="00E11762" w:rsidRDefault="00D6208F" w:rsidP="00D6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D38FE2" w14:textId="15664E15" w:rsidR="00D6208F" w:rsidRPr="00E11762" w:rsidRDefault="00D6208F" w:rsidP="00D6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118,891</w:t>
            </w:r>
          </w:p>
        </w:tc>
      </w:tr>
      <w:tr w:rsidR="00D6208F" w:rsidRPr="00E11762" w14:paraId="7D5630C3" w14:textId="77777777" w:rsidTr="003E1120">
        <w:tc>
          <w:tcPr>
            <w:tcW w:w="3600" w:type="dxa"/>
          </w:tcPr>
          <w:p w14:paraId="2D838E21" w14:textId="0B113026" w:rsidR="00D6208F" w:rsidRPr="00E11762" w:rsidRDefault="00D6208F" w:rsidP="00D6208F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E1176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11762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14:paraId="2AF054F1" w14:textId="10CE449D" w:rsidR="00D6208F" w:rsidRPr="00E11762" w:rsidRDefault="00D6208F" w:rsidP="00D6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5120C">
              <w:rPr>
                <w:rFonts w:ascii="Angsana New" w:hAnsi="Angsana New"/>
                <w:sz w:val="30"/>
                <w:szCs w:val="30"/>
              </w:rPr>
              <w:t>4,732</w:t>
            </w:r>
          </w:p>
        </w:tc>
        <w:tc>
          <w:tcPr>
            <w:tcW w:w="270" w:type="dxa"/>
          </w:tcPr>
          <w:p w14:paraId="60F769EE" w14:textId="77777777" w:rsidR="00D6208F" w:rsidRPr="00E11762" w:rsidRDefault="00D6208F" w:rsidP="00D6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A7BB23" w14:textId="0D942EB2" w:rsidR="00D6208F" w:rsidRDefault="00D6208F" w:rsidP="00A12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2,220</w:t>
            </w:r>
          </w:p>
        </w:tc>
        <w:tc>
          <w:tcPr>
            <w:tcW w:w="257" w:type="dxa"/>
          </w:tcPr>
          <w:p w14:paraId="53C2E1DD" w14:textId="77777777" w:rsidR="00D6208F" w:rsidRPr="00E11762" w:rsidRDefault="00D6208F" w:rsidP="00D6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765FC54E" w14:textId="08D02953" w:rsidR="00D6208F" w:rsidRPr="00E11762" w:rsidRDefault="00D6208F" w:rsidP="00D6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5120C">
              <w:rPr>
                <w:rFonts w:ascii="Angsana New" w:hAnsi="Angsana New"/>
                <w:sz w:val="30"/>
                <w:szCs w:val="30"/>
              </w:rPr>
              <w:t>4,732</w:t>
            </w:r>
          </w:p>
        </w:tc>
        <w:tc>
          <w:tcPr>
            <w:tcW w:w="270" w:type="dxa"/>
          </w:tcPr>
          <w:p w14:paraId="5321425D" w14:textId="77777777" w:rsidR="00D6208F" w:rsidRPr="00E11762" w:rsidRDefault="00D6208F" w:rsidP="00D6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FBBB88" w14:textId="60D46726" w:rsidR="00D6208F" w:rsidRDefault="00D6208F" w:rsidP="00D6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2,220</w:t>
            </w:r>
          </w:p>
        </w:tc>
      </w:tr>
      <w:tr w:rsidR="00A947FC" w:rsidRPr="00E11762" w14:paraId="7D9A04A6" w14:textId="77777777" w:rsidTr="00450D54">
        <w:tc>
          <w:tcPr>
            <w:tcW w:w="3600" w:type="dxa"/>
          </w:tcPr>
          <w:p w14:paraId="4A30BB16" w14:textId="25522F97" w:rsidR="00A947FC" w:rsidRPr="00E11762" w:rsidRDefault="00A947FC" w:rsidP="00A947FC">
            <w:pPr>
              <w:ind w:right="160" w:firstLine="1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47FC">
              <w:rPr>
                <w:rFonts w:ascii="Angsana New" w:hAnsi="Angsana New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A8620BF" w14:textId="71BA4D4D" w:rsidR="00A947FC" w:rsidRPr="00E11762" w:rsidRDefault="00A947FC" w:rsidP="00A9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3,496</w:t>
            </w:r>
          </w:p>
        </w:tc>
        <w:tc>
          <w:tcPr>
            <w:tcW w:w="270" w:type="dxa"/>
          </w:tcPr>
          <w:p w14:paraId="16A30C7E" w14:textId="77777777" w:rsidR="00A947FC" w:rsidRPr="00E11762" w:rsidRDefault="00A947FC" w:rsidP="00A9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822EDBB" w14:textId="2A7DC4CD" w:rsidR="00A947FC" w:rsidRPr="00E11762" w:rsidRDefault="00A947FC" w:rsidP="00A9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14:paraId="3F06DC00" w14:textId="77777777" w:rsidR="00A947FC" w:rsidRPr="00E11762" w:rsidRDefault="00A947FC" w:rsidP="00A9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14:paraId="0532C744" w14:textId="7355D2D2" w:rsidR="00A947FC" w:rsidRPr="00E11762" w:rsidRDefault="00A947FC" w:rsidP="00A9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3,496</w:t>
            </w:r>
          </w:p>
        </w:tc>
        <w:tc>
          <w:tcPr>
            <w:tcW w:w="270" w:type="dxa"/>
          </w:tcPr>
          <w:p w14:paraId="08133853" w14:textId="77777777" w:rsidR="00A947FC" w:rsidRPr="00E11762" w:rsidRDefault="00A947FC" w:rsidP="00A9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464799A" w14:textId="35F3B35B" w:rsidR="00A947FC" w:rsidRPr="00E11762" w:rsidRDefault="00A947FC" w:rsidP="00A125C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947FC" w:rsidRPr="00E11762" w14:paraId="28BCFE82" w14:textId="77777777" w:rsidTr="00450D54">
        <w:tc>
          <w:tcPr>
            <w:tcW w:w="3600" w:type="dxa"/>
          </w:tcPr>
          <w:p w14:paraId="787C019F" w14:textId="757C7D77" w:rsidR="00A947FC" w:rsidRPr="00E11762" w:rsidRDefault="00A947FC" w:rsidP="00A947FC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รวมค่าตอบแทนผู้บริหารสำคัญ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85715FD" w14:textId="3C59B526" w:rsidR="00A947FC" w:rsidRPr="00E11762" w:rsidRDefault="00A947FC" w:rsidP="00A9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128,559</w:t>
            </w:r>
          </w:p>
        </w:tc>
        <w:tc>
          <w:tcPr>
            <w:tcW w:w="270" w:type="dxa"/>
          </w:tcPr>
          <w:p w14:paraId="4FF37409" w14:textId="77777777" w:rsidR="00A947FC" w:rsidRPr="00E11762" w:rsidRDefault="00A947FC" w:rsidP="00A9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9B7510A" w14:textId="62763C8D" w:rsidR="00A947FC" w:rsidRPr="00E11762" w:rsidRDefault="00A947FC" w:rsidP="00A9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121,111</w:t>
            </w:r>
          </w:p>
        </w:tc>
        <w:tc>
          <w:tcPr>
            <w:tcW w:w="257" w:type="dxa"/>
          </w:tcPr>
          <w:p w14:paraId="18ACC952" w14:textId="77777777" w:rsidR="00A947FC" w:rsidRPr="00E11762" w:rsidRDefault="00A947FC" w:rsidP="00A9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</w:tcPr>
          <w:p w14:paraId="37B41CB7" w14:textId="3E85B501" w:rsidR="00A947FC" w:rsidRPr="00E11762" w:rsidRDefault="00A947FC" w:rsidP="00A9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128,559</w:t>
            </w:r>
          </w:p>
        </w:tc>
        <w:tc>
          <w:tcPr>
            <w:tcW w:w="270" w:type="dxa"/>
          </w:tcPr>
          <w:p w14:paraId="13BE6EBA" w14:textId="77777777" w:rsidR="00A947FC" w:rsidRPr="00E11762" w:rsidRDefault="00A947FC" w:rsidP="00A9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BAA8BAC" w14:textId="5F96994D" w:rsidR="00A947FC" w:rsidRPr="00E11762" w:rsidRDefault="00A947FC" w:rsidP="00A9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121,111</w:t>
            </w:r>
          </w:p>
        </w:tc>
      </w:tr>
      <w:tr w:rsidR="00432049" w:rsidRPr="00E11762" w14:paraId="17942F63" w14:textId="77777777" w:rsidTr="00432049">
        <w:tc>
          <w:tcPr>
            <w:tcW w:w="3600" w:type="dxa"/>
          </w:tcPr>
          <w:p w14:paraId="1A58740B" w14:textId="77777777" w:rsidR="00432049" w:rsidRPr="00E11762" w:rsidRDefault="00432049" w:rsidP="00A947FC">
            <w:pPr>
              <w:ind w:right="16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E6896A6" w14:textId="77777777" w:rsidR="00432049" w:rsidRDefault="00432049" w:rsidP="00A9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D68312E" w14:textId="77777777" w:rsidR="00432049" w:rsidRPr="00E11762" w:rsidRDefault="00432049" w:rsidP="00A9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1336124" w14:textId="77777777" w:rsidR="00432049" w:rsidRDefault="00432049" w:rsidP="00A9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7" w:type="dxa"/>
          </w:tcPr>
          <w:p w14:paraId="6B227B17" w14:textId="77777777" w:rsidR="00432049" w:rsidRPr="00E11762" w:rsidRDefault="00432049" w:rsidP="00A9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</w:tcPr>
          <w:p w14:paraId="24D91978" w14:textId="77777777" w:rsidR="00432049" w:rsidRDefault="00432049" w:rsidP="00A9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7B2CAAA" w14:textId="77777777" w:rsidR="00432049" w:rsidRPr="00E11762" w:rsidRDefault="00432049" w:rsidP="00A9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115ACD4" w14:textId="77777777" w:rsidR="00432049" w:rsidRDefault="00432049" w:rsidP="00A94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A74F8" w:rsidRPr="00E11762" w14:paraId="7DEC8293" w14:textId="77777777" w:rsidTr="00936748">
        <w:tc>
          <w:tcPr>
            <w:tcW w:w="3600" w:type="dxa"/>
          </w:tcPr>
          <w:p w14:paraId="1EBCFB0A" w14:textId="04DA95D2" w:rsidR="00CA74F8" w:rsidRPr="00E11762" w:rsidRDefault="00CA74F8" w:rsidP="00CA74F8">
            <w:pPr>
              <w:ind w:right="16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</w:tcPr>
          <w:p w14:paraId="52F779A3" w14:textId="77777777" w:rsidR="00CA74F8" w:rsidRPr="00E11762" w:rsidRDefault="00CA74F8" w:rsidP="00CA7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02353B" w14:textId="77777777" w:rsidR="00CA74F8" w:rsidRPr="00E11762" w:rsidRDefault="00CA74F8" w:rsidP="00CA7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C12287" w14:textId="77777777" w:rsidR="00CA74F8" w:rsidRPr="00E11762" w:rsidRDefault="00CA74F8" w:rsidP="00CA7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7" w:type="dxa"/>
          </w:tcPr>
          <w:p w14:paraId="725665E3" w14:textId="77777777" w:rsidR="00CA74F8" w:rsidRPr="00E11762" w:rsidRDefault="00CA74F8" w:rsidP="00CA7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778FB54A" w14:textId="77777777" w:rsidR="00CA74F8" w:rsidRPr="00E11762" w:rsidRDefault="00CA74F8" w:rsidP="00CA7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2AD396" w14:textId="77777777" w:rsidR="00CA74F8" w:rsidRPr="00E11762" w:rsidRDefault="00CA74F8" w:rsidP="00CA7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041D81" w14:textId="77777777" w:rsidR="00CA74F8" w:rsidRPr="00E11762" w:rsidRDefault="00CA74F8" w:rsidP="00CA7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6208F" w:rsidRPr="00E11762" w14:paraId="07387902" w14:textId="77777777" w:rsidTr="007018D2">
        <w:tc>
          <w:tcPr>
            <w:tcW w:w="3600" w:type="dxa"/>
          </w:tcPr>
          <w:p w14:paraId="3E8A4267" w14:textId="77777777" w:rsidR="00D6208F" w:rsidRPr="00BC5210" w:rsidRDefault="00D6208F" w:rsidP="00D6208F">
            <w:pPr>
              <w:spacing w:line="235" w:lineRule="auto"/>
              <w:ind w:right="1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C5210">
              <w:rPr>
                <w:rFonts w:ascii="Angsana New" w:hAnsi="Angsana New"/>
                <w:sz w:val="30"/>
                <w:szCs w:val="30"/>
                <w:cs/>
              </w:rPr>
              <w:t>รายได้จากการ</w:t>
            </w:r>
            <w:r w:rsidRPr="00BC5210">
              <w:rPr>
                <w:rFonts w:ascii="Angsana New" w:hAnsi="Angsana New" w:hint="cs"/>
                <w:sz w:val="30"/>
                <w:szCs w:val="30"/>
                <w:cs/>
              </w:rPr>
              <w:t>ประกอบกิจการโรงแรม</w:t>
            </w:r>
          </w:p>
          <w:p w14:paraId="78037890" w14:textId="59224FFE" w:rsidR="00D6208F" w:rsidRPr="00BC5210" w:rsidRDefault="00D6208F" w:rsidP="00B96AD0">
            <w:pPr>
              <w:ind w:left="147" w:right="16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C5210">
              <w:rPr>
                <w:rFonts w:ascii="Angsana New" w:hAnsi="Angsana New" w:hint="cs"/>
                <w:sz w:val="30"/>
                <w:szCs w:val="30"/>
                <w:cs/>
              </w:rPr>
              <w:t xml:space="preserve">   และบริการที่เกี่ยวข้อง</w:t>
            </w:r>
          </w:p>
        </w:tc>
        <w:tc>
          <w:tcPr>
            <w:tcW w:w="1260" w:type="dxa"/>
          </w:tcPr>
          <w:p w14:paraId="5063671B" w14:textId="77777777" w:rsidR="00D6208F" w:rsidRDefault="00D6208F" w:rsidP="00D6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38352DDD" w14:textId="10775E5D" w:rsidR="00D6208F" w:rsidRPr="00BC5210" w:rsidRDefault="00D6208F" w:rsidP="00D6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F4E79">
              <w:rPr>
                <w:rFonts w:ascii="Angsana New" w:hAnsi="Angsana New"/>
                <w:sz w:val="30"/>
                <w:szCs w:val="30"/>
                <w:cs/>
              </w:rPr>
              <w:t>37</w:t>
            </w:r>
            <w:r w:rsidRPr="007F4E79">
              <w:rPr>
                <w:rFonts w:ascii="Angsana New" w:hAnsi="Angsana New"/>
                <w:sz w:val="30"/>
                <w:szCs w:val="30"/>
              </w:rPr>
              <w:t>,</w:t>
            </w:r>
            <w:r w:rsidRPr="007F4E79">
              <w:rPr>
                <w:rFonts w:ascii="Angsana New" w:hAnsi="Angsana New"/>
                <w:sz w:val="30"/>
                <w:szCs w:val="30"/>
                <w:cs/>
              </w:rPr>
              <w:t>051</w:t>
            </w:r>
          </w:p>
        </w:tc>
        <w:tc>
          <w:tcPr>
            <w:tcW w:w="270" w:type="dxa"/>
          </w:tcPr>
          <w:p w14:paraId="6B2D535F" w14:textId="77777777" w:rsidR="00D6208F" w:rsidRPr="00BC5210" w:rsidRDefault="00D6208F" w:rsidP="00D6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3D1F34" w14:textId="77777777" w:rsidR="00D6208F" w:rsidRPr="003E3905" w:rsidRDefault="00D6208F" w:rsidP="00D6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44E4466B" w14:textId="7BE2D3F2" w:rsidR="00D6208F" w:rsidRPr="003E3905" w:rsidRDefault="00D6208F" w:rsidP="00D6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3905">
              <w:rPr>
                <w:rFonts w:ascii="Angsana New" w:hAnsi="Angsana New"/>
                <w:sz w:val="30"/>
                <w:szCs w:val="30"/>
              </w:rPr>
              <w:t>60,643</w:t>
            </w:r>
          </w:p>
        </w:tc>
        <w:tc>
          <w:tcPr>
            <w:tcW w:w="257" w:type="dxa"/>
          </w:tcPr>
          <w:p w14:paraId="046E47B9" w14:textId="77777777" w:rsidR="00D6208F" w:rsidRPr="003E3905" w:rsidRDefault="00D6208F" w:rsidP="00D6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72F95AB6" w14:textId="77777777" w:rsidR="00D6208F" w:rsidRPr="003E3905" w:rsidRDefault="00D6208F" w:rsidP="00D6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35" w:lineRule="auto"/>
              <w:ind w:firstLine="154"/>
              <w:rPr>
                <w:rFonts w:ascii="Angsana New" w:hAnsi="Angsana New"/>
                <w:sz w:val="30"/>
                <w:szCs w:val="30"/>
              </w:rPr>
            </w:pPr>
          </w:p>
          <w:p w14:paraId="15C23750" w14:textId="753061C9" w:rsidR="00D6208F" w:rsidRPr="003E3905" w:rsidRDefault="00B96AD0" w:rsidP="00B96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35" w:lineRule="auto"/>
              <w:ind w:firstLine="1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D0A6E4" w14:textId="77777777" w:rsidR="00D6208F" w:rsidRPr="003E3905" w:rsidRDefault="00D6208F" w:rsidP="00D6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DD31FA" w14:textId="77777777" w:rsidR="00D6208F" w:rsidRPr="003E3905" w:rsidRDefault="00D6208F" w:rsidP="00D6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35" w:lineRule="auto"/>
              <w:ind w:firstLine="154"/>
              <w:rPr>
                <w:rFonts w:ascii="Angsana New" w:hAnsi="Angsana New"/>
                <w:sz w:val="30"/>
                <w:szCs w:val="30"/>
              </w:rPr>
            </w:pPr>
          </w:p>
          <w:p w14:paraId="1D9F66D3" w14:textId="05D2F367" w:rsidR="00D6208F" w:rsidRPr="003E3905" w:rsidRDefault="00D6208F" w:rsidP="00D6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390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6208F" w:rsidRPr="00E11762" w14:paraId="4CB6A36A" w14:textId="77777777" w:rsidTr="007018D2">
        <w:tc>
          <w:tcPr>
            <w:tcW w:w="3600" w:type="dxa"/>
          </w:tcPr>
          <w:p w14:paraId="4072513B" w14:textId="77777777" w:rsidR="00D6208F" w:rsidRPr="00BC5210" w:rsidRDefault="00D6208F" w:rsidP="00D6208F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C5210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</w:t>
            </w:r>
            <w:r w:rsidRPr="00BC5210">
              <w:rPr>
                <w:rFonts w:ascii="Angsana New" w:hAnsi="Angsana New" w:hint="cs"/>
                <w:sz w:val="30"/>
                <w:szCs w:val="30"/>
                <w:cs/>
              </w:rPr>
              <w:t>และให้บริการ</w:t>
            </w:r>
          </w:p>
          <w:p w14:paraId="0F66C051" w14:textId="7CA3258A" w:rsidR="00D6208F" w:rsidRPr="00BC5210" w:rsidRDefault="00D6208F" w:rsidP="00B96AD0">
            <w:pPr>
              <w:ind w:left="147" w:right="16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C5210">
              <w:rPr>
                <w:rFonts w:ascii="Angsana New" w:hAnsi="Angsana New" w:hint="cs"/>
                <w:sz w:val="30"/>
                <w:szCs w:val="30"/>
                <w:cs/>
              </w:rPr>
              <w:t xml:space="preserve">   อาคารพาณิชกรรม</w:t>
            </w:r>
          </w:p>
        </w:tc>
        <w:tc>
          <w:tcPr>
            <w:tcW w:w="1260" w:type="dxa"/>
          </w:tcPr>
          <w:p w14:paraId="5C291F4D" w14:textId="77777777" w:rsidR="00D6208F" w:rsidRDefault="00D6208F" w:rsidP="00D6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73ECAA01" w14:textId="30A2C682" w:rsidR="00D6208F" w:rsidRPr="00BC5210" w:rsidRDefault="00D6208F" w:rsidP="00D6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F4E79">
              <w:rPr>
                <w:rFonts w:ascii="Angsana New" w:hAnsi="Angsana New"/>
                <w:sz w:val="30"/>
                <w:szCs w:val="30"/>
                <w:cs/>
              </w:rPr>
              <w:t>137</w:t>
            </w:r>
            <w:r w:rsidRPr="007F4E79">
              <w:rPr>
                <w:rFonts w:ascii="Angsana New" w:hAnsi="Angsana New"/>
                <w:sz w:val="30"/>
                <w:szCs w:val="30"/>
              </w:rPr>
              <w:t>,</w:t>
            </w:r>
            <w:r w:rsidRPr="007F4E79">
              <w:rPr>
                <w:rFonts w:ascii="Angsana New" w:hAnsi="Angsana New"/>
                <w:sz w:val="30"/>
                <w:szCs w:val="30"/>
                <w:cs/>
              </w:rPr>
              <w:t>173</w:t>
            </w:r>
          </w:p>
        </w:tc>
        <w:tc>
          <w:tcPr>
            <w:tcW w:w="270" w:type="dxa"/>
          </w:tcPr>
          <w:p w14:paraId="5942EC9C" w14:textId="77777777" w:rsidR="00D6208F" w:rsidRPr="00BC5210" w:rsidRDefault="00D6208F" w:rsidP="00D6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3A0DF0" w14:textId="77777777" w:rsidR="00D6208F" w:rsidRPr="003E3905" w:rsidRDefault="00D6208F" w:rsidP="00D6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777C0D70" w14:textId="0C358370" w:rsidR="00D6208F" w:rsidRPr="003E3905" w:rsidRDefault="00D6208F" w:rsidP="00D6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3905">
              <w:rPr>
                <w:rFonts w:ascii="Angsana New" w:hAnsi="Angsana New"/>
                <w:sz w:val="30"/>
                <w:szCs w:val="30"/>
              </w:rPr>
              <w:t>160,477</w:t>
            </w:r>
          </w:p>
        </w:tc>
        <w:tc>
          <w:tcPr>
            <w:tcW w:w="257" w:type="dxa"/>
          </w:tcPr>
          <w:p w14:paraId="6D1C69AF" w14:textId="77777777" w:rsidR="00D6208F" w:rsidRPr="003E3905" w:rsidRDefault="00D6208F" w:rsidP="00D6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28C9B0FE" w14:textId="77777777" w:rsidR="00D6208F" w:rsidRPr="003E3905" w:rsidRDefault="00D6208F" w:rsidP="00D6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35" w:lineRule="auto"/>
              <w:ind w:firstLine="154"/>
              <w:rPr>
                <w:rFonts w:ascii="Angsana New" w:hAnsi="Angsana New"/>
                <w:sz w:val="30"/>
                <w:szCs w:val="30"/>
              </w:rPr>
            </w:pPr>
          </w:p>
          <w:p w14:paraId="760F6345" w14:textId="5C97D3F8" w:rsidR="00D6208F" w:rsidRPr="003E3905" w:rsidRDefault="00D6208F" w:rsidP="00D6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35" w:lineRule="auto"/>
              <w:ind w:firstLine="154"/>
              <w:rPr>
                <w:rFonts w:ascii="Angsana New" w:hAnsi="Angsana New"/>
                <w:sz w:val="30"/>
                <w:szCs w:val="30"/>
              </w:rPr>
            </w:pPr>
            <w:r w:rsidRPr="003E390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604248" w14:textId="77777777" w:rsidR="00D6208F" w:rsidRPr="003E3905" w:rsidRDefault="00D6208F" w:rsidP="00D6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2B4B9C" w14:textId="77777777" w:rsidR="00D6208F" w:rsidRPr="003E3905" w:rsidRDefault="00D6208F" w:rsidP="00D6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35" w:lineRule="auto"/>
              <w:ind w:firstLine="154"/>
              <w:rPr>
                <w:rFonts w:ascii="Angsana New" w:hAnsi="Angsana New"/>
                <w:sz w:val="30"/>
                <w:szCs w:val="30"/>
              </w:rPr>
            </w:pPr>
          </w:p>
          <w:p w14:paraId="52DB9381" w14:textId="5B00758A" w:rsidR="00D6208F" w:rsidRPr="003E3905" w:rsidRDefault="00D6208F" w:rsidP="00D6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390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6208F" w:rsidRPr="00E11762" w14:paraId="29FA42F7" w14:textId="77777777" w:rsidTr="007018D2">
        <w:tc>
          <w:tcPr>
            <w:tcW w:w="3600" w:type="dxa"/>
          </w:tcPr>
          <w:p w14:paraId="09A11C16" w14:textId="0612BF87" w:rsidR="00D6208F" w:rsidRPr="00BC5210" w:rsidRDefault="00D6208F" w:rsidP="00D6208F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C5210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260" w:type="dxa"/>
          </w:tcPr>
          <w:p w14:paraId="04BF2D1F" w14:textId="772EA116" w:rsidR="00D6208F" w:rsidRPr="00BC5210" w:rsidRDefault="00D6208F" w:rsidP="00D6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F4E79">
              <w:rPr>
                <w:rFonts w:ascii="Angsana New" w:hAnsi="Angsana New"/>
                <w:sz w:val="30"/>
                <w:szCs w:val="30"/>
                <w:cs/>
              </w:rPr>
              <w:t>56</w:t>
            </w:r>
            <w:r w:rsidRPr="007F4E79">
              <w:rPr>
                <w:rFonts w:ascii="Angsana New" w:hAnsi="Angsana New"/>
                <w:sz w:val="30"/>
                <w:szCs w:val="30"/>
              </w:rPr>
              <w:t>,</w:t>
            </w:r>
            <w:r w:rsidRPr="007F4E79">
              <w:rPr>
                <w:rFonts w:ascii="Angsana New" w:hAnsi="Angsana New"/>
                <w:sz w:val="30"/>
                <w:szCs w:val="30"/>
                <w:cs/>
              </w:rPr>
              <w:t>695</w:t>
            </w:r>
          </w:p>
        </w:tc>
        <w:tc>
          <w:tcPr>
            <w:tcW w:w="270" w:type="dxa"/>
          </w:tcPr>
          <w:p w14:paraId="3532A96C" w14:textId="77777777" w:rsidR="00D6208F" w:rsidRPr="00BC5210" w:rsidRDefault="00D6208F" w:rsidP="00D6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39A5FAF" w14:textId="7B5C8DED" w:rsidR="00D6208F" w:rsidRPr="003E3905" w:rsidRDefault="00D6208F" w:rsidP="00D6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E3905">
              <w:rPr>
                <w:rFonts w:ascii="Angsana New" w:hAnsi="Angsana New"/>
                <w:sz w:val="30"/>
                <w:szCs w:val="30"/>
              </w:rPr>
              <w:t>22,991</w:t>
            </w:r>
          </w:p>
        </w:tc>
        <w:tc>
          <w:tcPr>
            <w:tcW w:w="257" w:type="dxa"/>
          </w:tcPr>
          <w:p w14:paraId="0455B969" w14:textId="77777777" w:rsidR="00D6208F" w:rsidRPr="003E3905" w:rsidRDefault="00D6208F" w:rsidP="00D6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67B695EF" w14:textId="0E738E6C" w:rsidR="00D6208F" w:rsidRPr="003E3905" w:rsidRDefault="00D6208F" w:rsidP="008B3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35" w:lineRule="auto"/>
              <w:ind w:right="-1257" w:hanging="22"/>
              <w:rPr>
                <w:rFonts w:ascii="Angsana New" w:hAnsi="Angsana New"/>
                <w:sz w:val="30"/>
                <w:szCs w:val="30"/>
              </w:rPr>
            </w:pPr>
            <w:r w:rsidRPr="003E3905">
              <w:rPr>
                <w:rFonts w:ascii="Angsana New" w:hAnsi="Angsana New"/>
                <w:sz w:val="30"/>
                <w:szCs w:val="30"/>
              </w:rPr>
              <w:t>56,695</w:t>
            </w:r>
          </w:p>
        </w:tc>
        <w:tc>
          <w:tcPr>
            <w:tcW w:w="270" w:type="dxa"/>
          </w:tcPr>
          <w:p w14:paraId="62A2D2C8" w14:textId="77777777" w:rsidR="00D6208F" w:rsidRPr="003E3905" w:rsidRDefault="00D6208F" w:rsidP="00D6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7D1E25" w14:textId="56F3E49C" w:rsidR="00D6208F" w:rsidRPr="003E3905" w:rsidRDefault="00D6208F" w:rsidP="00D6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E3905">
              <w:rPr>
                <w:rFonts w:ascii="Angsana New" w:hAnsi="Angsana New"/>
                <w:sz w:val="30"/>
                <w:szCs w:val="30"/>
              </w:rPr>
              <w:t>22,743</w:t>
            </w:r>
          </w:p>
        </w:tc>
      </w:tr>
      <w:tr w:rsidR="00D6208F" w:rsidRPr="00E11762" w14:paraId="5827DFCD" w14:textId="77777777" w:rsidTr="007018D2">
        <w:tc>
          <w:tcPr>
            <w:tcW w:w="3600" w:type="dxa"/>
          </w:tcPr>
          <w:p w14:paraId="55BA6822" w14:textId="6CE4BE65" w:rsidR="00D6208F" w:rsidRPr="00BC5210" w:rsidRDefault="00D6208F" w:rsidP="00D6208F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ต้นทุนอาหารและเครื่องดื่ม</w:t>
            </w:r>
          </w:p>
        </w:tc>
        <w:tc>
          <w:tcPr>
            <w:tcW w:w="1260" w:type="dxa"/>
          </w:tcPr>
          <w:p w14:paraId="6B39D40A" w14:textId="3E5F040C" w:rsidR="00D6208F" w:rsidRPr="00BC5210" w:rsidRDefault="00D6208F" w:rsidP="00D6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F6A52">
              <w:rPr>
                <w:rFonts w:ascii="Angsana New" w:hAnsi="Angsana New"/>
                <w:sz w:val="30"/>
                <w:szCs w:val="30"/>
                <w:cs/>
              </w:rPr>
              <w:t>12</w:t>
            </w:r>
            <w:r w:rsidRPr="009F6A52">
              <w:rPr>
                <w:rFonts w:ascii="Angsana New" w:hAnsi="Angsana New"/>
                <w:sz w:val="30"/>
                <w:szCs w:val="30"/>
              </w:rPr>
              <w:t>,</w:t>
            </w:r>
            <w:r w:rsidRPr="009F6A52">
              <w:rPr>
                <w:rFonts w:ascii="Angsana New" w:hAnsi="Angsana New"/>
                <w:sz w:val="30"/>
                <w:szCs w:val="30"/>
                <w:cs/>
              </w:rPr>
              <w:t>371</w:t>
            </w:r>
          </w:p>
        </w:tc>
        <w:tc>
          <w:tcPr>
            <w:tcW w:w="270" w:type="dxa"/>
          </w:tcPr>
          <w:p w14:paraId="24886EDB" w14:textId="77777777" w:rsidR="00D6208F" w:rsidRPr="00BC5210" w:rsidRDefault="00D6208F" w:rsidP="00D6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119EB4" w14:textId="2FF6D93C" w:rsidR="00D6208F" w:rsidRPr="00162E2C" w:rsidRDefault="008B312B" w:rsidP="00D6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62E2C">
              <w:rPr>
                <w:rFonts w:asciiTheme="majorBidi" w:hAnsiTheme="majorBidi"/>
                <w:sz w:val="30"/>
                <w:szCs w:val="30"/>
              </w:rPr>
              <w:t>1</w:t>
            </w:r>
            <w:r w:rsidR="003E3905" w:rsidRPr="00162E2C">
              <w:rPr>
                <w:rFonts w:asciiTheme="majorBidi" w:hAnsiTheme="majorBidi"/>
                <w:sz w:val="30"/>
                <w:szCs w:val="30"/>
              </w:rPr>
              <w:t>2,563</w:t>
            </w:r>
          </w:p>
        </w:tc>
        <w:tc>
          <w:tcPr>
            <w:tcW w:w="257" w:type="dxa"/>
          </w:tcPr>
          <w:p w14:paraId="3C021C62" w14:textId="77777777" w:rsidR="00D6208F" w:rsidRPr="003E3905" w:rsidRDefault="00D6208F" w:rsidP="00D6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3807AFE6" w14:textId="047D6A03" w:rsidR="00D6208F" w:rsidRPr="003E3905" w:rsidRDefault="00D6208F" w:rsidP="00D6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35" w:lineRule="auto"/>
              <w:ind w:firstLine="154"/>
              <w:rPr>
                <w:rFonts w:ascii="Angsana New" w:hAnsi="Angsana New"/>
                <w:sz w:val="30"/>
                <w:szCs w:val="30"/>
              </w:rPr>
            </w:pPr>
            <w:r w:rsidRPr="003E390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F3CB4C" w14:textId="77777777" w:rsidR="00D6208F" w:rsidRPr="003E3905" w:rsidRDefault="00D6208F" w:rsidP="00D6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CAD3B0" w14:textId="13D7D06A" w:rsidR="00D6208F" w:rsidRPr="003E3905" w:rsidRDefault="00D6208F" w:rsidP="00D62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E390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62E2C" w:rsidRPr="00E11762" w14:paraId="7E536107" w14:textId="77777777" w:rsidTr="007018D2">
        <w:tc>
          <w:tcPr>
            <w:tcW w:w="3600" w:type="dxa"/>
          </w:tcPr>
          <w:p w14:paraId="1CC0F6B5" w14:textId="6829C635" w:rsidR="00162E2C" w:rsidRDefault="00162E2C" w:rsidP="00162E2C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B2476">
              <w:rPr>
                <w:rFonts w:ascii="Angsana New" w:hAnsi="Angsana New" w:hint="cs"/>
                <w:sz w:val="30"/>
                <w:szCs w:val="30"/>
                <w:cs/>
              </w:rPr>
              <w:t>ค่าเบี้ยประกัน</w:t>
            </w:r>
          </w:p>
        </w:tc>
        <w:tc>
          <w:tcPr>
            <w:tcW w:w="1260" w:type="dxa"/>
          </w:tcPr>
          <w:p w14:paraId="31C5471C" w14:textId="25A5CE86" w:rsidR="00162E2C" w:rsidRPr="009F6A52" w:rsidRDefault="00162E2C" w:rsidP="00162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F6A52">
              <w:rPr>
                <w:rFonts w:ascii="Angsana New" w:hAnsi="Angsana New"/>
                <w:sz w:val="30"/>
                <w:szCs w:val="30"/>
                <w:cs/>
              </w:rPr>
              <w:t>27</w:t>
            </w:r>
            <w:r w:rsidRPr="009F6A52">
              <w:rPr>
                <w:rFonts w:ascii="Angsana New" w:hAnsi="Angsana New"/>
                <w:sz w:val="30"/>
                <w:szCs w:val="30"/>
              </w:rPr>
              <w:t>,</w:t>
            </w:r>
            <w:r w:rsidRPr="009F6A52">
              <w:rPr>
                <w:rFonts w:ascii="Angsana New" w:hAnsi="Angsana New"/>
                <w:sz w:val="30"/>
                <w:szCs w:val="30"/>
                <w:cs/>
              </w:rPr>
              <w:t>775</w:t>
            </w:r>
          </w:p>
        </w:tc>
        <w:tc>
          <w:tcPr>
            <w:tcW w:w="270" w:type="dxa"/>
          </w:tcPr>
          <w:p w14:paraId="7845D057" w14:textId="77777777" w:rsidR="00162E2C" w:rsidRPr="00BC5210" w:rsidRDefault="00162E2C" w:rsidP="00162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568B46" w14:textId="64F0BA67" w:rsidR="00162E2C" w:rsidRPr="00162E2C" w:rsidRDefault="00162E2C" w:rsidP="00162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35" w:lineRule="auto"/>
              <w:ind w:right="-108"/>
              <w:rPr>
                <w:rFonts w:asciiTheme="majorBidi" w:hAnsiTheme="majorBidi"/>
                <w:sz w:val="30"/>
                <w:szCs w:val="30"/>
              </w:rPr>
            </w:pPr>
            <w:r w:rsidRPr="00162E2C">
              <w:rPr>
                <w:rFonts w:ascii="Angsana New" w:hAnsi="Angsana New"/>
                <w:sz w:val="30"/>
                <w:szCs w:val="30"/>
              </w:rPr>
              <w:t>31,399</w:t>
            </w:r>
          </w:p>
        </w:tc>
        <w:tc>
          <w:tcPr>
            <w:tcW w:w="257" w:type="dxa"/>
          </w:tcPr>
          <w:p w14:paraId="7829C508" w14:textId="77777777" w:rsidR="00162E2C" w:rsidRPr="003E3905" w:rsidRDefault="00162E2C" w:rsidP="00162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7578C47B" w14:textId="022BE574" w:rsidR="00162E2C" w:rsidRPr="003E3905" w:rsidRDefault="00162E2C" w:rsidP="00A12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35" w:lineRule="auto"/>
              <w:ind w:firstLine="154"/>
              <w:rPr>
                <w:rFonts w:ascii="Angsana New" w:hAnsi="Angsana New"/>
                <w:sz w:val="30"/>
                <w:szCs w:val="30"/>
              </w:rPr>
            </w:pPr>
            <w:r w:rsidRPr="003E3905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70" w:type="dxa"/>
          </w:tcPr>
          <w:p w14:paraId="35169733" w14:textId="77777777" w:rsidR="00162E2C" w:rsidRPr="003E3905" w:rsidRDefault="00162E2C" w:rsidP="00162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B34463" w14:textId="2FA2B856" w:rsidR="00162E2C" w:rsidRPr="003E3905" w:rsidRDefault="00B96AD0" w:rsidP="00A12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</w:t>
            </w:r>
            <w:r w:rsidR="00162E2C" w:rsidRPr="003E390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162E2C" w:rsidRPr="00E11762" w14:paraId="323C018B" w14:textId="77777777" w:rsidTr="00D66320">
        <w:tc>
          <w:tcPr>
            <w:tcW w:w="3600" w:type="dxa"/>
          </w:tcPr>
          <w:p w14:paraId="7EE9BDB0" w14:textId="34F1E0A6" w:rsidR="00162E2C" w:rsidRPr="003B2476" w:rsidRDefault="00162E2C" w:rsidP="00162E2C">
            <w:pPr>
              <w:tabs>
                <w:tab w:val="clear" w:pos="227"/>
                <w:tab w:val="left" w:pos="140"/>
              </w:tabs>
              <w:ind w:left="140" w:right="160" w:hanging="1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1260" w:type="dxa"/>
          </w:tcPr>
          <w:p w14:paraId="681F13DA" w14:textId="3E4401DE" w:rsidR="00162E2C" w:rsidRPr="003B2476" w:rsidRDefault="00162E2C" w:rsidP="00162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F4E79">
              <w:rPr>
                <w:rFonts w:ascii="Angsana New" w:hAnsi="Angsana New"/>
                <w:sz w:val="30"/>
                <w:szCs w:val="30"/>
                <w:cs/>
              </w:rPr>
              <w:t>23</w:t>
            </w:r>
            <w:r w:rsidRPr="007F4E79">
              <w:rPr>
                <w:rFonts w:ascii="Angsana New" w:hAnsi="Angsana New"/>
                <w:sz w:val="30"/>
                <w:szCs w:val="30"/>
              </w:rPr>
              <w:t>,</w:t>
            </w:r>
            <w:r w:rsidRPr="007F4E79">
              <w:rPr>
                <w:rFonts w:ascii="Angsana New" w:hAnsi="Angsana New"/>
                <w:sz w:val="30"/>
                <w:szCs w:val="30"/>
                <w:cs/>
              </w:rPr>
              <w:t>979</w:t>
            </w:r>
          </w:p>
        </w:tc>
        <w:tc>
          <w:tcPr>
            <w:tcW w:w="270" w:type="dxa"/>
          </w:tcPr>
          <w:p w14:paraId="0B498969" w14:textId="77777777" w:rsidR="00162E2C" w:rsidRPr="003B2476" w:rsidRDefault="00162E2C" w:rsidP="00162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29343F" w14:textId="52087904" w:rsidR="00162E2C" w:rsidRPr="00162E2C" w:rsidRDefault="00162E2C" w:rsidP="00162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62E2C">
              <w:rPr>
                <w:rFonts w:ascii="Angsana New" w:hAnsi="Angsana New"/>
                <w:sz w:val="30"/>
                <w:szCs w:val="30"/>
              </w:rPr>
              <w:t>21,439</w:t>
            </w:r>
          </w:p>
        </w:tc>
        <w:tc>
          <w:tcPr>
            <w:tcW w:w="257" w:type="dxa"/>
          </w:tcPr>
          <w:p w14:paraId="0AC62A15" w14:textId="77777777" w:rsidR="00162E2C" w:rsidRPr="003E3905" w:rsidRDefault="00162E2C" w:rsidP="00162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6F492F42" w14:textId="2A17605A" w:rsidR="00162E2C" w:rsidRPr="003E3905" w:rsidRDefault="00162E2C" w:rsidP="00162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E3905">
              <w:rPr>
                <w:rFonts w:ascii="Angsana New" w:hAnsi="Angsana New"/>
                <w:sz w:val="30"/>
                <w:szCs w:val="30"/>
              </w:rPr>
              <w:t>2,311</w:t>
            </w:r>
          </w:p>
        </w:tc>
        <w:tc>
          <w:tcPr>
            <w:tcW w:w="270" w:type="dxa"/>
          </w:tcPr>
          <w:p w14:paraId="65A6E9B1" w14:textId="77777777" w:rsidR="00162E2C" w:rsidRPr="003E3905" w:rsidRDefault="00162E2C" w:rsidP="00162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6008BC" w14:textId="41CBC1CF" w:rsidR="00162E2C" w:rsidRPr="003E3905" w:rsidRDefault="00162E2C" w:rsidP="00162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E3905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3E3905">
              <w:rPr>
                <w:rFonts w:ascii="Angsana New" w:hAnsi="Angsana New"/>
                <w:sz w:val="30"/>
                <w:szCs w:val="30"/>
              </w:rPr>
              <w:t>,</w:t>
            </w:r>
            <w:r w:rsidRPr="003E3905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="00B96AD0">
              <w:rPr>
                <w:rFonts w:ascii="Angsana New" w:hAnsi="Angsana New"/>
                <w:sz w:val="30"/>
                <w:szCs w:val="30"/>
              </w:rPr>
              <w:t>85</w:t>
            </w:r>
          </w:p>
        </w:tc>
      </w:tr>
      <w:tr w:rsidR="00162E2C" w:rsidRPr="00E11762" w14:paraId="7B4D85CD" w14:textId="77777777" w:rsidTr="006E4BCF">
        <w:tc>
          <w:tcPr>
            <w:tcW w:w="3600" w:type="dxa"/>
          </w:tcPr>
          <w:p w14:paraId="431404E4" w14:textId="1A52509F" w:rsidR="00162E2C" w:rsidRPr="003B2476" w:rsidRDefault="00162E2C" w:rsidP="00162E2C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B2476">
              <w:rPr>
                <w:rFonts w:ascii="Angsana New" w:hAnsi="Angsana New" w:hint="cs"/>
                <w:sz w:val="30"/>
                <w:szCs w:val="30"/>
                <w:cs/>
              </w:rPr>
              <w:t>ค่าบริการสารสนเทศ</w:t>
            </w:r>
          </w:p>
        </w:tc>
        <w:tc>
          <w:tcPr>
            <w:tcW w:w="1260" w:type="dxa"/>
          </w:tcPr>
          <w:p w14:paraId="720C7F09" w14:textId="62EBB2CF" w:rsidR="00162E2C" w:rsidRPr="003B2476" w:rsidRDefault="00162E2C" w:rsidP="00162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D76B8">
              <w:rPr>
                <w:rFonts w:ascii="Angsana New" w:hAnsi="Angsana New"/>
                <w:sz w:val="30"/>
                <w:szCs w:val="30"/>
                <w:cs/>
              </w:rPr>
              <w:t>18</w:t>
            </w:r>
            <w:r w:rsidRPr="005D76B8">
              <w:rPr>
                <w:rFonts w:ascii="Angsana New" w:hAnsi="Angsana New"/>
                <w:sz w:val="30"/>
                <w:szCs w:val="30"/>
              </w:rPr>
              <w:t>,</w:t>
            </w:r>
            <w:r w:rsidRPr="005D76B8">
              <w:rPr>
                <w:rFonts w:ascii="Angsana New" w:hAnsi="Angsana New"/>
                <w:sz w:val="30"/>
                <w:szCs w:val="30"/>
                <w:cs/>
              </w:rPr>
              <w:t>382</w:t>
            </w:r>
          </w:p>
        </w:tc>
        <w:tc>
          <w:tcPr>
            <w:tcW w:w="270" w:type="dxa"/>
          </w:tcPr>
          <w:p w14:paraId="64725ECC" w14:textId="77777777" w:rsidR="00162E2C" w:rsidRPr="003B2476" w:rsidRDefault="00162E2C" w:rsidP="00162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ABB2EC" w14:textId="0737A13E" w:rsidR="00162E2C" w:rsidRPr="00162E2C" w:rsidRDefault="00162E2C" w:rsidP="00162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62E2C">
              <w:rPr>
                <w:rFonts w:ascii="Angsana New" w:hAnsi="Angsana New"/>
                <w:sz w:val="30"/>
                <w:szCs w:val="30"/>
                <w:cs/>
              </w:rPr>
              <w:t>22</w:t>
            </w:r>
            <w:r w:rsidRPr="00162E2C">
              <w:rPr>
                <w:rFonts w:ascii="Angsana New" w:hAnsi="Angsana New"/>
                <w:sz w:val="30"/>
                <w:szCs w:val="30"/>
              </w:rPr>
              <w:t>,</w:t>
            </w:r>
            <w:r w:rsidRPr="00162E2C">
              <w:rPr>
                <w:rFonts w:ascii="Angsana New" w:hAnsi="Angsana New"/>
                <w:sz w:val="30"/>
                <w:szCs w:val="30"/>
                <w:cs/>
              </w:rPr>
              <w:t>159</w:t>
            </w:r>
          </w:p>
        </w:tc>
        <w:tc>
          <w:tcPr>
            <w:tcW w:w="257" w:type="dxa"/>
          </w:tcPr>
          <w:p w14:paraId="5FFBB00B" w14:textId="77777777" w:rsidR="00162E2C" w:rsidRPr="003E3905" w:rsidRDefault="00162E2C" w:rsidP="00162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559D8B8F" w14:textId="7C318C87" w:rsidR="00162E2C" w:rsidRPr="003E3905" w:rsidRDefault="00162E2C" w:rsidP="00162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E3905">
              <w:rPr>
                <w:rFonts w:ascii="Angsana New" w:hAnsi="Angsana New"/>
                <w:sz w:val="30"/>
                <w:szCs w:val="30"/>
              </w:rPr>
              <w:t>13,234</w:t>
            </w:r>
          </w:p>
        </w:tc>
        <w:tc>
          <w:tcPr>
            <w:tcW w:w="270" w:type="dxa"/>
          </w:tcPr>
          <w:p w14:paraId="17FFC691" w14:textId="77777777" w:rsidR="00162E2C" w:rsidRPr="003E3905" w:rsidRDefault="00162E2C" w:rsidP="00162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716571" w14:textId="13E9226A" w:rsidR="00162E2C" w:rsidRPr="003E3905" w:rsidRDefault="00162E2C" w:rsidP="00162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E3905">
              <w:rPr>
                <w:rFonts w:ascii="Angsana New" w:hAnsi="Angsana New"/>
                <w:sz w:val="30"/>
                <w:szCs w:val="30"/>
              </w:rPr>
              <w:t xml:space="preserve">13,127 </w:t>
            </w:r>
          </w:p>
        </w:tc>
      </w:tr>
      <w:tr w:rsidR="00162E2C" w:rsidRPr="00E11762" w14:paraId="6652BCE2" w14:textId="77777777" w:rsidTr="006E4BCF">
        <w:tc>
          <w:tcPr>
            <w:tcW w:w="3600" w:type="dxa"/>
          </w:tcPr>
          <w:p w14:paraId="6812FCEF" w14:textId="5DFDC491" w:rsidR="00162E2C" w:rsidRPr="003B2476" w:rsidRDefault="00162E2C" w:rsidP="00B96AD0">
            <w:pPr>
              <w:ind w:left="327" w:right="160" w:hanging="3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47BEE">
              <w:rPr>
                <w:rFonts w:ascii="Angsana New" w:hAnsi="Angsana New"/>
                <w:sz w:val="30"/>
                <w:szCs w:val="30"/>
                <w:cs/>
              </w:rPr>
              <w:t>ค่าใช้จ่ายเกี่ยวกับสัญญาเช่าและค่าบริการพื้นที่เช่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</w:p>
        </w:tc>
        <w:tc>
          <w:tcPr>
            <w:tcW w:w="1260" w:type="dxa"/>
          </w:tcPr>
          <w:p w14:paraId="6B6AE31D" w14:textId="77777777" w:rsidR="00162E2C" w:rsidRDefault="00162E2C" w:rsidP="00162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3B7E5995" w14:textId="7E97B3B6" w:rsidR="00162E2C" w:rsidRPr="003B2476" w:rsidRDefault="00162E2C" w:rsidP="00162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F6A52">
              <w:rPr>
                <w:rFonts w:ascii="Angsana New" w:hAnsi="Angsana New"/>
                <w:sz w:val="30"/>
                <w:szCs w:val="30"/>
                <w:cs/>
              </w:rPr>
              <w:t>17</w:t>
            </w:r>
            <w:r w:rsidRPr="009F6A52">
              <w:rPr>
                <w:rFonts w:ascii="Angsana New" w:hAnsi="Angsana New"/>
                <w:sz w:val="30"/>
                <w:szCs w:val="30"/>
              </w:rPr>
              <w:t>,</w:t>
            </w:r>
            <w:r w:rsidRPr="009F6A52">
              <w:rPr>
                <w:rFonts w:ascii="Angsana New" w:hAnsi="Angsana New"/>
                <w:sz w:val="30"/>
                <w:szCs w:val="30"/>
                <w:cs/>
              </w:rPr>
              <w:t>084</w:t>
            </w:r>
          </w:p>
        </w:tc>
        <w:tc>
          <w:tcPr>
            <w:tcW w:w="270" w:type="dxa"/>
          </w:tcPr>
          <w:p w14:paraId="793F6D29" w14:textId="77777777" w:rsidR="00162E2C" w:rsidRPr="003B2476" w:rsidRDefault="00162E2C" w:rsidP="00162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D647C7" w14:textId="77777777" w:rsidR="00162E2C" w:rsidRPr="00162E2C" w:rsidRDefault="00162E2C" w:rsidP="00162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114BBB67" w14:textId="0A490CF0" w:rsidR="00162E2C" w:rsidRPr="00162E2C" w:rsidRDefault="00162E2C" w:rsidP="00162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62E2C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162E2C">
              <w:rPr>
                <w:rFonts w:ascii="Angsana New" w:hAnsi="Angsana New"/>
                <w:sz w:val="30"/>
                <w:szCs w:val="30"/>
              </w:rPr>
              <w:t>2,08</w:t>
            </w:r>
            <w:r w:rsidR="00A125C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57" w:type="dxa"/>
          </w:tcPr>
          <w:p w14:paraId="21611B7D" w14:textId="77777777" w:rsidR="00162E2C" w:rsidRPr="003E3905" w:rsidRDefault="00162E2C" w:rsidP="00162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1B031039" w14:textId="77777777" w:rsidR="00162E2C" w:rsidRPr="003E3905" w:rsidRDefault="00162E2C" w:rsidP="00162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25683F50" w14:textId="5F920916" w:rsidR="00162E2C" w:rsidRPr="003E3905" w:rsidRDefault="00162E2C" w:rsidP="00162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E3905">
              <w:rPr>
                <w:rFonts w:ascii="Angsana New" w:hAnsi="Angsana New"/>
                <w:sz w:val="30"/>
                <w:szCs w:val="30"/>
              </w:rPr>
              <w:t>2,445</w:t>
            </w:r>
          </w:p>
        </w:tc>
        <w:tc>
          <w:tcPr>
            <w:tcW w:w="270" w:type="dxa"/>
          </w:tcPr>
          <w:p w14:paraId="2B519CAE" w14:textId="77777777" w:rsidR="00162E2C" w:rsidRPr="003E3905" w:rsidRDefault="00162E2C" w:rsidP="00162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737B8B" w14:textId="77777777" w:rsidR="00162E2C" w:rsidRPr="003E3905" w:rsidRDefault="00162E2C" w:rsidP="00162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74F49706" w14:textId="69574235" w:rsidR="00162E2C" w:rsidRPr="003E3905" w:rsidRDefault="00162E2C" w:rsidP="00162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E3905">
              <w:rPr>
                <w:rFonts w:ascii="Angsana New" w:hAnsi="Angsana New"/>
                <w:sz w:val="30"/>
                <w:szCs w:val="30"/>
              </w:rPr>
              <w:t xml:space="preserve">5,373 </w:t>
            </w:r>
          </w:p>
        </w:tc>
      </w:tr>
      <w:tr w:rsidR="00162E2C" w:rsidRPr="00E11762" w14:paraId="4F2C2773" w14:textId="77777777" w:rsidTr="006E4BCF">
        <w:tc>
          <w:tcPr>
            <w:tcW w:w="3600" w:type="dxa"/>
          </w:tcPr>
          <w:p w14:paraId="0965D29A" w14:textId="186FFC04" w:rsidR="00162E2C" w:rsidRPr="00A47BEE" w:rsidRDefault="00162E2C" w:rsidP="00162E2C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B2476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60" w:type="dxa"/>
          </w:tcPr>
          <w:p w14:paraId="224D1339" w14:textId="1B23E30C" w:rsidR="00162E2C" w:rsidRDefault="00162E2C" w:rsidP="00162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47CBE">
              <w:rPr>
                <w:rFonts w:ascii="Angsana New" w:hAnsi="Angsana New"/>
                <w:sz w:val="30"/>
                <w:szCs w:val="30"/>
              </w:rPr>
              <w:t>19,292</w:t>
            </w:r>
          </w:p>
        </w:tc>
        <w:tc>
          <w:tcPr>
            <w:tcW w:w="270" w:type="dxa"/>
          </w:tcPr>
          <w:p w14:paraId="01E72ACE" w14:textId="77777777" w:rsidR="00162E2C" w:rsidRPr="003B2476" w:rsidRDefault="00162E2C" w:rsidP="00162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61E40D" w14:textId="4ACA02AC" w:rsidR="00162E2C" w:rsidRPr="00162E2C" w:rsidRDefault="00162E2C" w:rsidP="00162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62E2C">
              <w:rPr>
                <w:rFonts w:ascii="Angsana New" w:hAnsi="Angsana New"/>
                <w:sz w:val="30"/>
                <w:szCs w:val="30"/>
              </w:rPr>
              <w:t>34,634</w:t>
            </w:r>
          </w:p>
        </w:tc>
        <w:tc>
          <w:tcPr>
            <w:tcW w:w="257" w:type="dxa"/>
          </w:tcPr>
          <w:p w14:paraId="72767793" w14:textId="77777777" w:rsidR="00162E2C" w:rsidRPr="003E3905" w:rsidRDefault="00162E2C" w:rsidP="00162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45D643BB" w14:textId="42D56CFB" w:rsidR="00162E2C" w:rsidRPr="003E3905" w:rsidRDefault="00162E2C" w:rsidP="00162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E3905">
              <w:rPr>
                <w:rFonts w:ascii="Angsana New" w:hAnsi="Angsana New"/>
                <w:sz w:val="30"/>
                <w:szCs w:val="30"/>
              </w:rPr>
              <w:t>1,610</w:t>
            </w:r>
          </w:p>
        </w:tc>
        <w:tc>
          <w:tcPr>
            <w:tcW w:w="270" w:type="dxa"/>
          </w:tcPr>
          <w:p w14:paraId="47F12431" w14:textId="77777777" w:rsidR="00162E2C" w:rsidRPr="003E3905" w:rsidRDefault="00162E2C" w:rsidP="00162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063BAE" w14:textId="10C2B3A0" w:rsidR="00162E2C" w:rsidRPr="003E3905" w:rsidRDefault="00162E2C" w:rsidP="00162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E3905">
              <w:rPr>
                <w:rFonts w:ascii="Angsana New" w:hAnsi="Angsana New"/>
                <w:sz w:val="30"/>
                <w:szCs w:val="30"/>
              </w:rPr>
              <w:t>2,716</w:t>
            </w:r>
          </w:p>
        </w:tc>
      </w:tr>
      <w:tr w:rsidR="00162E2C" w:rsidRPr="00E11762" w14:paraId="7D82D787" w14:textId="77777777" w:rsidTr="00752AD4">
        <w:tc>
          <w:tcPr>
            <w:tcW w:w="3600" w:type="dxa"/>
          </w:tcPr>
          <w:p w14:paraId="5ADFD465" w14:textId="0D4D514F" w:rsidR="00162E2C" w:rsidRPr="00BC5210" w:rsidRDefault="00162E2C" w:rsidP="00162E2C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260" w:type="dxa"/>
          </w:tcPr>
          <w:p w14:paraId="57E3FAE9" w14:textId="6A350ABB" w:rsidR="00162E2C" w:rsidRPr="00BC5210" w:rsidRDefault="00162E2C" w:rsidP="00162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618</w:t>
            </w:r>
          </w:p>
        </w:tc>
        <w:tc>
          <w:tcPr>
            <w:tcW w:w="270" w:type="dxa"/>
          </w:tcPr>
          <w:p w14:paraId="601D9CC7" w14:textId="77777777" w:rsidR="00162E2C" w:rsidRPr="00BC5210" w:rsidRDefault="00162E2C" w:rsidP="00162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1459DA" w14:textId="0FE98945" w:rsidR="00162E2C" w:rsidRPr="003E3905" w:rsidRDefault="00162E2C" w:rsidP="00162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467</w:t>
            </w:r>
          </w:p>
        </w:tc>
        <w:tc>
          <w:tcPr>
            <w:tcW w:w="257" w:type="dxa"/>
          </w:tcPr>
          <w:p w14:paraId="06C7FF0D" w14:textId="77777777" w:rsidR="00162E2C" w:rsidRPr="003E3905" w:rsidRDefault="00162E2C" w:rsidP="00162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41905D21" w14:textId="0D43CDAC" w:rsidR="00162E2C" w:rsidRPr="003E3905" w:rsidRDefault="00162E2C" w:rsidP="00162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F4E79">
              <w:rPr>
                <w:rFonts w:ascii="Angsana New" w:hAnsi="Angsana New"/>
                <w:sz w:val="30"/>
                <w:szCs w:val="30"/>
              </w:rPr>
              <w:t>89</w:t>
            </w:r>
          </w:p>
        </w:tc>
        <w:tc>
          <w:tcPr>
            <w:tcW w:w="270" w:type="dxa"/>
          </w:tcPr>
          <w:p w14:paraId="5A5198CC" w14:textId="77777777" w:rsidR="00162E2C" w:rsidRPr="003E3905" w:rsidRDefault="00162E2C" w:rsidP="00162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5FB3D6" w14:textId="7D35FC66" w:rsidR="00162E2C" w:rsidRPr="003E3905" w:rsidRDefault="00162E2C" w:rsidP="00A12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123</w:t>
            </w:r>
          </w:p>
        </w:tc>
      </w:tr>
      <w:tr w:rsidR="00162E2C" w:rsidRPr="00E11762" w14:paraId="26343B01" w14:textId="77777777" w:rsidTr="006E4BCF">
        <w:tc>
          <w:tcPr>
            <w:tcW w:w="3600" w:type="dxa"/>
          </w:tcPr>
          <w:p w14:paraId="0F25261C" w14:textId="6DF1C979" w:rsidR="00162E2C" w:rsidRPr="003B2476" w:rsidRDefault="00162E2C" w:rsidP="00162E2C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C5210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60" w:type="dxa"/>
          </w:tcPr>
          <w:p w14:paraId="1F33CB41" w14:textId="6FCB24E9" w:rsidR="00162E2C" w:rsidRPr="003B2476" w:rsidRDefault="00162E2C" w:rsidP="00162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47CBE">
              <w:rPr>
                <w:rFonts w:ascii="Angsana New" w:hAnsi="Angsana New"/>
                <w:sz w:val="30"/>
                <w:szCs w:val="30"/>
              </w:rPr>
              <w:t>33,675</w:t>
            </w:r>
          </w:p>
        </w:tc>
        <w:tc>
          <w:tcPr>
            <w:tcW w:w="270" w:type="dxa"/>
          </w:tcPr>
          <w:p w14:paraId="2109303E" w14:textId="77777777" w:rsidR="00162E2C" w:rsidRPr="003B2476" w:rsidRDefault="00162E2C" w:rsidP="00162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8C73C4" w14:textId="5F53E585" w:rsidR="00162E2C" w:rsidRPr="003E3905" w:rsidRDefault="00162E2C" w:rsidP="00162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E3905">
              <w:rPr>
                <w:rFonts w:ascii="Angsana New" w:hAnsi="Angsana New"/>
                <w:sz w:val="30"/>
                <w:szCs w:val="30"/>
              </w:rPr>
              <w:t>34,504</w:t>
            </w:r>
          </w:p>
        </w:tc>
        <w:tc>
          <w:tcPr>
            <w:tcW w:w="257" w:type="dxa"/>
          </w:tcPr>
          <w:p w14:paraId="3F421DB7" w14:textId="77777777" w:rsidR="00162E2C" w:rsidRPr="003E3905" w:rsidRDefault="00162E2C" w:rsidP="00162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667AC487" w14:textId="3099084B" w:rsidR="00162E2C" w:rsidRPr="003E3905" w:rsidRDefault="00162E2C" w:rsidP="00162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E3905">
              <w:rPr>
                <w:rFonts w:ascii="Angsana New" w:hAnsi="Angsana New"/>
                <w:sz w:val="30"/>
                <w:szCs w:val="30"/>
              </w:rPr>
              <w:t>235</w:t>
            </w:r>
          </w:p>
        </w:tc>
        <w:tc>
          <w:tcPr>
            <w:tcW w:w="270" w:type="dxa"/>
          </w:tcPr>
          <w:p w14:paraId="0ED26116" w14:textId="77777777" w:rsidR="00162E2C" w:rsidRPr="003E3905" w:rsidRDefault="00162E2C" w:rsidP="00162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E34E01" w14:textId="79DFEB13" w:rsidR="00162E2C" w:rsidRPr="003E3905" w:rsidRDefault="00162E2C" w:rsidP="00162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E3905">
              <w:rPr>
                <w:rFonts w:ascii="Angsana New" w:hAnsi="Angsana New"/>
                <w:sz w:val="30"/>
                <w:szCs w:val="30"/>
              </w:rPr>
              <w:t>410</w:t>
            </w:r>
          </w:p>
        </w:tc>
      </w:tr>
      <w:tr w:rsidR="00162E2C" w:rsidRPr="00E11762" w14:paraId="67C32460" w14:textId="77777777" w:rsidTr="007018D2">
        <w:tc>
          <w:tcPr>
            <w:tcW w:w="3600" w:type="dxa"/>
          </w:tcPr>
          <w:p w14:paraId="3BBD1354" w14:textId="6BEE62B3" w:rsidR="00162E2C" w:rsidRPr="00E11762" w:rsidRDefault="00162E2C" w:rsidP="00162E2C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ซื้ออสังหาริมทรัพย์เพื่อการลงทุน</w:t>
            </w:r>
          </w:p>
        </w:tc>
        <w:tc>
          <w:tcPr>
            <w:tcW w:w="1260" w:type="dxa"/>
          </w:tcPr>
          <w:p w14:paraId="5F9B4C90" w14:textId="334D63DD" w:rsidR="00162E2C" w:rsidRPr="00E11762" w:rsidRDefault="00162E2C" w:rsidP="00162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D5225A" w14:textId="77777777" w:rsidR="00162E2C" w:rsidRPr="00E11762" w:rsidRDefault="00162E2C" w:rsidP="00162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  <w:tab w:val="decimal" w:pos="1041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93C212" w14:textId="14ECEA9C" w:rsidR="00162E2C" w:rsidRPr="00E11762" w:rsidRDefault="00162E2C" w:rsidP="00162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126,918</w:t>
            </w:r>
          </w:p>
        </w:tc>
        <w:tc>
          <w:tcPr>
            <w:tcW w:w="257" w:type="dxa"/>
          </w:tcPr>
          <w:p w14:paraId="7988EB2D" w14:textId="77777777" w:rsidR="00162E2C" w:rsidRPr="00E11762" w:rsidRDefault="00162E2C" w:rsidP="00162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  <w:tab w:val="decimal" w:pos="1041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14B317DC" w14:textId="5FF12030" w:rsidR="00162E2C" w:rsidRPr="00E11762" w:rsidRDefault="00162E2C" w:rsidP="00162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A71CBA" w14:textId="77777777" w:rsidR="00162E2C" w:rsidRPr="00E11762" w:rsidRDefault="00162E2C" w:rsidP="00162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05E22F" w14:textId="24AE6C10" w:rsidR="00162E2C" w:rsidRPr="00E11762" w:rsidRDefault="00162E2C" w:rsidP="00162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0B63DF5C" w14:textId="77777777" w:rsidR="0012412D" w:rsidRDefault="0012412D" w:rsidP="00B019A5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1305E551" w14:textId="76F8053F" w:rsidR="00B019A5" w:rsidRPr="00E11762" w:rsidRDefault="00B019A5" w:rsidP="00B019A5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 w:rsidR="00F2129C" w:rsidRPr="00E11762">
        <w:rPr>
          <w:rFonts w:ascii="Angsana New" w:hAnsi="Angsana New"/>
          <w:sz w:val="30"/>
          <w:szCs w:val="30"/>
        </w:rPr>
        <w:t>31</w:t>
      </w:r>
      <w:r w:rsidRPr="00E11762">
        <w:rPr>
          <w:rFonts w:ascii="Angsana New" w:hAnsi="Angsana New"/>
          <w:sz w:val="30"/>
          <w:szCs w:val="30"/>
          <w:cs/>
        </w:rPr>
        <w:t xml:space="preserve"> ธันวาคม มีดังนี้</w:t>
      </w:r>
    </w:p>
    <w:p w14:paraId="643B0308" w14:textId="77777777" w:rsidR="00B019A5" w:rsidRPr="00E31F58" w:rsidRDefault="00B019A5" w:rsidP="00171D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43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62"/>
        <w:gridCol w:w="1258"/>
        <w:gridCol w:w="264"/>
        <w:gridCol w:w="1268"/>
        <w:gridCol w:w="270"/>
        <w:gridCol w:w="1172"/>
        <w:gridCol w:w="255"/>
        <w:gridCol w:w="1185"/>
      </w:tblGrid>
      <w:tr w:rsidR="00B019A5" w:rsidRPr="00E11762" w14:paraId="25DAECF2" w14:textId="77777777" w:rsidTr="00832A35">
        <w:trPr>
          <w:trHeight w:val="20"/>
          <w:tblHeader/>
        </w:trPr>
        <w:tc>
          <w:tcPr>
            <w:tcW w:w="1994" w:type="pct"/>
            <w:shd w:val="clear" w:color="auto" w:fill="auto"/>
          </w:tcPr>
          <w:p w14:paraId="46F022FF" w14:textId="77777777" w:rsidR="00B019A5" w:rsidRPr="00E11762" w:rsidRDefault="00B019A5" w:rsidP="00835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479" w:type="pct"/>
            <w:gridSpan w:val="3"/>
            <w:shd w:val="clear" w:color="auto" w:fill="auto"/>
          </w:tcPr>
          <w:p w14:paraId="057B695B" w14:textId="77777777" w:rsidR="00B019A5" w:rsidRPr="00E11762" w:rsidRDefault="00B019A5" w:rsidP="00835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E11762"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  <w:shd w:val="clear" w:color="auto" w:fill="auto"/>
          </w:tcPr>
          <w:p w14:paraId="6A857DEE" w14:textId="77777777" w:rsidR="00B019A5" w:rsidRPr="00E11762" w:rsidRDefault="00B019A5" w:rsidP="00835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384" w:type="pct"/>
            <w:gridSpan w:val="3"/>
            <w:shd w:val="clear" w:color="auto" w:fill="auto"/>
          </w:tcPr>
          <w:p w14:paraId="1E3D044E" w14:textId="77777777" w:rsidR="00B019A5" w:rsidRPr="00E11762" w:rsidRDefault="00B019A5" w:rsidP="00835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E11762"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  <w:t>งบการเงินเฉพาะ</w:t>
            </w:r>
            <w:r w:rsidRPr="00E11762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</w:rPr>
              <w:t>กิจการ</w:t>
            </w:r>
          </w:p>
        </w:tc>
      </w:tr>
      <w:tr w:rsidR="00FA4888" w:rsidRPr="00E11762" w14:paraId="0C2C734F" w14:textId="77777777" w:rsidTr="00832A35">
        <w:trPr>
          <w:trHeight w:val="20"/>
          <w:tblHeader/>
        </w:trPr>
        <w:tc>
          <w:tcPr>
            <w:tcW w:w="1994" w:type="pct"/>
            <w:shd w:val="clear" w:color="auto" w:fill="auto"/>
          </w:tcPr>
          <w:p w14:paraId="5AC0B3C3" w14:textId="77777777" w:rsidR="00FA4888" w:rsidRPr="00E11762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67" w:type="pct"/>
            <w:shd w:val="clear" w:color="auto" w:fill="auto"/>
          </w:tcPr>
          <w:p w14:paraId="2DBD345B" w14:textId="32F2BB85" w:rsidR="00FA4888" w:rsidRPr="00E11762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40" w:type="pct"/>
            <w:shd w:val="clear" w:color="auto" w:fill="auto"/>
          </w:tcPr>
          <w:p w14:paraId="4E8E4BD8" w14:textId="77777777" w:rsidR="00FA4888" w:rsidRPr="00E11762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44006D91" w14:textId="27746AE7" w:rsidR="00FA4888" w:rsidRPr="00E11762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43" w:type="pct"/>
            <w:shd w:val="clear" w:color="auto" w:fill="auto"/>
          </w:tcPr>
          <w:p w14:paraId="5F78342F" w14:textId="77777777" w:rsidR="00FA4888" w:rsidRPr="00E11762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2176C71E" w14:textId="1BCA03D9" w:rsidR="00FA4888" w:rsidRPr="00E11762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35" w:type="pct"/>
            <w:shd w:val="clear" w:color="auto" w:fill="auto"/>
          </w:tcPr>
          <w:p w14:paraId="64C18DC8" w14:textId="77777777" w:rsidR="00FA4888" w:rsidRPr="00E11762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70692139" w14:textId="30025DEC" w:rsidR="00FA4888" w:rsidRPr="00E11762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2563</w:t>
            </w:r>
          </w:p>
        </w:tc>
      </w:tr>
      <w:tr w:rsidR="00FA4888" w:rsidRPr="00E11762" w14:paraId="0AE6B0CC" w14:textId="77777777" w:rsidTr="006D0BBB">
        <w:trPr>
          <w:trHeight w:val="20"/>
          <w:tblHeader/>
        </w:trPr>
        <w:tc>
          <w:tcPr>
            <w:tcW w:w="1994" w:type="pct"/>
            <w:shd w:val="clear" w:color="auto" w:fill="auto"/>
          </w:tcPr>
          <w:p w14:paraId="0903908E" w14:textId="77777777" w:rsidR="00FA4888" w:rsidRPr="00E11762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3006" w:type="pct"/>
            <w:gridSpan w:val="7"/>
            <w:shd w:val="clear" w:color="auto" w:fill="auto"/>
            <w:vAlign w:val="center"/>
          </w:tcPr>
          <w:p w14:paraId="38D2D29D" w14:textId="676DAEB4" w:rsidR="00FA4888" w:rsidRPr="00E11762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E11762">
              <w:rPr>
                <w:rFonts w:ascii="Angsana New" w:hAnsi="Angsana New" w:hint="cs"/>
                <w:b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FA4888" w:rsidRPr="00E11762" w14:paraId="70E6D118" w14:textId="77777777" w:rsidTr="006D0BBB">
        <w:trPr>
          <w:trHeight w:val="20"/>
        </w:trPr>
        <w:tc>
          <w:tcPr>
            <w:tcW w:w="1994" w:type="pct"/>
            <w:shd w:val="clear" w:color="auto" w:fill="auto"/>
          </w:tcPr>
          <w:p w14:paraId="451897CA" w14:textId="74763399" w:rsidR="00FA4888" w:rsidRPr="00E11762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E11762"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  <w:t>ลูกหนี้การค้</w:t>
            </w:r>
            <w:r w:rsidRPr="00E11762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า</w:t>
            </w:r>
          </w:p>
        </w:tc>
        <w:tc>
          <w:tcPr>
            <w:tcW w:w="3006" w:type="pct"/>
            <w:gridSpan w:val="7"/>
            <w:shd w:val="clear" w:color="auto" w:fill="auto"/>
          </w:tcPr>
          <w:p w14:paraId="5B83F8A6" w14:textId="75D42553" w:rsidR="00FA4888" w:rsidRPr="00E11762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center"/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</w:rPr>
            </w:pPr>
          </w:p>
        </w:tc>
      </w:tr>
      <w:tr w:rsidR="004237FF" w:rsidRPr="00E11762" w14:paraId="45EABA16" w14:textId="77777777" w:rsidTr="00832A35">
        <w:trPr>
          <w:trHeight w:val="335"/>
        </w:trPr>
        <w:tc>
          <w:tcPr>
            <w:tcW w:w="1994" w:type="pct"/>
            <w:shd w:val="clear" w:color="auto" w:fill="auto"/>
          </w:tcPr>
          <w:p w14:paraId="61F068EC" w14:textId="77777777" w:rsidR="004237FF" w:rsidRPr="00E11762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  <w:r w:rsidRPr="00E11762">
              <w:rPr>
                <w:rFonts w:ascii="Angsana New" w:hAnsi="Angsana New"/>
                <w:b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667" w:type="pct"/>
            <w:tcBorders>
              <w:bottom w:val="double" w:sz="4" w:space="0" w:color="auto"/>
            </w:tcBorders>
            <w:shd w:val="clear" w:color="auto" w:fill="auto"/>
          </w:tcPr>
          <w:p w14:paraId="5EF61274" w14:textId="68BA0FEE" w:rsidR="004237FF" w:rsidRPr="00E11762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16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67C7">
              <w:rPr>
                <w:rFonts w:ascii="Angsana New" w:hAnsi="Angsana New"/>
                <w:b/>
                <w:bCs/>
                <w:sz w:val="30"/>
                <w:szCs w:val="30"/>
              </w:rPr>
              <w:t>14,428</w:t>
            </w:r>
          </w:p>
        </w:tc>
        <w:tc>
          <w:tcPr>
            <w:tcW w:w="140" w:type="pct"/>
            <w:shd w:val="clear" w:color="auto" w:fill="auto"/>
          </w:tcPr>
          <w:p w14:paraId="212EDB7C" w14:textId="77777777" w:rsidR="004237FF" w:rsidRPr="00E11762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72" w:type="pct"/>
            <w:tcBorders>
              <w:bottom w:val="double" w:sz="4" w:space="0" w:color="auto"/>
            </w:tcBorders>
            <w:shd w:val="clear" w:color="auto" w:fill="auto"/>
          </w:tcPr>
          <w:p w14:paraId="1DA6FABE" w14:textId="7D1C15B8" w:rsidR="004237FF" w:rsidRPr="00E11762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</w:tabs>
              <w:spacing w:line="216" w:lineRule="auto"/>
              <w:ind w:right="-1623" w:firstLine="5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>12,265</w:t>
            </w:r>
          </w:p>
        </w:tc>
        <w:tc>
          <w:tcPr>
            <w:tcW w:w="143" w:type="pct"/>
            <w:shd w:val="clear" w:color="auto" w:fill="auto"/>
          </w:tcPr>
          <w:p w14:paraId="29EE0492" w14:textId="77777777" w:rsidR="004237FF" w:rsidRPr="00E11762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double" w:sz="4" w:space="0" w:color="auto"/>
            </w:tcBorders>
            <w:shd w:val="clear" w:color="auto" w:fill="auto"/>
          </w:tcPr>
          <w:p w14:paraId="2B321BB3" w14:textId="397A3672" w:rsidR="004237FF" w:rsidRPr="00E11762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16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3C5D6085" w14:textId="77777777" w:rsidR="004237FF" w:rsidRPr="00E11762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double" w:sz="4" w:space="0" w:color="auto"/>
            </w:tcBorders>
            <w:shd w:val="clear" w:color="auto" w:fill="auto"/>
          </w:tcPr>
          <w:p w14:paraId="654C9486" w14:textId="08F862AC" w:rsidR="004237FF" w:rsidRPr="00E11762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990" w:firstLine="699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E11762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4237FF" w:rsidRPr="00FA4888" w14:paraId="37A2CCBF" w14:textId="77777777" w:rsidTr="00832A35">
        <w:trPr>
          <w:trHeight w:val="20"/>
        </w:trPr>
        <w:tc>
          <w:tcPr>
            <w:tcW w:w="1994" w:type="pct"/>
            <w:shd w:val="clear" w:color="auto" w:fill="auto"/>
          </w:tcPr>
          <w:p w14:paraId="1171EB1E" w14:textId="77777777" w:rsidR="004237FF" w:rsidRPr="00FA4888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rPr>
                <w:rFonts w:ascii="Angsana New" w:hAnsi="Angsana New"/>
                <w:b/>
                <w:color w:val="000000"/>
                <w:sz w:val="16"/>
                <w:szCs w:val="16"/>
                <w:cs/>
              </w:rPr>
            </w:pPr>
          </w:p>
        </w:tc>
        <w:tc>
          <w:tcPr>
            <w:tcW w:w="667" w:type="pct"/>
            <w:tcBorders>
              <w:top w:val="double" w:sz="4" w:space="0" w:color="auto"/>
            </w:tcBorders>
            <w:shd w:val="clear" w:color="auto" w:fill="auto"/>
          </w:tcPr>
          <w:p w14:paraId="5A5594D2" w14:textId="77777777" w:rsidR="004237FF" w:rsidRPr="00FA4888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16" w:lineRule="auto"/>
              <w:ind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0" w:type="pct"/>
            <w:shd w:val="clear" w:color="auto" w:fill="auto"/>
          </w:tcPr>
          <w:p w14:paraId="203B1B9A" w14:textId="77777777" w:rsidR="004237FF" w:rsidRPr="00FA4888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72" w:type="pct"/>
            <w:tcBorders>
              <w:top w:val="double" w:sz="4" w:space="0" w:color="auto"/>
            </w:tcBorders>
            <w:shd w:val="clear" w:color="auto" w:fill="auto"/>
          </w:tcPr>
          <w:p w14:paraId="169E9839" w14:textId="77777777" w:rsidR="004237FF" w:rsidRPr="00FA4888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</w:tabs>
              <w:spacing w:line="216" w:lineRule="auto"/>
              <w:ind w:right="-1623" w:firstLine="42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3" w:type="pct"/>
            <w:shd w:val="clear" w:color="auto" w:fill="auto"/>
          </w:tcPr>
          <w:p w14:paraId="5D427BCD" w14:textId="77777777" w:rsidR="004237FF" w:rsidRPr="00FA4888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1" w:type="pct"/>
            <w:tcBorders>
              <w:top w:val="double" w:sz="4" w:space="0" w:color="auto"/>
            </w:tcBorders>
            <w:shd w:val="clear" w:color="auto" w:fill="auto"/>
          </w:tcPr>
          <w:p w14:paraId="5A94510C" w14:textId="77777777" w:rsidR="004237FF" w:rsidRPr="00FA4888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16" w:lineRule="auto"/>
              <w:rPr>
                <w:rFonts w:ascii="Angsana New" w:eastAsia="MS Mincho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" w:type="pct"/>
            <w:shd w:val="clear" w:color="auto" w:fill="auto"/>
          </w:tcPr>
          <w:p w14:paraId="06F61094" w14:textId="77777777" w:rsidR="004237FF" w:rsidRPr="00FA4888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8" w:type="pct"/>
            <w:tcBorders>
              <w:top w:val="double" w:sz="4" w:space="0" w:color="auto"/>
            </w:tcBorders>
            <w:shd w:val="clear" w:color="auto" w:fill="auto"/>
          </w:tcPr>
          <w:p w14:paraId="28E6C1BA" w14:textId="77777777" w:rsidR="004237FF" w:rsidRPr="00FA4888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16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4237FF" w:rsidRPr="00E11762" w14:paraId="1BF7D25B" w14:textId="77777777" w:rsidTr="00832A35">
        <w:trPr>
          <w:trHeight w:val="20"/>
        </w:trPr>
        <w:tc>
          <w:tcPr>
            <w:tcW w:w="1994" w:type="pct"/>
            <w:shd w:val="clear" w:color="auto" w:fill="auto"/>
          </w:tcPr>
          <w:p w14:paraId="56B301C4" w14:textId="699CEEC9" w:rsidR="004237FF" w:rsidRPr="00E11762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หมุนเวียน</w:t>
            </w:r>
            <w:r w:rsidRPr="00E11762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อื่น</w:t>
            </w:r>
          </w:p>
        </w:tc>
        <w:tc>
          <w:tcPr>
            <w:tcW w:w="667" w:type="pct"/>
            <w:shd w:val="clear" w:color="auto" w:fill="auto"/>
          </w:tcPr>
          <w:p w14:paraId="2C5794D8" w14:textId="77777777" w:rsidR="004237FF" w:rsidRPr="00E11762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16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</w:tcPr>
          <w:p w14:paraId="36F5F7BD" w14:textId="77777777" w:rsidR="004237FF" w:rsidRPr="00E11762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152DDC43" w14:textId="77777777" w:rsidR="004237FF" w:rsidRPr="00E11762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</w:tabs>
              <w:spacing w:line="216" w:lineRule="auto"/>
              <w:ind w:right="-1623" w:firstLine="4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1B67BE93" w14:textId="77777777" w:rsidR="004237FF" w:rsidRPr="00E11762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7606C4C5" w14:textId="77777777" w:rsidR="004237FF" w:rsidRPr="00E11762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16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" w:type="pct"/>
            <w:shd w:val="clear" w:color="auto" w:fill="auto"/>
          </w:tcPr>
          <w:p w14:paraId="7CB7C2AF" w14:textId="77777777" w:rsidR="004237FF" w:rsidRPr="00E11762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30B49D00" w14:textId="77777777" w:rsidR="004237FF" w:rsidRPr="00E11762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1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237FF" w:rsidRPr="00E11762" w14:paraId="16BA66B9" w14:textId="77777777" w:rsidTr="00832A35">
        <w:trPr>
          <w:trHeight w:val="20"/>
        </w:trPr>
        <w:tc>
          <w:tcPr>
            <w:tcW w:w="1994" w:type="pct"/>
            <w:shd w:val="clear" w:color="auto" w:fill="auto"/>
          </w:tcPr>
          <w:p w14:paraId="5BF92BF3" w14:textId="0C998D1A" w:rsidR="004237FF" w:rsidRPr="00E11762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7" w:type="pct"/>
            <w:shd w:val="clear" w:color="auto" w:fill="auto"/>
          </w:tcPr>
          <w:p w14:paraId="0117DDCD" w14:textId="3BEE1037" w:rsidR="004237FF" w:rsidRPr="00E11762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</w:tabs>
              <w:spacing w:line="216" w:lineRule="auto"/>
              <w:ind w:right="-1623" w:firstLine="775"/>
              <w:rPr>
                <w:rFonts w:ascii="Angsana New" w:hAnsi="Angsana New"/>
                <w:sz w:val="30"/>
                <w:szCs w:val="30"/>
              </w:rPr>
            </w:pPr>
            <w:r w:rsidRPr="00D867C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0BA4B0C2" w14:textId="77777777" w:rsidR="004237FF" w:rsidRPr="00E11762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481DA731" w14:textId="5148287D" w:rsidR="004237FF" w:rsidRPr="00E11762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</w:tabs>
              <w:spacing w:line="216" w:lineRule="auto"/>
              <w:ind w:right="-1623" w:firstLine="77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34A3E84B" w14:textId="77777777" w:rsidR="004237FF" w:rsidRPr="00E11762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0F134D2E" w14:textId="58462544" w:rsidR="004237FF" w:rsidRPr="00E11762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16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D867C7">
              <w:rPr>
                <w:rFonts w:ascii="Angsana New" w:hAnsi="Angsana New"/>
                <w:sz w:val="30"/>
                <w:szCs w:val="30"/>
              </w:rPr>
              <w:t xml:space="preserve"> 1,098,218</w:t>
            </w:r>
          </w:p>
        </w:tc>
        <w:tc>
          <w:tcPr>
            <w:tcW w:w="135" w:type="pct"/>
            <w:shd w:val="clear" w:color="auto" w:fill="auto"/>
          </w:tcPr>
          <w:p w14:paraId="72849F92" w14:textId="77777777" w:rsidR="004237FF" w:rsidRPr="00E11762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64EA9747" w14:textId="12A8066E" w:rsidR="004237FF" w:rsidRPr="00E11762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16" w:lineRule="auto"/>
              <w:ind w:right="-6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74,621</w:t>
            </w:r>
          </w:p>
        </w:tc>
      </w:tr>
      <w:tr w:rsidR="004237FF" w:rsidRPr="00E11762" w14:paraId="415A05DB" w14:textId="77777777" w:rsidTr="00832A35">
        <w:trPr>
          <w:trHeight w:val="20"/>
        </w:trPr>
        <w:tc>
          <w:tcPr>
            <w:tcW w:w="1994" w:type="pct"/>
            <w:shd w:val="clear" w:color="auto" w:fill="auto"/>
          </w:tcPr>
          <w:p w14:paraId="5C73347D" w14:textId="79C6CA6D" w:rsidR="004237FF" w:rsidRPr="00E11762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auto" w:fill="auto"/>
          </w:tcPr>
          <w:p w14:paraId="4AB17700" w14:textId="530B538C" w:rsidR="004237FF" w:rsidRPr="00E11762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16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67C7">
              <w:rPr>
                <w:rFonts w:ascii="Angsana New" w:hAnsi="Angsana New"/>
                <w:sz w:val="30"/>
                <w:szCs w:val="30"/>
              </w:rPr>
              <w:t xml:space="preserve">39,377 </w:t>
            </w:r>
          </w:p>
        </w:tc>
        <w:tc>
          <w:tcPr>
            <w:tcW w:w="140" w:type="pct"/>
            <w:shd w:val="clear" w:color="auto" w:fill="auto"/>
          </w:tcPr>
          <w:p w14:paraId="152F21CE" w14:textId="77777777" w:rsidR="004237FF" w:rsidRPr="00E11762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</w:tcPr>
          <w:p w14:paraId="4C309767" w14:textId="77FE003E" w:rsidR="004237FF" w:rsidRPr="00E11762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</w:tabs>
              <w:spacing w:line="216" w:lineRule="auto"/>
              <w:ind w:right="-1623" w:firstLine="4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32,63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3" w:type="pct"/>
            <w:shd w:val="clear" w:color="auto" w:fill="auto"/>
          </w:tcPr>
          <w:p w14:paraId="7F2D33C3" w14:textId="77777777" w:rsidR="004237FF" w:rsidRPr="00E11762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  <w:shd w:val="clear" w:color="auto" w:fill="auto"/>
          </w:tcPr>
          <w:p w14:paraId="0427CEE2" w14:textId="665C3418" w:rsidR="004237FF" w:rsidRPr="00E11762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16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D867C7">
              <w:rPr>
                <w:rFonts w:ascii="Angsana New" w:hAnsi="Angsana New"/>
                <w:sz w:val="30"/>
                <w:szCs w:val="30"/>
              </w:rPr>
              <w:t xml:space="preserve"> 16,692</w:t>
            </w:r>
          </w:p>
        </w:tc>
        <w:tc>
          <w:tcPr>
            <w:tcW w:w="135" w:type="pct"/>
            <w:shd w:val="clear" w:color="auto" w:fill="auto"/>
          </w:tcPr>
          <w:p w14:paraId="06385E24" w14:textId="77777777" w:rsidR="004237FF" w:rsidRPr="00E11762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  <w:shd w:val="clear" w:color="auto" w:fill="auto"/>
          </w:tcPr>
          <w:p w14:paraId="3B803ABC" w14:textId="232E7FCE" w:rsidR="004237FF" w:rsidRPr="00E11762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16" w:lineRule="auto"/>
              <w:ind w:right="-6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5,269</w:t>
            </w:r>
          </w:p>
        </w:tc>
      </w:tr>
      <w:tr w:rsidR="004237FF" w:rsidRPr="00E11762" w14:paraId="3209E184" w14:textId="77777777" w:rsidTr="00832A35">
        <w:trPr>
          <w:trHeight w:val="20"/>
        </w:trPr>
        <w:tc>
          <w:tcPr>
            <w:tcW w:w="1994" w:type="pct"/>
            <w:shd w:val="clear" w:color="auto" w:fill="auto"/>
          </w:tcPr>
          <w:p w14:paraId="6696F0B4" w14:textId="1EDA8563" w:rsidR="004237FF" w:rsidRPr="00E11762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9D0F38" w14:textId="5B1EEDAA" w:rsidR="004237FF" w:rsidRPr="00E11762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67C7">
              <w:rPr>
                <w:rFonts w:ascii="Angsana New" w:hAnsi="Angsana New"/>
                <w:b/>
                <w:bCs/>
                <w:sz w:val="30"/>
                <w:szCs w:val="30"/>
              </w:rPr>
              <w:t>39,377</w:t>
            </w:r>
          </w:p>
        </w:tc>
        <w:tc>
          <w:tcPr>
            <w:tcW w:w="140" w:type="pct"/>
            <w:shd w:val="clear" w:color="auto" w:fill="auto"/>
          </w:tcPr>
          <w:p w14:paraId="6F5DAB69" w14:textId="77777777" w:rsidR="004237FF" w:rsidRPr="00E11762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85D3B3" w14:textId="5EA278B9" w:rsidR="004237FF" w:rsidRPr="00E11762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235" w:lineRule="auto"/>
              <w:ind w:right="-1623" w:firstLine="4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>32,63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3" w:type="pct"/>
            <w:shd w:val="clear" w:color="auto" w:fill="auto"/>
          </w:tcPr>
          <w:p w14:paraId="64178445" w14:textId="77777777" w:rsidR="004237FF" w:rsidRPr="00E11762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3A29D9" w14:textId="19FE36D0" w:rsidR="004237FF" w:rsidRPr="00767A6F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16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D867C7">
              <w:rPr>
                <w:rFonts w:ascii="Angsana New" w:hAnsi="Angsana New"/>
                <w:b/>
                <w:bCs/>
                <w:sz w:val="30"/>
                <w:szCs w:val="30"/>
              </w:rPr>
              <w:t>1,114,910</w:t>
            </w:r>
          </w:p>
        </w:tc>
        <w:tc>
          <w:tcPr>
            <w:tcW w:w="135" w:type="pct"/>
            <w:shd w:val="clear" w:color="auto" w:fill="auto"/>
          </w:tcPr>
          <w:p w14:paraId="5364616B" w14:textId="77777777" w:rsidR="004237FF" w:rsidRPr="007369A7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16" w:lineRule="auto"/>
              <w:ind w:right="29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FA1BD0" w14:textId="5F4F2621" w:rsidR="004237FF" w:rsidRPr="007369A7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16" w:lineRule="auto"/>
              <w:ind w:right="-990" w:firstLine="243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79,890</w:t>
            </w:r>
          </w:p>
        </w:tc>
      </w:tr>
      <w:tr w:rsidR="004237FF" w:rsidRPr="00E11762" w14:paraId="0FBFE405" w14:textId="77777777" w:rsidTr="00832A35">
        <w:trPr>
          <w:trHeight w:val="20"/>
        </w:trPr>
        <w:tc>
          <w:tcPr>
            <w:tcW w:w="1994" w:type="pct"/>
            <w:shd w:val="clear" w:color="auto" w:fill="auto"/>
          </w:tcPr>
          <w:p w14:paraId="2E897D93" w14:textId="50CA0E9C" w:rsidR="004237FF" w:rsidRPr="00E11762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  <w:t>ส</w:t>
            </w:r>
            <w:r w:rsidRPr="00E11762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ินทรัพย์หมุนเวียนอื่น</w:t>
            </w:r>
            <w:r w:rsidRPr="00E11762"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</w:rPr>
              <w:t xml:space="preserve">            </w:t>
            </w:r>
          </w:p>
        </w:tc>
        <w:tc>
          <w:tcPr>
            <w:tcW w:w="667" w:type="pct"/>
            <w:shd w:val="clear" w:color="auto" w:fill="auto"/>
          </w:tcPr>
          <w:p w14:paraId="6BA34A17" w14:textId="77777777" w:rsidR="004237FF" w:rsidRPr="00E11762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</w:tcPr>
          <w:p w14:paraId="725E3E74" w14:textId="77777777" w:rsidR="004237FF" w:rsidRPr="00E11762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</w:tcPr>
          <w:p w14:paraId="248EC9C6" w14:textId="77777777" w:rsidR="004237FF" w:rsidRPr="00E11762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</w:tabs>
              <w:spacing w:line="235" w:lineRule="auto"/>
              <w:ind w:right="-1623" w:firstLine="4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14DF7E7C" w14:textId="77777777" w:rsidR="004237FF" w:rsidRPr="00E11762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5D040E72" w14:textId="77777777" w:rsidR="004237FF" w:rsidRPr="00E11762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35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" w:type="pct"/>
            <w:shd w:val="clear" w:color="auto" w:fill="auto"/>
          </w:tcPr>
          <w:p w14:paraId="7FAB1C7A" w14:textId="77777777" w:rsidR="004237FF" w:rsidRPr="00E11762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62707831" w14:textId="77777777" w:rsidR="004237FF" w:rsidRPr="00E11762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35" w:lineRule="auto"/>
              <w:ind w:right="-6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237FF" w:rsidRPr="00E11762" w14:paraId="37F3FE12" w14:textId="77777777" w:rsidTr="00832A35">
        <w:trPr>
          <w:trHeight w:val="20"/>
        </w:trPr>
        <w:tc>
          <w:tcPr>
            <w:tcW w:w="1994" w:type="pct"/>
            <w:shd w:val="clear" w:color="auto" w:fill="auto"/>
          </w:tcPr>
          <w:p w14:paraId="528A2DF6" w14:textId="7C6BFE49" w:rsidR="004237FF" w:rsidRPr="00E11762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67" w:type="pct"/>
            <w:tcBorders>
              <w:bottom w:val="double" w:sz="4" w:space="0" w:color="auto"/>
            </w:tcBorders>
            <w:shd w:val="clear" w:color="auto" w:fill="auto"/>
          </w:tcPr>
          <w:p w14:paraId="1A121108" w14:textId="7A76A2AA" w:rsidR="004237FF" w:rsidRPr="00E11762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67C7">
              <w:rPr>
                <w:rFonts w:ascii="Angsana New" w:hAnsi="Angsana New"/>
                <w:b/>
                <w:bCs/>
                <w:sz w:val="30"/>
                <w:szCs w:val="30"/>
              </w:rPr>
              <w:t>1,704</w:t>
            </w:r>
          </w:p>
        </w:tc>
        <w:tc>
          <w:tcPr>
            <w:tcW w:w="140" w:type="pct"/>
            <w:shd w:val="clear" w:color="auto" w:fill="auto"/>
          </w:tcPr>
          <w:p w14:paraId="42243181" w14:textId="77777777" w:rsidR="004237FF" w:rsidRPr="00E11762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72" w:type="pct"/>
            <w:tcBorders>
              <w:bottom w:val="double" w:sz="4" w:space="0" w:color="auto"/>
            </w:tcBorders>
            <w:shd w:val="clear" w:color="auto" w:fill="auto"/>
          </w:tcPr>
          <w:p w14:paraId="018BF44A" w14:textId="4A25A76D" w:rsidR="004237FF" w:rsidRPr="00E11762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60"/>
              </w:tabs>
              <w:spacing w:line="235" w:lineRule="auto"/>
              <w:ind w:right="-1623" w:firstLine="6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</w:p>
        </w:tc>
        <w:tc>
          <w:tcPr>
            <w:tcW w:w="143" w:type="pct"/>
            <w:shd w:val="clear" w:color="auto" w:fill="auto"/>
          </w:tcPr>
          <w:p w14:paraId="712766DD" w14:textId="77777777" w:rsidR="004237FF" w:rsidRPr="00E11762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double" w:sz="4" w:space="0" w:color="auto"/>
            </w:tcBorders>
            <w:shd w:val="clear" w:color="auto" w:fill="auto"/>
          </w:tcPr>
          <w:p w14:paraId="0FA21E08" w14:textId="2194D4AB" w:rsidR="004237FF" w:rsidRPr="00E11762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35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5966CD94" w14:textId="77777777" w:rsidR="004237FF" w:rsidRPr="00E11762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double" w:sz="4" w:space="0" w:color="auto"/>
            </w:tcBorders>
            <w:shd w:val="clear" w:color="auto" w:fill="auto"/>
          </w:tcPr>
          <w:p w14:paraId="57E99B34" w14:textId="175AE53C" w:rsidR="004237FF" w:rsidRPr="00E11762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633" w:firstLine="6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3910EC84" w14:textId="30FB559C" w:rsidR="001A175C" w:rsidRDefault="001A175C" w:rsidP="008D6F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p w14:paraId="35101B10" w14:textId="2AEAB1CC" w:rsidR="00432049" w:rsidRDefault="004320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sz w:val="20"/>
          <w:szCs w:val="20"/>
          <w:cs/>
        </w:rPr>
        <w:br w:type="page"/>
      </w:r>
    </w:p>
    <w:tbl>
      <w:tblPr>
        <w:tblW w:w="957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6"/>
        <w:gridCol w:w="2142"/>
        <w:gridCol w:w="236"/>
        <w:gridCol w:w="34"/>
        <w:gridCol w:w="1442"/>
        <w:gridCol w:w="270"/>
        <w:gridCol w:w="1170"/>
        <w:gridCol w:w="270"/>
        <w:gridCol w:w="180"/>
        <w:gridCol w:w="360"/>
        <w:gridCol w:w="540"/>
        <w:gridCol w:w="270"/>
        <w:gridCol w:w="450"/>
        <w:gridCol w:w="270"/>
        <w:gridCol w:w="540"/>
        <w:gridCol w:w="270"/>
        <w:gridCol w:w="630"/>
        <w:gridCol w:w="252"/>
        <w:gridCol w:w="198"/>
        <w:gridCol w:w="38"/>
      </w:tblGrid>
      <w:tr w:rsidR="00425952" w:rsidRPr="00E11762" w14:paraId="231B8A63" w14:textId="77777777" w:rsidTr="00923982">
        <w:trPr>
          <w:gridBefore w:val="1"/>
          <w:gridAfter w:val="1"/>
          <w:wBefore w:w="16" w:type="dxa"/>
          <w:wAfter w:w="38" w:type="dxa"/>
        </w:trPr>
        <w:tc>
          <w:tcPr>
            <w:tcW w:w="2142" w:type="dxa"/>
            <w:shd w:val="clear" w:color="auto" w:fill="auto"/>
          </w:tcPr>
          <w:p w14:paraId="1CFCCD14" w14:textId="77777777" w:rsidR="00425952" w:rsidRPr="00E11762" w:rsidRDefault="00425952" w:rsidP="008D4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9" w:hanging="648"/>
              <w:jc w:val="center"/>
              <w:rPr>
                <w:rFonts w:ascii="Angsana New" w:hAnsi="Angsana New"/>
                <w:spacing w:val="-10"/>
                <w:sz w:val="30"/>
                <w:szCs w:val="30"/>
              </w:rPr>
            </w:pPr>
          </w:p>
        </w:tc>
        <w:tc>
          <w:tcPr>
            <w:tcW w:w="236" w:type="dxa"/>
          </w:tcPr>
          <w:p w14:paraId="056E6433" w14:textId="77777777" w:rsidR="00425952" w:rsidRPr="00E11762" w:rsidRDefault="00425952" w:rsidP="008D47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6" w:type="dxa"/>
            <w:gridSpan w:val="2"/>
          </w:tcPr>
          <w:p w14:paraId="1E3B7CE5" w14:textId="00ECA726" w:rsidR="00425952" w:rsidRPr="00E11762" w:rsidRDefault="00425952" w:rsidP="008D47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65438CED" w14:textId="77777777" w:rsidR="00425952" w:rsidRPr="00E11762" w:rsidRDefault="00425952" w:rsidP="008D47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13"/>
            <w:shd w:val="clear" w:color="auto" w:fill="auto"/>
            <w:vAlign w:val="bottom"/>
          </w:tcPr>
          <w:p w14:paraId="6B331E3A" w14:textId="2DCB247D" w:rsidR="00425952" w:rsidRPr="00E11762" w:rsidRDefault="00425952" w:rsidP="00DB05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23982" w:rsidRPr="00E11762" w14:paraId="2CD16065" w14:textId="77777777" w:rsidTr="00923982">
        <w:trPr>
          <w:gridBefore w:val="1"/>
          <w:wBefore w:w="16" w:type="dxa"/>
        </w:trPr>
        <w:tc>
          <w:tcPr>
            <w:tcW w:w="2142" w:type="dxa"/>
            <w:shd w:val="clear" w:color="auto" w:fill="auto"/>
          </w:tcPr>
          <w:p w14:paraId="323C47FF" w14:textId="77777777" w:rsidR="00923982" w:rsidRPr="00E11762" w:rsidRDefault="00923982" w:rsidP="0092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9"/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lang w:val="en-GB"/>
              </w:rPr>
            </w:pPr>
            <w:r w:rsidRPr="00E11762">
              <w:rPr>
                <w:rFonts w:ascii="Angsana New" w:hAnsi="Angsana New"/>
                <w:spacing w:val="-10"/>
                <w:sz w:val="30"/>
                <w:szCs w:val="30"/>
                <w:cs/>
                <w:lang w:val="en-GB"/>
              </w:rPr>
              <w:br w:type="page"/>
            </w:r>
            <w:r w:rsidRPr="00E11762"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เงินให้กู้ยืม</w:t>
            </w:r>
            <w:r w:rsidRPr="00E11762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ระยะสั้นแ</w:t>
            </w:r>
            <w:r w:rsidRPr="00E11762"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ก่</w:t>
            </w:r>
          </w:p>
          <w:p w14:paraId="691ABB82" w14:textId="0C479C1A" w:rsidR="00923982" w:rsidRPr="00E11762" w:rsidRDefault="00923982" w:rsidP="0092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9" w:firstLine="146"/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</w:pPr>
            <w:r w:rsidRPr="00E11762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กิจการ</w:t>
            </w:r>
            <w:r w:rsidRPr="00E1176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ที่เกี่ยวข้องกัน</w:t>
            </w:r>
          </w:p>
        </w:tc>
        <w:tc>
          <w:tcPr>
            <w:tcW w:w="236" w:type="dxa"/>
          </w:tcPr>
          <w:p w14:paraId="552F9D7A" w14:textId="77777777" w:rsidR="00923982" w:rsidRPr="00E11762" w:rsidRDefault="00923982" w:rsidP="009239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6" w:type="dxa"/>
            <w:gridSpan w:val="2"/>
          </w:tcPr>
          <w:p w14:paraId="162ED49C" w14:textId="7706A688" w:rsidR="00923982" w:rsidRPr="00E11762" w:rsidRDefault="00923982" w:rsidP="009239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58CFC4F5" w14:textId="1D9F1860" w:rsidR="00923982" w:rsidRPr="00E11762" w:rsidRDefault="00923982" w:rsidP="009239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7EB05573" w14:textId="77777777" w:rsidR="00923982" w:rsidRPr="00E11762" w:rsidRDefault="00923982" w:rsidP="009239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gridSpan w:val="3"/>
            <w:shd w:val="clear" w:color="auto" w:fill="auto"/>
            <w:vAlign w:val="bottom"/>
            <w:hideMark/>
          </w:tcPr>
          <w:p w14:paraId="35C3D1B2" w14:textId="6B823ECE" w:rsidR="00923982" w:rsidRPr="00E11762" w:rsidRDefault="00923982" w:rsidP="009239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34505E00" w14:textId="77777777" w:rsidR="00923982" w:rsidRPr="00E11762" w:rsidRDefault="00923982" w:rsidP="009239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0A32F2A8" w14:textId="77777777" w:rsidR="00923982" w:rsidRPr="00E11762" w:rsidRDefault="00923982" w:rsidP="009239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3"/>
            <w:shd w:val="clear" w:color="auto" w:fill="auto"/>
            <w:vAlign w:val="bottom"/>
          </w:tcPr>
          <w:p w14:paraId="5F93C389" w14:textId="770B4E68" w:rsidR="00923982" w:rsidRPr="00E11762" w:rsidRDefault="00923982" w:rsidP="009239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C15AED" w14:textId="77777777" w:rsidR="00923982" w:rsidRPr="00E11762" w:rsidRDefault="00923982" w:rsidP="009239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14:paraId="51D8C172" w14:textId="77777777" w:rsidR="00923982" w:rsidRPr="00E11762" w:rsidRDefault="00923982" w:rsidP="009239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0ECA0F1E" w14:textId="038226A2" w:rsidR="00923982" w:rsidRPr="00E11762" w:rsidRDefault="00923982" w:rsidP="009239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8B29D47" w14:textId="77777777" w:rsidR="00923982" w:rsidRPr="00E11762" w:rsidRDefault="00923982" w:rsidP="009239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B1B9935" w14:textId="6FAC4898" w:rsidR="00923982" w:rsidRPr="00E11762" w:rsidRDefault="00923982" w:rsidP="009239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D478A" w:rsidRPr="00E11762" w14:paraId="58D70F5B" w14:textId="77777777" w:rsidTr="00923982">
        <w:trPr>
          <w:gridBefore w:val="1"/>
          <w:gridAfter w:val="1"/>
          <w:wBefore w:w="16" w:type="dxa"/>
          <w:wAfter w:w="38" w:type="dxa"/>
        </w:trPr>
        <w:tc>
          <w:tcPr>
            <w:tcW w:w="2142" w:type="dxa"/>
            <w:shd w:val="clear" w:color="auto" w:fill="auto"/>
            <w:vAlign w:val="bottom"/>
          </w:tcPr>
          <w:p w14:paraId="3A629559" w14:textId="77777777" w:rsidR="008D478A" w:rsidRPr="00E11762" w:rsidRDefault="008D478A" w:rsidP="008D47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6FE8C15" w14:textId="77777777" w:rsidR="008D478A" w:rsidRPr="00E11762" w:rsidRDefault="008D478A" w:rsidP="008D47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6" w:type="dxa"/>
            <w:gridSpan w:val="2"/>
          </w:tcPr>
          <w:p w14:paraId="1D75C0D2" w14:textId="4D75B070" w:rsidR="008D478A" w:rsidRPr="00E11762" w:rsidRDefault="008D478A" w:rsidP="008D47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2182005F" w14:textId="77777777" w:rsidR="008D478A" w:rsidRPr="00E11762" w:rsidRDefault="008D478A" w:rsidP="008D47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13"/>
            <w:shd w:val="clear" w:color="auto" w:fill="auto"/>
            <w:vAlign w:val="bottom"/>
          </w:tcPr>
          <w:p w14:paraId="4972EC10" w14:textId="1E7FA24C" w:rsidR="008D478A" w:rsidRPr="00E11762" w:rsidRDefault="008D478A" w:rsidP="008D47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A4888" w:rsidRPr="00E11762" w14:paraId="2A09CC68" w14:textId="77777777" w:rsidTr="00725809">
        <w:trPr>
          <w:gridBefore w:val="1"/>
          <w:wBefore w:w="16" w:type="dxa"/>
        </w:trPr>
        <w:tc>
          <w:tcPr>
            <w:tcW w:w="2142" w:type="dxa"/>
            <w:shd w:val="clear" w:color="auto" w:fill="auto"/>
            <w:vAlign w:val="bottom"/>
          </w:tcPr>
          <w:p w14:paraId="098D9EA1" w14:textId="23F881D3" w:rsidR="00FA4888" w:rsidRPr="00E11762" w:rsidRDefault="00FA4888" w:rsidP="00FA48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190B4954" w14:textId="77777777" w:rsidR="00FA4888" w:rsidRPr="00E11762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6" w:type="dxa"/>
            <w:gridSpan w:val="2"/>
          </w:tcPr>
          <w:p w14:paraId="6108CFE4" w14:textId="77777777" w:rsidR="00FA4888" w:rsidRPr="00E11762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1C3665" w14:textId="77777777" w:rsidR="00FA4888" w:rsidRPr="00E11762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gridSpan w:val="3"/>
            <w:shd w:val="clear" w:color="auto" w:fill="auto"/>
            <w:vAlign w:val="bottom"/>
          </w:tcPr>
          <w:p w14:paraId="175F8EFF" w14:textId="77777777" w:rsidR="00FA4888" w:rsidRPr="00E11762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14:paraId="47FD78FE" w14:textId="77777777" w:rsidR="00FA4888" w:rsidRPr="00E11762" w:rsidRDefault="00FA4888" w:rsidP="00FA48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14:paraId="6217967E" w14:textId="77777777" w:rsidR="00FA4888" w:rsidRPr="00E11762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DF54108" w14:textId="77777777" w:rsidR="00FA4888" w:rsidRPr="00E11762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04CCA0E8" w14:textId="77777777" w:rsidR="00FA4888" w:rsidRPr="00E11762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3945A552" w14:textId="77777777" w:rsidR="00FA4888" w:rsidRPr="00E11762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left w:val="nil"/>
            </w:tcBorders>
            <w:shd w:val="clear" w:color="auto" w:fill="auto"/>
          </w:tcPr>
          <w:p w14:paraId="3FE407BE" w14:textId="77777777" w:rsidR="00FA4888" w:rsidRPr="00E11762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23982" w:rsidRPr="00E11762" w14:paraId="47874EF0" w14:textId="77777777" w:rsidTr="00725809">
        <w:trPr>
          <w:gridBefore w:val="1"/>
          <w:wBefore w:w="16" w:type="dxa"/>
        </w:trPr>
        <w:tc>
          <w:tcPr>
            <w:tcW w:w="2142" w:type="dxa"/>
            <w:tcBorders>
              <w:bottom w:val="nil"/>
            </w:tcBorders>
            <w:shd w:val="clear" w:color="auto" w:fill="auto"/>
          </w:tcPr>
          <w:p w14:paraId="04F1ABC8" w14:textId="0738428C" w:rsidR="00923982" w:rsidRPr="00E11762" w:rsidRDefault="00923982" w:rsidP="009239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236" w:type="dxa"/>
            <w:tcBorders>
              <w:bottom w:val="nil"/>
            </w:tcBorders>
          </w:tcPr>
          <w:p w14:paraId="4657D699" w14:textId="77777777" w:rsidR="00923982" w:rsidRPr="00E11762" w:rsidRDefault="00923982" w:rsidP="0092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6" w:type="dxa"/>
            <w:gridSpan w:val="2"/>
            <w:tcBorders>
              <w:bottom w:val="nil"/>
            </w:tcBorders>
          </w:tcPr>
          <w:p w14:paraId="32D0753D" w14:textId="665230F5" w:rsidR="00923982" w:rsidRPr="00E11762" w:rsidRDefault="00923982" w:rsidP="0092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022E6DD8" w14:textId="77777777" w:rsidR="00923982" w:rsidRPr="00E11762" w:rsidRDefault="00923982" w:rsidP="0092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4A38B24A" w14:textId="2F3225DA" w:rsidR="00923982" w:rsidRPr="00E11762" w:rsidRDefault="00923982" w:rsidP="0092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>1,100</w:t>
            </w:r>
          </w:p>
        </w:tc>
        <w:tc>
          <w:tcPr>
            <w:tcW w:w="360" w:type="dxa"/>
            <w:shd w:val="clear" w:color="auto" w:fill="auto"/>
          </w:tcPr>
          <w:p w14:paraId="7C1C8AE9" w14:textId="77777777" w:rsidR="00923982" w:rsidRPr="00E11762" w:rsidRDefault="00923982" w:rsidP="009239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14:paraId="6E0A0F2B" w14:textId="3EC44507" w:rsidR="00923982" w:rsidRPr="00E11762" w:rsidRDefault="00923982" w:rsidP="003C4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(1,100)</w:t>
            </w:r>
          </w:p>
        </w:tc>
        <w:tc>
          <w:tcPr>
            <w:tcW w:w="270" w:type="dxa"/>
            <w:shd w:val="clear" w:color="auto" w:fill="auto"/>
          </w:tcPr>
          <w:p w14:paraId="12F4CEA6" w14:textId="77777777" w:rsidR="00923982" w:rsidRPr="00E11762" w:rsidRDefault="00923982" w:rsidP="0092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54A86AAE" w14:textId="08EF79A7" w:rsidR="00923982" w:rsidRPr="00E11762" w:rsidRDefault="00923982" w:rsidP="0092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bottom w:val="nil"/>
            </w:tcBorders>
            <w:shd w:val="clear" w:color="auto" w:fill="auto"/>
          </w:tcPr>
          <w:p w14:paraId="5C116DC6" w14:textId="77777777" w:rsidR="00923982" w:rsidRPr="00E11762" w:rsidRDefault="00923982" w:rsidP="0092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3AD3998" w14:textId="3F69E575" w:rsidR="00923982" w:rsidRPr="00E11762" w:rsidRDefault="00923982" w:rsidP="0092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129" w:right="-6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25809" w:rsidRPr="00E11762" w14:paraId="57108E09" w14:textId="77777777" w:rsidTr="00725809">
        <w:trPr>
          <w:gridBefore w:val="1"/>
          <w:wBefore w:w="16" w:type="dxa"/>
        </w:trPr>
        <w:tc>
          <w:tcPr>
            <w:tcW w:w="2142" w:type="dxa"/>
            <w:tcBorders>
              <w:bottom w:val="nil"/>
            </w:tcBorders>
            <w:shd w:val="clear" w:color="auto" w:fill="auto"/>
          </w:tcPr>
          <w:p w14:paraId="591C9014" w14:textId="77777777" w:rsidR="00725809" w:rsidRPr="00E11762" w:rsidRDefault="00725809" w:rsidP="002B1E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12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37D0394A" w14:textId="77777777" w:rsidR="00725809" w:rsidRPr="00E11762" w:rsidRDefault="00725809" w:rsidP="002B1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12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6" w:type="dxa"/>
            <w:gridSpan w:val="2"/>
            <w:tcBorders>
              <w:bottom w:val="nil"/>
            </w:tcBorders>
          </w:tcPr>
          <w:p w14:paraId="4A32A68C" w14:textId="77777777" w:rsidR="00725809" w:rsidRPr="00E11762" w:rsidRDefault="00725809" w:rsidP="002B1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uto"/>
              <w:ind w:left="-129"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42C1A76" w14:textId="77777777" w:rsidR="00725809" w:rsidRPr="00E11762" w:rsidRDefault="00725809" w:rsidP="002B1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12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7AFFCCEC" w14:textId="77777777" w:rsidR="00725809" w:rsidRPr="00E11762" w:rsidRDefault="00725809" w:rsidP="002B1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12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14:paraId="42657272" w14:textId="77777777" w:rsidR="00725809" w:rsidRPr="00E11762" w:rsidRDefault="00725809" w:rsidP="002B1E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12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14:paraId="48E44ADE" w14:textId="77777777" w:rsidR="00725809" w:rsidRPr="00E11762" w:rsidRDefault="00725809" w:rsidP="002B1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12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918FD1D" w14:textId="77777777" w:rsidR="00725809" w:rsidRPr="00E11762" w:rsidRDefault="00725809" w:rsidP="002B1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12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4EB332E7" w14:textId="77777777" w:rsidR="00725809" w:rsidRPr="00E11762" w:rsidRDefault="00725809" w:rsidP="002B1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120" w:lineRule="auto"/>
              <w:ind w:right="-3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tcBorders>
              <w:bottom w:val="nil"/>
            </w:tcBorders>
            <w:shd w:val="clear" w:color="auto" w:fill="auto"/>
          </w:tcPr>
          <w:p w14:paraId="4BB49B03" w14:textId="77777777" w:rsidR="00725809" w:rsidRPr="00E11762" w:rsidRDefault="00725809" w:rsidP="002B1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12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6AABACC9" w14:textId="77777777" w:rsidR="00725809" w:rsidRPr="00E11762" w:rsidRDefault="00725809" w:rsidP="002B1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120" w:lineRule="auto"/>
              <w:ind w:left="-129" w:right="-68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23982" w:rsidRPr="00E11762" w14:paraId="5076706D" w14:textId="77777777" w:rsidTr="00923982">
        <w:trPr>
          <w:gridAfter w:val="1"/>
          <w:wAfter w:w="38" w:type="dxa"/>
        </w:trPr>
        <w:tc>
          <w:tcPr>
            <w:tcW w:w="2158" w:type="dxa"/>
            <w:gridSpan w:val="2"/>
            <w:shd w:val="clear" w:color="auto" w:fill="auto"/>
          </w:tcPr>
          <w:p w14:paraId="6F52304A" w14:textId="77777777" w:rsidR="00923982" w:rsidRPr="00E11762" w:rsidRDefault="00923982" w:rsidP="00790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9" w:hanging="648"/>
              <w:jc w:val="center"/>
              <w:rPr>
                <w:rFonts w:ascii="Angsana New" w:hAnsi="Angsana New"/>
                <w:spacing w:val="-10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F136F7C" w14:textId="77777777" w:rsidR="00923982" w:rsidRPr="00E11762" w:rsidRDefault="00923982" w:rsidP="007907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2" w:type="dxa"/>
          </w:tcPr>
          <w:p w14:paraId="67A8B166" w14:textId="77777777" w:rsidR="00923982" w:rsidRPr="003C4BE5" w:rsidRDefault="00923982" w:rsidP="007907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B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4DAA8F96" w14:textId="77777777" w:rsidR="00923982" w:rsidRPr="003C4BE5" w:rsidRDefault="00923982" w:rsidP="007907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13"/>
          </w:tcPr>
          <w:p w14:paraId="23535F29" w14:textId="77777777" w:rsidR="00923982" w:rsidRPr="003C4BE5" w:rsidRDefault="00923982" w:rsidP="007907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B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23982" w:rsidRPr="00E11762" w14:paraId="48D92EB8" w14:textId="77777777" w:rsidTr="00923982">
        <w:trPr>
          <w:gridAfter w:val="1"/>
          <w:wAfter w:w="38" w:type="dxa"/>
        </w:trPr>
        <w:tc>
          <w:tcPr>
            <w:tcW w:w="2158" w:type="dxa"/>
            <w:gridSpan w:val="2"/>
            <w:shd w:val="clear" w:color="auto" w:fill="auto"/>
          </w:tcPr>
          <w:p w14:paraId="6AC3D8D7" w14:textId="77777777" w:rsidR="00923982" w:rsidRPr="00E11762" w:rsidRDefault="00923982" w:rsidP="00790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9" w:hanging="648"/>
              <w:jc w:val="center"/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lang w:val="en-GB"/>
              </w:rPr>
            </w:pPr>
            <w:r w:rsidRPr="00E11762">
              <w:rPr>
                <w:rFonts w:ascii="Angsana New" w:hAnsi="Angsana New"/>
                <w:spacing w:val="-10"/>
                <w:sz w:val="30"/>
                <w:szCs w:val="30"/>
                <w:cs/>
                <w:lang w:val="en-GB"/>
              </w:rPr>
              <w:br w:type="page"/>
            </w:r>
            <w:r w:rsidRPr="00E11762"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เงินให้กู้ยืม</w:t>
            </w:r>
            <w:r w:rsidRPr="00E11762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ระยะยาวแ</w:t>
            </w:r>
            <w:r w:rsidRPr="00E11762"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ก่</w:t>
            </w:r>
          </w:p>
          <w:p w14:paraId="7662A8BD" w14:textId="77777777" w:rsidR="00923982" w:rsidRPr="00E11762" w:rsidRDefault="00923982" w:rsidP="00790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9" w:hanging="304"/>
              <w:jc w:val="center"/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</w:pPr>
            <w:r w:rsidRPr="00E11762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กิจการ</w:t>
            </w:r>
            <w:r w:rsidRPr="00E1176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ที่เกี่ยวข้องกัน</w:t>
            </w:r>
          </w:p>
        </w:tc>
        <w:tc>
          <w:tcPr>
            <w:tcW w:w="270" w:type="dxa"/>
            <w:gridSpan w:val="2"/>
          </w:tcPr>
          <w:p w14:paraId="41F0456F" w14:textId="77777777" w:rsidR="00923982" w:rsidRPr="00E11762" w:rsidRDefault="00923982" w:rsidP="007907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2" w:type="dxa"/>
          </w:tcPr>
          <w:p w14:paraId="39A48705" w14:textId="77777777" w:rsidR="00923982" w:rsidRPr="00E11762" w:rsidRDefault="00923982" w:rsidP="007907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77DCA088" w14:textId="77777777" w:rsidR="00923982" w:rsidRPr="00E11762" w:rsidRDefault="00923982" w:rsidP="007907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660779D0" w14:textId="77777777" w:rsidR="00923982" w:rsidRPr="00E11762" w:rsidRDefault="00923982" w:rsidP="007907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47D91CDE" w14:textId="77777777" w:rsidR="00923982" w:rsidRPr="00E11762" w:rsidRDefault="00923982" w:rsidP="007907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6F355799" w14:textId="77777777" w:rsidR="00923982" w:rsidRPr="00E11762" w:rsidRDefault="00923982" w:rsidP="007907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6E7873" w14:textId="77777777" w:rsidR="00923982" w:rsidRPr="00E11762" w:rsidRDefault="00923982" w:rsidP="007907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650FB4F5" w14:textId="77777777" w:rsidR="00923982" w:rsidRPr="00E11762" w:rsidRDefault="00923982" w:rsidP="007907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9E0B79" w14:textId="77777777" w:rsidR="00923982" w:rsidRPr="00E11762" w:rsidRDefault="00923982" w:rsidP="007907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3"/>
            <w:shd w:val="clear" w:color="auto" w:fill="auto"/>
            <w:vAlign w:val="bottom"/>
          </w:tcPr>
          <w:p w14:paraId="182AED16" w14:textId="77777777" w:rsidR="00923982" w:rsidRPr="00E11762" w:rsidRDefault="00923982" w:rsidP="007907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D62D73" w14:textId="77777777" w:rsidR="00923982" w:rsidRPr="00E11762" w:rsidRDefault="00923982" w:rsidP="007907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3"/>
            <w:shd w:val="clear" w:color="auto" w:fill="auto"/>
            <w:vAlign w:val="bottom"/>
            <w:hideMark/>
          </w:tcPr>
          <w:p w14:paraId="509A610E" w14:textId="77777777" w:rsidR="00923982" w:rsidRPr="00E11762" w:rsidRDefault="00923982" w:rsidP="007907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4D8A2C7A" w14:textId="77777777" w:rsidR="00923982" w:rsidRPr="00E11762" w:rsidRDefault="00923982" w:rsidP="007907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923982" w:rsidRPr="00E11762" w14:paraId="49BF4363" w14:textId="77777777" w:rsidTr="00923982">
        <w:trPr>
          <w:gridAfter w:val="1"/>
          <w:wAfter w:w="38" w:type="dxa"/>
        </w:trPr>
        <w:tc>
          <w:tcPr>
            <w:tcW w:w="2158" w:type="dxa"/>
            <w:gridSpan w:val="2"/>
            <w:shd w:val="clear" w:color="auto" w:fill="auto"/>
            <w:vAlign w:val="bottom"/>
          </w:tcPr>
          <w:p w14:paraId="4EE21FFC" w14:textId="77777777" w:rsidR="00923982" w:rsidRPr="00E11762" w:rsidRDefault="00923982" w:rsidP="007907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3F1E9E7" w14:textId="77777777" w:rsidR="00923982" w:rsidRPr="00E11762" w:rsidRDefault="00923982" w:rsidP="007907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2" w:type="dxa"/>
          </w:tcPr>
          <w:p w14:paraId="02A71737" w14:textId="77777777" w:rsidR="00923982" w:rsidRPr="00E11762" w:rsidRDefault="00923982" w:rsidP="007907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5F3259B8" w14:textId="77777777" w:rsidR="00923982" w:rsidRPr="00E11762" w:rsidRDefault="00923982" w:rsidP="007907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13"/>
            <w:shd w:val="clear" w:color="auto" w:fill="auto"/>
            <w:vAlign w:val="bottom"/>
          </w:tcPr>
          <w:p w14:paraId="29A8BF4A" w14:textId="77777777" w:rsidR="00923982" w:rsidRPr="00E11762" w:rsidRDefault="00923982" w:rsidP="007907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23982" w:rsidRPr="00E11762" w14:paraId="4986C3DA" w14:textId="77777777" w:rsidTr="00923982">
        <w:trPr>
          <w:gridAfter w:val="1"/>
          <w:wAfter w:w="38" w:type="dxa"/>
        </w:trPr>
        <w:tc>
          <w:tcPr>
            <w:tcW w:w="2158" w:type="dxa"/>
            <w:gridSpan w:val="2"/>
            <w:shd w:val="clear" w:color="auto" w:fill="auto"/>
            <w:vAlign w:val="bottom"/>
          </w:tcPr>
          <w:p w14:paraId="49890E12" w14:textId="77777777" w:rsidR="00923982" w:rsidRPr="00E11762" w:rsidRDefault="00923982" w:rsidP="007907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117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70" w:type="dxa"/>
            <w:gridSpan w:val="2"/>
          </w:tcPr>
          <w:p w14:paraId="29EDB1F7" w14:textId="77777777" w:rsidR="00923982" w:rsidRPr="00E11762" w:rsidRDefault="00923982" w:rsidP="007907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2" w:type="dxa"/>
          </w:tcPr>
          <w:p w14:paraId="1ED11A03" w14:textId="77777777" w:rsidR="00923982" w:rsidRPr="00E11762" w:rsidRDefault="00923982" w:rsidP="007907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6DFB14A" w14:textId="77777777" w:rsidR="00923982" w:rsidRPr="00E11762" w:rsidRDefault="00923982" w:rsidP="007907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EA159AB" w14:textId="77777777" w:rsidR="00923982" w:rsidRPr="00E11762" w:rsidRDefault="00923982" w:rsidP="007907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EF9E3A3" w14:textId="77777777" w:rsidR="00923982" w:rsidRPr="00E11762" w:rsidRDefault="00923982" w:rsidP="007907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039EE159" w14:textId="77777777" w:rsidR="00923982" w:rsidRPr="00E11762" w:rsidRDefault="00923982" w:rsidP="007907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137D400" w14:textId="77777777" w:rsidR="00923982" w:rsidRPr="00E11762" w:rsidRDefault="00923982" w:rsidP="007907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3"/>
            <w:shd w:val="clear" w:color="auto" w:fill="auto"/>
            <w:vAlign w:val="bottom"/>
          </w:tcPr>
          <w:p w14:paraId="55CCAE1C" w14:textId="77777777" w:rsidR="00923982" w:rsidRPr="00E11762" w:rsidRDefault="00923982" w:rsidP="007907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8404529" w14:textId="77777777" w:rsidR="00923982" w:rsidRPr="00E11762" w:rsidRDefault="00923982" w:rsidP="007907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44AA04CB" w14:textId="77777777" w:rsidR="00923982" w:rsidRPr="00E11762" w:rsidRDefault="00923982" w:rsidP="007907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923982" w:rsidRPr="00E11762" w14:paraId="5804145A" w14:textId="77777777" w:rsidTr="00923982">
        <w:trPr>
          <w:gridAfter w:val="1"/>
          <w:wAfter w:w="38" w:type="dxa"/>
        </w:trPr>
        <w:tc>
          <w:tcPr>
            <w:tcW w:w="2158" w:type="dxa"/>
            <w:gridSpan w:val="2"/>
            <w:shd w:val="clear" w:color="auto" w:fill="auto"/>
            <w:hideMark/>
          </w:tcPr>
          <w:p w14:paraId="52144F72" w14:textId="77777777" w:rsidR="00923982" w:rsidRPr="00E11762" w:rsidRDefault="00923982" w:rsidP="007907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70" w:type="dxa"/>
            <w:gridSpan w:val="2"/>
          </w:tcPr>
          <w:p w14:paraId="7038ACAA" w14:textId="77777777" w:rsidR="00923982" w:rsidRPr="00E11762" w:rsidRDefault="00923982" w:rsidP="00790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4944F74F" w14:textId="77777777" w:rsidR="00923982" w:rsidRPr="00BC5210" w:rsidRDefault="00923982" w:rsidP="00790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1"/>
              </w:tabs>
              <w:spacing w:line="240" w:lineRule="auto"/>
              <w:ind w:left="-129" w:right="-1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5210">
              <w:rPr>
                <w:rFonts w:ascii="Angsana New" w:hAnsi="Angsana New"/>
                <w:sz w:val="30"/>
                <w:szCs w:val="30"/>
              </w:rPr>
              <w:t>2.95</w:t>
            </w:r>
          </w:p>
        </w:tc>
        <w:tc>
          <w:tcPr>
            <w:tcW w:w="270" w:type="dxa"/>
          </w:tcPr>
          <w:p w14:paraId="75D06DC8" w14:textId="77777777" w:rsidR="00923982" w:rsidRPr="00BC5210" w:rsidRDefault="00923982" w:rsidP="00790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8109AEC" w14:textId="77777777" w:rsidR="00923982" w:rsidRPr="00BC5210" w:rsidRDefault="00923982" w:rsidP="00790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5210">
              <w:rPr>
                <w:rFonts w:ascii="Angsana New" w:hAnsi="Angsana New"/>
                <w:b/>
                <w:bCs/>
                <w:sz w:val="30"/>
                <w:szCs w:val="30"/>
              </w:rPr>
              <w:t>87,551,581</w:t>
            </w:r>
          </w:p>
        </w:tc>
        <w:tc>
          <w:tcPr>
            <w:tcW w:w="270" w:type="dxa"/>
            <w:shd w:val="clear" w:color="auto" w:fill="auto"/>
          </w:tcPr>
          <w:p w14:paraId="101446F3" w14:textId="77777777" w:rsidR="00923982" w:rsidRPr="00BC5210" w:rsidRDefault="00923982" w:rsidP="007907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74F28B60" w14:textId="77777777" w:rsidR="00923982" w:rsidRPr="00BC5210" w:rsidRDefault="00923982" w:rsidP="00790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20,480,147</w:t>
            </w:r>
          </w:p>
        </w:tc>
        <w:tc>
          <w:tcPr>
            <w:tcW w:w="270" w:type="dxa"/>
            <w:shd w:val="clear" w:color="auto" w:fill="auto"/>
          </w:tcPr>
          <w:p w14:paraId="17D9DD6F" w14:textId="77777777" w:rsidR="00923982" w:rsidRPr="00BC5210" w:rsidRDefault="00923982" w:rsidP="00790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14:paraId="1C10B308" w14:textId="77777777" w:rsidR="00923982" w:rsidRPr="00BC5210" w:rsidRDefault="00923982" w:rsidP="00790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(19,007,420)</w:t>
            </w:r>
          </w:p>
        </w:tc>
        <w:tc>
          <w:tcPr>
            <w:tcW w:w="270" w:type="dxa"/>
            <w:shd w:val="clear" w:color="auto" w:fill="auto"/>
          </w:tcPr>
          <w:p w14:paraId="47B10D3A" w14:textId="77777777" w:rsidR="00923982" w:rsidRPr="00BC5210" w:rsidRDefault="00923982" w:rsidP="00790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6E55434F" w14:textId="77777777" w:rsidR="00923982" w:rsidRPr="00BC5210" w:rsidRDefault="00923982" w:rsidP="00790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89,024,308</w:t>
            </w:r>
          </w:p>
        </w:tc>
      </w:tr>
      <w:tr w:rsidR="00923982" w:rsidRPr="00E11762" w14:paraId="7F3CA009" w14:textId="77777777" w:rsidTr="00923982">
        <w:trPr>
          <w:gridAfter w:val="1"/>
          <w:wAfter w:w="38" w:type="dxa"/>
        </w:trPr>
        <w:tc>
          <w:tcPr>
            <w:tcW w:w="2158" w:type="dxa"/>
            <w:gridSpan w:val="2"/>
            <w:shd w:val="clear" w:color="auto" w:fill="auto"/>
          </w:tcPr>
          <w:p w14:paraId="2F8D94D7" w14:textId="77777777" w:rsidR="00923982" w:rsidRPr="00E11762" w:rsidRDefault="00923982" w:rsidP="002B1E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12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6593D545" w14:textId="77777777" w:rsidR="00923982" w:rsidRPr="00E11762" w:rsidRDefault="00923982" w:rsidP="002B1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12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736997BF" w14:textId="77777777" w:rsidR="00923982" w:rsidRPr="00BC5210" w:rsidRDefault="00923982" w:rsidP="002B1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1"/>
              </w:tabs>
              <w:spacing w:line="120" w:lineRule="auto"/>
              <w:ind w:left="-129"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EF78DE" w14:textId="77777777" w:rsidR="00923982" w:rsidRPr="00BC5210" w:rsidRDefault="00923982" w:rsidP="002B1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12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61FCA780" w14:textId="77777777" w:rsidR="00923982" w:rsidRPr="00BC5210" w:rsidRDefault="00923982" w:rsidP="002B1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12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4B2C4F3" w14:textId="77777777" w:rsidR="00923982" w:rsidRPr="00BC5210" w:rsidRDefault="00923982" w:rsidP="002B1E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12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493A63E3" w14:textId="77777777" w:rsidR="00923982" w:rsidRPr="00BC5210" w:rsidRDefault="00923982" w:rsidP="002B1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12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016CB7D" w14:textId="77777777" w:rsidR="00923982" w:rsidRPr="00BC5210" w:rsidRDefault="00923982" w:rsidP="002B1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12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14:paraId="658953F3" w14:textId="77777777" w:rsidR="00923982" w:rsidRPr="00BC5210" w:rsidRDefault="00923982" w:rsidP="002B1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12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0666D70" w14:textId="77777777" w:rsidR="00923982" w:rsidRPr="00BC5210" w:rsidRDefault="00923982" w:rsidP="002B1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12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54814B8F" w14:textId="77777777" w:rsidR="00923982" w:rsidRPr="00BC5210" w:rsidRDefault="00923982" w:rsidP="002B1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12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23982" w:rsidRPr="00E11762" w14:paraId="6DF225D8" w14:textId="77777777" w:rsidTr="00923982">
        <w:trPr>
          <w:gridAfter w:val="1"/>
          <w:wAfter w:w="38" w:type="dxa"/>
        </w:trPr>
        <w:tc>
          <w:tcPr>
            <w:tcW w:w="2158" w:type="dxa"/>
            <w:gridSpan w:val="2"/>
            <w:shd w:val="clear" w:color="auto" w:fill="auto"/>
            <w:vAlign w:val="bottom"/>
          </w:tcPr>
          <w:p w14:paraId="53D47979" w14:textId="77777777" w:rsidR="00923982" w:rsidRPr="00E11762" w:rsidRDefault="00923982" w:rsidP="007907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70" w:type="dxa"/>
            <w:gridSpan w:val="2"/>
          </w:tcPr>
          <w:p w14:paraId="1944E8B5" w14:textId="77777777" w:rsidR="00923982" w:rsidRPr="00E11762" w:rsidRDefault="00923982" w:rsidP="00790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03A021C1" w14:textId="77777777" w:rsidR="00923982" w:rsidRPr="00BC5210" w:rsidRDefault="00923982" w:rsidP="00790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1"/>
              </w:tabs>
              <w:spacing w:line="240" w:lineRule="auto"/>
              <w:ind w:left="-129"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3B8CDB" w14:textId="77777777" w:rsidR="00923982" w:rsidRPr="00BC5210" w:rsidRDefault="00923982" w:rsidP="00790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49779AF" w14:textId="77777777" w:rsidR="00923982" w:rsidRPr="00BC5210" w:rsidRDefault="00923982" w:rsidP="00790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2241D64" w14:textId="77777777" w:rsidR="00923982" w:rsidRPr="00BC5210" w:rsidRDefault="00923982" w:rsidP="007907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4E8877F8" w14:textId="77777777" w:rsidR="00923982" w:rsidRPr="00BC5210" w:rsidRDefault="00923982" w:rsidP="00790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46F3B7C" w14:textId="77777777" w:rsidR="00923982" w:rsidRPr="00BC5210" w:rsidRDefault="00923982" w:rsidP="00790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shd w:val="clear" w:color="auto" w:fill="auto"/>
            <w:vAlign w:val="bottom"/>
          </w:tcPr>
          <w:p w14:paraId="1A49EE73" w14:textId="77777777" w:rsidR="00923982" w:rsidRPr="00BC5210" w:rsidRDefault="00923982" w:rsidP="00790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14D628F" w14:textId="77777777" w:rsidR="00923982" w:rsidRPr="00BC5210" w:rsidRDefault="00923982" w:rsidP="00790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30CAC4F1" w14:textId="77777777" w:rsidR="00923982" w:rsidRPr="00BC5210" w:rsidRDefault="00923982" w:rsidP="00790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23982" w:rsidRPr="00E11762" w14:paraId="1BF47E67" w14:textId="77777777" w:rsidTr="00923982">
        <w:trPr>
          <w:gridAfter w:val="1"/>
          <w:wAfter w:w="38" w:type="dxa"/>
        </w:trPr>
        <w:tc>
          <w:tcPr>
            <w:tcW w:w="2158" w:type="dxa"/>
            <w:gridSpan w:val="2"/>
            <w:shd w:val="clear" w:color="auto" w:fill="auto"/>
          </w:tcPr>
          <w:p w14:paraId="7DA2B691" w14:textId="77777777" w:rsidR="00923982" w:rsidRPr="00E11762" w:rsidRDefault="00923982" w:rsidP="007907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70" w:type="dxa"/>
            <w:gridSpan w:val="2"/>
          </w:tcPr>
          <w:p w14:paraId="6642D67A" w14:textId="77777777" w:rsidR="00923982" w:rsidRPr="00E11762" w:rsidRDefault="00923982" w:rsidP="00790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2D2B05A0" w14:textId="77777777" w:rsidR="00923982" w:rsidRPr="00BC5210" w:rsidRDefault="00923982" w:rsidP="00790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1"/>
              </w:tabs>
              <w:spacing w:line="240" w:lineRule="auto"/>
              <w:ind w:left="-129" w:right="-1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5210">
              <w:rPr>
                <w:rFonts w:ascii="Angsana New" w:hAnsi="Angsana New"/>
                <w:sz w:val="30"/>
                <w:szCs w:val="30"/>
              </w:rPr>
              <w:t>2.95</w:t>
            </w:r>
          </w:p>
        </w:tc>
        <w:tc>
          <w:tcPr>
            <w:tcW w:w="270" w:type="dxa"/>
          </w:tcPr>
          <w:p w14:paraId="668395E7" w14:textId="77777777" w:rsidR="00923982" w:rsidRPr="00BC5210" w:rsidRDefault="00923982" w:rsidP="00790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611AA365" w14:textId="77777777" w:rsidR="00923982" w:rsidRPr="00BC5210" w:rsidRDefault="00923982" w:rsidP="00790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5210">
              <w:rPr>
                <w:rFonts w:ascii="Angsana New" w:hAnsi="Angsana New"/>
                <w:b/>
                <w:bCs/>
                <w:sz w:val="30"/>
                <w:szCs w:val="30"/>
              </w:rPr>
              <w:t>63,177,383</w:t>
            </w:r>
          </w:p>
        </w:tc>
        <w:tc>
          <w:tcPr>
            <w:tcW w:w="270" w:type="dxa"/>
            <w:shd w:val="clear" w:color="auto" w:fill="auto"/>
          </w:tcPr>
          <w:p w14:paraId="55FB49C8" w14:textId="77777777" w:rsidR="00923982" w:rsidRPr="00BC5210" w:rsidRDefault="00923982" w:rsidP="0079076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244A73AC" w14:textId="77777777" w:rsidR="00923982" w:rsidRPr="00BC5210" w:rsidRDefault="00923982" w:rsidP="00790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  <w:r w:rsidRPr="00BC5210">
              <w:rPr>
                <w:rFonts w:ascii="Angsana New" w:hAnsi="Angsana New"/>
                <w:sz w:val="30"/>
                <w:szCs w:val="30"/>
              </w:rPr>
              <w:t>29,225,331</w:t>
            </w:r>
          </w:p>
        </w:tc>
        <w:tc>
          <w:tcPr>
            <w:tcW w:w="270" w:type="dxa"/>
            <w:shd w:val="clear" w:color="auto" w:fill="auto"/>
          </w:tcPr>
          <w:p w14:paraId="5744442E" w14:textId="77777777" w:rsidR="00923982" w:rsidRPr="00BC5210" w:rsidRDefault="00923982" w:rsidP="00790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14:paraId="70F8897A" w14:textId="77777777" w:rsidR="00923982" w:rsidRPr="00BC5210" w:rsidRDefault="00923982" w:rsidP="00790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BC5210">
              <w:rPr>
                <w:rFonts w:ascii="Angsana New" w:hAnsi="Angsana New"/>
                <w:sz w:val="30"/>
                <w:szCs w:val="30"/>
              </w:rPr>
              <w:t>(4,851,133)</w:t>
            </w:r>
          </w:p>
        </w:tc>
        <w:tc>
          <w:tcPr>
            <w:tcW w:w="270" w:type="dxa"/>
            <w:shd w:val="clear" w:color="auto" w:fill="auto"/>
          </w:tcPr>
          <w:p w14:paraId="09BEF553" w14:textId="77777777" w:rsidR="00923982" w:rsidRPr="00BC5210" w:rsidRDefault="00923982" w:rsidP="00790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7DD6291F" w14:textId="77777777" w:rsidR="00923982" w:rsidRPr="00BC5210" w:rsidRDefault="00923982" w:rsidP="00790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5210">
              <w:rPr>
                <w:rFonts w:ascii="Angsana New" w:hAnsi="Angsana New"/>
                <w:b/>
                <w:bCs/>
                <w:sz w:val="30"/>
                <w:szCs w:val="30"/>
              </w:rPr>
              <w:t>87,551,581</w:t>
            </w:r>
          </w:p>
        </w:tc>
      </w:tr>
    </w:tbl>
    <w:p w14:paraId="0AB0DE2C" w14:textId="77777777" w:rsidR="00FA4888" w:rsidRPr="002B1E9F" w:rsidRDefault="00FA4888" w:rsidP="009D67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8" w:lineRule="auto"/>
        <w:ind w:left="540"/>
        <w:rPr>
          <w:rFonts w:ascii="Angsana New" w:hAnsi="Angsana New"/>
          <w:sz w:val="16"/>
          <w:szCs w:val="16"/>
        </w:rPr>
      </w:pPr>
    </w:p>
    <w:p w14:paraId="3E006F1E" w14:textId="644E1D16" w:rsidR="00130278" w:rsidRDefault="00C864C1" w:rsidP="006556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ind w:left="540" w:right="63" w:hanging="540"/>
        <w:jc w:val="thaiDistribute"/>
        <w:rPr>
          <w:rFonts w:ascii="Angsana New" w:hAnsi="Angsana New"/>
          <w:sz w:val="30"/>
          <w:szCs w:val="30"/>
        </w:rPr>
      </w:pPr>
      <w:bookmarkStart w:id="15" w:name="_Hlk46884872"/>
      <w:r w:rsidRPr="00E11762">
        <w:rPr>
          <w:rFonts w:ascii="Angsana New" w:hAnsi="Angsana New"/>
          <w:sz w:val="30"/>
          <w:szCs w:val="30"/>
        </w:rPr>
        <w:tab/>
      </w:r>
      <w:r w:rsidRPr="0012412D">
        <w:rPr>
          <w:rFonts w:ascii="Angsana New" w:hAnsi="Angsana New" w:hint="cs"/>
          <w:sz w:val="30"/>
          <w:szCs w:val="30"/>
          <w:cs/>
        </w:rPr>
        <w:t xml:space="preserve">ยอดคงเหลือดอกเบี้ยค้างรับของบริษัทที่มีกับบริษัทย่อย จำนวนเงิน </w:t>
      </w:r>
      <w:r w:rsidR="00A125C5">
        <w:rPr>
          <w:rFonts w:ascii="Angsana New" w:hAnsi="Angsana New"/>
          <w:sz w:val="30"/>
          <w:szCs w:val="30"/>
        </w:rPr>
        <w:t>1.46</w:t>
      </w:r>
      <w:r w:rsidRPr="0012412D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Pr="0012412D">
        <w:rPr>
          <w:rFonts w:ascii="Angsana New" w:hAnsi="Angsana New"/>
          <w:sz w:val="30"/>
          <w:szCs w:val="30"/>
        </w:rPr>
        <w:t xml:space="preserve"> </w:t>
      </w:r>
      <w:r w:rsidRPr="0012412D">
        <w:rPr>
          <w:rFonts w:ascii="Angsana New" w:hAnsi="Angsana New" w:hint="cs"/>
          <w:sz w:val="30"/>
          <w:szCs w:val="30"/>
          <w:cs/>
        </w:rPr>
        <w:t>นำมารวมเป็นส่วนหนึ่งของเงินให้กู้ยืมระยะยาวแก่บริษัทย่อยเพิ่มขึ้นในระหว่างปี</w:t>
      </w:r>
    </w:p>
    <w:p w14:paraId="23BEBD99" w14:textId="677C5093" w:rsidR="002B1E9F" w:rsidRPr="002B1E9F" w:rsidRDefault="002B1E9F" w:rsidP="006556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ind w:left="540" w:right="63" w:hanging="540"/>
        <w:jc w:val="thaiDistribute"/>
        <w:rPr>
          <w:rFonts w:ascii="Angsana New" w:hAnsi="Angsana New"/>
          <w:sz w:val="16"/>
          <w:szCs w:val="16"/>
        </w:rPr>
      </w:pPr>
    </w:p>
    <w:p w14:paraId="5F36C223" w14:textId="0CA5DC8E" w:rsidR="002B1E9F" w:rsidRDefault="002B1E9F" w:rsidP="002B1E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8" w:lineRule="auto"/>
        <w:ind w:left="540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E11762">
        <w:rPr>
          <w:rFonts w:ascii="Angsana New" w:hAnsi="Angsana New"/>
          <w:sz w:val="30"/>
          <w:szCs w:val="30"/>
        </w:rPr>
        <w:t>1</w:t>
      </w:r>
      <w:r w:rsidRPr="00E11762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Pr="00E11762">
        <w:rPr>
          <w:rFonts w:ascii="Angsana New" w:hAnsi="Angsana New"/>
          <w:sz w:val="30"/>
          <w:szCs w:val="30"/>
        </w:rPr>
        <w:t xml:space="preserve">2563 </w:t>
      </w:r>
      <w:r w:rsidRPr="00E11762">
        <w:rPr>
          <w:rFonts w:ascii="Angsana New" w:hAnsi="Angsana New" w:hint="cs"/>
          <w:sz w:val="30"/>
          <w:szCs w:val="30"/>
          <w:cs/>
        </w:rPr>
        <w:t>บริษัทให้เงินกู้ยืมแก่บริษัทย่อยหลายแห่งจำนวนเงิน</w:t>
      </w:r>
      <w:r w:rsidRPr="00E11762">
        <w:rPr>
          <w:rFonts w:ascii="Angsana New" w:hAnsi="Angsana New"/>
          <w:sz w:val="30"/>
          <w:szCs w:val="30"/>
        </w:rPr>
        <w:t xml:space="preserve"> 8,869 </w:t>
      </w:r>
      <w:r w:rsidRPr="00E11762">
        <w:rPr>
          <w:rFonts w:ascii="Angsana New" w:hAnsi="Angsana New" w:hint="cs"/>
          <w:sz w:val="30"/>
          <w:szCs w:val="30"/>
          <w:cs/>
        </w:rPr>
        <w:t xml:space="preserve">ล้านบาท เพื่อใช้จ่ายชำระเงินกู้ยืมที่บริษัทย่อยมีกับผู้ถือหุ้นเดิมและถือเป็นส่วนหนึ่งของเงินจ่ายซื้อธุรกิจในงบกระแสเงินสด </w:t>
      </w:r>
    </w:p>
    <w:p w14:paraId="52C2A788" w14:textId="77777777" w:rsidR="002B1E9F" w:rsidRPr="002B1E9F" w:rsidRDefault="002B1E9F" w:rsidP="002B1E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ind w:left="540" w:right="63" w:hanging="540"/>
        <w:jc w:val="thaiDistribute"/>
        <w:rPr>
          <w:rFonts w:ascii="Angsana New" w:hAnsi="Angsana New"/>
          <w:sz w:val="16"/>
          <w:szCs w:val="16"/>
        </w:rPr>
      </w:pPr>
      <w:r w:rsidRPr="00E11762">
        <w:rPr>
          <w:rFonts w:ascii="Angsana New" w:hAnsi="Angsana New"/>
          <w:sz w:val="30"/>
          <w:szCs w:val="30"/>
        </w:rPr>
        <w:tab/>
      </w:r>
    </w:p>
    <w:p w14:paraId="10A1FF0D" w14:textId="77777777" w:rsidR="002B1E9F" w:rsidRPr="00E11762" w:rsidRDefault="002B1E9F" w:rsidP="002B1E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ind w:left="540" w:right="63" w:hanging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ab/>
      </w:r>
      <w:r w:rsidRPr="00E11762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E11762">
        <w:rPr>
          <w:rFonts w:ascii="Angsana New" w:hAnsi="Angsana New"/>
          <w:sz w:val="30"/>
          <w:szCs w:val="30"/>
        </w:rPr>
        <w:t xml:space="preserve">16 </w:t>
      </w:r>
      <w:r w:rsidRPr="00E11762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E11762">
        <w:rPr>
          <w:rFonts w:ascii="Angsana New" w:hAnsi="Angsana New"/>
          <w:sz w:val="30"/>
          <w:szCs w:val="30"/>
        </w:rPr>
        <w:t xml:space="preserve">2563 </w:t>
      </w:r>
      <w:r w:rsidRPr="00E11762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Pr="00E11762">
        <w:rPr>
          <w:rFonts w:ascii="Angsana New" w:hAnsi="Angsana New"/>
          <w:sz w:val="30"/>
          <w:szCs w:val="30"/>
        </w:rPr>
        <w:t xml:space="preserve">8 </w:t>
      </w:r>
      <w:r w:rsidRPr="00E11762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E11762">
        <w:rPr>
          <w:rFonts w:ascii="Angsana New" w:hAnsi="Angsana New"/>
          <w:sz w:val="30"/>
          <w:szCs w:val="30"/>
        </w:rPr>
        <w:t xml:space="preserve">2563 </w:t>
      </w:r>
      <w:r w:rsidRPr="00E11762">
        <w:rPr>
          <w:rFonts w:ascii="Angsana New" w:hAnsi="Angsana New" w:hint="cs"/>
          <w:sz w:val="30"/>
          <w:szCs w:val="30"/>
          <w:cs/>
        </w:rPr>
        <w:t xml:space="preserve">บริษัทตกลงทำสัญญาให้กู้ยืมเงินกับบริษัทย่อยหลายแห่งจากเดิมเงินให้กู้ยืมอยู่ในรูปตั๋วสัญญาใช้เงิน จากการเข้าทำสัญญาดังกล่าวยอดคงเหลือดอกเบี้ยค้างรับของบริษัทที่มีกับบริษัทย่อย จำนวนเงิน </w:t>
      </w:r>
      <w:r w:rsidRPr="00E11762">
        <w:rPr>
          <w:rFonts w:ascii="Angsana New" w:hAnsi="Angsana New"/>
          <w:sz w:val="30"/>
          <w:szCs w:val="30"/>
        </w:rPr>
        <w:t>1,36</w:t>
      </w:r>
      <w:r>
        <w:rPr>
          <w:rFonts w:ascii="Angsana New" w:hAnsi="Angsana New"/>
          <w:sz w:val="30"/>
          <w:szCs w:val="30"/>
        </w:rPr>
        <w:t>5</w:t>
      </w:r>
      <w:r w:rsidRPr="00E11762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Pr="00E11762">
        <w:rPr>
          <w:rFonts w:ascii="Angsana New" w:hAnsi="Angsana New"/>
          <w:sz w:val="30"/>
          <w:szCs w:val="30"/>
        </w:rPr>
        <w:t xml:space="preserve"> </w:t>
      </w:r>
      <w:r w:rsidRPr="00E11762">
        <w:rPr>
          <w:rFonts w:ascii="Angsana New" w:hAnsi="Angsana New" w:hint="cs"/>
          <w:sz w:val="30"/>
          <w:szCs w:val="30"/>
          <w:cs/>
        </w:rPr>
        <w:t>นำมารวมเป็นส่วนหนึ่งของเงินให้กู้ยืมระยะยาวแก่บริษัทย่อยเพิ่มขึ้นในระหว่างปี</w:t>
      </w:r>
    </w:p>
    <w:p w14:paraId="1D1D3174" w14:textId="77777777" w:rsidR="00923982" w:rsidRPr="002B1E9F" w:rsidRDefault="00923982" w:rsidP="006556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ind w:left="540" w:right="63" w:hanging="540"/>
        <w:jc w:val="thaiDistribute"/>
        <w:rPr>
          <w:rFonts w:ascii="Angsana New" w:hAnsi="Angsana New"/>
          <w:sz w:val="16"/>
          <w:szCs w:val="16"/>
          <w:cs/>
        </w:rPr>
      </w:pPr>
    </w:p>
    <w:bookmarkEnd w:id="15"/>
    <w:tbl>
      <w:tblPr>
        <w:tblW w:w="935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02"/>
        <w:gridCol w:w="1260"/>
        <w:gridCol w:w="253"/>
        <w:gridCol w:w="13"/>
        <w:gridCol w:w="1252"/>
        <w:gridCol w:w="22"/>
        <w:gridCol w:w="256"/>
        <w:gridCol w:w="9"/>
        <w:gridCol w:w="1267"/>
        <w:gridCol w:w="251"/>
        <w:gridCol w:w="9"/>
        <w:gridCol w:w="1263"/>
      </w:tblGrid>
      <w:tr w:rsidR="009F34C6" w:rsidRPr="00E11762" w14:paraId="51B35833" w14:textId="77777777" w:rsidTr="00DB05D8">
        <w:trPr>
          <w:trHeight w:val="20"/>
          <w:tblHeader/>
        </w:trPr>
        <w:tc>
          <w:tcPr>
            <w:tcW w:w="1871" w:type="pct"/>
            <w:shd w:val="clear" w:color="auto" w:fill="auto"/>
          </w:tcPr>
          <w:p w14:paraId="6D77D857" w14:textId="0C997525" w:rsidR="009F34C6" w:rsidRPr="00E11762" w:rsidRDefault="009F34C6" w:rsidP="00E0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234" w:right="29" w:hanging="234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484" w:type="pct"/>
            <w:gridSpan w:val="4"/>
            <w:shd w:val="clear" w:color="auto" w:fill="auto"/>
          </w:tcPr>
          <w:p w14:paraId="29B38615" w14:textId="77777777" w:rsidR="009F34C6" w:rsidRPr="00E11762" w:rsidRDefault="009F34C6" w:rsidP="00E0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E11762"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672B8C7F" w14:textId="77777777" w:rsidR="009F34C6" w:rsidRPr="00E11762" w:rsidRDefault="009F34C6" w:rsidP="00E0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496" w:type="pct"/>
            <w:gridSpan w:val="5"/>
            <w:shd w:val="clear" w:color="auto" w:fill="auto"/>
          </w:tcPr>
          <w:p w14:paraId="0CB9DF2C" w14:textId="77777777" w:rsidR="009F34C6" w:rsidRPr="00E11762" w:rsidRDefault="009F34C6" w:rsidP="00E0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E11762"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  <w:t>งบการเงินเฉพาะ</w:t>
            </w:r>
            <w:r w:rsidRPr="00E11762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</w:rPr>
              <w:t>กิจการ</w:t>
            </w:r>
          </w:p>
        </w:tc>
      </w:tr>
      <w:tr w:rsidR="00FA4888" w:rsidRPr="00E11762" w14:paraId="3C718A19" w14:textId="77777777" w:rsidTr="00DB05D8">
        <w:trPr>
          <w:trHeight w:val="20"/>
          <w:tblHeader/>
        </w:trPr>
        <w:tc>
          <w:tcPr>
            <w:tcW w:w="1871" w:type="pct"/>
            <w:shd w:val="clear" w:color="auto" w:fill="auto"/>
          </w:tcPr>
          <w:p w14:paraId="684B85B9" w14:textId="77777777" w:rsidR="00FA4888" w:rsidRPr="00E11762" w:rsidRDefault="00FA4888" w:rsidP="00E0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34560B4F" w14:textId="01CEED06" w:rsidR="00FA4888" w:rsidRPr="00E11762" w:rsidRDefault="00FA4888" w:rsidP="00E0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35" w:type="pct"/>
            <w:shd w:val="clear" w:color="auto" w:fill="auto"/>
          </w:tcPr>
          <w:p w14:paraId="63FCAE43" w14:textId="77777777" w:rsidR="00FA4888" w:rsidRPr="00E11762" w:rsidRDefault="00FA4888" w:rsidP="00E0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76" w:type="pct"/>
            <w:gridSpan w:val="2"/>
            <w:shd w:val="clear" w:color="auto" w:fill="auto"/>
          </w:tcPr>
          <w:p w14:paraId="6FB63500" w14:textId="39F55607" w:rsidR="00FA4888" w:rsidRPr="00E11762" w:rsidRDefault="00FA4888" w:rsidP="00E0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3C1C3A16" w14:textId="77777777" w:rsidR="00FA4888" w:rsidRPr="00E11762" w:rsidRDefault="00FA4888" w:rsidP="00E0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82" w:type="pct"/>
            <w:gridSpan w:val="2"/>
            <w:shd w:val="clear" w:color="auto" w:fill="auto"/>
          </w:tcPr>
          <w:p w14:paraId="21ED25DA" w14:textId="0AF7DE3C" w:rsidR="00FA4888" w:rsidRPr="00E11762" w:rsidRDefault="00FA4888" w:rsidP="00E0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21D1D717" w14:textId="77777777" w:rsidR="00FA4888" w:rsidRPr="00E11762" w:rsidRDefault="00FA4888" w:rsidP="00E0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75" w:type="pct"/>
            <w:shd w:val="clear" w:color="auto" w:fill="auto"/>
          </w:tcPr>
          <w:p w14:paraId="0A355E5B" w14:textId="62156941" w:rsidR="00FA4888" w:rsidRPr="00E11762" w:rsidRDefault="00FA4888" w:rsidP="00E0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2563</w:t>
            </w:r>
          </w:p>
        </w:tc>
      </w:tr>
      <w:tr w:rsidR="00FA4888" w:rsidRPr="00E11762" w14:paraId="302451FF" w14:textId="77777777" w:rsidTr="00DB05D8">
        <w:trPr>
          <w:trHeight w:val="20"/>
          <w:tblHeader/>
        </w:trPr>
        <w:tc>
          <w:tcPr>
            <w:tcW w:w="1871" w:type="pct"/>
            <w:shd w:val="clear" w:color="auto" w:fill="auto"/>
          </w:tcPr>
          <w:p w14:paraId="14CB895C" w14:textId="53AD072E" w:rsidR="00FA4888" w:rsidRPr="00E11762" w:rsidRDefault="00FA4888" w:rsidP="00E0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3129" w:type="pct"/>
            <w:gridSpan w:val="11"/>
            <w:shd w:val="clear" w:color="auto" w:fill="auto"/>
          </w:tcPr>
          <w:p w14:paraId="5F613B14" w14:textId="77777777" w:rsidR="00FA4888" w:rsidRPr="00E11762" w:rsidRDefault="00FA4888" w:rsidP="00E0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29"/>
              <w:jc w:val="center"/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</w:rPr>
            </w:pPr>
            <w:r w:rsidRPr="00E11762">
              <w:rPr>
                <w:rFonts w:ascii="Angsana New" w:hAnsi="Angsana New" w:hint="cs"/>
                <w:b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FA4888" w:rsidRPr="00E11762" w14:paraId="58D5454A" w14:textId="77777777" w:rsidTr="00173FDC">
        <w:trPr>
          <w:trHeight w:val="20"/>
        </w:trPr>
        <w:tc>
          <w:tcPr>
            <w:tcW w:w="1871" w:type="pct"/>
            <w:shd w:val="clear" w:color="auto" w:fill="auto"/>
          </w:tcPr>
          <w:p w14:paraId="37F187CB" w14:textId="2FF96234" w:rsidR="00FA4888" w:rsidRPr="00E11762" w:rsidRDefault="00FA4888" w:rsidP="00E0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29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  <w:t>ส</w:t>
            </w:r>
            <w:r w:rsidRPr="00E11762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ินทรัพย์ไม่หมุนเวียนอื่น</w:t>
            </w:r>
          </w:p>
        </w:tc>
        <w:tc>
          <w:tcPr>
            <w:tcW w:w="3129" w:type="pct"/>
            <w:gridSpan w:val="11"/>
            <w:shd w:val="clear" w:color="auto" w:fill="auto"/>
          </w:tcPr>
          <w:p w14:paraId="47F338C2" w14:textId="77777777" w:rsidR="00FA4888" w:rsidRPr="00E11762" w:rsidRDefault="00FA4888" w:rsidP="00E0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29"/>
              <w:jc w:val="center"/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  <w:cs/>
              </w:rPr>
            </w:pPr>
          </w:p>
        </w:tc>
      </w:tr>
      <w:tr w:rsidR="004237FF" w:rsidRPr="00E11762" w14:paraId="6378C0C4" w14:textId="77777777" w:rsidTr="00173FDC">
        <w:trPr>
          <w:trHeight w:val="333"/>
        </w:trPr>
        <w:tc>
          <w:tcPr>
            <w:tcW w:w="1871" w:type="pct"/>
            <w:shd w:val="clear" w:color="auto" w:fill="auto"/>
          </w:tcPr>
          <w:p w14:paraId="7C6A7468" w14:textId="77777777" w:rsidR="004237FF" w:rsidRPr="00E11762" w:rsidRDefault="004237FF" w:rsidP="00E0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3" w:type="pct"/>
            <w:shd w:val="clear" w:color="auto" w:fill="auto"/>
          </w:tcPr>
          <w:p w14:paraId="1B00B2A5" w14:textId="1B4C3565" w:rsidR="004237FF" w:rsidRPr="00E11762" w:rsidRDefault="003812F8" w:rsidP="00E0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0" w:right="-108" w:firstLine="17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  <w:r w:rsidR="004237FF" w:rsidRPr="00D867C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04D216F9" w14:textId="77777777" w:rsidR="004237FF" w:rsidRPr="00E11762" w:rsidRDefault="004237FF" w:rsidP="00E0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551" w:firstLine="5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gridSpan w:val="2"/>
            <w:shd w:val="clear" w:color="auto" w:fill="auto"/>
          </w:tcPr>
          <w:p w14:paraId="0AC7F653" w14:textId="6AB3EE9D" w:rsidR="004237FF" w:rsidRPr="00E11762" w:rsidRDefault="004237FF" w:rsidP="00E0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551" w:firstLine="708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3441738B" w14:textId="77777777" w:rsidR="004237FF" w:rsidRPr="00E11762" w:rsidRDefault="004237FF" w:rsidP="00E0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551" w:firstLine="5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" w:type="pct"/>
            <w:gridSpan w:val="2"/>
            <w:shd w:val="clear" w:color="auto" w:fill="auto"/>
          </w:tcPr>
          <w:p w14:paraId="4DFA6779" w14:textId="13D5E6D6" w:rsidR="004237FF" w:rsidRPr="00767A6F" w:rsidRDefault="004237FF" w:rsidP="00E0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380" w:lineRule="exact"/>
              <w:ind w:right="-108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D867C7">
              <w:rPr>
                <w:rFonts w:ascii="Angsana New" w:eastAsia="MS Mincho" w:hAnsi="Angsana New"/>
                <w:sz w:val="30"/>
                <w:szCs w:val="30"/>
              </w:rPr>
              <w:t xml:space="preserve"> 29,413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1A606DD8" w14:textId="77777777" w:rsidR="004237FF" w:rsidRPr="00E11762" w:rsidRDefault="004237FF" w:rsidP="00E0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shd w:val="clear" w:color="auto" w:fill="auto"/>
          </w:tcPr>
          <w:p w14:paraId="0062A5A1" w14:textId="3A13BD76" w:rsidR="004237FF" w:rsidRPr="00E11762" w:rsidRDefault="004237FF" w:rsidP="00E0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8"/>
              </w:tabs>
              <w:spacing w:line="380" w:lineRule="exact"/>
              <w:ind w:right="-1551" w:firstLine="417"/>
              <w:rPr>
                <w:rFonts w:ascii="Angsana New" w:hAnsi="Angsana New"/>
                <w:sz w:val="30"/>
                <w:szCs w:val="30"/>
                <w:cs/>
              </w:rPr>
            </w:pPr>
            <w:r w:rsidRPr="00767A6F">
              <w:rPr>
                <w:rFonts w:ascii="Angsana New" w:eastAsia="MS Mincho" w:hAnsi="Angsana New"/>
                <w:sz w:val="30"/>
                <w:szCs w:val="30"/>
              </w:rPr>
              <w:t xml:space="preserve">28,713 </w:t>
            </w:r>
          </w:p>
        </w:tc>
      </w:tr>
      <w:tr w:rsidR="004237FF" w:rsidRPr="00E11762" w14:paraId="1E2BC04D" w14:textId="77777777" w:rsidTr="00173FDC">
        <w:trPr>
          <w:trHeight w:val="20"/>
        </w:trPr>
        <w:tc>
          <w:tcPr>
            <w:tcW w:w="1871" w:type="pct"/>
            <w:shd w:val="clear" w:color="auto" w:fill="auto"/>
          </w:tcPr>
          <w:p w14:paraId="2A8810A6" w14:textId="77777777" w:rsidR="004237FF" w:rsidRPr="00E11762" w:rsidRDefault="004237FF" w:rsidP="00E0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73" w:type="pct"/>
            <w:tcBorders>
              <w:bottom w:val="single" w:sz="4" w:space="0" w:color="auto"/>
            </w:tcBorders>
            <w:shd w:val="clear" w:color="auto" w:fill="auto"/>
          </w:tcPr>
          <w:p w14:paraId="40F37251" w14:textId="2258292B" w:rsidR="004237FF" w:rsidRPr="00767A6F" w:rsidRDefault="004237FF" w:rsidP="00E0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D867C7">
              <w:rPr>
                <w:rFonts w:ascii="Angsana New" w:hAnsi="Angsana New"/>
                <w:sz w:val="30"/>
                <w:szCs w:val="30"/>
              </w:rPr>
              <w:t xml:space="preserve">9,312 </w:t>
            </w:r>
          </w:p>
        </w:tc>
        <w:tc>
          <w:tcPr>
            <w:tcW w:w="135" w:type="pct"/>
            <w:shd w:val="clear" w:color="auto" w:fill="auto"/>
          </w:tcPr>
          <w:p w14:paraId="5675683D" w14:textId="77777777" w:rsidR="004237FF" w:rsidRPr="00E11762" w:rsidRDefault="004237FF" w:rsidP="00E0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551" w:firstLine="5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2CCBB1" w14:textId="6D760D73" w:rsidR="004237FF" w:rsidRPr="00E11762" w:rsidRDefault="004237FF" w:rsidP="00E0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6"/>
              </w:tabs>
              <w:spacing w:line="380" w:lineRule="exact"/>
              <w:ind w:right="-1551" w:firstLine="515"/>
              <w:rPr>
                <w:rFonts w:ascii="Angsana New" w:hAnsi="Angsana New"/>
                <w:sz w:val="30"/>
                <w:szCs w:val="30"/>
              </w:rPr>
            </w:pPr>
            <w:r w:rsidRPr="00767A6F">
              <w:rPr>
                <w:rFonts w:ascii="Angsana New" w:hAnsi="Angsana New"/>
                <w:sz w:val="30"/>
                <w:szCs w:val="30"/>
                <w:lang w:eastAsia="zh-CN"/>
              </w:rPr>
              <w:t>12,392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5E8F35D7" w14:textId="77777777" w:rsidR="004237FF" w:rsidRPr="00E11762" w:rsidRDefault="004237FF" w:rsidP="00E0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551" w:firstLine="5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1172B7" w14:textId="64EEE505" w:rsidR="004237FF" w:rsidRPr="00767A6F" w:rsidRDefault="004237FF" w:rsidP="00E0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380" w:lineRule="exact"/>
              <w:ind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D867C7">
              <w:rPr>
                <w:rFonts w:ascii="Angsana New" w:eastAsia="MS Mincho" w:hAnsi="Angsana New"/>
                <w:sz w:val="30"/>
                <w:szCs w:val="30"/>
              </w:rPr>
              <w:t xml:space="preserve"> 1,505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336AA8C1" w14:textId="77777777" w:rsidR="004237FF" w:rsidRPr="00E11762" w:rsidRDefault="004237FF" w:rsidP="00E0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  <w:shd w:val="clear" w:color="auto" w:fill="auto"/>
          </w:tcPr>
          <w:p w14:paraId="1DD8B886" w14:textId="6E04D9FA" w:rsidR="004237FF" w:rsidRPr="00E11762" w:rsidRDefault="004237FF" w:rsidP="00E0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551" w:firstLine="515"/>
              <w:rPr>
                <w:rFonts w:ascii="Angsana New" w:hAnsi="Angsana New"/>
                <w:sz w:val="30"/>
                <w:szCs w:val="30"/>
              </w:rPr>
            </w:pPr>
            <w:r w:rsidRPr="00767A6F">
              <w:rPr>
                <w:rFonts w:ascii="Angsana New" w:eastAsia="MS Mincho" w:hAnsi="Angsana New"/>
                <w:sz w:val="30"/>
                <w:szCs w:val="30"/>
              </w:rPr>
              <w:t xml:space="preserve">1,433 </w:t>
            </w:r>
          </w:p>
        </w:tc>
      </w:tr>
      <w:tr w:rsidR="004237FF" w:rsidRPr="00E11762" w14:paraId="4F90F028" w14:textId="77777777" w:rsidTr="00173FDC">
        <w:trPr>
          <w:trHeight w:val="20"/>
        </w:trPr>
        <w:tc>
          <w:tcPr>
            <w:tcW w:w="1871" w:type="pct"/>
            <w:shd w:val="clear" w:color="auto" w:fill="auto"/>
          </w:tcPr>
          <w:p w14:paraId="0F7D18BA" w14:textId="77777777" w:rsidR="004237FF" w:rsidRPr="00E11762" w:rsidRDefault="004237FF" w:rsidP="00E0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2A4760" w14:textId="4B2B3518" w:rsidR="004237FF" w:rsidRPr="00767A6F" w:rsidRDefault="004237FF" w:rsidP="00E0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</w:pPr>
            <w:r w:rsidRPr="00D867C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9,312 </w:t>
            </w:r>
          </w:p>
        </w:tc>
        <w:tc>
          <w:tcPr>
            <w:tcW w:w="135" w:type="pct"/>
            <w:shd w:val="clear" w:color="auto" w:fill="auto"/>
          </w:tcPr>
          <w:p w14:paraId="6A01035E" w14:textId="77777777" w:rsidR="004237FF" w:rsidRPr="00E11762" w:rsidRDefault="004237FF" w:rsidP="00E0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551" w:firstLine="5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EB10A7" w14:textId="5845F8E9" w:rsidR="004237FF" w:rsidRPr="00E11762" w:rsidRDefault="004237FF" w:rsidP="00E0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551" w:firstLine="5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67C7"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  <w:t>12,392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2BEAB8E7" w14:textId="77777777" w:rsidR="004237FF" w:rsidRPr="00E11762" w:rsidRDefault="004237FF" w:rsidP="00E0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551" w:firstLine="5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C42E69" w14:textId="0F6AF391" w:rsidR="004237FF" w:rsidRPr="00767A6F" w:rsidRDefault="004237FF" w:rsidP="00E0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380" w:lineRule="exact"/>
              <w:ind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867C7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 30,918 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0F3570B4" w14:textId="77777777" w:rsidR="004237FF" w:rsidRPr="00E11762" w:rsidRDefault="004237FF" w:rsidP="00E0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3154DA" w14:textId="6EBE9C8E" w:rsidR="004237FF" w:rsidRPr="00E11762" w:rsidRDefault="004237FF" w:rsidP="00E02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551" w:firstLine="4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67C7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30,146 </w:t>
            </w:r>
          </w:p>
        </w:tc>
      </w:tr>
      <w:tr w:rsidR="00FA4888" w:rsidRPr="00E11762" w14:paraId="4DCB7797" w14:textId="77777777" w:rsidTr="00173FDC">
        <w:trPr>
          <w:trHeight w:val="20"/>
        </w:trPr>
        <w:tc>
          <w:tcPr>
            <w:tcW w:w="1871" w:type="pct"/>
            <w:shd w:val="clear" w:color="auto" w:fill="auto"/>
          </w:tcPr>
          <w:p w14:paraId="25D51218" w14:textId="55A91585" w:rsidR="00FA4888" w:rsidRPr="00E11762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E11762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เจ้า</w:t>
            </w:r>
            <w:r w:rsidRPr="00E11762"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  <w:t>หนี้การค้</w:t>
            </w:r>
            <w:r w:rsidRPr="00E11762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า</w:t>
            </w:r>
          </w:p>
        </w:tc>
        <w:tc>
          <w:tcPr>
            <w:tcW w:w="3129" w:type="pct"/>
            <w:gridSpan w:val="11"/>
            <w:shd w:val="clear" w:color="auto" w:fill="auto"/>
          </w:tcPr>
          <w:p w14:paraId="7A23E314" w14:textId="55CB1E0D" w:rsidR="00FA4888" w:rsidRPr="00E11762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</w:rPr>
            </w:pPr>
          </w:p>
        </w:tc>
      </w:tr>
      <w:tr w:rsidR="004237FF" w:rsidRPr="00E11762" w14:paraId="6C9133FE" w14:textId="77777777" w:rsidTr="00173FDC">
        <w:trPr>
          <w:trHeight w:val="20"/>
        </w:trPr>
        <w:tc>
          <w:tcPr>
            <w:tcW w:w="1871" w:type="pct"/>
            <w:shd w:val="clear" w:color="auto" w:fill="auto"/>
          </w:tcPr>
          <w:p w14:paraId="11B7C97B" w14:textId="77777777" w:rsidR="004237FF" w:rsidRPr="00E11762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  <w:r w:rsidRPr="00E11762">
              <w:rPr>
                <w:rFonts w:ascii="Angsana New" w:hAnsi="Angsana New"/>
                <w:b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673" w:type="pct"/>
            <w:tcBorders>
              <w:bottom w:val="double" w:sz="4" w:space="0" w:color="auto"/>
            </w:tcBorders>
            <w:shd w:val="clear" w:color="auto" w:fill="auto"/>
          </w:tcPr>
          <w:p w14:paraId="52B91D31" w14:textId="16872C80" w:rsidR="004237FF" w:rsidRPr="00E11762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35" w:lineRule="auto"/>
              <w:ind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867C7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5,720</w:t>
            </w:r>
          </w:p>
        </w:tc>
        <w:tc>
          <w:tcPr>
            <w:tcW w:w="142" w:type="pct"/>
            <w:gridSpan w:val="2"/>
            <w:shd w:val="clear" w:color="auto" w:fill="auto"/>
          </w:tcPr>
          <w:p w14:paraId="22A1D2C5" w14:textId="77777777" w:rsidR="004237FF" w:rsidRPr="00E11762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35" w:lineRule="auto"/>
              <w:ind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51F8D9C" w14:textId="016B8A41" w:rsidR="004237FF" w:rsidRPr="00E11762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35" w:lineRule="auto"/>
              <w:ind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4,104</w:t>
            </w:r>
          </w:p>
        </w:tc>
        <w:tc>
          <w:tcPr>
            <w:tcW w:w="142" w:type="pct"/>
            <w:gridSpan w:val="2"/>
            <w:shd w:val="clear" w:color="auto" w:fill="auto"/>
          </w:tcPr>
          <w:p w14:paraId="16885C70" w14:textId="77777777" w:rsidR="004237FF" w:rsidRPr="00E11762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35" w:lineRule="auto"/>
              <w:ind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7" w:type="pct"/>
            <w:tcBorders>
              <w:bottom w:val="double" w:sz="4" w:space="0" w:color="auto"/>
            </w:tcBorders>
            <w:shd w:val="clear" w:color="auto" w:fill="auto"/>
          </w:tcPr>
          <w:p w14:paraId="084EE219" w14:textId="15A3920B" w:rsidR="004237FF" w:rsidRPr="00E11762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35" w:lineRule="auto"/>
              <w:ind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55448F67" w14:textId="77777777" w:rsidR="004237FF" w:rsidRPr="00E11762" w:rsidRDefault="004237FF" w:rsidP="004237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23E56B5" w14:textId="402A45F7" w:rsidR="004237FF" w:rsidRPr="00E11762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35" w:lineRule="auto"/>
              <w:ind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BD6D3A" w:rsidRPr="00E11762" w14:paraId="58B79B45" w14:textId="77777777" w:rsidTr="00BD6D3A">
        <w:trPr>
          <w:trHeight w:val="20"/>
        </w:trPr>
        <w:tc>
          <w:tcPr>
            <w:tcW w:w="1871" w:type="pct"/>
            <w:shd w:val="clear" w:color="auto" w:fill="auto"/>
          </w:tcPr>
          <w:p w14:paraId="6E023215" w14:textId="77777777" w:rsidR="00BD6D3A" w:rsidRPr="00BD6D3A" w:rsidRDefault="00BD6D3A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/>
                <w:color w:val="000000"/>
                <w:sz w:val="28"/>
                <w:szCs w:val="28"/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654843B1" w14:textId="77777777" w:rsidR="00BD6D3A" w:rsidRPr="00D867C7" w:rsidRDefault="00BD6D3A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35" w:lineRule="auto"/>
              <w:ind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gridSpan w:val="2"/>
            <w:shd w:val="clear" w:color="auto" w:fill="auto"/>
          </w:tcPr>
          <w:p w14:paraId="2059C514" w14:textId="77777777" w:rsidR="00BD6D3A" w:rsidRPr="00E11762" w:rsidRDefault="00BD6D3A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35" w:lineRule="auto"/>
              <w:ind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gridSpan w:val="2"/>
            <w:shd w:val="clear" w:color="auto" w:fill="auto"/>
          </w:tcPr>
          <w:p w14:paraId="2EEA59B2" w14:textId="77777777" w:rsidR="00BD6D3A" w:rsidRPr="00E11762" w:rsidRDefault="00BD6D3A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35" w:lineRule="auto"/>
              <w:ind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gridSpan w:val="2"/>
            <w:shd w:val="clear" w:color="auto" w:fill="auto"/>
          </w:tcPr>
          <w:p w14:paraId="6F7FDBCD" w14:textId="77777777" w:rsidR="00BD6D3A" w:rsidRPr="00E11762" w:rsidRDefault="00BD6D3A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35" w:lineRule="auto"/>
              <w:ind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7" w:type="pct"/>
            <w:shd w:val="clear" w:color="auto" w:fill="auto"/>
          </w:tcPr>
          <w:p w14:paraId="17203505" w14:textId="77777777" w:rsidR="00BD6D3A" w:rsidRDefault="00BD6D3A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35" w:lineRule="auto"/>
              <w:ind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  <w:shd w:val="clear" w:color="auto" w:fill="auto"/>
          </w:tcPr>
          <w:p w14:paraId="499EC9DF" w14:textId="77777777" w:rsidR="00BD6D3A" w:rsidRPr="00E11762" w:rsidRDefault="00BD6D3A" w:rsidP="004237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gridSpan w:val="2"/>
            <w:shd w:val="clear" w:color="auto" w:fill="auto"/>
          </w:tcPr>
          <w:p w14:paraId="6BB34DAB" w14:textId="77777777" w:rsidR="00BD6D3A" w:rsidRPr="00E11762" w:rsidRDefault="00BD6D3A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35" w:lineRule="auto"/>
              <w:ind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</w:tr>
      <w:tr w:rsidR="004237FF" w:rsidRPr="003E3905" w14:paraId="44B7E365" w14:textId="77777777" w:rsidTr="00173FDC">
        <w:trPr>
          <w:trHeight w:val="20"/>
        </w:trPr>
        <w:tc>
          <w:tcPr>
            <w:tcW w:w="1871" w:type="pct"/>
            <w:shd w:val="clear" w:color="auto" w:fill="auto"/>
          </w:tcPr>
          <w:p w14:paraId="68D4D8F4" w14:textId="06E5B257" w:rsidR="004237FF" w:rsidRPr="003E3905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3E3905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เจ้า</w:t>
            </w:r>
            <w:r w:rsidRPr="003E3905"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  <w:t>หนี้</w:t>
            </w:r>
            <w:r w:rsidRPr="003E3905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673" w:type="pct"/>
            <w:tcBorders>
              <w:bottom w:val="nil"/>
            </w:tcBorders>
            <w:shd w:val="clear" w:color="auto" w:fill="auto"/>
          </w:tcPr>
          <w:p w14:paraId="4893F4D6" w14:textId="77777777" w:rsidR="004237FF" w:rsidRPr="003E3905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35" w:lineRule="auto"/>
              <w:ind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gridSpan w:val="2"/>
            <w:tcBorders>
              <w:bottom w:val="nil"/>
            </w:tcBorders>
            <w:shd w:val="clear" w:color="auto" w:fill="auto"/>
          </w:tcPr>
          <w:p w14:paraId="6F249AAB" w14:textId="77777777" w:rsidR="004237FF" w:rsidRPr="003E3905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35" w:lineRule="auto"/>
              <w:ind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gridSpan w:val="2"/>
            <w:tcBorders>
              <w:bottom w:val="nil"/>
            </w:tcBorders>
            <w:shd w:val="clear" w:color="auto" w:fill="auto"/>
          </w:tcPr>
          <w:p w14:paraId="6A4E85A9" w14:textId="77777777" w:rsidR="004237FF" w:rsidRPr="003E3905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gridSpan w:val="2"/>
            <w:tcBorders>
              <w:bottom w:val="nil"/>
            </w:tcBorders>
            <w:shd w:val="clear" w:color="auto" w:fill="auto"/>
          </w:tcPr>
          <w:p w14:paraId="616A81D4" w14:textId="77777777" w:rsidR="004237FF" w:rsidRPr="003E3905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35" w:lineRule="auto"/>
              <w:ind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7" w:type="pct"/>
            <w:tcBorders>
              <w:bottom w:val="nil"/>
            </w:tcBorders>
            <w:shd w:val="clear" w:color="auto" w:fill="auto"/>
          </w:tcPr>
          <w:p w14:paraId="4E038F43" w14:textId="77777777" w:rsidR="004237FF" w:rsidRPr="003E3905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35" w:lineRule="auto"/>
              <w:ind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  <w:tcBorders>
              <w:bottom w:val="nil"/>
            </w:tcBorders>
            <w:shd w:val="clear" w:color="auto" w:fill="auto"/>
          </w:tcPr>
          <w:p w14:paraId="799BD0BB" w14:textId="77777777" w:rsidR="004237FF" w:rsidRPr="003E3905" w:rsidRDefault="004237FF" w:rsidP="004237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gridSpan w:val="2"/>
            <w:tcBorders>
              <w:bottom w:val="nil"/>
            </w:tcBorders>
            <w:shd w:val="clear" w:color="auto" w:fill="auto"/>
          </w:tcPr>
          <w:p w14:paraId="69A39C81" w14:textId="77777777" w:rsidR="004237FF" w:rsidRPr="003E3905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35" w:lineRule="auto"/>
              <w:ind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</w:tr>
      <w:tr w:rsidR="004237FF" w:rsidRPr="003E3905" w14:paraId="53CA33BF" w14:textId="77777777" w:rsidTr="00173FDC">
        <w:trPr>
          <w:trHeight w:val="20"/>
        </w:trPr>
        <w:tc>
          <w:tcPr>
            <w:tcW w:w="1871" w:type="pct"/>
            <w:shd w:val="clear" w:color="auto" w:fill="auto"/>
          </w:tcPr>
          <w:p w14:paraId="591CC6E6" w14:textId="6D46B7A2" w:rsidR="004237FF" w:rsidRPr="003E3905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3E3905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3" w:type="pct"/>
            <w:tcBorders>
              <w:bottom w:val="nil"/>
            </w:tcBorders>
            <w:shd w:val="clear" w:color="auto" w:fill="auto"/>
          </w:tcPr>
          <w:p w14:paraId="40073AF9" w14:textId="30CAEC66" w:rsidR="004237FF" w:rsidRPr="003E3905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35" w:lineRule="auto"/>
              <w:ind w:right="-108" w:firstLine="15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3E3905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2"/>
            <w:tcBorders>
              <w:bottom w:val="nil"/>
            </w:tcBorders>
            <w:shd w:val="clear" w:color="auto" w:fill="auto"/>
          </w:tcPr>
          <w:p w14:paraId="706E3EFE" w14:textId="77777777" w:rsidR="004237FF" w:rsidRPr="003E3905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35" w:lineRule="auto"/>
              <w:ind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gridSpan w:val="2"/>
            <w:tcBorders>
              <w:bottom w:val="nil"/>
            </w:tcBorders>
            <w:shd w:val="clear" w:color="auto" w:fill="auto"/>
          </w:tcPr>
          <w:p w14:paraId="50737CA0" w14:textId="523FA8AD" w:rsidR="004237FF" w:rsidRPr="003E3905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3905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2"/>
            <w:tcBorders>
              <w:bottom w:val="nil"/>
            </w:tcBorders>
            <w:shd w:val="clear" w:color="auto" w:fill="auto"/>
          </w:tcPr>
          <w:p w14:paraId="7980E4C2" w14:textId="77777777" w:rsidR="004237FF" w:rsidRPr="003E3905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35" w:lineRule="auto"/>
              <w:ind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7" w:type="pct"/>
            <w:tcBorders>
              <w:bottom w:val="nil"/>
            </w:tcBorders>
            <w:shd w:val="clear" w:color="auto" w:fill="auto"/>
          </w:tcPr>
          <w:p w14:paraId="60D4D020" w14:textId="6F36DE92" w:rsidR="004237FF" w:rsidRPr="003E3905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35" w:lineRule="auto"/>
              <w:ind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3E3905">
              <w:rPr>
                <w:rFonts w:ascii="Angsana New" w:eastAsia="MS Mincho" w:hAnsi="Angsana New"/>
                <w:sz w:val="30"/>
                <w:szCs w:val="30"/>
              </w:rPr>
              <w:t xml:space="preserve"> 61,055 </w:t>
            </w:r>
          </w:p>
        </w:tc>
        <w:tc>
          <w:tcPr>
            <w:tcW w:w="134" w:type="pct"/>
            <w:tcBorders>
              <w:bottom w:val="nil"/>
            </w:tcBorders>
            <w:shd w:val="clear" w:color="auto" w:fill="auto"/>
          </w:tcPr>
          <w:p w14:paraId="5F4139F5" w14:textId="77777777" w:rsidR="004237FF" w:rsidRPr="003E3905" w:rsidRDefault="004237FF" w:rsidP="004237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gridSpan w:val="2"/>
            <w:tcBorders>
              <w:bottom w:val="nil"/>
            </w:tcBorders>
            <w:shd w:val="clear" w:color="auto" w:fill="auto"/>
          </w:tcPr>
          <w:p w14:paraId="64596024" w14:textId="16147609" w:rsidR="004237FF" w:rsidRPr="003E3905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35" w:lineRule="auto"/>
              <w:ind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3E3905">
              <w:rPr>
                <w:rFonts w:ascii="Angsana New" w:eastAsia="MS Mincho" w:hAnsi="Angsana New"/>
                <w:sz w:val="30"/>
                <w:szCs w:val="30"/>
              </w:rPr>
              <w:t>588,017</w:t>
            </w:r>
          </w:p>
        </w:tc>
      </w:tr>
      <w:tr w:rsidR="004237FF" w:rsidRPr="003E3905" w14:paraId="319A5380" w14:textId="77777777" w:rsidTr="00173FDC">
        <w:trPr>
          <w:trHeight w:val="20"/>
        </w:trPr>
        <w:tc>
          <w:tcPr>
            <w:tcW w:w="1871" w:type="pct"/>
            <w:shd w:val="clear" w:color="auto" w:fill="auto"/>
          </w:tcPr>
          <w:p w14:paraId="2A7D9625" w14:textId="39687143" w:rsidR="004237FF" w:rsidRPr="003E3905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3E3905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73" w:type="pct"/>
            <w:tcBorders>
              <w:bottom w:val="single" w:sz="4" w:space="0" w:color="auto"/>
            </w:tcBorders>
            <w:shd w:val="clear" w:color="auto" w:fill="auto"/>
          </w:tcPr>
          <w:p w14:paraId="2EF5DCEA" w14:textId="08709F3A" w:rsidR="004237FF" w:rsidRPr="003E3905" w:rsidRDefault="008B4EFC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35" w:lineRule="auto"/>
              <w:ind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3E3905">
              <w:rPr>
                <w:rFonts w:ascii="Angsana New" w:eastAsia="MS Mincho" w:hAnsi="Angsana New"/>
                <w:sz w:val="30"/>
                <w:szCs w:val="30"/>
              </w:rPr>
              <w:t>20,388</w:t>
            </w:r>
          </w:p>
        </w:tc>
        <w:tc>
          <w:tcPr>
            <w:tcW w:w="142" w:type="pct"/>
            <w:gridSpan w:val="2"/>
            <w:shd w:val="clear" w:color="auto" w:fill="auto"/>
          </w:tcPr>
          <w:p w14:paraId="2928BDD3" w14:textId="77777777" w:rsidR="004237FF" w:rsidRPr="003E3905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35" w:lineRule="auto"/>
              <w:ind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06FFB4" w14:textId="39CA9684" w:rsidR="004237FF" w:rsidRPr="003E3905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3905">
              <w:rPr>
                <w:rFonts w:ascii="Angsana New" w:hAnsi="Angsana New"/>
                <w:sz w:val="30"/>
                <w:szCs w:val="30"/>
                <w:lang w:eastAsia="zh-CN"/>
              </w:rPr>
              <w:t>31,801</w:t>
            </w:r>
          </w:p>
        </w:tc>
        <w:tc>
          <w:tcPr>
            <w:tcW w:w="142" w:type="pct"/>
            <w:gridSpan w:val="2"/>
            <w:shd w:val="clear" w:color="auto" w:fill="auto"/>
          </w:tcPr>
          <w:p w14:paraId="768C4AC5" w14:textId="77777777" w:rsidR="004237FF" w:rsidRPr="003E3905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35" w:lineRule="auto"/>
              <w:ind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7" w:type="pct"/>
            <w:tcBorders>
              <w:bottom w:val="single" w:sz="4" w:space="0" w:color="auto"/>
            </w:tcBorders>
            <w:shd w:val="clear" w:color="auto" w:fill="auto"/>
          </w:tcPr>
          <w:p w14:paraId="7F1D521C" w14:textId="1E3945E8" w:rsidR="004237FF" w:rsidRPr="003E3905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35" w:lineRule="auto"/>
              <w:ind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3E3905"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  <w:r w:rsidR="008B4EFC" w:rsidRPr="003E3905">
              <w:rPr>
                <w:rFonts w:ascii="Angsana New" w:eastAsia="MS Mincho" w:hAnsi="Angsana New"/>
                <w:sz w:val="30"/>
                <w:szCs w:val="30"/>
              </w:rPr>
              <w:t>19,408</w:t>
            </w:r>
          </w:p>
        </w:tc>
        <w:tc>
          <w:tcPr>
            <w:tcW w:w="134" w:type="pct"/>
            <w:shd w:val="clear" w:color="auto" w:fill="auto"/>
          </w:tcPr>
          <w:p w14:paraId="22E407C4" w14:textId="77777777" w:rsidR="004237FF" w:rsidRPr="003E3905" w:rsidRDefault="004237FF" w:rsidP="004237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0AACF7" w14:textId="6DE6DAC5" w:rsidR="004237FF" w:rsidRPr="003E3905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35" w:lineRule="auto"/>
              <w:ind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3E3905">
              <w:rPr>
                <w:rFonts w:asciiTheme="majorBidi" w:eastAsia="MS Mincho" w:hAnsiTheme="majorBidi" w:cstheme="majorBidi" w:hint="cs"/>
                <w:sz w:val="30"/>
                <w:szCs w:val="30"/>
              </w:rPr>
              <w:t>21</w:t>
            </w:r>
            <w:r w:rsidRPr="003E3905">
              <w:rPr>
                <w:rFonts w:asciiTheme="majorBidi" w:eastAsia="MS Mincho" w:hAnsiTheme="majorBidi" w:cstheme="majorBidi"/>
                <w:sz w:val="30"/>
                <w:szCs w:val="30"/>
              </w:rPr>
              <w:t>,339</w:t>
            </w:r>
          </w:p>
        </w:tc>
      </w:tr>
      <w:tr w:rsidR="004237FF" w:rsidRPr="003E3905" w14:paraId="5B8BFAFE" w14:textId="77777777" w:rsidTr="00173FDC">
        <w:trPr>
          <w:trHeight w:val="20"/>
        </w:trPr>
        <w:tc>
          <w:tcPr>
            <w:tcW w:w="1871" w:type="pct"/>
            <w:shd w:val="clear" w:color="auto" w:fill="auto"/>
          </w:tcPr>
          <w:p w14:paraId="094E5DBB" w14:textId="3EA6EFE3" w:rsidR="004237FF" w:rsidRPr="003E3905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3E3905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6E8FC0" w14:textId="63992F90" w:rsidR="004237FF" w:rsidRPr="003E3905" w:rsidRDefault="008B4EFC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35" w:lineRule="auto"/>
              <w:ind w:right="-108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  <w:r w:rsidRPr="003E3905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20,388</w:t>
            </w:r>
          </w:p>
        </w:tc>
        <w:tc>
          <w:tcPr>
            <w:tcW w:w="142" w:type="pct"/>
            <w:gridSpan w:val="2"/>
            <w:tcBorders>
              <w:bottom w:val="nil"/>
            </w:tcBorders>
            <w:shd w:val="clear" w:color="auto" w:fill="auto"/>
          </w:tcPr>
          <w:p w14:paraId="128D87CB" w14:textId="77777777" w:rsidR="004237FF" w:rsidRPr="003E3905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35" w:lineRule="auto"/>
              <w:ind w:right="-108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68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9F332D" w14:textId="328A4A54" w:rsidR="004237FF" w:rsidRPr="003E3905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35" w:lineRule="auto"/>
              <w:ind w:right="-108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  <w:r w:rsidRPr="003E3905"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  <w:t>31,801</w:t>
            </w:r>
          </w:p>
        </w:tc>
        <w:tc>
          <w:tcPr>
            <w:tcW w:w="142" w:type="pct"/>
            <w:gridSpan w:val="2"/>
            <w:tcBorders>
              <w:bottom w:val="nil"/>
            </w:tcBorders>
            <w:shd w:val="clear" w:color="auto" w:fill="auto"/>
          </w:tcPr>
          <w:p w14:paraId="287B1EED" w14:textId="77777777" w:rsidR="004237FF" w:rsidRPr="003E3905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35" w:lineRule="auto"/>
              <w:ind w:right="-108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5E3687" w14:textId="36387578" w:rsidR="004237FF" w:rsidRPr="003E3905" w:rsidRDefault="008B4EFC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35" w:lineRule="auto"/>
              <w:ind w:right="-108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  <w:r w:rsidRPr="003E3905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80,463</w:t>
            </w:r>
          </w:p>
        </w:tc>
        <w:tc>
          <w:tcPr>
            <w:tcW w:w="134" w:type="pct"/>
            <w:tcBorders>
              <w:bottom w:val="nil"/>
            </w:tcBorders>
            <w:shd w:val="clear" w:color="auto" w:fill="auto"/>
          </w:tcPr>
          <w:p w14:paraId="375E9702" w14:textId="77777777" w:rsidR="004237FF" w:rsidRPr="003E3905" w:rsidRDefault="004237FF" w:rsidP="004237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8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D409E2" w14:textId="182736F8" w:rsidR="004237FF" w:rsidRPr="003E3905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35" w:lineRule="auto"/>
              <w:ind w:right="-108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  <w:r w:rsidRPr="003E3905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</w:rPr>
              <w:t>60</w:t>
            </w:r>
            <w:r w:rsidRPr="003E390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9</w:t>
            </w:r>
            <w:r w:rsidRPr="003E3905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</w:rPr>
              <w:t>,</w:t>
            </w:r>
            <w:r w:rsidRPr="003E390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356</w:t>
            </w:r>
          </w:p>
        </w:tc>
      </w:tr>
    </w:tbl>
    <w:p w14:paraId="19849A1A" w14:textId="269607DA" w:rsidR="00FF327D" w:rsidRPr="002B1E9F" w:rsidRDefault="00FF327D">
      <w:pPr>
        <w:rPr>
          <w:rFonts w:ascii="Angsana New" w:hAnsi="Angsana New"/>
          <w:sz w:val="24"/>
          <w:szCs w:val="24"/>
        </w:rPr>
      </w:pPr>
    </w:p>
    <w:tbl>
      <w:tblPr>
        <w:tblW w:w="952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412"/>
        <w:gridCol w:w="1260"/>
        <w:gridCol w:w="270"/>
        <w:gridCol w:w="1710"/>
        <w:gridCol w:w="270"/>
        <w:gridCol w:w="1620"/>
        <w:gridCol w:w="270"/>
        <w:gridCol w:w="1702"/>
        <w:gridCol w:w="8"/>
      </w:tblGrid>
      <w:tr w:rsidR="00827DFD" w:rsidRPr="003E3905" w14:paraId="36706C80" w14:textId="4162FD9E" w:rsidTr="00827DFD">
        <w:trPr>
          <w:gridAfter w:val="1"/>
          <w:wAfter w:w="8" w:type="dxa"/>
          <w:tblHeader/>
        </w:trPr>
        <w:tc>
          <w:tcPr>
            <w:tcW w:w="2412" w:type="dxa"/>
            <w:shd w:val="clear" w:color="auto" w:fill="auto"/>
            <w:vAlign w:val="bottom"/>
          </w:tcPr>
          <w:p w14:paraId="0B1A345C" w14:textId="4CDC0A1A" w:rsidR="00827DFD" w:rsidRPr="003E3905" w:rsidRDefault="00827DFD" w:rsidP="00827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7577150" w14:textId="77777777" w:rsidR="00827DFD" w:rsidRPr="003E3905" w:rsidRDefault="00827DFD" w:rsidP="00827D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39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A2ACE8" w14:textId="77777777" w:rsidR="00827DFD" w:rsidRPr="003E3905" w:rsidRDefault="00827DFD" w:rsidP="00827D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72" w:type="dxa"/>
            <w:gridSpan w:val="5"/>
            <w:shd w:val="clear" w:color="auto" w:fill="auto"/>
          </w:tcPr>
          <w:p w14:paraId="0DA86860" w14:textId="4E53D944" w:rsidR="00827DFD" w:rsidRPr="003E3905" w:rsidRDefault="00827DFD" w:rsidP="00827D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</w:pPr>
            <w:r w:rsidRPr="003C4B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3C4BE5" w:rsidRPr="003E3905" w14:paraId="3FFC642A" w14:textId="77777777" w:rsidTr="00FF045B">
        <w:trPr>
          <w:tblHeader/>
        </w:trPr>
        <w:tc>
          <w:tcPr>
            <w:tcW w:w="2412" w:type="dxa"/>
            <w:shd w:val="clear" w:color="auto" w:fill="auto"/>
            <w:vAlign w:val="bottom"/>
          </w:tcPr>
          <w:p w14:paraId="11FF3249" w14:textId="77777777" w:rsidR="003C4BE5" w:rsidRPr="003E3905" w:rsidRDefault="003C4BE5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3E39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</w:t>
            </w:r>
            <w:r w:rsidRPr="003E390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ยืม</w:t>
            </w:r>
            <w:r w:rsidRPr="003E39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ระยะ</w:t>
            </w:r>
            <w:r w:rsidRPr="003E390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สั้น</w:t>
            </w:r>
            <w:r w:rsidRPr="003E39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จาก</w:t>
            </w:r>
          </w:p>
          <w:p w14:paraId="0638CE73" w14:textId="77777777" w:rsidR="003C4BE5" w:rsidRPr="003E3905" w:rsidRDefault="003C4BE5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E39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กิจการที่เกี่ยวข้อง</w:t>
            </w:r>
            <w:r w:rsidRPr="003E390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4C54C088" w14:textId="77777777" w:rsidR="003C4BE5" w:rsidRPr="003E3905" w:rsidRDefault="003C4BE5" w:rsidP="005A73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3905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6A6B086E" w14:textId="77777777" w:rsidR="003C4BE5" w:rsidRPr="003E3905" w:rsidRDefault="003C4BE5" w:rsidP="005A73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390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E3905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2F5ACD" w14:textId="77777777" w:rsidR="003C4BE5" w:rsidRPr="003E3905" w:rsidRDefault="003C4BE5" w:rsidP="005A73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  <w:hideMark/>
          </w:tcPr>
          <w:p w14:paraId="5EBB2118" w14:textId="77777777" w:rsidR="003C4BE5" w:rsidRPr="003E3905" w:rsidRDefault="003C4BE5" w:rsidP="005A73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3905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4BF17F84" w14:textId="77777777" w:rsidR="003C4BE5" w:rsidRPr="003E3905" w:rsidRDefault="003C4BE5" w:rsidP="005A73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3905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3E3905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67DC95" w14:textId="77777777" w:rsidR="003C4BE5" w:rsidRPr="003E3905" w:rsidRDefault="003C4BE5" w:rsidP="005A73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9861D1D" w14:textId="77777777" w:rsidR="003C4BE5" w:rsidRPr="003E3905" w:rsidRDefault="003C4BE5" w:rsidP="005A73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3905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17CB55" w14:textId="77777777" w:rsidR="003C4BE5" w:rsidRPr="003E3905" w:rsidRDefault="003C4BE5" w:rsidP="005A73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gridSpan w:val="2"/>
          </w:tcPr>
          <w:p w14:paraId="4CA59FAA" w14:textId="5B5C1FD5" w:rsidR="003C4BE5" w:rsidRPr="003E3905" w:rsidRDefault="003C4BE5" w:rsidP="005A73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3905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08EB2523" w14:textId="77777777" w:rsidR="003C4BE5" w:rsidRPr="003E3905" w:rsidRDefault="003C4BE5" w:rsidP="005A73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3905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3E390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3C4BE5" w:rsidRPr="003E3905" w14:paraId="7C5E0B18" w14:textId="77777777" w:rsidTr="00FF045B">
        <w:trPr>
          <w:gridAfter w:val="6"/>
          <w:wAfter w:w="5580" w:type="dxa"/>
          <w:tblHeader/>
        </w:trPr>
        <w:tc>
          <w:tcPr>
            <w:tcW w:w="2412" w:type="dxa"/>
            <w:shd w:val="clear" w:color="auto" w:fill="auto"/>
            <w:vAlign w:val="bottom"/>
          </w:tcPr>
          <w:p w14:paraId="509B7ECA" w14:textId="77777777" w:rsidR="003C4BE5" w:rsidRPr="003E3905" w:rsidRDefault="003C4BE5" w:rsidP="005A73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85BFBEC" w14:textId="77777777" w:rsidR="003C4BE5" w:rsidRPr="003E3905" w:rsidRDefault="003C4BE5" w:rsidP="005A73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390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DC8631" w14:textId="77777777" w:rsidR="003C4BE5" w:rsidRPr="003E3905" w:rsidRDefault="003C4BE5" w:rsidP="005A73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4BE5" w:rsidRPr="003E3905" w14:paraId="2B7DC2EB" w14:textId="77777777" w:rsidTr="00FF045B">
        <w:tc>
          <w:tcPr>
            <w:tcW w:w="2412" w:type="dxa"/>
            <w:shd w:val="clear" w:color="auto" w:fill="auto"/>
            <w:vAlign w:val="bottom"/>
          </w:tcPr>
          <w:p w14:paraId="3EDC93CD" w14:textId="685D3D34" w:rsidR="003C4BE5" w:rsidRPr="003E3905" w:rsidRDefault="003C4BE5" w:rsidP="005A73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3E3905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63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F1EF185" w14:textId="77777777" w:rsidR="003C4BE5" w:rsidRPr="003E3905" w:rsidRDefault="003C4BE5" w:rsidP="005A73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124512F" w14:textId="77777777" w:rsidR="003C4BE5" w:rsidRPr="003E3905" w:rsidRDefault="003C4BE5" w:rsidP="005A73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94B580E" w14:textId="77777777" w:rsidR="003C4BE5" w:rsidRPr="003E3905" w:rsidRDefault="003C4BE5" w:rsidP="005A73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6F455CD" w14:textId="77777777" w:rsidR="003C4BE5" w:rsidRPr="003E3905" w:rsidRDefault="003C4BE5" w:rsidP="005A73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68C50FF" w14:textId="77777777" w:rsidR="003C4BE5" w:rsidRPr="003E3905" w:rsidRDefault="003C4BE5" w:rsidP="005A73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00C10F7" w14:textId="77777777" w:rsidR="003C4BE5" w:rsidRPr="003E3905" w:rsidRDefault="003C4BE5" w:rsidP="005A73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gridSpan w:val="2"/>
          </w:tcPr>
          <w:p w14:paraId="61A25402" w14:textId="77777777" w:rsidR="003C4BE5" w:rsidRPr="003E3905" w:rsidRDefault="003C4BE5" w:rsidP="005A73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C4BE5" w:rsidRPr="003E3905" w14:paraId="2A5CBBFB" w14:textId="77777777" w:rsidTr="00FF045B">
        <w:tc>
          <w:tcPr>
            <w:tcW w:w="2412" w:type="dxa"/>
            <w:shd w:val="clear" w:color="auto" w:fill="auto"/>
            <w:hideMark/>
          </w:tcPr>
          <w:p w14:paraId="12AB8452" w14:textId="4E68E3EC" w:rsidR="003C4BE5" w:rsidRPr="003E3905" w:rsidRDefault="003C4BE5" w:rsidP="005A73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58FFF430" w14:textId="4F940A32" w:rsidR="003C4BE5" w:rsidRPr="003E3905" w:rsidRDefault="003C4BE5" w:rsidP="00E53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47AA54" w14:textId="77777777" w:rsidR="003C4BE5" w:rsidRPr="003E3905" w:rsidRDefault="003C4BE5" w:rsidP="005E1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auto"/>
          </w:tcPr>
          <w:p w14:paraId="4E5E5100" w14:textId="1BEFBE04" w:rsidR="003C4BE5" w:rsidRPr="003E3905" w:rsidRDefault="003C4BE5" w:rsidP="005E1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94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3E3905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8</w:t>
            </w: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,717,773</w:t>
            </w:r>
          </w:p>
        </w:tc>
        <w:tc>
          <w:tcPr>
            <w:tcW w:w="270" w:type="dxa"/>
            <w:shd w:val="clear" w:color="auto" w:fill="auto"/>
          </w:tcPr>
          <w:p w14:paraId="7F48724E" w14:textId="77777777" w:rsidR="003C4BE5" w:rsidRPr="003E3905" w:rsidRDefault="003C4BE5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623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19561DFD" w14:textId="2B0D6EF9" w:rsidR="003C4BE5" w:rsidRPr="003E3905" w:rsidRDefault="003C4BE5" w:rsidP="003C4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  <w:r w:rsidRPr="003E3905">
              <w:rPr>
                <w:rFonts w:ascii="Angsana New" w:eastAsia="MS Mincho" w:hAnsi="Angsana New"/>
                <w:sz w:val="30"/>
                <w:szCs w:val="30"/>
              </w:rPr>
              <w:t>(</w:t>
            </w:r>
            <w:r w:rsidRPr="00E53220">
              <w:rPr>
                <w:rFonts w:ascii="Angsana New" w:eastAsia="MS Mincho" w:hAnsi="Angsana New"/>
                <w:sz w:val="30"/>
                <w:szCs w:val="30"/>
              </w:rPr>
              <w:t>8,717,773</w:t>
            </w:r>
            <w:r w:rsidRPr="003E3905">
              <w:rPr>
                <w:rFonts w:ascii="Angsana New" w:eastAsia="MS Mincho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7C92BEF" w14:textId="77777777" w:rsidR="003C4BE5" w:rsidRPr="003E3905" w:rsidRDefault="003C4BE5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623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710" w:type="dxa"/>
            <w:gridSpan w:val="2"/>
            <w:tcBorders>
              <w:bottom w:val="double" w:sz="4" w:space="0" w:color="auto"/>
            </w:tcBorders>
          </w:tcPr>
          <w:p w14:paraId="2EC0828A" w14:textId="77777777" w:rsidR="003C4BE5" w:rsidRPr="003E3905" w:rsidRDefault="003C4BE5" w:rsidP="003C4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3E3905">
              <w:rPr>
                <w:rFonts w:ascii="Angsana New" w:hAnsi="Angsana New"/>
                <w:sz w:val="30"/>
                <w:szCs w:val="30"/>
                <w:lang w:eastAsia="zh-CN"/>
              </w:rPr>
              <w:t>-</w:t>
            </w:r>
          </w:p>
        </w:tc>
      </w:tr>
    </w:tbl>
    <w:p w14:paraId="479010B3" w14:textId="48CE04CF" w:rsidR="00E53220" w:rsidRPr="002B1E9F" w:rsidRDefault="00E53220">
      <w:pPr>
        <w:rPr>
          <w:rFonts w:ascii="Angsana New" w:hAnsi="Angsana New"/>
          <w:sz w:val="24"/>
          <w:szCs w:val="24"/>
        </w:rPr>
      </w:pPr>
    </w:p>
    <w:p w14:paraId="75EC56F9" w14:textId="49DBC8CF" w:rsidR="00F91B93" w:rsidRDefault="00F91B93" w:rsidP="006556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  <w:tab w:val="left" w:pos="810"/>
        </w:tabs>
        <w:spacing w:line="228" w:lineRule="auto"/>
        <w:ind w:left="540" w:right="63" w:hanging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cs/>
        </w:rPr>
        <w:t xml:space="preserve">บริษัทย่อยจ่ายชำระคืนเงินกู้ยืมให้แก่ผู้ถือหุ้นเดิมซึ่งเป็นกิจการที่เกี่ยวข้องกันจำนวนเงิน </w:t>
      </w:r>
      <w:r>
        <w:rPr>
          <w:rFonts w:ascii="Angsana New" w:hAnsi="Angsana New"/>
          <w:sz w:val="30"/>
          <w:szCs w:val="30"/>
        </w:rPr>
        <w:t xml:space="preserve">8,717.77 </w:t>
      </w:r>
      <w:r>
        <w:rPr>
          <w:rFonts w:ascii="Angsana New" w:hAnsi="Angsana New" w:hint="cs"/>
          <w:sz w:val="30"/>
          <w:szCs w:val="30"/>
          <w:cs/>
        </w:rPr>
        <w:t>ล้านบาท โดย   รายการดังกล่าวถือเป็นส่วนหนึ่งของเงินจ่ายซื้อ</w:t>
      </w:r>
      <w:r w:rsidR="00960B53">
        <w:rPr>
          <w:rFonts w:ascii="Angsana New" w:hAnsi="Angsana New" w:hint="cs"/>
          <w:sz w:val="30"/>
          <w:szCs w:val="30"/>
          <w:cs/>
        </w:rPr>
        <w:t>ธุร</w:t>
      </w:r>
      <w:r>
        <w:rPr>
          <w:rFonts w:ascii="Angsana New" w:hAnsi="Angsana New" w:hint="cs"/>
          <w:sz w:val="30"/>
          <w:szCs w:val="30"/>
          <w:cs/>
        </w:rPr>
        <w:t>กิจในงบกระแสเงินสด</w:t>
      </w:r>
    </w:p>
    <w:p w14:paraId="0DB240B4" w14:textId="77777777" w:rsidR="00F91B93" w:rsidRPr="002B1E9F" w:rsidRDefault="00F91B93">
      <w:pPr>
        <w:rPr>
          <w:rFonts w:ascii="Angsana New" w:hAnsi="Angsana New"/>
          <w:sz w:val="24"/>
          <w:szCs w:val="24"/>
        </w:rPr>
      </w:pPr>
    </w:p>
    <w:tbl>
      <w:tblPr>
        <w:tblW w:w="952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052"/>
        <w:gridCol w:w="1260"/>
        <w:gridCol w:w="236"/>
        <w:gridCol w:w="934"/>
        <w:gridCol w:w="236"/>
        <w:gridCol w:w="934"/>
        <w:gridCol w:w="270"/>
        <w:gridCol w:w="1080"/>
        <w:gridCol w:w="236"/>
        <w:gridCol w:w="1024"/>
        <w:gridCol w:w="270"/>
        <w:gridCol w:w="990"/>
      </w:tblGrid>
      <w:tr w:rsidR="00DB05D8" w:rsidRPr="003E3905" w14:paraId="213D5717" w14:textId="77777777" w:rsidTr="002F142B">
        <w:tc>
          <w:tcPr>
            <w:tcW w:w="2052" w:type="dxa"/>
            <w:shd w:val="clear" w:color="auto" w:fill="auto"/>
            <w:vAlign w:val="bottom"/>
          </w:tcPr>
          <w:p w14:paraId="130A9D78" w14:textId="0340C2D5" w:rsidR="00DB05D8" w:rsidRPr="003E3905" w:rsidRDefault="001A175C" w:rsidP="000A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E3905">
              <w:rPr>
                <w:rFonts w:ascii="Angsana New" w:hAnsi="Angsana New"/>
              </w:rPr>
              <w:br w:type="page"/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947BF1E" w14:textId="77777777" w:rsidR="00DB05D8" w:rsidRPr="003E3905" w:rsidRDefault="00DB05D8" w:rsidP="000A67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39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7B900D" w14:textId="77777777" w:rsidR="00DB05D8" w:rsidRPr="003E3905" w:rsidRDefault="00DB05D8" w:rsidP="000A67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74" w:type="dxa"/>
            <w:gridSpan w:val="9"/>
            <w:shd w:val="clear" w:color="auto" w:fill="auto"/>
            <w:vAlign w:val="bottom"/>
          </w:tcPr>
          <w:p w14:paraId="4F523EBA" w14:textId="77777777" w:rsidR="00DB05D8" w:rsidRPr="003E3905" w:rsidRDefault="00DB05D8" w:rsidP="000A67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E39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B05D8" w:rsidRPr="003E3905" w14:paraId="0E5FEFF5" w14:textId="77777777" w:rsidTr="002F142B">
        <w:tc>
          <w:tcPr>
            <w:tcW w:w="2052" w:type="dxa"/>
            <w:shd w:val="clear" w:color="auto" w:fill="auto"/>
            <w:vAlign w:val="bottom"/>
          </w:tcPr>
          <w:p w14:paraId="4942C7F3" w14:textId="77777777" w:rsidR="00DB05D8" w:rsidRPr="003E3905" w:rsidRDefault="00DB05D8" w:rsidP="000A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3E39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</w:t>
            </w:r>
            <w:r w:rsidRPr="003E390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ยืม</w:t>
            </w:r>
            <w:r w:rsidRPr="003E39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ระยะ</w:t>
            </w:r>
            <w:r w:rsidRPr="003E390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สั้น</w:t>
            </w:r>
            <w:r w:rsidRPr="003E39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จาก</w:t>
            </w:r>
          </w:p>
          <w:p w14:paraId="21FD90C4" w14:textId="77777777" w:rsidR="00DB05D8" w:rsidRPr="003E3905" w:rsidRDefault="00DB05D8" w:rsidP="000A6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E39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กิจการที่เกี่ยวข้อง</w:t>
            </w:r>
            <w:r w:rsidRPr="003E390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17A780BA" w14:textId="77777777" w:rsidR="00DB05D8" w:rsidRPr="003E3905" w:rsidRDefault="00DB05D8" w:rsidP="000A67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3905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10022B07" w14:textId="539D254C" w:rsidR="00DB05D8" w:rsidRPr="003E3905" w:rsidRDefault="004E0885" w:rsidP="000A67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390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DB05D8" w:rsidRPr="003E3905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395BA6" w14:textId="77777777" w:rsidR="00DB05D8" w:rsidRPr="003E3905" w:rsidRDefault="00DB05D8" w:rsidP="000A67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4" w:type="dxa"/>
            <w:shd w:val="clear" w:color="auto" w:fill="auto"/>
            <w:vAlign w:val="bottom"/>
            <w:hideMark/>
          </w:tcPr>
          <w:p w14:paraId="397DBA4F" w14:textId="77777777" w:rsidR="00DB05D8" w:rsidRPr="003E3905" w:rsidRDefault="00DB05D8" w:rsidP="000A67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3905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27613BB9" w14:textId="77777777" w:rsidR="00DB05D8" w:rsidRPr="003E3905" w:rsidRDefault="00DB05D8" w:rsidP="000A67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3905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3E3905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3CE592" w14:textId="77777777" w:rsidR="00DB05D8" w:rsidRPr="003E3905" w:rsidRDefault="00DB05D8" w:rsidP="000A67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340092D" w14:textId="77777777" w:rsidR="00DB05D8" w:rsidRPr="003E3905" w:rsidRDefault="00DB05D8" w:rsidP="000A67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3905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ACD5D8" w14:textId="77777777" w:rsidR="00DB05D8" w:rsidRPr="003E3905" w:rsidRDefault="00DB05D8" w:rsidP="000A67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9498C9" w14:textId="77777777" w:rsidR="00DB05D8" w:rsidRPr="003E3905" w:rsidRDefault="00DB05D8" w:rsidP="000A67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3905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B61E47" w14:textId="77777777" w:rsidR="00DB05D8" w:rsidRPr="003E3905" w:rsidRDefault="00DB05D8" w:rsidP="000A67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  <w:vAlign w:val="bottom"/>
            <w:hideMark/>
          </w:tcPr>
          <w:p w14:paraId="53B459AA" w14:textId="77777777" w:rsidR="00DB05D8" w:rsidRPr="003E3905" w:rsidRDefault="00DB05D8" w:rsidP="000A67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3905">
              <w:rPr>
                <w:rFonts w:ascii="Angsana New" w:hAnsi="Angsana New" w:hint="cs"/>
                <w:sz w:val="30"/>
                <w:szCs w:val="30"/>
                <w:cs/>
              </w:rPr>
              <w:t xml:space="preserve"> จัดประเภทใหม่</w:t>
            </w:r>
          </w:p>
        </w:tc>
        <w:tc>
          <w:tcPr>
            <w:tcW w:w="270" w:type="dxa"/>
          </w:tcPr>
          <w:p w14:paraId="48E0C0B9" w14:textId="77777777" w:rsidR="00DB05D8" w:rsidRPr="003E3905" w:rsidRDefault="00DB05D8" w:rsidP="000A67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14E5D9C" w14:textId="77777777" w:rsidR="00DB05D8" w:rsidRPr="003E3905" w:rsidRDefault="00DB05D8" w:rsidP="000A67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3905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666A12CB" w14:textId="77777777" w:rsidR="00DB05D8" w:rsidRPr="003E3905" w:rsidRDefault="00DB05D8" w:rsidP="000A67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3905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3E390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DB05D8" w:rsidRPr="003E3905" w14:paraId="63063274" w14:textId="77777777" w:rsidTr="002F142B">
        <w:tc>
          <w:tcPr>
            <w:tcW w:w="2052" w:type="dxa"/>
            <w:shd w:val="clear" w:color="auto" w:fill="auto"/>
            <w:vAlign w:val="bottom"/>
          </w:tcPr>
          <w:p w14:paraId="1185474C" w14:textId="77777777" w:rsidR="00DB05D8" w:rsidRPr="003E3905" w:rsidRDefault="00DB05D8" w:rsidP="000A67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10CF86A" w14:textId="77777777" w:rsidR="00DB05D8" w:rsidRPr="003E3905" w:rsidRDefault="00DB05D8" w:rsidP="000A67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390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A2D120" w14:textId="77777777" w:rsidR="00DB05D8" w:rsidRPr="003E3905" w:rsidRDefault="00DB05D8" w:rsidP="000A67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4" w:type="dxa"/>
            <w:gridSpan w:val="9"/>
            <w:shd w:val="clear" w:color="auto" w:fill="auto"/>
            <w:vAlign w:val="bottom"/>
          </w:tcPr>
          <w:p w14:paraId="663D9190" w14:textId="77777777" w:rsidR="00DB05D8" w:rsidRPr="003E3905" w:rsidRDefault="00DB05D8" w:rsidP="000A67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E390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B05D8" w:rsidRPr="003E3905" w14:paraId="3133CD92" w14:textId="77777777" w:rsidTr="002F142B">
        <w:tc>
          <w:tcPr>
            <w:tcW w:w="2052" w:type="dxa"/>
            <w:shd w:val="clear" w:color="auto" w:fill="auto"/>
            <w:vAlign w:val="bottom"/>
          </w:tcPr>
          <w:p w14:paraId="7FCA709E" w14:textId="3BEE7DFB" w:rsidR="00DB05D8" w:rsidRPr="003E3905" w:rsidRDefault="00DB05D8" w:rsidP="000A67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3E3905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256</w:t>
            </w:r>
            <w:r w:rsidR="00FA4888" w:rsidRPr="003E3905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44F4D7F" w14:textId="77777777" w:rsidR="00DB05D8" w:rsidRPr="003E3905" w:rsidRDefault="00DB05D8" w:rsidP="000A67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15CAA6C" w14:textId="77777777" w:rsidR="00DB05D8" w:rsidRPr="003E3905" w:rsidRDefault="00DB05D8" w:rsidP="000A67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B02CE4C" w14:textId="77777777" w:rsidR="00DB05D8" w:rsidRPr="003E3905" w:rsidRDefault="00DB05D8" w:rsidP="000A67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5B10403" w14:textId="77777777" w:rsidR="00DB05D8" w:rsidRPr="003E3905" w:rsidRDefault="00DB05D8" w:rsidP="000A67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2F3CF18" w14:textId="77777777" w:rsidR="00DB05D8" w:rsidRPr="003E3905" w:rsidRDefault="00DB05D8" w:rsidP="000A67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E5C83B0" w14:textId="77777777" w:rsidR="00DB05D8" w:rsidRPr="003E3905" w:rsidRDefault="00DB05D8" w:rsidP="000A67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34EB15" w14:textId="77777777" w:rsidR="00DB05D8" w:rsidRPr="003E3905" w:rsidRDefault="00DB05D8" w:rsidP="000A67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F2B3D92" w14:textId="77777777" w:rsidR="00DB05D8" w:rsidRPr="003E3905" w:rsidRDefault="00DB05D8" w:rsidP="000A67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  <w:vAlign w:val="bottom"/>
            <w:hideMark/>
          </w:tcPr>
          <w:p w14:paraId="68E60C0A" w14:textId="77777777" w:rsidR="00DB05D8" w:rsidRPr="003E3905" w:rsidRDefault="00DB05D8" w:rsidP="000A67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C68BB2A" w14:textId="77777777" w:rsidR="00DB05D8" w:rsidRPr="003E3905" w:rsidRDefault="00DB05D8" w:rsidP="000A67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8E12ACD" w14:textId="77777777" w:rsidR="00DB05D8" w:rsidRPr="003E3905" w:rsidRDefault="00DB05D8" w:rsidP="000A67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F6754" w:rsidRPr="003E3905" w14:paraId="0CAE8549" w14:textId="77777777" w:rsidTr="002F142B">
        <w:tc>
          <w:tcPr>
            <w:tcW w:w="2052" w:type="dxa"/>
            <w:shd w:val="clear" w:color="auto" w:fill="auto"/>
            <w:hideMark/>
          </w:tcPr>
          <w:p w14:paraId="2B621E60" w14:textId="77777777" w:rsidR="00BF6754" w:rsidRPr="003E3905" w:rsidRDefault="00BF6754" w:rsidP="00BF67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E390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</w:tcPr>
          <w:p w14:paraId="6E341586" w14:textId="232B6116" w:rsidR="00BF6754" w:rsidRPr="003E3905" w:rsidRDefault="00A63FE6" w:rsidP="00BF6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  <w:r w:rsidRPr="003E3905">
              <w:rPr>
                <w:rFonts w:ascii="Angsana New" w:eastAsia="MS Mincho" w:hAnsi="Angsana New"/>
                <w:sz w:val="30"/>
                <w:szCs w:val="30"/>
              </w:rPr>
              <w:t>1.20</w:t>
            </w:r>
          </w:p>
        </w:tc>
        <w:tc>
          <w:tcPr>
            <w:tcW w:w="236" w:type="dxa"/>
            <w:shd w:val="clear" w:color="auto" w:fill="auto"/>
          </w:tcPr>
          <w:p w14:paraId="5F2AAEE9" w14:textId="77777777" w:rsidR="00BF6754" w:rsidRPr="003E3905" w:rsidRDefault="00BF6754" w:rsidP="00BF6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  <w:shd w:val="clear" w:color="auto" w:fill="auto"/>
          </w:tcPr>
          <w:p w14:paraId="03851CF4" w14:textId="7710D6AB" w:rsidR="00BF6754" w:rsidRPr="003E3905" w:rsidRDefault="00A63FE6" w:rsidP="00BF6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94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3E3905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879,213</w:t>
            </w:r>
          </w:p>
        </w:tc>
        <w:tc>
          <w:tcPr>
            <w:tcW w:w="236" w:type="dxa"/>
            <w:shd w:val="clear" w:color="auto" w:fill="auto"/>
          </w:tcPr>
          <w:p w14:paraId="24B47D3B" w14:textId="77777777" w:rsidR="00BF6754" w:rsidRPr="003E3905" w:rsidRDefault="00BF6754" w:rsidP="00BF6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3B3509F0" w14:textId="51F191A6" w:rsidR="00BF6754" w:rsidRPr="003E3905" w:rsidRDefault="00A63FE6" w:rsidP="00BF6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  <w:r w:rsidRPr="003E3905">
              <w:rPr>
                <w:rFonts w:ascii="Angsana New" w:eastAsia="MS Mincho" w:hAnsi="Angsana New"/>
                <w:sz w:val="30"/>
                <w:szCs w:val="30"/>
              </w:rPr>
              <w:t>170,768</w:t>
            </w:r>
          </w:p>
        </w:tc>
        <w:tc>
          <w:tcPr>
            <w:tcW w:w="270" w:type="dxa"/>
            <w:shd w:val="clear" w:color="auto" w:fill="auto"/>
          </w:tcPr>
          <w:p w14:paraId="7CCB1D4B" w14:textId="77777777" w:rsidR="00BF6754" w:rsidRPr="003E3905" w:rsidRDefault="00BF6754" w:rsidP="00BF6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623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72FAFAC" w14:textId="4A7002F0" w:rsidR="00BF6754" w:rsidRPr="003E3905" w:rsidRDefault="00A63FE6" w:rsidP="00BF6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  <w:r w:rsidRPr="003E3905">
              <w:rPr>
                <w:rFonts w:ascii="Angsana New" w:eastAsia="MS Mincho" w:hAnsi="Angsana New"/>
                <w:sz w:val="30"/>
                <w:szCs w:val="30"/>
              </w:rPr>
              <w:t>(322,641)</w:t>
            </w:r>
          </w:p>
        </w:tc>
        <w:tc>
          <w:tcPr>
            <w:tcW w:w="236" w:type="dxa"/>
            <w:shd w:val="clear" w:color="auto" w:fill="auto"/>
          </w:tcPr>
          <w:p w14:paraId="1B7322D7" w14:textId="77777777" w:rsidR="00BF6754" w:rsidRPr="003E3905" w:rsidRDefault="00BF6754" w:rsidP="00BF6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623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B0C6547" w14:textId="180F57B1" w:rsidR="00BF6754" w:rsidRPr="003E3905" w:rsidRDefault="00A63FE6" w:rsidP="00A6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  <w:r w:rsidRPr="003E3905">
              <w:rPr>
                <w:rFonts w:ascii="Angsana New" w:eastAsia="MS Mincho" w:hAnsi="Angsana New"/>
                <w:sz w:val="30"/>
                <w:szCs w:val="30"/>
              </w:rPr>
              <w:t>(727,340)</w:t>
            </w:r>
          </w:p>
        </w:tc>
        <w:tc>
          <w:tcPr>
            <w:tcW w:w="270" w:type="dxa"/>
          </w:tcPr>
          <w:p w14:paraId="15962019" w14:textId="77777777" w:rsidR="00BF6754" w:rsidRPr="003E3905" w:rsidRDefault="00BF6754" w:rsidP="00BF6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  <w:tab w:val="decimal" w:pos="465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B5A279D" w14:textId="4FEED1E2" w:rsidR="00BF6754" w:rsidRPr="003E3905" w:rsidRDefault="00A63FE6" w:rsidP="00A6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3E3905">
              <w:rPr>
                <w:rFonts w:ascii="Angsana New" w:hAnsi="Angsana New"/>
                <w:sz w:val="30"/>
                <w:szCs w:val="30"/>
                <w:lang w:eastAsia="zh-CN"/>
              </w:rPr>
              <w:t>-</w:t>
            </w:r>
          </w:p>
        </w:tc>
      </w:tr>
      <w:tr w:rsidR="00BF6754" w:rsidRPr="003E3905" w14:paraId="2DA42C16" w14:textId="77777777" w:rsidTr="002F142B">
        <w:tc>
          <w:tcPr>
            <w:tcW w:w="2052" w:type="dxa"/>
            <w:shd w:val="clear" w:color="auto" w:fill="auto"/>
          </w:tcPr>
          <w:p w14:paraId="6584E1FD" w14:textId="5DF3839C" w:rsidR="00BF6754" w:rsidRPr="003E3905" w:rsidRDefault="00BF6754" w:rsidP="00BF67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E3905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256</w:t>
            </w:r>
            <w:r w:rsidR="00FA4888" w:rsidRPr="003E3905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260" w:type="dxa"/>
            <w:shd w:val="clear" w:color="auto" w:fill="auto"/>
          </w:tcPr>
          <w:p w14:paraId="35DE8AF1" w14:textId="77777777" w:rsidR="00BF6754" w:rsidRPr="003E3905" w:rsidRDefault="00BF6754" w:rsidP="00BF6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58505D6" w14:textId="77777777" w:rsidR="00BF6754" w:rsidRPr="003E3905" w:rsidRDefault="00BF6754" w:rsidP="00BF6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4B3DA4C1" w14:textId="77777777" w:rsidR="00BF6754" w:rsidRPr="003E3905" w:rsidRDefault="00BF6754" w:rsidP="00BF6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ind w:left="-129" w:right="-8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6E65AEE" w14:textId="77777777" w:rsidR="00BF6754" w:rsidRPr="003E3905" w:rsidRDefault="00BF6754" w:rsidP="00BF6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1E3B15A2" w14:textId="77777777" w:rsidR="00BF6754" w:rsidRPr="003E3905" w:rsidRDefault="00BF6754" w:rsidP="00BF6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BB9B207" w14:textId="77777777" w:rsidR="00BF6754" w:rsidRPr="003E3905" w:rsidRDefault="00BF6754" w:rsidP="00BF6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623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DEFB000" w14:textId="77777777" w:rsidR="00BF6754" w:rsidRPr="003E3905" w:rsidRDefault="00BF6754" w:rsidP="00BF6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F3FDAB2" w14:textId="77777777" w:rsidR="00BF6754" w:rsidRPr="003E3905" w:rsidRDefault="00BF6754" w:rsidP="00BF6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623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FB5D1AD" w14:textId="77777777" w:rsidR="00BF6754" w:rsidRPr="003E3905" w:rsidRDefault="00BF6754" w:rsidP="00BF6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D39D327" w14:textId="77777777" w:rsidR="00BF6754" w:rsidRPr="003E3905" w:rsidRDefault="00BF6754" w:rsidP="00BF6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  <w:tab w:val="decimal" w:pos="465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E66825E" w14:textId="77777777" w:rsidR="00BF6754" w:rsidRPr="003E3905" w:rsidRDefault="00BF6754" w:rsidP="00BF6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 w:firstLine="384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</w:tr>
      <w:tr w:rsidR="00FA4888" w:rsidRPr="003E3905" w14:paraId="507326DC" w14:textId="77777777" w:rsidTr="002F142B">
        <w:tc>
          <w:tcPr>
            <w:tcW w:w="2052" w:type="dxa"/>
            <w:shd w:val="clear" w:color="auto" w:fill="auto"/>
          </w:tcPr>
          <w:p w14:paraId="0E3C1CF7" w14:textId="51CE5C30" w:rsidR="00FA4888" w:rsidRPr="003E3905" w:rsidRDefault="00FA4888" w:rsidP="00FA48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E390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</w:tcPr>
          <w:p w14:paraId="332FE275" w14:textId="26AB512B" w:rsidR="00FA4888" w:rsidRPr="003E3905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  <w:r w:rsidRPr="003E3905">
              <w:rPr>
                <w:rFonts w:ascii="Angsana New" w:eastAsia="MS Mincho" w:hAnsi="Angsana New"/>
                <w:sz w:val="30"/>
                <w:szCs w:val="30"/>
              </w:rPr>
              <w:t>1.20</w:t>
            </w:r>
          </w:p>
        </w:tc>
        <w:tc>
          <w:tcPr>
            <w:tcW w:w="236" w:type="dxa"/>
            <w:shd w:val="clear" w:color="auto" w:fill="auto"/>
          </w:tcPr>
          <w:p w14:paraId="4F0F7B38" w14:textId="77777777" w:rsidR="00FA4888" w:rsidRPr="003E3905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  <w:shd w:val="clear" w:color="auto" w:fill="auto"/>
          </w:tcPr>
          <w:p w14:paraId="1FF6EF95" w14:textId="1486D90F" w:rsidR="00FA4888" w:rsidRPr="003E3905" w:rsidRDefault="00FA4888" w:rsidP="00A6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29" w:right="-194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3E3905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1,304,062</w:t>
            </w:r>
          </w:p>
        </w:tc>
        <w:tc>
          <w:tcPr>
            <w:tcW w:w="236" w:type="dxa"/>
            <w:shd w:val="clear" w:color="auto" w:fill="auto"/>
          </w:tcPr>
          <w:p w14:paraId="5F51F19B" w14:textId="77777777" w:rsidR="00FA4888" w:rsidRPr="003E3905" w:rsidRDefault="00FA4888" w:rsidP="00A6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30"/>
              </w:tabs>
              <w:spacing w:line="240" w:lineRule="auto"/>
              <w:ind w:left="-129" w:right="-194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65AEB647" w14:textId="3D06C518" w:rsidR="00FA4888" w:rsidRPr="003E3905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  <w:r w:rsidRPr="003E3905">
              <w:rPr>
                <w:rFonts w:ascii="Angsana New" w:eastAsia="MS Mincho" w:hAnsi="Angsana New"/>
                <w:sz w:val="30"/>
                <w:szCs w:val="30"/>
              </w:rPr>
              <w:t>769,384</w:t>
            </w:r>
          </w:p>
        </w:tc>
        <w:tc>
          <w:tcPr>
            <w:tcW w:w="270" w:type="dxa"/>
            <w:shd w:val="clear" w:color="auto" w:fill="auto"/>
          </w:tcPr>
          <w:p w14:paraId="7A939C01" w14:textId="77777777" w:rsidR="00FA4888" w:rsidRPr="003E3905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623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BD4C6E1" w14:textId="45C9569F" w:rsidR="00FA4888" w:rsidRPr="003E3905" w:rsidRDefault="00FA4888" w:rsidP="00A63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  <w:r w:rsidRPr="003E3905">
              <w:rPr>
                <w:rFonts w:ascii="Angsana New" w:eastAsia="MS Mincho" w:hAnsi="Angsana New"/>
                <w:sz w:val="30"/>
                <w:szCs w:val="30"/>
              </w:rPr>
              <w:t>(1,194,233)</w:t>
            </w:r>
          </w:p>
        </w:tc>
        <w:tc>
          <w:tcPr>
            <w:tcW w:w="236" w:type="dxa"/>
            <w:shd w:val="clear" w:color="auto" w:fill="auto"/>
          </w:tcPr>
          <w:p w14:paraId="7CDE6A98" w14:textId="77777777" w:rsidR="00FA4888" w:rsidRPr="003E3905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623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BAC46A5" w14:textId="02A60566" w:rsidR="00FA4888" w:rsidRPr="003E3905" w:rsidRDefault="00FA4888" w:rsidP="00337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3E3905">
              <w:rPr>
                <w:rFonts w:ascii="Angsana New" w:hAnsi="Angsana New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70" w:type="dxa"/>
          </w:tcPr>
          <w:p w14:paraId="1B1F2AD8" w14:textId="77777777" w:rsidR="00FA4888" w:rsidRPr="003E3905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  <w:tab w:val="decimal" w:pos="465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5BB6089" w14:textId="7AA24464" w:rsidR="00FA4888" w:rsidRPr="003E3905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56"/>
                <w:tab w:val="left" w:pos="794"/>
              </w:tabs>
              <w:spacing w:line="240" w:lineRule="auto"/>
              <w:ind w:left="-95" w:right="-196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3E3905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879,213</w:t>
            </w:r>
          </w:p>
        </w:tc>
      </w:tr>
      <w:tr w:rsidR="00FA4888" w:rsidRPr="003E3905" w14:paraId="0F6F88C5" w14:textId="77777777" w:rsidTr="002F142B">
        <w:tc>
          <w:tcPr>
            <w:tcW w:w="2052" w:type="dxa"/>
            <w:shd w:val="clear" w:color="auto" w:fill="auto"/>
          </w:tcPr>
          <w:p w14:paraId="4DAF8534" w14:textId="77777777" w:rsidR="00FA4888" w:rsidRDefault="00FA4888" w:rsidP="00FA48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  <w:p w14:paraId="512636EC" w14:textId="77777777" w:rsidR="00EB260A" w:rsidRDefault="00EB260A" w:rsidP="00FA48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  <w:p w14:paraId="3D7F0575" w14:textId="6195F6B4" w:rsidR="00EB260A" w:rsidRPr="00CC0618" w:rsidRDefault="00EB260A" w:rsidP="00FA48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D012C26" w14:textId="77777777" w:rsidR="00FA4888" w:rsidRPr="003E3905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107950E" w14:textId="77777777" w:rsidR="00FA4888" w:rsidRPr="003E3905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  <w:shd w:val="clear" w:color="auto" w:fill="auto"/>
          </w:tcPr>
          <w:p w14:paraId="5AEE1F76" w14:textId="77777777" w:rsidR="00FA4888" w:rsidRPr="003E3905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29" w:right="-8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C39E8DA" w14:textId="77777777" w:rsidR="00FA4888" w:rsidRPr="003E3905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54A6DE1E" w14:textId="77777777" w:rsidR="00FA4888" w:rsidRPr="003E3905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0A40688" w14:textId="77777777" w:rsidR="00FA4888" w:rsidRPr="003E3905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623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F9B5CE2" w14:textId="77777777" w:rsidR="00FA4888" w:rsidRPr="003E3905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6471CE6" w14:textId="77777777" w:rsidR="00FA4888" w:rsidRPr="003E3905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623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12C7261" w14:textId="77777777" w:rsidR="00FA4888" w:rsidRPr="003E3905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12CD05F" w14:textId="77777777" w:rsidR="00FA4888" w:rsidRPr="003E3905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  <w:tab w:val="decimal" w:pos="465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0F42C440" w14:textId="77777777" w:rsidR="00FA4888" w:rsidRPr="003E3905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56"/>
                <w:tab w:val="left" w:pos="794"/>
              </w:tabs>
              <w:spacing w:line="240" w:lineRule="auto"/>
              <w:ind w:left="-95" w:right="-196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</w:tr>
      <w:tr w:rsidR="002F142B" w:rsidRPr="003E3905" w14:paraId="7654462F" w14:textId="77777777" w:rsidTr="00554DC4">
        <w:tc>
          <w:tcPr>
            <w:tcW w:w="2052" w:type="dxa"/>
            <w:shd w:val="clear" w:color="auto" w:fill="auto"/>
            <w:vAlign w:val="bottom"/>
          </w:tcPr>
          <w:p w14:paraId="5471348F" w14:textId="77777777" w:rsidR="002F142B" w:rsidRPr="003E3905" w:rsidRDefault="002F142B" w:rsidP="002F1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5FA41AC" w14:textId="236FAED4" w:rsidR="002F142B" w:rsidRPr="003E3905" w:rsidRDefault="002F142B" w:rsidP="002F14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3E39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B6104B" w14:textId="77777777" w:rsidR="002F142B" w:rsidRPr="003E3905" w:rsidRDefault="002F142B" w:rsidP="002F1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974" w:type="dxa"/>
            <w:gridSpan w:val="9"/>
            <w:shd w:val="clear" w:color="auto" w:fill="auto"/>
            <w:vAlign w:val="bottom"/>
          </w:tcPr>
          <w:p w14:paraId="7451847B" w14:textId="3217DC76" w:rsidR="002F142B" w:rsidRPr="003E3905" w:rsidRDefault="002F142B" w:rsidP="002F1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56"/>
                <w:tab w:val="left" w:pos="794"/>
              </w:tabs>
              <w:spacing w:line="240" w:lineRule="auto"/>
              <w:ind w:left="-95" w:right="-196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3E39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F142B" w:rsidRPr="003E3905" w14:paraId="510DFD22" w14:textId="77777777" w:rsidTr="00554DC4">
        <w:tc>
          <w:tcPr>
            <w:tcW w:w="2052" w:type="dxa"/>
            <w:shd w:val="clear" w:color="auto" w:fill="auto"/>
            <w:vAlign w:val="bottom"/>
          </w:tcPr>
          <w:p w14:paraId="062B4248" w14:textId="436B90C1" w:rsidR="002F142B" w:rsidRPr="003E3905" w:rsidRDefault="002F142B" w:rsidP="002F1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3E39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</w:t>
            </w:r>
            <w:r w:rsidRPr="003E390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ยืม</w:t>
            </w:r>
            <w:r w:rsidRPr="003E39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ระยะ</w:t>
            </w:r>
            <w:r w:rsidRPr="003E390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  <w:r w:rsidRPr="003E39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จาก</w:t>
            </w:r>
          </w:p>
          <w:p w14:paraId="7EDD47FE" w14:textId="449A69EC" w:rsidR="002F142B" w:rsidRPr="003E3905" w:rsidRDefault="002F142B" w:rsidP="002F14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E39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กิจการที่เกี่ยวข้อง</w:t>
            </w:r>
            <w:r w:rsidRPr="003E390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EFD29C3" w14:textId="587160C6" w:rsidR="002F142B" w:rsidRPr="003E3905" w:rsidRDefault="002F142B" w:rsidP="002F14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3905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  <w:p w14:paraId="0A1FD69C" w14:textId="109A77D4" w:rsidR="002F142B" w:rsidRPr="003E3905" w:rsidRDefault="002F142B" w:rsidP="002F14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3E390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E390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78D18D" w14:textId="77777777" w:rsidR="002F142B" w:rsidRPr="003E3905" w:rsidRDefault="002F142B" w:rsidP="002F1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93FD5BE" w14:textId="77777777" w:rsidR="002F142B" w:rsidRPr="003E3905" w:rsidRDefault="002F142B" w:rsidP="002F14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3905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700BCE82" w14:textId="40F792F8" w:rsidR="002F142B" w:rsidRPr="003E3905" w:rsidRDefault="002F142B" w:rsidP="002F14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3E3905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3E3905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FE4B97" w14:textId="77777777" w:rsidR="002F142B" w:rsidRPr="003E3905" w:rsidRDefault="002F142B" w:rsidP="002F1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9A69BBA" w14:textId="74CE0FBA" w:rsidR="002F142B" w:rsidRPr="003E3905" w:rsidRDefault="002F142B" w:rsidP="002F14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3E3905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B0E710" w14:textId="77777777" w:rsidR="002F142B" w:rsidRPr="003E3905" w:rsidRDefault="002F142B" w:rsidP="002F1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623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89D4F5D" w14:textId="203E5865" w:rsidR="002F142B" w:rsidRPr="003E3905" w:rsidRDefault="002F142B" w:rsidP="002F14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3E3905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FA9B0C" w14:textId="77777777" w:rsidR="002F142B" w:rsidRPr="003E3905" w:rsidRDefault="002F142B" w:rsidP="002F1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623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1A1AE34B" w14:textId="12D1DE0E" w:rsidR="002F142B" w:rsidRPr="003E3905" w:rsidRDefault="002F142B" w:rsidP="002F14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3E3905">
              <w:rPr>
                <w:rFonts w:ascii="Angsana New" w:hAnsi="Angsana New" w:hint="cs"/>
                <w:sz w:val="30"/>
                <w:szCs w:val="30"/>
                <w:cs/>
              </w:rPr>
              <w:t xml:space="preserve"> จัดประเภทใหม่</w:t>
            </w:r>
          </w:p>
        </w:tc>
        <w:tc>
          <w:tcPr>
            <w:tcW w:w="270" w:type="dxa"/>
          </w:tcPr>
          <w:p w14:paraId="148E761C" w14:textId="77777777" w:rsidR="002F142B" w:rsidRPr="003E3905" w:rsidRDefault="002F142B" w:rsidP="002F1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  <w:tab w:val="decimal" w:pos="465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8407DE1" w14:textId="77777777" w:rsidR="002F142B" w:rsidRPr="003E3905" w:rsidRDefault="002F142B" w:rsidP="002F14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3905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3855DD0D" w14:textId="7D29DC74" w:rsidR="002F142B" w:rsidRPr="003E3905" w:rsidRDefault="002F142B" w:rsidP="002F142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3E3905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3E390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2F142B" w:rsidRPr="003E3905" w14:paraId="1142A3ED" w14:textId="77777777" w:rsidTr="00554DC4">
        <w:tc>
          <w:tcPr>
            <w:tcW w:w="2052" w:type="dxa"/>
            <w:shd w:val="clear" w:color="auto" w:fill="auto"/>
          </w:tcPr>
          <w:p w14:paraId="5E3AC337" w14:textId="4E0E97E3" w:rsidR="002F142B" w:rsidRPr="003E3905" w:rsidRDefault="002F142B" w:rsidP="002F1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E3905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F6006E0" w14:textId="49FB456D" w:rsidR="002F142B" w:rsidRPr="003E3905" w:rsidRDefault="002F142B" w:rsidP="002F1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3E390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F47672" w14:textId="77777777" w:rsidR="002F142B" w:rsidRPr="003E3905" w:rsidRDefault="002F142B" w:rsidP="002F1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974" w:type="dxa"/>
            <w:gridSpan w:val="9"/>
            <w:shd w:val="clear" w:color="auto" w:fill="auto"/>
            <w:vAlign w:val="bottom"/>
          </w:tcPr>
          <w:p w14:paraId="62E54987" w14:textId="7836B4B4" w:rsidR="002F142B" w:rsidRPr="003E3905" w:rsidRDefault="002F142B" w:rsidP="002F1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56"/>
                <w:tab w:val="left" w:pos="794"/>
              </w:tabs>
              <w:spacing w:line="240" w:lineRule="auto"/>
              <w:ind w:left="-95" w:right="-196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3E390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F142B" w:rsidRPr="003E3905" w14:paraId="153E4D3F" w14:textId="77777777" w:rsidTr="002F142B">
        <w:tc>
          <w:tcPr>
            <w:tcW w:w="2052" w:type="dxa"/>
            <w:shd w:val="clear" w:color="auto" w:fill="auto"/>
          </w:tcPr>
          <w:p w14:paraId="4ACC6D10" w14:textId="4D5375CD" w:rsidR="002F142B" w:rsidRPr="003E3905" w:rsidRDefault="002F142B" w:rsidP="002F1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E390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</w:tcPr>
          <w:p w14:paraId="1F80CEEA" w14:textId="545C5EA1" w:rsidR="002F142B" w:rsidRPr="003E3905" w:rsidRDefault="002F142B" w:rsidP="002F1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  <w:r w:rsidRPr="003E3905">
              <w:rPr>
                <w:rFonts w:ascii="Angsana New" w:eastAsia="MS Mincho" w:hAnsi="Angsana New"/>
                <w:sz w:val="30"/>
                <w:szCs w:val="30"/>
              </w:rPr>
              <w:t>1.20</w:t>
            </w:r>
          </w:p>
        </w:tc>
        <w:tc>
          <w:tcPr>
            <w:tcW w:w="236" w:type="dxa"/>
            <w:shd w:val="clear" w:color="auto" w:fill="auto"/>
          </w:tcPr>
          <w:p w14:paraId="2B8EA127" w14:textId="77777777" w:rsidR="002F142B" w:rsidRPr="003E3905" w:rsidRDefault="002F142B" w:rsidP="002F1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  <w:shd w:val="clear" w:color="auto" w:fill="auto"/>
          </w:tcPr>
          <w:p w14:paraId="19C92D36" w14:textId="32CF23FB" w:rsidR="002F142B" w:rsidRPr="003E3905" w:rsidRDefault="002F142B" w:rsidP="002F1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29" w:right="-86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3E3905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5D83480" w14:textId="77777777" w:rsidR="002F142B" w:rsidRPr="003E3905" w:rsidRDefault="002F142B" w:rsidP="002F1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62630211" w14:textId="69359D3B" w:rsidR="002F142B" w:rsidRPr="003E3905" w:rsidRDefault="002F142B" w:rsidP="002F1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  <w:r w:rsidRPr="003E3905">
              <w:rPr>
                <w:rFonts w:ascii="Angsana New" w:eastAsia="MS Mincho" w:hAnsi="Angsana New"/>
                <w:sz w:val="30"/>
                <w:szCs w:val="30"/>
              </w:rPr>
              <w:t>459,997</w:t>
            </w:r>
          </w:p>
        </w:tc>
        <w:tc>
          <w:tcPr>
            <w:tcW w:w="270" w:type="dxa"/>
            <w:shd w:val="clear" w:color="auto" w:fill="auto"/>
          </w:tcPr>
          <w:p w14:paraId="0B5331C7" w14:textId="77777777" w:rsidR="002F142B" w:rsidRPr="003E3905" w:rsidRDefault="002F142B" w:rsidP="002F1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623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1A94C7A" w14:textId="6C1CB4DE" w:rsidR="002F142B" w:rsidRPr="003E3905" w:rsidRDefault="002F142B" w:rsidP="002F1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  <w:r w:rsidRPr="003E3905">
              <w:rPr>
                <w:rFonts w:ascii="Angsana New" w:eastAsia="MS Mincho" w:hAnsi="Angsana New"/>
                <w:sz w:val="30"/>
                <w:szCs w:val="30"/>
              </w:rPr>
              <w:t>(240,669)</w:t>
            </w:r>
          </w:p>
        </w:tc>
        <w:tc>
          <w:tcPr>
            <w:tcW w:w="236" w:type="dxa"/>
            <w:shd w:val="clear" w:color="auto" w:fill="auto"/>
          </w:tcPr>
          <w:p w14:paraId="26E7AC1A" w14:textId="77777777" w:rsidR="002F142B" w:rsidRPr="003E3905" w:rsidRDefault="002F142B" w:rsidP="002F1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623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0C23BBC" w14:textId="65B6D9D1" w:rsidR="002F142B" w:rsidRPr="003E3905" w:rsidRDefault="002F142B" w:rsidP="002F1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3E3905">
              <w:rPr>
                <w:rFonts w:ascii="Angsana New" w:eastAsia="MS Mincho" w:hAnsi="Angsana New"/>
                <w:sz w:val="30"/>
                <w:szCs w:val="30"/>
              </w:rPr>
              <w:t>727,340</w:t>
            </w:r>
          </w:p>
        </w:tc>
        <w:tc>
          <w:tcPr>
            <w:tcW w:w="270" w:type="dxa"/>
          </w:tcPr>
          <w:p w14:paraId="567A706A" w14:textId="77777777" w:rsidR="002F142B" w:rsidRPr="003E3905" w:rsidRDefault="002F142B" w:rsidP="002F1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  <w:tab w:val="decimal" w:pos="465"/>
              </w:tabs>
              <w:spacing w:line="240" w:lineRule="auto"/>
              <w:ind w:left="-129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2377989" w14:textId="30E02496" w:rsidR="002F142B" w:rsidRPr="003E3905" w:rsidRDefault="002F142B" w:rsidP="002F1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56"/>
                <w:tab w:val="left" w:pos="794"/>
              </w:tabs>
              <w:spacing w:line="240" w:lineRule="auto"/>
              <w:ind w:left="-95" w:right="-196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3E3905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946,668</w:t>
            </w:r>
          </w:p>
        </w:tc>
      </w:tr>
    </w:tbl>
    <w:p w14:paraId="09E7249D" w14:textId="77777777" w:rsidR="002B1E9F" w:rsidRPr="0009686B" w:rsidRDefault="002B1E9F" w:rsidP="002B1E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sz w:val="20"/>
          <w:szCs w:val="20"/>
        </w:rPr>
      </w:pPr>
    </w:p>
    <w:p w14:paraId="380A6EB9" w14:textId="520AF85F" w:rsidR="001A175C" w:rsidRPr="002B1E9F" w:rsidRDefault="002B1E9F" w:rsidP="002B1E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sz w:val="30"/>
          <w:szCs w:val="30"/>
        </w:rPr>
      </w:pPr>
      <w:r w:rsidRPr="002B1E9F">
        <w:rPr>
          <w:rFonts w:ascii="Angsana New" w:hAnsi="Angsana New" w:hint="cs"/>
          <w:sz w:val="30"/>
          <w:szCs w:val="30"/>
          <w:cs/>
        </w:rPr>
        <w:t>ยอดคงเหลือดอกเบี้ยค้างจ่ายของบริษัทที่มีกับบริษัทย่อย</w:t>
      </w:r>
      <w:r w:rsidRPr="002B1E9F">
        <w:rPr>
          <w:rFonts w:ascii="Angsana New" w:hAnsi="Angsana New"/>
          <w:sz w:val="30"/>
          <w:szCs w:val="30"/>
          <w:cs/>
        </w:rPr>
        <w:t xml:space="preserve"> </w:t>
      </w:r>
      <w:r w:rsidRPr="002B1E9F">
        <w:rPr>
          <w:rFonts w:ascii="Angsana New" w:hAnsi="Angsana New" w:hint="cs"/>
          <w:sz w:val="30"/>
          <w:szCs w:val="30"/>
          <w:cs/>
        </w:rPr>
        <w:t>จำนวนเงิน</w:t>
      </w:r>
      <w:r w:rsidRPr="002B1E9F">
        <w:rPr>
          <w:rFonts w:ascii="Angsana New" w:hAnsi="Angsana New"/>
          <w:sz w:val="30"/>
          <w:szCs w:val="30"/>
          <w:cs/>
        </w:rPr>
        <w:t xml:space="preserve"> </w:t>
      </w:r>
      <w:r w:rsidRPr="002B1E9F">
        <w:rPr>
          <w:rFonts w:ascii="Angsana New" w:hAnsi="Angsana New"/>
          <w:sz w:val="30"/>
          <w:szCs w:val="30"/>
        </w:rPr>
        <w:t xml:space="preserve">0.01 </w:t>
      </w:r>
      <w:r w:rsidRPr="002B1E9F">
        <w:rPr>
          <w:rFonts w:ascii="Angsana New" w:hAnsi="Angsana New" w:hint="cs"/>
          <w:sz w:val="30"/>
          <w:szCs w:val="30"/>
          <w:cs/>
        </w:rPr>
        <w:t>ล้านบาท</w:t>
      </w:r>
      <w:r w:rsidRPr="002B1E9F">
        <w:rPr>
          <w:rFonts w:ascii="Angsana New" w:hAnsi="Angsana New"/>
          <w:sz w:val="30"/>
          <w:szCs w:val="30"/>
          <w:cs/>
        </w:rPr>
        <w:t xml:space="preserve"> </w:t>
      </w:r>
      <w:r w:rsidRPr="002B1E9F">
        <w:rPr>
          <w:rFonts w:ascii="Angsana New" w:hAnsi="Angsana New" w:hint="cs"/>
          <w:sz w:val="30"/>
          <w:szCs w:val="30"/>
          <w:cs/>
        </w:rPr>
        <w:t>นำมารวมเป็นส่วนหนึ่งของเงินกู้ยืมจากบริษัทย่อยที่เพิ่มขึ้นในระหว่างปี</w:t>
      </w:r>
    </w:p>
    <w:p w14:paraId="0E7AE50A" w14:textId="77777777" w:rsidR="002B1E9F" w:rsidRPr="0009686B" w:rsidRDefault="002B1E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tbl>
      <w:tblPr>
        <w:tblW w:w="968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32"/>
        <w:gridCol w:w="1261"/>
        <w:gridCol w:w="254"/>
        <w:gridCol w:w="1261"/>
        <w:gridCol w:w="281"/>
        <w:gridCol w:w="1160"/>
        <w:gridCol w:w="261"/>
        <w:gridCol w:w="1174"/>
      </w:tblGrid>
      <w:tr w:rsidR="009F34C6" w:rsidRPr="003E3905" w14:paraId="3B3C83B9" w14:textId="77777777" w:rsidTr="002D5331">
        <w:trPr>
          <w:trHeight w:val="20"/>
          <w:tblHeader/>
        </w:trPr>
        <w:tc>
          <w:tcPr>
            <w:tcW w:w="2082" w:type="pct"/>
            <w:shd w:val="clear" w:color="auto" w:fill="auto"/>
          </w:tcPr>
          <w:p w14:paraId="57FE100B" w14:textId="4C4B0C6D" w:rsidR="009F34C6" w:rsidRPr="003E3905" w:rsidRDefault="009F34C6" w:rsidP="00B13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-111" w:hanging="234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433" w:type="pct"/>
            <w:gridSpan w:val="3"/>
            <w:shd w:val="clear" w:color="auto" w:fill="auto"/>
          </w:tcPr>
          <w:p w14:paraId="48BA590D" w14:textId="77777777" w:rsidR="009F34C6" w:rsidRPr="003E3905" w:rsidRDefault="009F34C6" w:rsidP="0044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3E3905"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shd w:val="clear" w:color="auto" w:fill="auto"/>
          </w:tcPr>
          <w:p w14:paraId="2FF72682" w14:textId="77777777" w:rsidR="009F34C6" w:rsidRPr="003E3905" w:rsidRDefault="009F34C6" w:rsidP="0044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340" w:type="pct"/>
            <w:gridSpan w:val="3"/>
            <w:shd w:val="clear" w:color="auto" w:fill="auto"/>
          </w:tcPr>
          <w:p w14:paraId="378D1A73" w14:textId="77777777" w:rsidR="009F34C6" w:rsidRPr="003E3905" w:rsidRDefault="009F34C6" w:rsidP="00447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3E3905"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  <w:t>งบการเงินเฉพาะ</w:t>
            </w:r>
            <w:r w:rsidRPr="003E3905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</w:rPr>
              <w:t>กิจการ</w:t>
            </w:r>
          </w:p>
        </w:tc>
      </w:tr>
      <w:tr w:rsidR="00FA4888" w:rsidRPr="003E3905" w14:paraId="7AD6D41A" w14:textId="77777777" w:rsidTr="002D5331">
        <w:trPr>
          <w:trHeight w:val="20"/>
          <w:tblHeader/>
        </w:trPr>
        <w:tc>
          <w:tcPr>
            <w:tcW w:w="2082" w:type="pct"/>
            <w:shd w:val="clear" w:color="auto" w:fill="auto"/>
          </w:tcPr>
          <w:p w14:paraId="1B9610CC" w14:textId="77777777" w:rsidR="00FA4888" w:rsidRPr="003E3905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  <w:vAlign w:val="bottom"/>
          </w:tcPr>
          <w:p w14:paraId="670F2B9D" w14:textId="382C321F" w:rsidR="00FA4888" w:rsidRPr="003E3905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3E3905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31" w:type="pct"/>
            <w:shd w:val="clear" w:color="auto" w:fill="auto"/>
            <w:vAlign w:val="bottom"/>
          </w:tcPr>
          <w:p w14:paraId="4C090724" w14:textId="77777777" w:rsidR="00FA4888" w:rsidRPr="003E3905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  <w:vAlign w:val="bottom"/>
          </w:tcPr>
          <w:p w14:paraId="1163D981" w14:textId="45364744" w:rsidR="00FA4888" w:rsidRPr="003E3905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3E3905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45" w:type="pct"/>
            <w:shd w:val="clear" w:color="auto" w:fill="auto"/>
          </w:tcPr>
          <w:p w14:paraId="3E9BF325" w14:textId="77777777" w:rsidR="00FA4888" w:rsidRPr="003E3905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  <w:vAlign w:val="bottom"/>
          </w:tcPr>
          <w:p w14:paraId="7FCB9EA4" w14:textId="61F25179" w:rsidR="00FA4888" w:rsidRPr="003E3905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3E3905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4191EF5E" w14:textId="77777777" w:rsidR="00FA4888" w:rsidRPr="003E3905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1698B14F" w14:textId="282C6F18" w:rsidR="00FA4888" w:rsidRPr="003E3905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3E3905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2563</w:t>
            </w:r>
          </w:p>
        </w:tc>
      </w:tr>
      <w:tr w:rsidR="00FA4888" w:rsidRPr="003E3905" w14:paraId="093DC968" w14:textId="77777777" w:rsidTr="002D5331">
        <w:trPr>
          <w:trHeight w:val="20"/>
          <w:tblHeader/>
        </w:trPr>
        <w:tc>
          <w:tcPr>
            <w:tcW w:w="2082" w:type="pct"/>
            <w:shd w:val="clear" w:color="auto" w:fill="auto"/>
          </w:tcPr>
          <w:p w14:paraId="7C6AE6C7" w14:textId="77777777" w:rsidR="00FA4888" w:rsidRPr="003E3905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918" w:type="pct"/>
            <w:gridSpan w:val="7"/>
            <w:shd w:val="clear" w:color="auto" w:fill="auto"/>
          </w:tcPr>
          <w:p w14:paraId="2C245781" w14:textId="77777777" w:rsidR="00FA4888" w:rsidRPr="003E3905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</w:rPr>
            </w:pPr>
            <w:r w:rsidRPr="003E3905">
              <w:rPr>
                <w:rFonts w:ascii="Angsana New" w:hAnsi="Angsana New" w:hint="cs"/>
                <w:b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FA4888" w:rsidRPr="003E3905" w14:paraId="3A872AD1" w14:textId="77777777" w:rsidTr="002D5331">
        <w:trPr>
          <w:trHeight w:val="20"/>
        </w:trPr>
        <w:tc>
          <w:tcPr>
            <w:tcW w:w="2082" w:type="pct"/>
            <w:shd w:val="clear" w:color="auto" w:fill="auto"/>
          </w:tcPr>
          <w:p w14:paraId="22645095" w14:textId="2285D1C5" w:rsidR="00FA4888" w:rsidRPr="003E3905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3E3905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51" w:type="pct"/>
            <w:shd w:val="clear" w:color="auto" w:fill="auto"/>
          </w:tcPr>
          <w:p w14:paraId="7D7427A3" w14:textId="7A0E85B4" w:rsidR="00FA4888" w:rsidRPr="003E3905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6C218B4D" w14:textId="77777777" w:rsidR="00FA4888" w:rsidRPr="003E3905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</w:tcPr>
          <w:p w14:paraId="5DEA092C" w14:textId="1A3EE61C" w:rsidR="00FA4888" w:rsidRPr="003E3905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766ED517" w14:textId="77777777" w:rsidR="00FA4888" w:rsidRPr="003E3905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14F1DA14" w14:textId="5697D7CE" w:rsidR="00FA4888" w:rsidRPr="003E3905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  <w:shd w:val="clear" w:color="auto" w:fill="auto"/>
          </w:tcPr>
          <w:p w14:paraId="1D47FB86" w14:textId="77777777" w:rsidR="00FA4888" w:rsidRPr="003E3905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6D88F761" w14:textId="078363C9" w:rsidR="00FA4888" w:rsidRPr="003E3905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37FF" w:rsidRPr="003E3905" w14:paraId="4FD3DE52" w14:textId="77777777" w:rsidTr="002D5331">
        <w:trPr>
          <w:trHeight w:val="20"/>
        </w:trPr>
        <w:tc>
          <w:tcPr>
            <w:tcW w:w="2082" w:type="pct"/>
            <w:shd w:val="clear" w:color="auto" w:fill="auto"/>
          </w:tcPr>
          <w:p w14:paraId="15197FFC" w14:textId="02CD37BB" w:rsidR="004237FF" w:rsidRPr="003E3905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3E3905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51" w:type="pct"/>
            <w:shd w:val="clear" w:color="auto" w:fill="auto"/>
          </w:tcPr>
          <w:p w14:paraId="0E4F96A7" w14:textId="571251CE" w:rsidR="004237FF" w:rsidRPr="00E53220" w:rsidRDefault="004237FF" w:rsidP="00216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35" w:lineRule="auto"/>
              <w:ind w:right="233"/>
              <w:rPr>
                <w:rFonts w:ascii="Angsana New" w:hAnsi="Angsana New"/>
                <w:sz w:val="30"/>
                <w:szCs w:val="30"/>
              </w:rPr>
            </w:pPr>
            <w:r w:rsidRPr="00E53220">
              <w:rPr>
                <w:rFonts w:ascii="Angsana New" w:hAnsi="Angsana New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14:paraId="1E534FAC" w14:textId="77777777" w:rsidR="004237FF" w:rsidRPr="003E3905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</w:tcPr>
          <w:p w14:paraId="7D244C80" w14:textId="49AF6DB5" w:rsidR="004237FF" w:rsidRPr="003E3905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35" w:lineRule="auto"/>
              <w:ind w:right="-1655"/>
              <w:rPr>
                <w:rFonts w:ascii="Angsana New" w:hAnsi="Angsana New"/>
                <w:sz w:val="30"/>
                <w:szCs w:val="30"/>
              </w:rPr>
            </w:pPr>
            <w:r w:rsidRPr="003E3905">
              <w:rPr>
                <w:rFonts w:ascii="Angsana New" w:hAnsi="Angsana New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7497D497" w14:textId="77777777" w:rsidR="004237FF" w:rsidRPr="003E3905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7FC39C10" w14:textId="6A10A52C" w:rsidR="004237FF" w:rsidRPr="003E3905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E3905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54,083 </w:t>
            </w:r>
          </w:p>
        </w:tc>
        <w:tc>
          <w:tcPr>
            <w:tcW w:w="135" w:type="pct"/>
            <w:shd w:val="clear" w:color="auto" w:fill="auto"/>
          </w:tcPr>
          <w:p w14:paraId="0E4711B8" w14:textId="77777777" w:rsidR="004237FF" w:rsidRPr="003E3905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577F75B7" w14:textId="04B0731B" w:rsidR="004237FF" w:rsidRPr="003E3905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3E3905">
              <w:rPr>
                <w:rFonts w:asciiTheme="majorBidi" w:eastAsia="Times New Roman" w:hAnsiTheme="majorBidi" w:cstheme="majorBidi"/>
                <w:sz w:val="30"/>
                <w:szCs w:val="30"/>
              </w:rPr>
              <w:t>97,</w:t>
            </w:r>
            <w:r w:rsidRPr="003E390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013</w:t>
            </w:r>
          </w:p>
        </w:tc>
      </w:tr>
      <w:tr w:rsidR="004237FF" w:rsidRPr="003E3905" w14:paraId="03D50DAF" w14:textId="77777777" w:rsidTr="002D5331">
        <w:trPr>
          <w:trHeight w:val="20"/>
        </w:trPr>
        <w:tc>
          <w:tcPr>
            <w:tcW w:w="2082" w:type="pct"/>
            <w:shd w:val="clear" w:color="auto" w:fill="auto"/>
          </w:tcPr>
          <w:p w14:paraId="48B87967" w14:textId="15DFA726" w:rsidR="004237FF" w:rsidRPr="003E3905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3E3905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51" w:type="pct"/>
            <w:tcBorders>
              <w:bottom w:val="single" w:sz="4" w:space="0" w:color="auto"/>
            </w:tcBorders>
            <w:shd w:val="clear" w:color="auto" w:fill="auto"/>
          </w:tcPr>
          <w:p w14:paraId="681645F9" w14:textId="2BAA9D94" w:rsidR="004237FF" w:rsidRPr="00E53220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53220">
              <w:rPr>
                <w:rFonts w:ascii="Angsana New" w:hAnsi="Angsana New"/>
                <w:sz w:val="30"/>
                <w:szCs w:val="30"/>
                <w:lang w:eastAsia="zh-CN"/>
              </w:rPr>
              <w:t xml:space="preserve"> 74</w:t>
            </w:r>
            <w:r w:rsidR="00BF2D17" w:rsidRPr="00E53220">
              <w:rPr>
                <w:rFonts w:ascii="Angsana New" w:hAnsi="Angsana New"/>
                <w:sz w:val="30"/>
                <w:szCs w:val="30"/>
                <w:lang w:eastAsia="zh-CN"/>
              </w:rPr>
              <w:t>0,489</w:t>
            </w:r>
          </w:p>
        </w:tc>
        <w:tc>
          <w:tcPr>
            <w:tcW w:w="131" w:type="pct"/>
            <w:shd w:val="clear" w:color="auto" w:fill="auto"/>
          </w:tcPr>
          <w:p w14:paraId="39874E54" w14:textId="77777777" w:rsidR="004237FF" w:rsidRPr="003E3905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  <w:shd w:val="clear" w:color="auto" w:fill="auto"/>
          </w:tcPr>
          <w:p w14:paraId="16D4C36F" w14:textId="18BC1C86" w:rsidR="004237FF" w:rsidRPr="003E3905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655"/>
              <w:rPr>
                <w:rFonts w:ascii="Angsana New" w:hAnsi="Angsana New"/>
                <w:sz w:val="30"/>
                <w:szCs w:val="30"/>
              </w:rPr>
            </w:pPr>
            <w:r w:rsidRPr="003E3905">
              <w:rPr>
                <w:rFonts w:ascii="Angsana New" w:hAnsi="Angsana New"/>
                <w:sz w:val="30"/>
                <w:szCs w:val="30"/>
              </w:rPr>
              <w:t>772,164</w:t>
            </w:r>
          </w:p>
        </w:tc>
        <w:tc>
          <w:tcPr>
            <w:tcW w:w="145" w:type="pct"/>
            <w:shd w:val="clear" w:color="auto" w:fill="auto"/>
          </w:tcPr>
          <w:p w14:paraId="7B5A47C5" w14:textId="77777777" w:rsidR="004237FF" w:rsidRPr="003E3905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auto"/>
          </w:tcPr>
          <w:p w14:paraId="51805796" w14:textId="12819CAA" w:rsidR="004237FF" w:rsidRPr="003E3905" w:rsidRDefault="0018519A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3E3905">
              <w:rPr>
                <w:rFonts w:asciiTheme="majorBidi" w:eastAsia="Times New Roman" w:hAnsiTheme="majorBidi" w:cstheme="majorBidi"/>
                <w:sz w:val="30"/>
                <w:szCs w:val="30"/>
              </w:rPr>
              <w:t>7,580</w:t>
            </w:r>
            <w:r w:rsidR="004237FF" w:rsidRPr="003E3905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5" w:type="pct"/>
            <w:shd w:val="clear" w:color="auto" w:fill="auto"/>
          </w:tcPr>
          <w:p w14:paraId="43ACFB9F" w14:textId="77777777" w:rsidR="004237FF" w:rsidRPr="003E3905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  <w:shd w:val="clear" w:color="auto" w:fill="auto"/>
          </w:tcPr>
          <w:p w14:paraId="5E3DCC57" w14:textId="4BCD3EE3" w:rsidR="004237FF" w:rsidRPr="003E3905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3E3905">
              <w:rPr>
                <w:rFonts w:ascii="Angsana New" w:hAnsi="Angsana New"/>
                <w:sz w:val="30"/>
                <w:szCs w:val="30"/>
                <w:lang w:eastAsia="zh-CN"/>
              </w:rPr>
              <w:t>11,689</w:t>
            </w:r>
          </w:p>
        </w:tc>
      </w:tr>
      <w:tr w:rsidR="004237FF" w:rsidRPr="003E3905" w14:paraId="135BE0B3" w14:textId="77777777" w:rsidTr="002D5331">
        <w:trPr>
          <w:trHeight w:val="20"/>
        </w:trPr>
        <w:tc>
          <w:tcPr>
            <w:tcW w:w="2082" w:type="pct"/>
            <w:shd w:val="clear" w:color="auto" w:fill="auto"/>
          </w:tcPr>
          <w:p w14:paraId="320E9E7D" w14:textId="401C28B6" w:rsidR="004237FF" w:rsidRPr="003E3905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3E3905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E2EE5C" w14:textId="29604298" w:rsidR="004237FF" w:rsidRPr="00E53220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3220"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  <w:t xml:space="preserve"> 74</w:t>
            </w:r>
            <w:r w:rsidR="00BF2D17" w:rsidRPr="00E53220"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  <w:t>0,489</w:t>
            </w:r>
          </w:p>
        </w:tc>
        <w:tc>
          <w:tcPr>
            <w:tcW w:w="131" w:type="pct"/>
            <w:shd w:val="clear" w:color="auto" w:fill="auto"/>
          </w:tcPr>
          <w:p w14:paraId="1DDF2E2B" w14:textId="77777777" w:rsidR="004237FF" w:rsidRPr="003E3905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FAED15" w14:textId="469EC00A" w:rsidR="004237FF" w:rsidRPr="003E3905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655"/>
              <w:rPr>
                <w:rFonts w:ascii="Angsana New" w:hAnsi="Angsana New"/>
                <w:sz w:val="30"/>
                <w:szCs w:val="30"/>
              </w:rPr>
            </w:pPr>
            <w:r w:rsidRPr="003E3905">
              <w:rPr>
                <w:rFonts w:ascii="Angsana New" w:hAnsi="Angsana New"/>
                <w:b/>
                <w:bCs/>
                <w:sz w:val="30"/>
                <w:szCs w:val="30"/>
              </w:rPr>
              <w:t>772,164</w:t>
            </w:r>
          </w:p>
        </w:tc>
        <w:tc>
          <w:tcPr>
            <w:tcW w:w="145" w:type="pct"/>
            <w:shd w:val="clear" w:color="auto" w:fill="auto"/>
          </w:tcPr>
          <w:p w14:paraId="566600B7" w14:textId="77777777" w:rsidR="004237FF" w:rsidRPr="003E3905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364E44" w14:textId="0444C8F2" w:rsidR="004237FF" w:rsidRPr="003E3905" w:rsidRDefault="0018519A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3E390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61,663</w:t>
            </w:r>
          </w:p>
        </w:tc>
        <w:tc>
          <w:tcPr>
            <w:tcW w:w="135" w:type="pct"/>
            <w:shd w:val="clear" w:color="auto" w:fill="auto"/>
          </w:tcPr>
          <w:p w14:paraId="18653BC1" w14:textId="77777777" w:rsidR="004237FF" w:rsidRPr="003E3905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B225AA" w14:textId="19071071" w:rsidR="004237FF" w:rsidRPr="003E3905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3E3905">
              <w:rPr>
                <w:rFonts w:ascii="Angsana New" w:hAnsi="Angsana New"/>
                <w:b/>
                <w:bCs/>
                <w:sz w:val="30"/>
                <w:szCs w:val="30"/>
              </w:rPr>
              <w:t>108,702</w:t>
            </w:r>
          </w:p>
        </w:tc>
      </w:tr>
      <w:tr w:rsidR="004237FF" w:rsidRPr="003E3905" w14:paraId="0FDBC3E0" w14:textId="77777777" w:rsidTr="002D5331">
        <w:trPr>
          <w:trHeight w:val="20"/>
        </w:trPr>
        <w:tc>
          <w:tcPr>
            <w:tcW w:w="2082" w:type="pct"/>
            <w:shd w:val="clear" w:color="auto" w:fill="auto"/>
          </w:tcPr>
          <w:p w14:paraId="03EB9888" w14:textId="4E0F63DE" w:rsidR="004237FF" w:rsidRPr="003E3905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3E3905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เงินมัดจำรับจากผู้เช่า</w:t>
            </w:r>
          </w:p>
        </w:tc>
        <w:tc>
          <w:tcPr>
            <w:tcW w:w="651" w:type="pct"/>
            <w:shd w:val="clear" w:color="auto" w:fill="auto"/>
          </w:tcPr>
          <w:p w14:paraId="004752A8" w14:textId="77777777" w:rsidR="004237FF" w:rsidRPr="003E3905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4B3AA1D1" w14:textId="77777777" w:rsidR="004237FF" w:rsidRPr="003E3905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</w:tcPr>
          <w:p w14:paraId="235E9DE7" w14:textId="77777777" w:rsidR="004237FF" w:rsidRPr="003E3905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7FDC7A03" w14:textId="77777777" w:rsidR="004237FF" w:rsidRPr="003E3905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4841AFCA" w14:textId="77777777" w:rsidR="004237FF" w:rsidRPr="003E3905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  <w:shd w:val="clear" w:color="auto" w:fill="auto"/>
          </w:tcPr>
          <w:p w14:paraId="1B01A509" w14:textId="77777777" w:rsidR="004237FF" w:rsidRPr="003E3905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29251D24" w14:textId="77777777" w:rsidR="004237FF" w:rsidRPr="003E3905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237FF" w:rsidRPr="003E3905" w14:paraId="6BA0D566" w14:textId="77777777" w:rsidTr="002D5331">
        <w:trPr>
          <w:trHeight w:val="20"/>
        </w:trPr>
        <w:tc>
          <w:tcPr>
            <w:tcW w:w="2082" w:type="pct"/>
            <w:shd w:val="clear" w:color="auto" w:fill="auto"/>
          </w:tcPr>
          <w:p w14:paraId="1DF15F0A" w14:textId="202D3FC4" w:rsidR="004237FF" w:rsidRPr="003E3905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3E390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51" w:type="pct"/>
            <w:tcBorders>
              <w:bottom w:val="nil"/>
            </w:tcBorders>
            <w:shd w:val="clear" w:color="auto" w:fill="auto"/>
          </w:tcPr>
          <w:p w14:paraId="4FD7C219" w14:textId="78585E45" w:rsidR="004237FF" w:rsidRPr="003E3905" w:rsidRDefault="00216653" w:rsidP="00216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 xml:space="preserve">             </w:t>
            </w:r>
            <w:r w:rsidR="004237FF" w:rsidRPr="003E3905">
              <w:rPr>
                <w:rFonts w:ascii="Angsana New" w:hAnsi="Angsana New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31" w:type="pct"/>
            <w:tcBorders>
              <w:bottom w:val="nil"/>
            </w:tcBorders>
            <w:shd w:val="clear" w:color="auto" w:fill="auto"/>
          </w:tcPr>
          <w:p w14:paraId="233E0D27" w14:textId="77777777" w:rsidR="004237FF" w:rsidRPr="003E3905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tcBorders>
              <w:bottom w:val="nil"/>
            </w:tcBorders>
            <w:shd w:val="clear" w:color="auto" w:fill="auto"/>
          </w:tcPr>
          <w:p w14:paraId="1E8B635E" w14:textId="14672188" w:rsidR="004237FF" w:rsidRPr="003E3905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35" w:lineRule="auto"/>
              <w:ind w:right="-13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390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tcBorders>
              <w:bottom w:val="nil"/>
            </w:tcBorders>
            <w:shd w:val="clear" w:color="auto" w:fill="auto"/>
          </w:tcPr>
          <w:p w14:paraId="646FCA96" w14:textId="77777777" w:rsidR="004237FF" w:rsidRPr="003E3905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nil"/>
            </w:tcBorders>
            <w:shd w:val="clear" w:color="auto" w:fill="auto"/>
          </w:tcPr>
          <w:p w14:paraId="2FBBDA99" w14:textId="537E1BFF" w:rsidR="004237FF" w:rsidRPr="00216653" w:rsidRDefault="004237FF" w:rsidP="00EC1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216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  <w:tcBorders>
              <w:bottom w:val="nil"/>
            </w:tcBorders>
            <w:shd w:val="clear" w:color="auto" w:fill="auto"/>
          </w:tcPr>
          <w:p w14:paraId="54BDEDF5" w14:textId="77777777" w:rsidR="004237FF" w:rsidRPr="003E3905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nil"/>
            </w:tcBorders>
            <w:shd w:val="clear" w:color="auto" w:fill="auto"/>
          </w:tcPr>
          <w:p w14:paraId="155EA9B2" w14:textId="5FC4488F" w:rsidR="004237FF" w:rsidRPr="003E3905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3905">
              <w:rPr>
                <w:rFonts w:ascii="Angsana New" w:hAnsi="Angsana New"/>
                <w:sz w:val="30"/>
                <w:szCs w:val="30"/>
              </w:rPr>
              <w:t>165</w:t>
            </w:r>
          </w:p>
        </w:tc>
      </w:tr>
      <w:tr w:rsidR="004237FF" w:rsidRPr="003E3905" w14:paraId="4143E81E" w14:textId="77777777" w:rsidTr="002D5331">
        <w:trPr>
          <w:trHeight w:val="20"/>
        </w:trPr>
        <w:tc>
          <w:tcPr>
            <w:tcW w:w="2082" w:type="pct"/>
            <w:shd w:val="clear" w:color="auto" w:fill="auto"/>
          </w:tcPr>
          <w:p w14:paraId="22E9C313" w14:textId="469BD7FF" w:rsidR="004237FF" w:rsidRPr="003E3905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3E3905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51" w:type="pct"/>
            <w:tcBorders>
              <w:bottom w:val="single" w:sz="4" w:space="0" w:color="auto"/>
            </w:tcBorders>
            <w:shd w:val="clear" w:color="auto" w:fill="auto"/>
          </w:tcPr>
          <w:p w14:paraId="7CED6C4B" w14:textId="08207064" w:rsidR="004237FF" w:rsidRPr="003E3905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E3905">
              <w:rPr>
                <w:rFonts w:ascii="Angsana New" w:hAnsi="Angsana New"/>
                <w:sz w:val="30"/>
                <w:szCs w:val="30"/>
                <w:lang w:eastAsia="zh-CN"/>
              </w:rPr>
              <w:t>31,455</w:t>
            </w:r>
          </w:p>
        </w:tc>
        <w:tc>
          <w:tcPr>
            <w:tcW w:w="131" w:type="pct"/>
            <w:tcBorders>
              <w:bottom w:val="nil"/>
            </w:tcBorders>
            <w:shd w:val="clear" w:color="auto" w:fill="auto"/>
          </w:tcPr>
          <w:p w14:paraId="3B606285" w14:textId="77777777" w:rsidR="004237FF" w:rsidRPr="003E3905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  <w:shd w:val="clear" w:color="auto" w:fill="auto"/>
          </w:tcPr>
          <w:p w14:paraId="7BB06A18" w14:textId="75BDC399" w:rsidR="004237FF" w:rsidRPr="003E3905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E3905">
              <w:rPr>
                <w:rFonts w:ascii="Angsana New" w:hAnsi="Angsana New"/>
                <w:sz w:val="30"/>
                <w:szCs w:val="30"/>
              </w:rPr>
              <w:t>32,501</w:t>
            </w:r>
          </w:p>
        </w:tc>
        <w:tc>
          <w:tcPr>
            <w:tcW w:w="145" w:type="pct"/>
            <w:tcBorders>
              <w:bottom w:val="nil"/>
            </w:tcBorders>
            <w:shd w:val="clear" w:color="auto" w:fill="auto"/>
          </w:tcPr>
          <w:p w14:paraId="39E31C7F" w14:textId="77777777" w:rsidR="004237FF" w:rsidRPr="003E3905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auto"/>
          </w:tcPr>
          <w:p w14:paraId="58C8FEB0" w14:textId="0C05BC2C" w:rsidR="004237FF" w:rsidRPr="00216653" w:rsidRDefault="004237FF" w:rsidP="00EC1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216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  <w:tcBorders>
              <w:bottom w:val="nil"/>
            </w:tcBorders>
            <w:shd w:val="clear" w:color="auto" w:fill="auto"/>
          </w:tcPr>
          <w:p w14:paraId="31DF9BE0" w14:textId="77777777" w:rsidR="004237FF" w:rsidRPr="003E3905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  <w:shd w:val="clear" w:color="auto" w:fill="auto"/>
          </w:tcPr>
          <w:p w14:paraId="6A6BB677" w14:textId="16B1B13D" w:rsidR="004237FF" w:rsidRPr="003E3905" w:rsidRDefault="00216653" w:rsidP="00216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 w:firstLine="24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</w:t>
            </w:r>
            <w:r w:rsidR="004237FF" w:rsidRPr="003E390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237FF" w:rsidRPr="00E11762" w14:paraId="50A1978D" w14:textId="77777777" w:rsidTr="002D5331">
        <w:trPr>
          <w:trHeight w:val="20"/>
        </w:trPr>
        <w:tc>
          <w:tcPr>
            <w:tcW w:w="2082" w:type="pct"/>
            <w:shd w:val="clear" w:color="auto" w:fill="auto"/>
          </w:tcPr>
          <w:p w14:paraId="39EC8BED" w14:textId="34292319" w:rsidR="004237FF" w:rsidRPr="003E3905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3E3905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C0CDE0" w14:textId="366A1435" w:rsidR="004237FF" w:rsidRPr="003E3905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3905"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  <w:t>31,455</w:t>
            </w:r>
          </w:p>
        </w:tc>
        <w:tc>
          <w:tcPr>
            <w:tcW w:w="131" w:type="pct"/>
            <w:shd w:val="clear" w:color="auto" w:fill="auto"/>
          </w:tcPr>
          <w:p w14:paraId="79A6EEDA" w14:textId="77777777" w:rsidR="004237FF" w:rsidRPr="003E3905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26114B" w14:textId="7EE4B0D8" w:rsidR="004237FF" w:rsidRPr="003E3905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3905">
              <w:rPr>
                <w:rFonts w:ascii="Angsana New" w:hAnsi="Angsana New"/>
                <w:b/>
                <w:bCs/>
                <w:sz w:val="30"/>
                <w:szCs w:val="30"/>
              </w:rPr>
              <w:t>32,501</w:t>
            </w:r>
          </w:p>
        </w:tc>
        <w:tc>
          <w:tcPr>
            <w:tcW w:w="145" w:type="pct"/>
            <w:shd w:val="clear" w:color="auto" w:fill="auto"/>
          </w:tcPr>
          <w:p w14:paraId="13721389" w14:textId="77777777" w:rsidR="004237FF" w:rsidRPr="003E3905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642578" w14:textId="26613E1D" w:rsidR="004237FF" w:rsidRPr="003E3905" w:rsidRDefault="004237FF" w:rsidP="00EC1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390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0EFE3700" w14:textId="77777777" w:rsidR="004237FF" w:rsidRPr="003E3905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90BCA3" w14:textId="2AE0A3D4" w:rsidR="004237FF" w:rsidRPr="00E11762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3905">
              <w:rPr>
                <w:rFonts w:ascii="Angsana New" w:hAnsi="Angsana New"/>
                <w:b/>
                <w:bCs/>
                <w:sz w:val="30"/>
                <w:szCs w:val="30"/>
              </w:rPr>
              <w:t>165</w:t>
            </w:r>
          </w:p>
        </w:tc>
      </w:tr>
    </w:tbl>
    <w:p w14:paraId="496C268D" w14:textId="0518FAB1" w:rsidR="003B779C" w:rsidRPr="0009686B" w:rsidRDefault="003B77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14"/>
          <w:szCs w:val="14"/>
        </w:rPr>
      </w:pPr>
    </w:p>
    <w:p w14:paraId="02E46B72" w14:textId="01F8646C" w:rsidR="00B019A5" w:rsidRPr="00811ADE" w:rsidRDefault="00B019A5" w:rsidP="00B019A5">
      <w:p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E11762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0FFA9B15" w14:textId="77777777" w:rsidR="00B019A5" w:rsidRPr="003507FB" w:rsidRDefault="00B019A5" w:rsidP="00B019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4933033E" w14:textId="77777777" w:rsidR="004A3245" w:rsidRPr="003F0133" w:rsidRDefault="004A3245" w:rsidP="004A32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bookmarkStart w:id="16" w:name="_Hlk877604"/>
      <w:r w:rsidRPr="003F0133">
        <w:rPr>
          <w:rFonts w:ascii="Angsana New" w:hAnsi="Angsana New"/>
          <w:i/>
          <w:iCs/>
          <w:sz w:val="30"/>
          <w:szCs w:val="30"/>
          <w:cs/>
        </w:rPr>
        <w:t>สัญญาให้คำปรึกษาเกี่ยวกับ</w:t>
      </w:r>
      <w:r w:rsidRPr="003F0133">
        <w:rPr>
          <w:rFonts w:ascii="Angsana New" w:hAnsi="Angsana New" w:hint="cs"/>
          <w:i/>
          <w:iCs/>
          <w:sz w:val="30"/>
          <w:szCs w:val="30"/>
          <w:cs/>
        </w:rPr>
        <w:t>งานบริหารการพัฒนาโครงการ</w:t>
      </w:r>
    </w:p>
    <w:p w14:paraId="451034FE" w14:textId="77777777" w:rsidR="004A3245" w:rsidRPr="003507FB" w:rsidRDefault="004A3245" w:rsidP="004A32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19CDDB74" w14:textId="103CB562" w:rsidR="004A3245" w:rsidRDefault="004A3245" w:rsidP="00A571C3">
      <w:pPr>
        <w:ind w:left="540"/>
        <w:jc w:val="thaiDistribute"/>
        <w:rPr>
          <w:rFonts w:ascii="Angsana New" w:hAnsi="Angsana New"/>
          <w:sz w:val="30"/>
          <w:szCs w:val="30"/>
          <w:lang w:eastAsia="zh-CN"/>
        </w:rPr>
      </w:pPr>
      <w:r w:rsidRPr="005854CE">
        <w:rPr>
          <w:rFonts w:ascii="Angsana New" w:hAnsi="Angsana New" w:hint="cs"/>
          <w:sz w:val="30"/>
          <w:szCs w:val="30"/>
          <w:cs/>
          <w:lang w:eastAsia="zh-CN"/>
        </w:rPr>
        <w:t>ใน</w:t>
      </w:r>
      <w:r w:rsidR="008062A4">
        <w:rPr>
          <w:rFonts w:ascii="Angsana New" w:hAnsi="Angsana New" w:hint="cs"/>
          <w:sz w:val="30"/>
          <w:szCs w:val="30"/>
          <w:cs/>
          <w:lang w:eastAsia="zh-CN"/>
        </w:rPr>
        <w:t xml:space="preserve">ระหว่างปี </w:t>
      </w:r>
      <w:r w:rsidR="008062A4">
        <w:rPr>
          <w:rFonts w:ascii="Angsana New" w:hAnsi="Angsana New"/>
          <w:sz w:val="30"/>
          <w:szCs w:val="30"/>
          <w:lang w:eastAsia="zh-CN"/>
        </w:rPr>
        <w:t>2564</w:t>
      </w:r>
      <w:r w:rsidRPr="005854CE">
        <w:rPr>
          <w:rFonts w:ascii="Angsana New" w:hAnsi="Angsana New"/>
          <w:sz w:val="30"/>
          <w:szCs w:val="30"/>
          <w:lang w:eastAsia="zh-CN"/>
        </w:rPr>
        <w:t xml:space="preserve"> </w:t>
      </w:r>
      <w:r w:rsidRPr="005854CE">
        <w:rPr>
          <w:rFonts w:ascii="Angsana New" w:hAnsi="Angsana New" w:hint="cs"/>
          <w:sz w:val="30"/>
          <w:szCs w:val="30"/>
          <w:cs/>
          <w:lang w:eastAsia="zh-CN"/>
        </w:rPr>
        <w:t>บริษัท</w:t>
      </w:r>
      <w:r w:rsidRPr="003F0133">
        <w:rPr>
          <w:rFonts w:ascii="Angsana New" w:hAnsi="Angsana New" w:hint="cs"/>
          <w:sz w:val="30"/>
          <w:szCs w:val="30"/>
          <w:cs/>
          <w:lang w:eastAsia="zh-CN"/>
        </w:rPr>
        <w:t>ได้เข้าทำสัญญาให้บริการที่ปรึกษางานบริหารการพัฒนาโครงการและงานควบคุมงานก่อสร้างกับบริษัทย่อยและกิจการที่เกี่ยวข้องกันหลายแห่ง</w:t>
      </w:r>
      <w:r w:rsidRPr="003F0133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3F0133">
        <w:rPr>
          <w:rFonts w:ascii="Angsana New" w:hAnsi="Angsana New" w:hint="cs"/>
          <w:sz w:val="30"/>
          <w:szCs w:val="30"/>
          <w:cs/>
          <w:lang w:eastAsia="zh-CN"/>
        </w:rPr>
        <w:t>เพื่อให้บริการที่ปรึกษาด้านการดำเนินงานบริหารโครงการและควบคุมการก่อสร้างโครงการ</w:t>
      </w:r>
      <w:r w:rsidRPr="003F0133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3F0133">
        <w:rPr>
          <w:rFonts w:ascii="Angsana New" w:hAnsi="Angsana New" w:hint="cs"/>
          <w:sz w:val="30"/>
          <w:szCs w:val="30"/>
          <w:cs/>
          <w:lang w:eastAsia="zh-CN"/>
        </w:rPr>
        <w:t>ซึ่งบริษัทจะได้รับค่าบริการเป็นอัตราที่ตกลงกันไว้ในสัญญา</w:t>
      </w:r>
      <w:r w:rsidR="00A571C3">
        <w:rPr>
          <w:rFonts w:ascii="Angsana New" w:hAnsi="Angsana New"/>
          <w:sz w:val="30"/>
          <w:szCs w:val="30"/>
          <w:lang w:eastAsia="zh-CN"/>
        </w:rPr>
        <w:br/>
      </w:r>
      <w:r w:rsidRPr="003F0133">
        <w:rPr>
          <w:rFonts w:ascii="Angsana New" w:hAnsi="Angsana New" w:hint="cs"/>
          <w:sz w:val="30"/>
          <w:szCs w:val="30"/>
          <w:cs/>
          <w:lang w:eastAsia="zh-CN"/>
        </w:rPr>
        <w:t>สัญญาดังกล่าวมีระยะเวลาจนกว่าโครงการจะแล้วเสร็จ</w:t>
      </w:r>
      <w:r w:rsidR="00034694">
        <w:rPr>
          <w:rFonts w:ascii="Angsana New" w:hAnsi="Angsana New"/>
          <w:sz w:val="30"/>
          <w:szCs w:val="30"/>
          <w:lang w:eastAsia="zh-CN"/>
        </w:rPr>
        <w:t xml:space="preserve"> </w:t>
      </w:r>
    </w:p>
    <w:p w14:paraId="04073B16" w14:textId="77777777" w:rsidR="00554DC4" w:rsidRPr="00554DC4" w:rsidRDefault="00554DC4" w:rsidP="00A571C3">
      <w:pPr>
        <w:ind w:left="540"/>
        <w:jc w:val="thaiDistribute"/>
        <w:rPr>
          <w:rFonts w:ascii="Angsana New" w:hAnsi="Angsana New"/>
          <w:sz w:val="22"/>
          <w:szCs w:val="22"/>
          <w:cs/>
          <w:lang w:eastAsia="zh-CN"/>
        </w:rPr>
      </w:pPr>
    </w:p>
    <w:p w14:paraId="0F2F6B2F" w14:textId="77777777" w:rsidR="004A3245" w:rsidRPr="003F0133" w:rsidRDefault="004A3245" w:rsidP="004A32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bookmarkStart w:id="17" w:name="_Hlk32495321"/>
      <w:r w:rsidRPr="003F0133">
        <w:rPr>
          <w:rFonts w:ascii="Angsana New" w:hAnsi="Angsana New"/>
          <w:i/>
          <w:iCs/>
          <w:sz w:val="30"/>
          <w:szCs w:val="30"/>
          <w:cs/>
        </w:rPr>
        <w:t>สัญญาให้คำปรึกษาเกี่ยวกับการดำเนินธุรกิจ</w:t>
      </w:r>
    </w:p>
    <w:p w14:paraId="292FAE43" w14:textId="77777777" w:rsidR="004A3245" w:rsidRPr="002B1E9F" w:rsidRDefault="004A3245" w:rsidP="004A3245">
      <w:pPr>
        <w:ind w:left="540"/>
        <w:jc w:val="thaiDistribute"/>
        <w:rPr>
          <w:rFonts w:ascii="Angsana New" w:hAnsi="Angsana New"/>
          <w:lang w:eastAsia="zh-CN"/>
        </w:rPr>
      </w:pPr>
    </w:p>
    <w:p w14:paraId="4499A988" w14:textId="7E0B6FB3" w:rsidR="00A94984" w:rsidRPr="003F0133" w:rsidRDefault="004A3245" w:rsidP="00A94984">
      <w:pPr>
        <w:ind w:left="540"/>
        <w:jc w:val="thaiDistribute"/>
        <w:rPr>
          <w:rFonts w:ascii="Angsana New" w:hAnsi="Angsana New"/>
          <w:sz w:val="30"/>
          <w:szCs w:val="30"/>
          <w:cs/>
          <w:lang w:eastAsia="zh-CN"/>
        </w:rPr>
      </w:pPr>
      <w:r w:rsidRPr="003F0133">
        <w:rPr>
          <w:rFonts w:ascii="Angsana New" w:hAnsi="Angsana New" w:hint="cs"/>
          <w:sz w:val="30"/>
          <w:szCs w:val="30"/>
          <w:cs/>
          <w:lang w:eastAsia="zh-CN"/>
        </w:rPr>
        <w:t xml:space="preserve">ในเดือนมีนาคม </w:t>
      </w:r>
      <w:r w:rsidRPr="003F0133">
        <w:rPr>
          <w:rFonts w:ascii="Angsana New" w:hAnsi="Angsana New"/>
          <w:sz w:val="30"/>
          <w:szCs w:val="30"/>
          <w:lang w:eastAsia="zh-CN"/>
        </w:rPr>
        <w:t>2564</w:t>
      </w:r>
      <w:r w:rsidRPr="003F0133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3F0133">
        <w:rPr>
          <w:rFonts w:ascii="Angsana New" w:hAnsi="Angsana New" w:hint="cs"/>
          <w:sz w:val="30"/>
          <w:szCs w:val="30"/>
          <w:cs/>
          <w:lang w:eastAsia="zh-CN"/>
        </w:rPr>
        <w:t>บริษัทได้ทำสัญญาให้บริการบริหารธุรกิจและให้คำปรึกษาเกี่ยวกับการดำเนินธุรกิจและ</w:t>
      </w:r>
      <w:r w:rsidR="00A571C3">
        <w:rPr>
          <w:rFonts w:ascii="Angsana New" w:hAnsi="Angsana New"/>
          <w:sz w:val="30"/>
          <w:szCs w:val="30"/>
          <w:lang w:eastAsia="zh-CN"/>
        </w:rPr>
        <w:t xml:space="preserve">   </w:t>
      </w:r>
      <w:r w:rsidRPr="003F0133">
        <w:rPr>
          <w:rFonts w:ascii="Angsana New" w:hAnsi="Angsana New" w:hint="cs"/>
          <w:sz w:val="30"/>
          <w:szCs w:val="30"/>
          <w:cs/>
          <w:lang w:eastAsia="zh-CN"/>
        </w:rPr>
        <w:t>การลงทุนแก่</w:t>
      </w:r>
      <w:r w:rsidRPr="003F0133">
        <w:rPr>
          <w:rFonts w:ascii="Angsana New" w:hAnsi="Angsana New"/>
          <w:sz w:val="30"/>
          <w:szCs w:val="30"/>
          <w:cs/>
          <w:lang w:eastAsia="zh-CN"/>
        </w:rPr>
        <w:t>บริษัทย่อยหลายแห่ง</w:t>
      </w:r>
      <w:r w:rsidRPr="003F0133">
        <w:rPr>
          <w:rFonts w:ascii="Angsana New" w:hAnsi="Angsana New" w:hint="cs"/>
          <w:sz w:val="30"/>
          <w:szCs w:val="30"/>
          <w:cs/>
          <w:lang w:eastAsia="zh-CN"/>
        </w:rPr>
        <w:t xml:space="preserve"> เพื่อให้บริการในการให้คำปรึกษา</w:t>
      </w:r>
      <w:r w:rsidRPr="003F0133">
        <w:rPr>
          <w:rFonts w:ascii="Angsana New" w:hAnsi="Angsana New"/>
          <w:sz w:val="30"/>
          <w:szCs w:val="30"/>
          <w:lang w:eastAsia="zh-CN"/>
        </w:rPr>
        <w:t xml:space="preserve"> </w:t>
      </w:r>
      <w:r w:rsidRPr="003F0133">
        <w:rPr>
          <w:rFonts w:ascii="Angsana New" w:hAnsi="Angsana New" w:hint="cs"/>
          <w:sz w:val="30"/>
          <w:szCs w:val="30"/>
          <w:cs/>
          <w:lang w:eastAsia="zh-CN"/>
        </w:rPr>
        <w:t>ให้คำแนะนำ และประสานงานเกี่ยวกับ</w:t>
      </w:r>
      <w:r w:rsidR="000E6154">
        <w:rPr>
          <w:rFonts w:ascii="Angsana New" w:hAnsi="Angsana New"/>
          <w:sz w:val="30"/>
          <w:szCs w:val="30"/>
          <w:lang w:eastAsia="zh-CN"/>
        </w:rPr>
        <w:br/>
      </w:r>
      <w:r w:rsidRPr="003F0133">
        <w:rPr>
          <w:rFonts w:ascii="Angsana New" w:hAnsi="Angsana New" w:hint="cs"/>
          <w:sz w:val="30"/>
          <w:szCs w:val="30"/>
          <w:cs/>
          <w:lang w:eastAsia="zh-CN"/>
        </w:rPr>
        <w:t>การกำหนด</w:t>
      </w:r>
      <w:r w:rsidRPr="007D62AB">
        <w:rPr>
          <w:rFonts w:ascii="Angsana New" w:hAnsi="Angsana New" w:hint="cs"/>
          <w:sz w:val="30"/>
          <w:szCs w:val="30"/>
          <w:cs/>
          <w:lang w:eastAsia="zh-CN"/>
        </w:rPr>
        <w:t xml:space="preserve">นโยบายให้เป็นแนวทางตามมาตรฐานสากล การดำเนินธุรกิจ การหาแหล่งเงินทุนและการลงทุน </w:t>
      </w:r>
      <w:r w:rsidR="000E6154">
        <w:rPr>
          <w:rFonts w:ascii="Angsana New" w:hAnsi="Angsana New"/>
          <w:sz w:val="30"/>
          <w:szCs w:val="30"/>
          <w:lang w:eastAsia="zh-CN"/>
        </w:rPr>
        <w:br/>
      </w:r>
      <w:r w:rsidRPr="007D62AB">
        <w:rPr>
          <w:rFonts w:ascii="Angsana New" w:hAnsi="Angsana New" w:hint="cs"/>
          <w:sz w:val="30"/>
          <w:szCs w:val="30"/>
          <w:cs/>
          <w:lang w:eastAsia="zh-CN"/>
        </w:rPr>
        <w:t xml:space="preserve">สัญญามีผลบังคับใช้เป็นระยะเวลา </w:t>
      </w:r>
      <w:r w:rsidRPr="007D62AB">
        <w:rPr>
          <w:rFonts w:ascii="Angsana New" w:hAnsi="Angsana New"/>
          <w:sz w:val="30"/>
          <w:szCs w:val="30"/>
          <w:lang w:eastAsia="zh-CN"/>
        </w:rPr>
        <w:t>1</w:t>
      </w:r>
      <w:r w:rsidRPr="007D62AB">
        <w:rPr>
          <w:rFonts w:ascii="Angsana New" w:hAnsi="Angsana New" w:hint="cs"/>
          <w:sz w:val="30"/>
          <w:szCs w:val="30"/>
          <w:cs/>
          <w:lang w:eastAsia="zh-CN"/>
        </w:rPr>
        <w:t xml:space="preserve"> </w:t>
      </w:r>
      <w:r w:rsidRPr="00B54963">
        <w:rPr>
          <w:rFonts w:ascii="Angsana New" w:hAnsi="Angsana New" w:hint="cs"/>
          <w:sz w:val="30"/>
          <w:szCs w:val="30"/>
          <w:cs/>
          <w:lang w:eastAsia="zh-CN"/>
        </w:rPr>
        <w:t xml:space="preserve">ปี เริ่มตั้งแต่วันที่ </w:t>
      </w:r>
      <w:r w:rsidRPr="00B54963">
        <w:rPr>
          <w:rFonts w:ascii="Angsana New" w:hAnsi="Angsana New"/>
          <w:sz w:val="30"/>
          <w:szCs w:val="30"/>
          <w:lang w:eastAsia="zh-CN"/>
        </w:rPr>
        <w:t xml:space="preserve">1 </w:t>
      </w:r>
      <w:r w:rsidRPr="00B54963">
        <w:rPr>
          <w:rFonts w:ascii="Angsana New" w:hAnsi="Angsana New" w:hint="cs"/>
          <w:sz w:val="30"/>
          <w:szCs w:val="30"/>
          <w:cs/>
          <w:lang w:eastAsia="zh-CN"/>
        </w:rPr>
        <w:t xml:space="preserve">มกราคม </w:t>
      </w:r>
      <w:r w:rsidRPr="00B54963">
        <w:rPr>
          <w:rFonts w:ascii="Angsana New" w:hAnsi="Angsana New"/>
          <w:sz w:val="30"/>
          <w:szCs w:val="30"/>
          <w:lang w:eastAsia="zh-CN"/>
        </w:rPr>
        <w:t>2564</w:t>
      </w:r>
      <w:r w:rsidRPr="00B54963">
        <w:rPr>
          <w:rFonts w:ascii="Angsana New" w:hAnsi="Angsana New" w:hint="cs"/>
          <w:sz w:val="30"/>
          <w:szCs w:val="30"/>
          <w:cs/>
          <w:lang w:eastAsia="zh-CN"/>
        </w:rPr>
        <w:t xml:space="preserve"> ถึงวันที่ </w:t>
      </w:r>
      <w:r w:rsidRPr="00B54963">
        <w:rPr>
          <w:rFonts w:ascii="Angsana New" w:hAnsi="Angsana New"/>
          <w:sz w:val="30"/>
          <w:szCs w:val="30"/>
          <w:lang w:eastAsia="zh-CN"/>
        </w:rPr>
        <w:t xml:space="preserve">31 </w:t>
      </w:r>
      <w:r w:rsidRPr="00B54963">
        <w:rPr>
          <w:rFonts w:ascii="Angsana New" w:hAnsi="Angsana New" w:hint="cs"/>
          <w:sz w:val="30"/>
          <w:szCs w:val="30"/>
          <w:cs/>
          <w:lang w:eastAsia="zh-CN"/>
        </w:rPr>
        <w:t xml:space="preserve">ธันวาคม </w:t>
      </w:r>
      <w:r w:rsidRPr="00B54963">
        <w:rPr>
          <w:rFonts w:ascii="Angsana New" w:hAnsi="Angsana New"/>
          <w:sz w:val="30"/>
          <w:szCs w:val="30"/>
          <w:lang w:eastAsia="zh-CN"/>
        </w:rPr>
        <w:t>2564</w:t>
      </w:r>
      <w:r w:rsidRPr="00B54963">
        <w:rPr>
          <w:rFonts w:ascii="Angsana New" w:hAnsi="Angsana New" w:hint="cs"/>
          <w:sz w:val="30"/>
          <w:szCs w:val="30"/>
          <w:cs/>
          <w:lang w:eastAsia="zh-CN"/>
        </w:rPr>
        <w:t xml:space="preserve"> บริษัท</w:t>
      </w:r>
      <w:r w:rsidRPr="007D62AB">
        <w:rPr>
          <w:rFonts w:ascii="Angsana New" w:hAnsi="Angsana New" w:hint="cs"/>
          <w:sz w:val="30"/>
          <w:szCs w:val="30"/>
          <w:cs/>
          <w:lang w:eastAsia="zh-CN"/>
        </w:rPr>
        <w:t>จะได้รับค่าตอบแทนในอัตราที่ตกลงกันตามสัญญา</w:t>
      </w:r>
      <w:r w:rsidR="00A94984">
        <w:rPr>
          <w:rFonts w:ascii="Angsana New" w:hAnsi="Angsana New"/>
          <w:sz w:val="30"/>
          <w:szCs w:val="30"/>
          <w:lang w:eastAsia="zh-CN"/>
        </w:rPr>
        <w:t xml:space="preserve"> </w:t>
      </w:r>
      <w:r w:rsidR="00A94984">
        <w:rPr>
          <w:rFonts w:ascii="Angsana New" w:hAnsi="Angsana New" w:hint="cs"/>
          <w:sz w:val="30"/>
          <w:szCs w:val="30"/>
          <w:cs/>
          <w:lang w:eastAsia="zh-CN"/>
        </w:rPr>
        <w:t>โดยปัจจุบันสัญญาใหม่อยู่ในขั้นตอนการพิจารณาจากบริษัทและ</w:t>
      </w:r>
      <w:r w:rsidR="000E6154">
        <w:rPr>
          <w:rFonts w:ascii="Angsana New" w:hAnsi="Angsana New"/>
          <w:sz w:val="30"/>
          <w:szCs w:val="30"/>
          <w:lang w:eastAsia="zh-CN"/>
        </w:rPr>
        <w:br/>
      </w:r>
      <w:r w:rsidR="00A94984">
        <w:rPr>
          <w:rFonts w:ascii="Angsana New" w:hAnsi="Angsana New" w:hint="cs"/>
          <w:sz w:val="30"/>
          <w:szCs w:val="30"/>
          <w:cs/>
          <w:lang w:eastAsia="zh-CN"/>
        </w:rPr>
        <w:t>บริษัทย่อย</w:t>
      </w:r>
    </w:p>
    <w:p w14:paraId="6DFD51B1" w14:textId="4D76C1BE" w:rsidR="00432049" w:rsidRPr="002B1E9F" w:rsidRDefault="004320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  <w:lang w:eastAsia="zh-CN"/>
        </w:rPr>
      </w:pPr>
    </w:p>
    <w:p w14:paraId="2DE25493" w14:textId="36978605" w:rsidR="004A3245" w:rsidRPr="003F0133" w:rsidRDefault="004A3245" w:rsidP="004A32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eastAsia="zh-CN"/>
        </w:rPr>
      </w:pPr>
      <w:r w:rsidRPr="003F0133">
        <w:rPr>
          <w:rFonts w:ascii="Angsana New" w:hAnsi="Angsana New" w:hint="cs"/>
          <w:sz w:val="30"/>
          <w:szCs w:val="30"/>
          <w:cs/>
          <w:lang w:eastAsia="zh-CN"/>
        </w:rPr>
        <w:t>เมื่อวันที่</w:t>
      </w:r>
      <w:r w:rsidRPr="003F0133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3F0133">
        <w:rPr>
          <w:rFonts w:ascii="Angsana New" w:hAnsi="Angsana New"/>
          <w:sz w:val="30"/>
          <w:szCs w:val="30"/>
          <w:lang w:eastAsia="zh-CN"/>
        </w:rPr>
        <w:t xml:space="preserve">4 </w:t>
      </w:r>
      <w:r w:rsidRPr="003F0133">
        <w:rPr>
          <w:rFonts w:ascii="Angsana New" w:hAnsi="Angsana New" w:hint="cs"/>
          <w:sz w:val="30"/>
          <w:szCs w:val="30"/>
          <w:cs/>
          <w:lang w:eastAsia="zh-CN"/>
        </w:rPr>
        <w:t>มกราคม</w:t>
      </w:r>
      <w:r w:rsidRPr="003F0133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3F0133">
        <w:rPr>
          <w:rFonts w:ascii="Angsana New" w:hAnsi="Angsana New"/>
          <w:sz w:val="30"/>
          <w:szCs w:val="30"/>
          <w:lang w:eastAsia="zh-CN"/>
        </w:rPr>
        <w:t>2564</w:t>
      </w:r>
      <w:r w:rsidRPr="003F0133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3F0133">
        <w:rPr>
          <w:rFonts w:ascii="Angsana New" w:hAnsi="Angsana New" w:hint="cs"/>
          <w:sz w:val="30"/>
          <w:szCs w:val="30"/>
          <w:cs/>
          <w:lang w:eastAsia="zh-CN"/>
        </w:rPr>
        <w:t xml:space="preserve">บริษัทได้ทำบันทึกข้อตกลงเพิ่มเติมกับบริษัทย่อยบางแห่ง เพื่อช่วยบรรเทาผลกระทบจากสถานการณ์การแพร่ระบาดของโรคติดเชื้อไวรัสโคโรนา </w:t>
      </w:r>
      <w:r w:rsidRPr="003F0133">
        <w:rPr>
          <w:rFonts w:ascii="Angsana New" w:hAnsi="Angsana New"/>
          <w:sz w:val="30"/>
          <w:szCs w:val="30"/>
          <w:lang w:eastAsia="zh-CN"/>
        </w:rPr>
        <w:t xml:space="preserve">2019 </w:t>
      </w:r>
      <w:r w:rsidRPr="003F0133">
        <w:rPr>
          <w:rFonts w:ascii="Angsana New" w:hAnsi="Angsana New" w:hint="cs"/>
          <w:sz w:val="30"/>
          <w:szCs w:val="30"/>
          <w:cs/>
          <w:lang w:eastAsia="zh-CN"/>
        </w:rPr>
        <w:t>ที่เกิดขึ้นอย่างต่อเนื่อง โดย</w:t>
      </w:r>
      <w:bookmarkStart w:id="18" w:name="_Hlk93963211"/>
      <w:r w:rsidRPr="003F0133">
        <w:rPr>
          <w:rFonts w:ascii="Angsana New" w:hAnsi="Angsana New" w:hint="cs"/>
          <w:sz w:val="30"/>
          <w:szCs w:val="30"/>
          <w:cs/>
          <w:lang w:eastAsia="zh-CN"/>
        </w:rPr>
        <w:t>ปรับลดค่าบริการบริหารธุรกิจและการให้คำปรึกษาเกี่ยวกับการดำเนินธุรกิจ</w:t>
      </w:r>
      <w:bookmarkEnd w:id="18"/>
      <w:r w:rsidRPr="003F0133">
        <w:rPr>
          <w:rFonts w:ascii="Angsana New" w:hAnsi="Angsana New" w:hint="cs"/>
          <w:sz w:val="30"/>
          <w:szCs w:val="30"/>
          <w:cs/>
          <w:lang w:eastAsia="zh-CN"/>
        </w:rPr>
        <w:t>และการลงทุน</w:t>
      </w:r>
      <w:r w:rsidRPr="003F0133">
        <w:rPr>
          <w:rFonts w:ascii="Angsana New" w:hAnsi="Angsana New" w:hint="cs"/>
          <w:sz w:val="30"/>
          <w:szCs w:val="30"/>
          <w:cs/>
        </w:rPr>
        <w:t>ในระหว่างช่วง</w:t>
      </w:r>
      <w:r w:rsidRPr="003F0133">
        <w:rPr>
          <w:rFonts w:ascii="Angsana New" w:hAnsi="Angsana New" w:hint="cs"/>
          <w:sz w:val="30"/>
          <w:szCs w:val="30"/>
          <w:cs/>
          <w:lang w:eastAsia="zh-CN"/>
        </w:rPr>
        <w:t xml:space="preserve">เดือนมกราคม </w:t>
      </w:r>
      <w:r w:rsidRPr="003F0133">
        <w:rPr>
          <w:rFonts w:ascii="Angsana New" w:hAnsi="Angsana New"/>
          <w:sz w:val="30"/>
          <w:szCs w:val="30"/>
          <w:lang w:eastAsia="zh-CN"/>
        </w:rPr>
        <w:t xml:space="preserve">2564 </w:t>
      </w:r>
      <w:r w:rsidRPr="003F0133">
        <w:rPr>
          <w:rFonts w:ascii="Angsana New" w:hAnsi="Angsana New" w:hint="cs"/>
          <w:sz w:val="30"/>
          <w:szCs w:val="30"/>
          <w:cs/>
          <w:lang w:eastAsia="zh-CN"/>
        </w:rPr>
        <w:t>ถึง</w:t>
      </w:r>
      <w:r w:rsidRPr="009416C1">
        <w:rPr>
          <w:rFonts w:ascii="Angsana New" w:hAnsi="Angsana New" w:hint="cs"/>
          <w:sz w:val="30"/>
          <w:szCs w:val="30"/>
          <w:cs/>
          <w:lang w:eastAsia="zh-CN"/>
        </w:rPr>
        <w:t xml:space="preserve">เดือนมีนาคม </w:t>
      </w:r>
      <w:r w:rsidRPr="009416C1">
        <w:rPr>
          <w:rFonts w:ascii="Angsana New" w:hAnsi="Angsana New"/>
          <w:sz w:val="30"/>
          <w:szCs w:val="30"/>
          <w:lang w:eastAsia="zh-CN"/>
        </w:rPr>
        <w:t>2564</w:t>
      </w:r>
      <w:r w:rsidRPr="009416C1">
        <w:rPr>
          <w:rFonts w:ascii="Angsana New" w:hAnsi="Angsana New" w:hint="cs"/>
          <w:sz w:val="30"/>
          <w:szCs w:val="30"/>
          <w:cs/>
          <w:lang w:eastAsia="zh-CN"/>
        </w:rPr>
        <w:t xml:space="preserve"> ต่อมาเมื่อวันที่</w:t>
      </w:r>
      <w:r w:rsidRPr="009416C1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9416C1">
        <w:rPr>
          <w:rFonts w:ascii="Angsana New" w:hAnsi="Angsana New"/>
          <w:sz w:val="30"/>
          <w:szCs w:val="30"/>
          <w:lang w:eastAsia="zh-CN"/>
        </w:rPr>
        <w:t xml:space="preserve">25 </w:t>
      </w:r>
      <w:r w:rsidRPr="009416C1">
        <w:rPr>
          <w:rFonts w:ascii="Angsana New" w:hAnsi="Angsana New" w:hint="cs"/>
          <w:sz w:val="30"/>
          <w:szCs w:val="30"/>
          <w:cs/>
          <w:lang w:eastAsia="zh-CN"/>
        </w:rPr>
        <w:t>มิถุนายน</w:t>
      </w:r>
      <w:r w:rsidRPr="009416C1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9416C1">
        <w:rPr>
          <w:rFonts w:ascii="Angsana New" w:hAnsi="Angsana New"/>
          <w:sz w:val="30"/>
          <w:szCs w:val="30"/>
          <w:lang w:eastAsia="zh-CN"/>
        </w:rPr>
        <w:t>2564</w:t>
      </w:r>
      <w:r w:rsidRPr="009416C1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9416C1">
        <w:rPr>
          <w:rFonts w:ascii="Angsana New" w:hAnsi="Angsana New" w:hint="cs"/>
          <w:sz w:val="30"/>
          <w:szCs w:val="30"/>
          <w:cs/>
          <w:lang w:eastAsia="zh-CN"/>
        </w:rPr>
        <w:t xml:space="preserve">บริษัทได้ทำบันทึกข้อตกลงเพิ่มเติมกับบริษัทย่อยบางแห่งโดยปรับลดค่าบริการดังกล่าวเป็นระยะเวลา </w:t>
      </w:r>
      <w:r w:rsidRPr="009416C1">
        <w:rPr>
          <w:rFonts w:ascii="Angsana New" w:hAnsi="Angsana New"/>
          <w:sz w:val="30"/>
          <w:szCs w:val="30"/>
          <w:lang w:eastAsia="zh-CN"/>
        </w:rPr>
        <w:t>2</w:t>
      </w:r>
      <w:r w:rsidRPr="009416C1">
        <w:rPr>
          <w:rFonts w:ascii="Angsana New" w:hAnsi="Angsana New" w:hint="cs"/>
          <w:sz w:val="30"/>
          <w:szCs w:val="30"/>
          <w:cs/>
          <w:lang w:eastAsia="zh-CN"/>
        </w:rPr>
        <w:t xml:space="preserve"> เดือน หรือ </w:t>
      </w:r>
      <w:r w:rsidRPr="009416C1">
        <w:rPr>
          <w:rFonts w:ascii="Angsana New" w:hAnsi="Angsana New"/>
          <w:sz w:val="30"/>
          <w:szCs w:val="30"/>
          <w:lang w:eastAsia="zh-CN"/>
        </w:rPr>
        <w:t xml:space="preserve">3 </w:t>
      </w:r>
      <w:r w:rsidRPr="009416C1">
        <w:rPr>
          <w:rFonts w:ascii="Angsana New" w:hAnsi="Angsana New" w:hint="cs"/>
          <w:sz w:val="30"/>
          <w:szCs w:val="30"/>
          <w:cs/>
          <w:lang w:eastAsia="zh-CN"/>
        </w:rPr>
        <w:t xml:space="preserve">เดือน ขึ้นอยู่กับผลกระทบของแต่ละบริษัทย่อยที่ได้รับ              </w:t>
      </w:r>
      <w:r w:rsidRPr="00B54963">
        <w:rPr>
          <w:rFonts w:ascii="Angsana New" w:hAnsi="Angsana New" w:hint="cs"/>
          <w:sz w:val="30"/>
          <w:szCs w:val="30"/>
          <w:cs/>
        </w:rPr>
        <w:t>ในระหว่างวันที่</w:t>
      </w:r>
      <w:r w:rsidRPr="00B54963">
        <w:rPr>
          <w:rFonts w:ascii="Angsana New" w:hAnsi="Angsana New" w:hint="cs"/>
          <w:sz w:val="30"/>
          <w:szCs w:val="30"/>
          <w:cs/>
          <w:lang w:eastAsia="zh-CN"/>
        </w:rPr>
        <w:t xml:space="preserve"> </w:t>
      </w:r>
      <w:r w:rsidRPr="00B54963">
        <w:rPr>
          <w:rFonts w:ascii="Angsana New" w:hAnsi="Angsana New"/>
          <w:sz w:val="30"/>
          <w:szCs w:val="30"/>
          <w:lang w:eastAsia="zh-CN"/>
        </w:rPr>
        <w:t xml:space="preserve">1 </w:t>
      </w:r>
      <w:r w:rsidRPr="00B54963">
        <w:rPr>
          <w:rFonts w:ascii="Angsana New" w:hAnsi="Angsana New" w:hint="cs"/>
          <w:sz w:val="30"/>
          <w:szCs w:val="30"/>
          <w:cs/>
          <w:lang w:eastAsia="zh-CN"/>
        </w:rPr>
        <w:t xml:space="preserve">มิถุนายน </w:t>
      </w:r>
      <w:r w:rsidRPr="00B54963">
        <w:rPr>
          <w:rFonts w:ascii="Angsana New" w:hAnsi="Angsana New"/>
          <w:sz w:val="30"/>
          <w:szCs w:val="30"/>
          <w:lang w:eastAsia="zh-CN"/>
        </w:rPr>
        <w:t xml:space="preserve">2564 </w:t>
      </w:r>
      <w:r w:rsidRPr="00B54963">
        <w:rPr>
          <w:rFonts w:ascii="Angsana New" w:hAnsi="Angsana New" w:hint="cs"/>
          <w:sz w:val="30"/>
          <w:szCs w:val="30"/>
          <w:cs/>
          <w:lang w:eastAsia="zh-CN"/>
        </w:rPr>
        <w:t xml:space="preserve">ถึงวันที่ </w:t>
      </w:r>
      <w:r w:rsidRPr="00B54963">
        <w:rPr>
          <w:rFonts w:ascii="Angsana New" w:hAnsi="Angsana New"/>
          <w:sz w:val="30"/>
          <w:szCs w:val="30"/>
          <w:lang w:eastAsia="zh-CN"/>
        </w:rPr>
        <w:t xml:space="preserve">31 </w:t>
      </w:r>
      <w:r w:rsidRPr="00B54963">
        <w:rPr>
          <w:rFonts w:ascii="Angsana New" w:hAnsi="Angsana New" w:hint="cs"/>
          <w:sz w:val="30"/>
          <w:szCs w:val="30"/>
          <w:cs/>
          <w:lang w:eastAsia="zh-CN"/>
        </w:rPr>
        <w:t xml:space="preserve">สิงหาคม </w:t>
      </w:r>
      <w:r w:rsidRPr="00B54963">
        <w:rPr>
          <w:rFonts w:ascii="Angsana New" w:hAnsi="Angsana New"/>
          <w:sz w:val="30"/>
          <w:szCs w:val="30"/>
          <w:lang w:eastAsia="zh-CN"/>
        </w:rPr>
        <w:t>2564</w:t>
      </w:r>
    </w:p>
    <w:p w14:paraId="5ED34518" w14:textId="4D82309F" w:rsidR="004A3245" w:rsidRPr="002B1E9F" w:rsidRDefault="004A3245" w:rsidP="004A32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highlight w:val="yellow"/>
          <w:lang w:eastAsia="zh-CN"/>
        </w:rPr>
      </w:pPr>
    </w:p>
    <w:p w14:paraId="6A0EA4AD" w14:textId="77777777" w:rsidR="004A3245" w:rsidRPr="000948EE" w:rsidRDefault="004A3245" w:rsidP="004A32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948EE">
        <w:rPr>
          <w:rFonts w:ascii="Angsana New" w:hAnsi="Angsana New" w:hint="cs"/>
          <w:i/>
          <w:iCs/>
          <w:sz w:val="30"/>
          <w:szCs w:val="30"/>
          <w:cs/>
        </w:rPr>
        <w:t>สัญญาให้บริการพนักงาน</w:t>
      </w:r>
    </w:p>
    <w:p w14:paraId="4ED05D75" w14:textId="77777777" w:rsidR="004A3245" w:rsidRPr="002B1E9F" w:rsidRDefault="004A3245" w:rsidP="004A32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</w:rPr>
      </w:pPr>
    </w:p>
    <w:p w14:paraId="2A9E3ED3" w14:textId="77777777" w:rsidR="004A3245" w:rsidRDefault="004A3245" w:rsidP="004A32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948EE">
        <w:rPr>
          <w:rFonts w:ascii="Angsana New" w:hAnsi="Angsana New" w:hint="cs"/>
          <w:sz w:val="30"/>
          <w:szCs w:val="30"/>
          <w:cs/>
        </w:rPr>
        <w:t>ในปี</w:t>
      </w:r>
      <w:r w:rsidRPr="000948EE">
        <w:rPr>
          <w:rFonts w:ascii="Angsana New" w:hAnsi="Angsana New"/>
          <w:sz w:val="30"/>
          <w:szCs w:val="30"/>
          <w:cs/>
        </w:rPr>
        <w:t xml:space="preserve"> </w:t>
      </w:r>
      <w:r w:rsidRPr="000948EE">
        <w:rPr>
          <w:rFonts w:ascii="Angsana New" w:hAnsi="Angsana New"/>
          <w:sz w:val="30"/>
          <w:szCs w:val="30"/>
        </w:rPr>
        <w:t>2563</w:t>
      </w:r>
      <w:r w:rsidRPr="000948EE">
        <w:rPr>
          <w:rFonts w:ascii="Angsana New" w:hAnsi="Angsana New"/>
          <w:sz w:val="30"/>
          <w:szCs w:val="30"/>
          <w:cs/>
        </w:rPr>
        <w:t xml:space="preserve"> </w:t>
      </w:r>
      <w:r w:rsidRPr="000948EE">
        <w:rPr>
          <w:rFonts w:ascii="Angsana New" w:hAnsi="Angsana New" w:hint="cs"/>
          <w:sz w:val="30"/>
          <w:szCs w:val="30"/>
          <w:cs/>
        </w:rPr>
        <w:t>บริษัทได้เข้าทำสัญญาให้บริการพนักงานกับบริษัทย่อยหลายแห่ง</w:t>
      </w:r>
      <w:r w:rsidRPr="000948EE">
        <w:rPr>
          <w:rFonts w:ascii="Angsana New" w:hAnsi="Angsana New"/>
          <w:sz w:val="30"/>
          <w:szCs w:val="30"/>
          <w:cs/>
        </w:rPr>
        <w:t xml:space="preserve"> </w:t>
      </w:r>
      <w:r w:rsidRPr="000948EE">
        <w:rPr>
          <w:rFonts w:ascii="Angsana New" w:hAnsi="Angsana New" w:hint="cs"/>
          <w:sz w:val="30"/>
          <w:szCs w:val="30"/>
          <w:cs/>
        </w:rPr>
        <w:t>เกี่ยวกับการให้พนักงานของบริษัทย่อยมาช่วยในการดำเนินการพัฒนาและปรับปรุงโครงการโรงแรม</w:t>
      </w:r>
      <w:r w:rsidRPr="000948EE">
        <w:rPr>
          <w:rFonts w:ascii="Angsana New" w:hAnsi="Angsana New"/>
          <w:sz w:val="30"/>
          <w:szCs w:val="30"/>
          <w:cs/>
        </w:rPr>
        <w:t xml:space="preserve"> </w:t>
      </w:r>
      <w:r w:rsidRPr="000948EE">
        <w:rPr>
          <w:rFonts w:ascii="Angsana New" w:hAnsi="Angsana New" w:hint="cs"/>
          <w:sz w:val="30"/>
          <w:szCs w:val="30"/>
          <w:cs/>
        </w:rPr>
        <w:t xml:space="preserve">โดยมีกำหนดระยะเวลาตั้งแต่วันที่ </w:t>
      </w:r>
      <w:r w:rsidRPr="000948EE">
        <w:rPr>
          <w:rFonts w:ascii="Angsana New" w:hAnsi="Angsana New"/>
          <w:sz w:val="30"/>
          <w:szCs w:val="30"/>
        </w:rPr>
        <w:t>1</w:t>
      </w:r>
      <w:r w:rsidRPr="000948EE">
        <w:rPr>
          <w:rFonts w:ascii="Angsana New" w:hAnsi="Angsana New" w:hint="cs"/>
          <w:sz w:val="30"/>
          <w:szCs w:val="30"/>
          <w:cs/>
        </w:rPr>
        <w:t xml:space="preserve"> พฤษภาคม </w:t>
      </w:r>
      <w:r w:rsidRPr="000948EE">
        <w:rPr>
          <w:rFonts w:ascii="Angsana New" w:hAnsi="Angsana New"/>
          <w:sz w:val="30"/>
          <w:szCs w:val="30"/>
        </w:rPr>
        <w:t xml:space="preserve">2563 </w:t>
      </w:r>
      <w:r w:rsidRPr="000948EE">
        <w:rPr>
          <w:rFonts w:ascii="Angsana New" w:hAnsi="Angsana New" w:hint="cs"/>
          <w:sz w:val="30"/>
          <w:szCs w:val="30"/>
          <w:cs/>
        </w:rPr>
        <w:t>และ</w:t>
      </w:r>
      <w:r w:rsidRPr="000948EE">
        <w:rPr>
          <w:rFonts w:ascii="Angsana New" w:hAnsi="Angsana New"/>
          <w:sz w:val="30"/>
          <w:szCs w:val="30"/>
        </w:rPr>
        <w:t xml:space="preserve"> 1</w:t>
      </w:r>
      <w:r w:rsidRPr="000948EE">
        <w:rPr>
          <w:rFonts w:ascii="Angsana New" w:hAnsi="Angsana New"/>
          <w:sz w:val="30"/>
          <w:szCs w:val="30"/>
          <w:cs/>
        </w:rPr>
        <w:t xml:space="preserve"> </w:t>
      </w:r>
      <w:r w:rsidRPr="000948EE">
        <w:rPr>
          <w:rFonts w:ascii="Angsana New" w:hAnsi="Angsana New" w:hint="cs"/>
          <w:sz w:val="30"/>
          <w:szCs w:val="30"/>
          <w:cs/>
        </w:rPr>
        <w:t>ตุลาคม</w:t>
      </w:r>
      <w:r w:rsidRPr="000948EE">
        <w:rPr>
          <w:rFonts w:ascii="Angsana New" w:hAnsi="Angsana New"/>
          <w:sz w:val="30"/>
          <w:szCs w:val="30"/>
          <w:cs/>
        </w:rPr>
        <w:t xml:space="preserve"> </w:t>
      </w:r>
      <w:r w:rsidRPr="000948EE">
        <w:rPr>
          <w:rFonts w:ascii="Angsana New" w:hAnsi="Angsana New"/>
          <w:sz w:val="30"/>
          <w:szCs w:val="30"/>
        </w:rPr>
        <w:t>2563</w:t>
      </w:r>
      <w:r w:rsidRPr="000948EE">
        <w:rPr>
          <w:rFonts w:ascii="Angsana New" w:hAnsi="Angsana New"/>
          <w:sz w:val="30"/>
          <w:szCs w:val="30"/>
          <w:cs/>
        </w:rPr>
        <w:t xml:space="preserve"> </w:t>
      </w:r>
      <w:r w:rsidRPr="000948EE">
        <w:rPr>
          <w:rFonts w:ascii="Angsana New" w:hAnsi="Angsana New" w:hint="cs"/>
          <w:sz w:val="30"/>
          <w:szCs w:val="30"/>
          <w:cs/>
        </w:rPr>
        <w:t>ถึงวันที่</w:t>
      </w:r>
      <w:r w:rsidRPr="000948EE">
        <w:rPr>
          <w:rFonts w:ascii="Angsana New" w:hAnsi="Angsana New"/>
          <w:sz w:val="30"/>
          <w:szCs w:val="30"/>
          <w:cs/>
        </w:rPr>
        <w:t xml:space="preserve"> </w:t>
      </w:r>
      <w:r w:rsidRPr="000948EE">
        <w:rPr>
          <w:rFonts w:ascii="Angsana New" w:hAnsi="Angsana New"/>
          <w:sz w:val="30"/>
          <w:szCs w:val="30"/>
        </w:rPr>
        <w:t>30</w:t>
      </w:r>
      <w:r w:rsidRPr="000948EE">
        <w:rPr>
          <w:rFonts w:ascii="Angsana New" w:hAnsi="Angsana New"/>
          <w:sz w:val="30"/>
          <w:szCs w:val="30"/>
          <w:cs/>
        </w:rPr>
        <w:t xml:space="preserve"> </w:t>
      </w:r>
      <w:r w:rsidRPr="000948EE">
        <w:rPr>
          <w:rFonts w:ascii="Angsana New" w:hAnsi="Angsana New" w:hint="cs"/>
          <w:sz w:val="30"/>
          <w:szCs w:val="30"/>
          <w:cs/>
        </w:rPr>
        <w:t>กันยายน</w:t>
      </w:r>
      <w:r w:rsidRPr="000948EE">
        <w:rPr>
          <w:rFonts w:ascii="Angsana New" w:hAnsi="Angsana New"/>
          <w:sz w:val="30"/>
          <w:szCs w:val="30"/>
          <w:cs/>
        </w:rPr>
        <w:t xml:space="preserve"> </w:t>
      </w:r>
      <w:r w:rsidRPr="000948EE">
        <w:rPr>
          <w:rFonts w:ascii="Angsana New" w:hAnsi="Angsana New"/>
          <w:sz w:val="30"/>
          <w:szCs w:val="30"/>
        </w:rPr>
        <w:t>2564</w:t>
      </w:r>
      <w:r w:rsidRPr="000948EE">
        <w:rPr>
          <w:rFonts w:ascii="Angsana New" w:hAnsi="Angsana New"/>
          <w:sz w:val="30"/>
          <w:szCs w:val="30"/>
          <w:cs/>
        </w:rPr>
        <w:t xml:space="preserve"> </w:t>
      </w:r>
      <w:r w:rsidRPr="000948EE">
        <w:rPr>
          <w:rFonts w:ascii="Angsana New" w:hAnsi="Angsana New" w:hint="cs"/>
          <w:sz w:val="30"/>
          <w:szCs w:val="30"/>
          <w:cs/>
        </w:rPr>
        <w:t>ซึ่งบริษัทต้องชำระค่าบริการเป็นรายเดือนตามอัตราที่ระบุไว้ในสัญญา</w:t>
      </w:r>
    </w:p>
    <w:p w14:paraId="13DCFF05" w14:textId="77777777" w:rsidR="004A3245" w:rsidRPr="002B1E9F" w:rsidRDefault="004A3245" w:rsidP="004A32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</w:rPr>
      </w:pPr>
    </w:p>
    <w:p w14:paraId="2030188B" w14:textId="00ED8760" w:rsidR="004A3245" w:rsidRDefault="004A3245" w:rsidP="004A32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ต่อมา</w:t>
      </w:r>
      <w:r w:rsidR="007E66F6"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 w:rsidR="007E66F6">
        <w:rPr>
          <w:rFonts w:ascii="Angsana New" w:hAnsi="Angsana New"/>
          <w:sz w:val="30"/>
          <w:szCs w:val="30"/>
        </w:rPr>
        <w:t xml:space="preserve">2564 </w:t>
      </w:r>
      <w:r>
        <w:rPr>
          <w:rFonts w:ascii="Angsana New" w:hAnsi="Angsana New" w:hint="cs"/>
          <w:sz w:val="30"/>
          <w:szCs w:val="30"/>
          <w:cs/>
        </w:rPr>
        <w:t>บริษัทได้</w:t>
      </w:r>
      <w:r w:rsidRPr="000948EE">
        <w:rPr>
          <w:rFonts w:ascii="Angsana New" w:hAnsi="Angsana New" w:hint="cs"/>
          <w:sz w:val="30"/>
          <w:szCs w:val="30"/>
          <w:cs/>
        </w:rPr>
        <w:t>เข้าทำสัญญาให้บริการพนักงานกับบริษัทย่อย</w:t>
      </w:r>
      <w:r>
        <w:rPr>
          <w:rFonts w:ascii="Angsana New" w:hAnsi="Angsana New" w:hint="cs"/>
          <w:sz w:val="30"/>
          <w:szCs w:val="30"/>
          <w:cs/>
        </w:rPr>
        <w:t xml:space="preserve">ดังกล่าวเพิ่มเติม </w:t>
      </w:r>
      <w:r w:rsidRPr="000948EE">
        <w:rPr>
          <w:rFonts w:ascii="Angsana New" w:hAnsi="Angsana New" w:hint="cs"/>
          <w:sz w:val="30"/>
          <w:szCs w:val="30"/>
          <w:cs/>
        </w:rPr>
        <w:t xml:space="preserve">มีกำหนดระยะเวลาตั้งแต่วันที่ </w:t>
      </w:r>
      <w:r w:rsidRPr="000948EE">
        <w:rPr>
          <w:rFonts w:ascii="Angsana New" w:hAnsi="Angsana New"/>
          <w:sz w:val="30"/>
          <w:szCs w:val="30"/>
        </w:rPr>
        <w:t>1</w:t>
      </w:r>
      <w:r w:rsidRPr="000948EE">
        <w:rPr>
          <w:rFonts w:ascii="Angsana New" w:hAnsi="Angsana New" w:hint="cs"/>
          <w:sz w:val="30"/>
          <w:szCs w:val="30"/>
          <w:cs/>
        </w:rPr>
        <w:t xml:space="preserve"> </w:t>
      </w:r>
      <w:r w:rsidRPr="000948EE">
        <w:rPr>
          <w:rFonts w:ascii="Angsana New" w:hAnsi="Angsana New"/>
          <w:sz w:val="30"/>
          <w:szCs w:val="30"/>
          <w:cs/>
        </w:rPr>
        <w:t xml:space="preserve"> </w:t>
      </w:r>
      <w:r w:rsidRPr="000948EE">
        <w:rPr>
          <w:rFonts w:ascii="Angsana New" w:hAnsi="Angsana New" w:hint="cs"/>
          <w:sz w:val="30"/>
          <w:szCs w:val="30"/>
          <w:cs/>
        </w:rPr>
        <w:t>ตุลาคม</w:t>
      </w:r>
      <w:r w:rsidRPr="000948EE">
        <w:rPr>
          <w:rFonts w:ascii="Angsana New" w:hAnsi="Angsana New"/>
          <w:sz w:val="30"/>
          <w:szCs w:val="30"/>
          <w:cs/>
        </w:rPr>
        <w:t xml:space="preserve"> </w:t>
      </w:r>
      <w:r w:rsidRPr="000948EE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4</w:t>
      </w:r>
      <w:r w:rsidRPr="000948EE">
        <w:rPr>
          <w:rFonts w:ascii="Angsana New" w:hAnsi="Angsana New"/>
          <w:sz w:val="30"/>
          <w:szCs w:val="30"/>
          <w:cs/>
        </w:rPr>
        <w:t xml:space="preserve"> </w:t>
      </w:r>
      <w:r w:rsidRPr="000948EE">
        <w:rPr>
          <w:rFonts w:ascii="Angsana New" w:hAnsi="Angsana New" w:hint="cs"/>
          <w:sz w:val="30"/>
          <w:szCs w:val="30"/>
          <w:cs/>
        </w:rPr>
        <w:t>ถึงวันที่</w:t>
      </w:r>
      <w:r w:rsidRPr="000948E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มกราคม </w:t>
      </w:r>
      <w:r>
        <w:rPr>
          <w:rFonts w:ascii="Angsana New" w:hAnsi="Angsana New"/>
          <w:sz w:val="30"/>
          <w:szCs w:val="30"/>
        </w:rPr>
        <w:t xml:space="preserve">2565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z w:val="30"/>
          <w:szCs w:val="30"/>
        </w:rPr>
        <w:t>2565</w:t>
      </w:r>
    </w:p>
    <w:p w14:paraId="43F54175" w14:textId="77777777" w:rsidR="00CC0618" w:rsidRPr="002B1E9F" w:rsidRDefault="00CC0618" w:rsidP="004A32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</w:rPr>
      </w:pPr>
    </w:p>
    <w:p w14:paraId="2140D57C" w14:textId="77777777" w:rsidR="004A3245" w:rsidRPr="006613EC" w:rsidRDefault="004A3245" w:rsidP="004A32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6613EC">
        <w:rPr>
          <w:rFonts w:ascii="Angsana New" w:hAnsi="Angsana New" w:hint="cs"/>
          <w:i/>
          <w:iCs/>
          <w:sz w:val="30"/>
          <w:szCs w:val="30"/>
          <w:cs/>
          <w:lang w:eastAsia="zh-CN"/>
        </w:rPr>
        <w:t>สัญญาเช่าอาคารพาณิชยกรรม</w:t>
      </w:r>
    </w:p>
    <w:p w14:paraId="4F4AA939" w14:textId="77777777" w:rsidR="004A3245" w:rsidRPr="002B1E9F" w:rsidRDefault="004A3245" w:rsidP="004A32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s/>
          <w:lang w:eastAsia="zh-CN"/>
        </w:rPr>
      </w:pPr>
    </w:p>
    <w:p w14:paraId="167BED86" w14:textId="32DD033E" w:rsidR="004A3245" w:rsidRDefault="004A3245" w:rsidP="006556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613EC">
        <w:rPr>
          <w:rFonts w:ascii="Angsana New" w:hAnsi="Angsana New"/>
          <w:sz w:val="30"/>
          <w:szCs w:val="30"/>
          <w:cs/>
        </w:rPr>
        <w:t>กลุ่มบริษัทเข้าทำสัญญาเช่าอาคารพาณิชยกรรมและบริการที่เกี่ยวข้องกับกิจการที่เกี่ยวข้องกันหลายแห่ง กิจการที่เกี่ยวข้องกันเหล่านั้นตกลงที่จะจ่ายเงินค่าเช่ารายเดือนและค่าธรรมเนียมบริการ สัญญาแต่ละฉบับไม่สามารถยกเลิกได้</w:t>
      </w:r>
      <w:r w:rsidRPr="006613EC">
        <w:rPr>
          <w:rFonts w:ascii="Angsana New" w:hAnsi="Angsana New" w:hint="cs"/>
          <w:sz w:val="30"/>
          <w:szCs w:val="30"/>
          <w:cs/>
        </w:rPr>
        <w:t>โดยสัญญามี</w:t>
      </w:r>
      <w:r w:rsidRPr="006613EC">
        <w:rPr>
          <w:rFonts w:ascii="Angsana New" w:hAnsi="Angsana New"/>
          <w:sz w:val="30"/>
          <w:szCs w:val="30"/>
          <w:cs/>
        </w:rPr>
        <w:t xml:space="preserve">ระยะเวลา </w:t>
      </w:r>
      <w:r w:rsidRPr="006613EC">
        <w:rPr>
          <w:rFonts w:ascii="Angsana New" w:hAnsi="Angsana New"/>
          <w:sz w:val="30"/>
          <w:szCs w:val="30"/>
        </w:rPr>
        <w:t>3</w:t>
      </w:r>
      <w:r w:rsidRPr="006613EC">
        <w:rPr>
          <w:rFonts w:ascii="Angsana New" w:hAnsi="Angsana New"/>
          <w:sz w:val="30"/>
          <w:szCs w:val="30"/>
          <w:cs/>
        </w:rPr>
        <w:t xml:space="preserve"> ปี</w:t>
      </w:r>
    </w:p>
    <w:p w14:paraId="5DB6B16E" w14:textId="77777777" w:rsidR="00725809" w:rsidRPr="002B1E9F" w:rsidRDefault="00725809" w:rsidP="006556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s/>
        </w:rPr>
      </w:pPr>
    </w:p>
    <w:p w14:paraId="2B53FA7C" w14:textId="7DB9FFC8" w:rsidR="004A3245" w:rsidRDefault="004A3245" w:rsidP="004A32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677752">
        <w:rPr>
          <w:rFonts w:ascii="Angsana New" w:hAnsi="Angsana New" w:hint="cs"/>
          <w:i/>
          <w:iCs/>
          <w:sz w:val="30"/>
          <w:szCs w:val="30"/>
          <w:cs/>
        </w:rPr>
        <w:t>สัญญาเช่าพื้นที่และบริการ</w:t>
      </w:r>
    </w:p>
    <w:p w14:paraId="639689A6" w14:textId="77777777" w:rsidR="003507FB" w:rsidRPr="003507FB" w:rsidRDefault="003507FB" w:rsidP="004A32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4FBD217E" w14:textId="77777777" w:rsidR="004A3245" w:rsidRPr="002B1E9F" w:rsidRDefault="004A3245" w:rsidP="004A32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2"/>
          <w:szCs w:val="2"/>
          <w:cs/>
        </w:rPr>
      </w:pPr>
    </w:p>
    <w:p w14:paraId="25BAAC53" w14:textId="77777777" w:rsidR="004A3245" w:rsidRPr="006C12F7" w:rsidRDefault="004A3245" w:rsidP="004A32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bookmarkStart w:id="19" w:name="_Hlk62918221"/>
      <w:r w:rsidRPr="006613EC">
        <w:rPr>
          <w:rFonts w:ascii="Angsana New" w:hAnsi="Angsana New" w:hint="cs"/>
          <w:sz w:val="30"/>
          <w:szCs w:val="30"/>
          <w:cs/>
        </w:rPr>
        <w:t xml:space="preserve">บริษัทได้ทำสัญญาเช่าพื้นที่และบริการกับบริษัทย่อยทางตรงแห่งหนึ่ง โดยมีกำหนดระยะเวลาตั้งแต่วันที่ </w:t>
      </w:r>
      <w:r w:rsidRPr="006613EC">
        <w:rPr>
          <w:rFonts w:ascii="Angsana New" w:hAnsi="Angsana New"/>
          <w:sz w:val="30"/>
          <w:szCs w:val="30"/>
        </w:rPr>
        <w:t xml:space="preserve">1 </w:t>
      </w:r>
      <w:r w:rsidRPr="006613EC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6613EC">
        <w:rPr>
          <w:rFonts w:ascii="Angsana New" w:hAnsi="Angsana New"/>
          <w:sz w:val="30"/>
          <w:szCs w:val="30"/>
        </w:rPr>
        <w:t xml:space="preserve">2562 </w:t>
      </w:r>
      <w:r w:rsidRPr="006613EC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Pr="006613EC">
        <w:rPr>
          <w:rFonts w:ascii="Angsana New" w:hAnsi="Angsana New"/>
          <w:sz w:val="30"/>
          <w:szCs w:val="30"/>
        </w:rPr>
        <w:t xml:space="preserve">31 </w:t>
      </w:r>
      <w:r w:rsidRPr="006613EC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6613EC">
        <w:rPr>
          <w:rFonts w:ascii="Angsana New" w:hAnsi="Angsana New"/>
          <w:sz w:val="30"/>
          <w:szCs w:val="30"/>
        </w:rPr>
        <w:t xml:space="preserve">2564 </w:t>
      </w:r>
      <w:r w:rsidRPr="006613EC">
        <w:rPr>
          <w:rFonts w:ascii="Angsana New" w:hAnsi="Angsana New" w:hint="cs"/>
          <w:sz w:val="30"/>
          <w:szCs w:val="30"/>
          <w:cs/>
        </w:rPr>
        <w:t>ซึ่งบริษัทต้องชำระค่าเช่าและค่าบริการเป็นรายเดือนตามอัตราที่ระบุไว้ในสัญญา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ต่อมา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บริษัทได้ต่ออายุสัญญาเช่าไปอีก 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ปี ตั้งแต่วันที่ 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มกราคม </w:t>
      </w:r>
      <w:r>
        <w:rPr>
          <w:rFonts w:ascii="Angsana New" w:hAnsi="Angsana New"/>
          <w:sz w:val="30"/>
          <w:szCs w:val="30"/>
        </w:rPr>
        <w:t xml:space="preserve">2565 </w:t>
      </w:r>
      <w:r>
        <w:rPr>
          <w:rFonts w:ascii="Angsana New" w:hAnsi="Angsana New" w:hint="cs"/>
          <w:sz w:val="30"/>
          <w:szCs w:val="30"/>
          <w:cs/>
        </w:rPr>
        <w:t xml:space="preserve">ถึง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2565</w:t>
      </w:r>
      <w:bookmarkEnd w:id="17"/>
      <w:bookmarkEnd w:id="19"/>
    </w:p>
    <w:p w14:paraId="4F56591E" w14:textId="77777777" w:rsidR="0009686B" w:rsidRDefault="0009686B" w:rsidP="004A32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412A852" w14:textId="77777777" w:rsidR="0009686B" w:rsidRDefault="0009686B" w:rsidP="004A32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595A70E" w14:textId="77777777" w:rsidR="0009686B" w:rsidRDefault="0009686B" w:rsidP="004A32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8C29312" w14:textId="687D8250" w:rsidR="004A3245" w:rsidRPr="004A0C7B" w:rsidRDefault="004A3245" w:rsidP="004A32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4A0C7B">
        <w:rPr>
          <w:rFonts w:ascii="Angsana New" w:hAnsi="Angsana New" w:hint="cs"/>
          <w:i/>
          <w:iCs/>
          <w:sz w:val="30"/>
          <w:szCs w:val="30"/>
          <w:cs/>
        </w:rPr>
        <w:t>สัญญาบริการ</w:t>
      </w:r>
    </w:p>
    <w:p w14:paraId="5B911D69" w14:textId="77777777" w:rsidR="004A3245" w:rsidRPr="004A0C7B" w:rsidRDefault="004A3245" w:rsidP="004A32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0FF4DB2" w14:textId="0C0F602F" w:rsidR="004A3245" w:rsidRDefault="004A3245" w:rsidP="006556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A0C7B">
        <w:rPr>
          <w:rFonts w:ascii="Angsana New" w:hAnsi="Angsana New" w:hint="cs"/>
          <w:sz w:val="30"/>
          <w:szCs w:val="30"/>
          <w:cs/>
        </w:rPr>
        <w:t xml:space="preserve">กลุ่มบริษัทได้ทำสัญญาบริการกับกิจการที่เกี่ยวข้องกันหลายแห่ง เกี่ยวกับการบริการสาธารณูปโภคต่างๆ โดยมีกำหนดระยะเวลาตั้งแต่วันที่ </w:t>
      </w:r>
      <w:r w:rsidRPr="004A0C7B">
        <w:rPr>
          <w:rFonts w:ascii="Angsana New" w:hAnsi="Angsana New"/>
          <w:sz w:val="30"/>
          <w:szCs w:val="30"/>
        </w:rPr>
        <w:t xml:space="preserve">1 </w:t>
      </w:r>
      <w:r w:rsidRPr="004A0C7B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4A0C7B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4</w:t>
      </w:r>
      <w:r w:rsidRPr="004A0C7B">
        <w:rPr>
          <w:rFonts w:ascii="Angsana New" w:hAnsi="Angsana New"/>
          <w:sz w:val="30"/>
          <w:szCs w:val="30"/>
        </w:rPr>
        <w:t xml:space="preserve"> </w:t>
      </w:r>
      <w:r w:rsidRPr="004A0C7B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>
        <w:rPr>
          <w:rFonts w:ascii="Angsana New" w:hAnsi="Angsana New"/>
          <w:sz w:val="30"/>
          <w:szCs w:val="30"/>
        </w:rPr>
        <w:t>29</w:t>
      </w:r>
      <w:r w:rsidRPr="004A0C7B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กุมภาพันธ์</w:t>
      </w:r>
      <w:r w:rsidRPr="004A0C7B">
        <w:rPr>
          <w:rFonts w:ascii="Angsana New" w:hAnsi="Angsana New" w:hint="cs"/>
          <w:sz w:val="30"/>
          <w:szCs w:val="30"/>
          <w:cs/>
        </w:rPr>
        <w:t xml:space="preserve"> </w:t>
      </w:r>
      <w:r w:rsidRPr="004A0C7B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7</w:t>
      </w:r>
      <w:r w:rsidRPr="004A0C7B">
        <w:rPr>
          <w:rFonts w:ascii="Angsana New" w:hAnsi="Angsana New"/>
          <w:sz w:val="30"/>
          <w:szCs w:val="30"/>
        </w:rPr>
        <w:t xml:space="preserve"> </w:t>
      </w:r>
      <w:r w:rsidRPr="004A0C7B">
        <w:rPr>
          <w:rFonts w:ascii="Angsana New" w:hAnsi="Angsana New" w:hint="cs"/>
          <w:sz w:val="30"/>
          <w:szCs w:val="30"/>
          <w:cs/>
        </w:rPr>
        <w:t>ทั้งนี้ กลุ่มบริษัทต้องชำระค่าบริการเป็นรายเดือนตามอัตราที่ระบุไว้ในสัญญา</w:t>
      </w:r>
    </w:p>
    <w:p w14:paraId="4A0B179F" w14:textId="77777777" w:rsidR="00E53220" w:rsidRPr="004A0C7B" w:rsidRDefault="00E53220" w:rsidP="004A32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EAEFDE5" w14:textId="77777777" w:rsidR="004A3245" w:rsidRPr="004A0C7B" w:rsidRDefault="004A3245" w:rsidP="004A32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4A0C7B">
        <w:rPr>
          <w:rFonts w:ascii="Angsana New" w:hAnsi="Angsana New" w:hint="cs"/>
          <w:i/>
          <w:iCs/>
          <w:sz w:val="30"/>
          <w:szCs w:val="30"/>
          <w:cs/>
        </w:rPr>
        <w:t>สัญญาบริการพื้นที่ส่วนกลาง</w:t>
      </w:r>
    </w:p>
    <w:p w14:paraId="4A4F2052" w14:textId="77777777" w:rsidR="004A3245" w:rsidRPr="004A0C7B" w:rsidRDefault="004A3245" w:rsidP="004A32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897B371" w14:textId="35EFCDEB" w:rsidR="004A3245" w:rsidRPr="004A0C7B" w:rsidRDefault="004A3245" w:rsidP="004A32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A0C7B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4A0C7B">
        <w:rPr>
          <w:rFonts w:ascii="Angsana New" w:hAnsi="Angsana New"/>
          <w:sz w:val="30"/>
          <w:szCs w:val="30"/>
          <w:cs/>
        </w:rPr>
        <w:t xml:space="preserve"> </w:t>
      </w:r>
      <w:r w:rsidRPr="004A0C7B">
        <w:rPr>
          <w:rFonts w:ascii="Angsana New" w:hAnsi="Angsana New"/>
          <w:sz w:val="30"/>
          <w:szCs w:val="30"/>
        </w:rPr>
        <w:t xml:space="preserve">1 </w:t>
      </w:r>
      <w:r w:rsidRPr="004A0C7B">
        <w:rPr>
          <w:rFonts w:ascii="Angsana New" w:hAnsi="Angsana New" w:hint="cs"/>
          <w:sz w:val="30"/>
          <w:szCs w:val="30"/>
          <w:cs/>
        </w:rPr>
        <w:t>สิงหาคม</w:t>
      </w:r>
      <w:r w:rsidRPr="004A0C7B">
        <w:rPr>
          <w:rFonts w:ascii="Angsana New" w:hAnsi="Angsana New"/>
          <w:sz w:val="30"/>
          <w:szCs w:val="30"/>
          <w:cs/>
        </w:rPr>
        <w:t xml:space="preserve"> </w:t>
      </w:r>
      <w:r w:rsidRPr="004A0C7B">
        <w:rPr>
          <w:rFonts w:ascii="Angsana New" w:hAnsi="Angsana New"/>
          <w:sz w:val="30"/>
          <w:szCs w:val="30"/>
        </w:rPr>
        <w:t xml:space="preserve">2560 </w:t>
      </w:r>
      <w:r w:rsidRPr="004A0C7B">
        <w:rPr>
          <w:rFonts w:ascii="Angsana New" w:hAnsi="Angsana New" w:hint="cs"/>
          <w:sz w:val="30"/>
          <w:szCs w:val="30"/>
          <w:cs/>
        </w:rPr>
        <w:t>บริษัทย่อยทางตรงแห่งหนึ่งได้ลงนามในสัญญาเปลี่ยนตัวคู่สัญญาสำหรับสัญญาบริการระหว่างทรัสต์เพื่อการลงทุนในสิทธิการเช่าอสังหาริมทรัพย์โกลเด้นเวนเจอร์</w:t>
      </w:r>
      <w:r w:rsidRPr="004A0C7B">
        <w:rPr>
          <w:rFonts w:ascii="Angsana New" w:hAnsi="Angsana New"/>
          <w:sz w:val="30"/>
          <w:szCs w:val="30"/>
          <w:cs/>
        </w:rPr>
        <w:t xml:space="preserve"> </w:t>
      </w:r>
      <w:r w:rsidRPr="004A0C7B">
        <w:rPr>
          <w:rFonts w:ascii="Angsana New" w:hAnsi="Angsana New" w:hint="cs"/>
          <w:sz w:val="30"/>
          <w:szCs w:val="30"/>
          <w:cs/>
        </w:rPr>
        <w:t>และบริษัทย่อยทางอ้อมแห่งหนึ่ง</w:t>
      </w:r>
      <w:r w:rsidRPr="004A0C7B">
        <w:rPr>
          <w:rFonts w:ascii="Angsana New" w:hAnsi="Angsana New"/>
          <w:sz w:val="30"/>
          <w:szCs w:val="30"/>
          <w:cs/>
        </w:rPr>
        <w:t xml:space="preserve"> </w:t>
      </w:r>
      <w:r w:rsidRPr="004A0C7B">
        <w:rPr>
          <w:rFonts w:ascii="Angsana New" w:hAnsi="Angsana New"/>
          <w:sz w:val="30"/>
          <w:szCs w:val="30"/>
          <w:cs/>
        </w:rPr>
        <w:br/>
      </w:r>
      <w:r w:rsidRPr="004A0C7B">
        <w:rPr>
          <w:rFonts w:ascii="Angsana New" w:hAnsi="Angsana New" w:hint="cs"/>
          <w:sz w:val="30"/>
          <w:szCs w:val="30"/>
          <w:cs/>
        </w:rPr>
        <w:t>โดยบริษัทได้รับโอนสิทธิและหน้าที่ตามสัญญาบริการเพื่อรับบริการสำหรับพื้นที่ส่วนกลางของอาคาร</w:t>
      </w:r>
      <w:r w:rsidRPr="004A0C7B">
        <w:rPr>
          <w:rFonts w:ascii="Angsana New" w:hAnsi="Angsana New"/>
          <w:sz w:val="30"/>
          <w:szCs w:val="30"/>
          <w:cs/>
        </w:rPr>
        <w:t xml:space="preserve"> </w:t>
      </w:r>
      <w:r w:rsidR="00CC0618">
        <w:rPr>
          <w:rFonts w:ascii="Angsana New" w:hAnsi="Angsana New"/>
          <w:sz w:val="30"/>
          <w:szCs w:val="30"/>
        </w:rPr>
        <w:t xml:space="preserve">                 </w:t>
      </w:r>
      <w:r w:rsidRPr="004A0C7B">
        <w:rPr>
          <w:rFonts w:ascii="Angsana New" w:hAnsi="Angsana New"/>
          <w:sz w:val="30"/>
          <w:szCs w:val="30"/>
        </w:rPr>
        <w:t xml:space="preserve">Park Venture </w:t>
      </w:r>
      <w:proofErr w:type="spellStart"/>
      <w:r w:rsidRPr="004A0C7B">
        <w:rPr>
          <w:rFonts w:ascii="Angsana New" w:hAnsi="Angsana New"/>
          <w:sz w:val="30"/>
          <w:szCs w:val="30"/>
        </w:rPr>
        <w:t>Ecoplex</w:t>
      </w:r>
      <w:proofErr w:type="spellEnd"/>
      <w:r w:rsidRPr="004A0C7B">
        <w:rPr>
          <w:rFonts w:ascii="Angsana New" w:hAnsi="Angsana New"/>
          <w:sz w:val="30"/>
          <w:szCs w:val="30"/>
        </w:rPr>
        <w:t xml:space="preserve"> </w:t>
      </w:r>
      <w:r w:rsidRPr="004A0C7B">
        <w:rPr>
          <w:rFonts w:ascii="Angsana New" w:hAnsi="Angsana New" w:hint="cs"/>
          <w:sz w:val="30"/>
          <w:szCs w:val="30"/>
          <w:cs/>
        </w:rPr>
        <w:t>ตามสัญญาบริการลงวันที่</w:t>
      </w:r>
      <w:r w:rsidRPr="004A0C7B">
        <w:rPr>
          <w:rFonts w:ascii="Angsana New" w:hAnsi="Angsana New"/>
          <w:sz w:val="30"/>
          <w:szCs w:val="30"/>
          <w:cs/>
        </w:rPr>
        <w:t xml:space="preserve"> </w:t>
      </w:r>
      <w:r w:rsidRPr="004A0C7B">
        <w:rPr>
          <w:rFonts w:ascii="Angsana New" w:hAnsi="Angsana New"/>
          <w:sz w:val="30"/>
          <w:szCs w:val="30"/>
        </w:rPr>
        <w:t xml:space="preserve">18 </w:t>
      </w:r>
      <w:r w:rsidRPr="004A0C7B">
        <w:rPr>
          <w:rFonts w:ascii="Angsana New" w:hAnsi="Angsana New" w:hint="cs"/>
          <w:sz w:val="30"/>
          <w:szCs w:val="30"/>
          <w:cs/>
        </w:rPr>
        <w:t>กันยายน</w:t>
      </w:r>
      <w:r w:rsidRPr="004A0C7B">
        <w:rPr>
          <w:rFonts w:ascii="Angsana New" w:hAnsi="Angsana New"/>
          <w:sz w:val="30"/>
          <w:szCs w:val="30"/>
          <w:cs/>
        </w:rPr>
        <w:t xml:space="preserve"> </w:t>
      </w:r>
      <w:r w:rsidRPr="004A0C7B">
        <w:rPr>
          <w:rFonts w:ascii="Angsana New" w:hAnsi="Angsana New"/>
          <w:sz w:val="30"/>
          <w:szCs w:val="30"/>
        </w:rPr>
        <w:t xml:space="preserve">2555 </w:t>
      </w:r>
      <w:r w:rsidRPr="004A0C7B">
        <w:rPr>
          <w:rFonts w:ascii="Angsana New" w:hAnsi="Angsana New" w:hint="cs"/>
          <w:sz w:val="30"/>
          <w:szCs w:val="30"/>
          <w:cs/>
        </w:rPr>
        <w:t>และบันทึกข้อตกลงแก้ไขเพิ่มเติมการเปลี่ยนตัวคู่สัญญา</w:t>
      </w:r>
      <w:r w:rsidRPr="004A0C7B">
        <w:rPr>
          <w:rFonts w:ascii="Angsana New" w:hAnsi="Angsana New"/>
          <w:sz w:val="30"/>
          <w:szCs w:val="30"/>
          <w:cs/>
        </w:rPr>
        <w:t xml:space="preserve"> </w:t>
      </w:r>
      <w:r w:rsidRPr="004A0C7B">
        <w:rPr>
          <w:rFonts w:ascii="Angsana New" w:hAnsi="Angsana New" w:hint="cs"/>
          <w:sz w:val="30"/>
          <w:szCs w:val="30"/>
          <w:cs/>
        </w:rPr>
        <w:t>สัญญาสิ้นสุดวันที่</w:t>
      </w:r>
      <w:r w:rsidRPr="004A0C7B">
        <w:rPr>
          <w:rFonts w:ascii="Angsana New" w:hAnsi="Angsana New"/>
          <w:sz w:val="30"/>
          <w:szCs w:val="30"/>
          <w:cs/>
        </w:rPr>
        <w:t xml:space="preserve"> </w:t>
      </w:r>
      <w:r w:rsidRPr="004A0C7B">
        <w:rPr>
          <w:rFonts w:ascii="Angsana New" w:hAnsi="Angsana New"/>
          <w:sz w:val="30"/>
          <w:szCs w:val="30"/>
        </w:rPr>
        <w:t xml:space="preserve">5 </w:t>
      </w:r>
      <w:r w:rsidRPr="004A0C7B">
        <w:rPr>
          <w:rFonts w:ascii="Angsana New" w:hAnsi="Angsana New" w:hint="cs"/>
          <w:sz w:val="30"/>
          <w:szCs w:val="30"/>
          <w:cs/>
        </w:rPr>
        <w:t>กันยายน</w:t>
      </w:r>
      <w:r w:rsidRPr="004A0C7B">
        <w:rPr>
          <w:rFonts w:ascii="Angsana New" w:hAnsi="Angsana New"/>
          <w:sz w:val="30"/>
          <w:szCs w:val="30"/>
          <w:cs/>
        </w:rPr>
        <w:t xml:space="preserve"> </w:t>
      </w:r>
      <w:r w:rsidRPr="004A0C7B">
        <w:rPr>
          <w:rFonts w:ascii="Angsana New" w:hAnsi="Angsana New"/>
          <w:sz w:val="30"/>
          <w:szCs w:val="30"/>
        </w:rPr>
        <w:t xml:space="preserve">2584 </w:t>
      </w:r>
      <w:r w:rsidRPr="004A0C7B">
        <w:rPr>
          <w:rFonts w:ascii="Angsana New" w:hAnsi="Angsana New" w:hint="cs"/>
          <w:sz w:val="30"/>
          <w:szCs w:val="30"/>
          <w:cs/>
        </w:rPr>
        <w:t>บริษัทมีภาระผูกพันที่จะจ่ายค่าบริการตามที่ระบุไว้ในสัญญา</w:t>
      </w:r>
    </w:p>
    <w:p w14:paraId="4ECBE518" w14:textId="77777777" w:rsidR="004A3245" w:rsidRPr="00676EFA" w:rsidRDefault="004A3245" w:rsidP="004A32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highlight w:val="yellow"/>
        </w:rPr>
      </w:pPr>
    </w:p>
    <w:p w14:paraId="7F20AAE6" w14:textId="77777777" w:rsidR="004A3245" w:rsidRPr="007C2E8B" w:rsidRDefault="004A3245" w:rsidP="004A32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C2E8B">
        <w:rPr>
          <w:rFonts w:ascii="Angsana New" w:hAnsi="Angsana New" w:hint="cs"/>
          <w:i/>
          <w:iCs/>
          <w:sz w:val="30"/>
          <w:szCs w:val="30"/>
          <w:cs/>
        </w:rPr>
        <w:t>สัญญาเช่าช่วงที่ดินและสิ่งปลูกสร้าง</w:t>
      </w:r>
    </w:p>
    <w:p w14:paraId="234929F3" w14:textId="77777777" w:rsidR="004A3245" w:rsidRPr="007C2E8B" w:rsidRDefault="004A3245" w:rsidP="004A32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8DB1470" w14:textId="06A0677C" w:rsidR="004A3245" w:rsidRPr="007C2E8B" w:rsidRDefault="004A3245" w:rsidP="004A32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C2E8B">
        <w:rPr>
          <w:rFonts w:ascii="Angsana New" w:hAnsi="Angsana New" w:hint="cs"/>
          <w:sz w:val="30"/>
          <w:szCs w:val="30"/>
          <w:cs/>
        </w:rPr>
        <w:t>บริษัท ที</w:t>
      </w:r>
      <w:r w:rsidRPr="007C2E8B">
        <w:rPr>
          <w:rFonts w:ascii="Angsana New" w:hAnsi="Angsana New"/>
          <w:sz w:val="30"/>
          <w:szCs w:val="30"/>
        </w:rPr>
        <w:t>.</w:t>
      </w:r>
      <w:r w:rsidRPr="007C2E8B">
        <w:rPr>
          <w:rFonts w:ascii="Angsana New" w:hAnsi="Angsana New" w:hint="cs"/>
          <w:sz w:val="30"/>
          <w:szCs w:val="30"/>
          <w:cs/>
        </w:rPr>
        <w:t>ซี</w:t>
      </w:r>
      <w:r w:rsidRPr="007C2E8B">
        <w:rPr>
          <w:rFonts w:ascii="Angsana New" w:hAnsi="Angsana New"/>
          <w:sz w:val="30"/>
          <w:szCs w:val="30"/>
        </w:rPr>
        <w:t>.</w:t>
      </w:r>
      <w:r w:rsidRPr="007C2E8B">
        <w:rPr>
          <w:rFonts w:ascii="Angsana New" w:hAnsi="Angsana New" w:hint="cs"/>
          <w:sz w:val="30"/>
          <w:szCs w:val="30"/>
          <w:cs/>
        </w:rPr>
        <w:t>ซี</w:t>
      </w:r>
      <w:r w:rsidRPr="007C2E8B">
        <w:rPr>
          <w:rFonts w:ascii="Angsana New" w:hAnsi="Angsana New"/>
          <w:sz w:val="30"/>
          <w:szCs w:val="30"/>
        </w:rPr>
        <w:t>.</w:t>
      </w:r>
      <w:r w:rsidRPr="007C2E8B">
        <w:rPr>
          <w:rFonts w:ascii="Angsana New" w:hAnsi="Angsana New" w:hint="cs"/>
          <w:sz w:val="30"/>
          <w:szCs w:val="30"/>
          <w:cs/>
        </w:rPr>
        <w:t xml:space="preserve"> คอมเมอร์เชียล พร็อพเพอร์ตี้ แมนเนจเม้นท์ จำกัด ซึ่งเป็นบริษัทย่อยของบริษัทมีสัญญาการเช่าช่วงที่ดินและสิ่งปลูกสร้างของโครงการอาคารสำนักงานกับกิจการที่เกี่ยวข้องกันโดยได้ซื้อสิทธิการเช่าช่วงที่ดินและ</w:t>
      </w:r>
      <w:r w:rsidRPr="007C2E8B">
        <w:rPr>
          <w:rFonts w:ascii="Angsana New" w:hAnsi="Angsana New"/>
          <w:sz w:val="30"/>
          <w:szCs w:val="30"/>
        </w:rPr>
        <w:br/>
      </w:r>
      <w:r w:rsidRPr="007C2E8B">
        <w:rPr>
          <w:rFonts w:ascii="Angsana New" w:hAnsi="Angsana New" w:hint="cs"/>
          <w:sz w:val="30"/>
          <w:szCs w:val="30"/>
          <w:cs/>
        </w:rPr>
        <w:t>สิ่งปลูกสร้างของโครงการอาคารสำนักงานจากกกองทุนรวมอสังหาริมทรัพย์และสิทธิการเช่าไทยคอมเมอร์เชียล</w:t>
      </w:r>
      <w:r w:rsidRPr="007C2E8B">
        <w:rPr>
          <w:rFonts w:ascii="Angsana New" w:hAnsi="Angsana New"/>
          <w:sz w:val="30"/>
          <w:szCs w:val="30"/>
        </w:rPr>
        <w:t xml:space="preserve"> </w:t>
      </w:r>
      <w:r w:rsidRPr="007C2E8B">
        <w:rPr>
          <w:rFonts w:ascii="Angsana New" w:hAnsi="Angsana New" w:hint="cs"/>
          <w:sz w:val="30"/>
          <w:szCs w:val="30"/>
          <w:cs/>
        </w:rPr>
        <w:t xml:space="preserve">อินเวสเม้นต์ เมื่อวันที่ </w:t>
      </w:r>
      <w:r w:rsidRPr="007C2E8B">
        <w:rPr>
          <w:rFonts w:ascii="Angsana New" w:hAnsi="Angsana New"/>
          <w:sz w:val="30"/>
          <w:szCs w:val="30"/>
        </w:rPr>
        <w:t xml:space="preserve">19 </w:t>
      </w:r>
      <w:r w:rsidRPr="007C2E8B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7C2E8B">
        <w:rPr>
          <w:rFonts w:ascii="Angsana New" w:hAnsi="Angsana New"/>
          <w:sz w:val="30"/>
          <w:szCs w:val="30"/>
        </w:rPr>
        <w:t>2560</w:t>
      </w:r>
      <w:r w:rsidRPr="007C2E8B">
        <w:rPr>
          <w:rFonts w:ascii="Angsana New" w:hAnsi="Angsana New" w:hint="cs"/>
          <w:sz w:val="30"/>
          <w:szCs w:val="30"/>
          <w:cs/>
        </w:rPr>
        <w:t xml:space="preserve"> โดยกองทุนรวมได้โอนสิทธิและหน้าที่ตามสัญญาเช่าเดิมให้แก่บริษัท และบริษัทตกลงเข้าผูกพันและถือปฏิบัติตามสิทธิและหน้าที่ภายใต้ สัญญาเช่าเดิมแทนกองทุนรวมตามระยะ</w:t>
      </w:r>
      <w:r w:rsidR="00CC0618">
        <w:rPr>
          <w:rFonts w:ascii="Angsana New" w:hAnsi="Angsana New"/>
          <w:sz w:val="30"/>
          <w:szCs w:val="30"/>
        </w:rPr>
        <w:t xml:space="preserve">                 </w:t>
      </w:r>
      <w:r w:rsidRPr="007C2E8B">
        <w:rPr>
          <w:rFonts w:ascii="Angsana New" w:hAnsi="Angsana New" w:hint="cs"/>
          <w:sz w:val="30"/>
          <w:szCs w:val="30"/>
          <w:cs/>
        </w:rPr>
        <w:t xml:space="preserve">เวลาเช่าช่วงที่เหลืออยู่ </w:t>
      </w:r>
      <w:r w:rsidRPr="007C2E8B">
        <w:rPr>
          <w:rFonts w:ascii="Angsana New" w:hAnsi="Angsana New"/>
          <w:sz w:val="30"/>
          <w:szCs w:val="30"/>
        </w:rPr>
        <w:t xml:space="preserve">32 </w:t>
      </w:r>
      <w:r w:rsidRPr="007C2E8B">
        <w:rPr>
          <w:rFonts w:ascii="Angsana New" w:hAnsi="Angsana New" w:hint="cs"/>
          <w:sz w:val="30"/>
          <w:szCs w:val="30"/>
          <w:cs/>
        </w:rPr>
        <w:t xml:space="preserve">ปี สัญญาเช่าช่วงจะครบกำหนดในปี </w:t>
      </w:r>
      <w:r w:rsidRPr="007C2E8B">
        <w:rPr>
          <w:rFonts w:ascii="Angsana New" w:hAnsi="Angsana New"/>
          <w:sz w:val="30"/>
          <w:szCs w:val="30"/>
        </w:rPr>
        <w:t xml:space="preserve">2592 </w:t>
      </w:r>
      <w:r w:rsidRPr="007C2E8B">
        <w:rPr>
          <w:rFonts w:ascii="Angsana New" w:hAnsi="Angsana New" w:hint="cs"/>
          <w:sz w:val="30"/>
          <w:szCs w:val="30"/>
          <w:cs/>
        </w:rPr>
        <w:t xml:space="preserve">ทั้งนี้บริษัทต้องชำระค่าเช่าช่วงเป็นรายเดือนตามอัตราที่ระบุไว้ในสัญญา </w:t>
      </w:r>
    </w:p>
    <w:p w14:paraId="2335B55C" w14:textId="77777777" w:rsidR="00725809" w:rsidRDefault="00725809" w:rsidP="00D775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3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4D5B2A5" w14:textId="10CC947E" w:rsidR="00D775C4" w:rsidRPr="001D4FCE" w:rsidRDefault="00D775C4" w:rsidP="00D775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3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D4FCE">
        <w:rPr>
          <w:rFonts w:ascii="Angsana New" w:hAnsi="Angsana New"/>
          <w:i/>
          <w:iCs/>
          <w:sz w:val="30"/>
          <w:szCs w:val="30"/>
          <w:cs/>
        </w:rPr>
        <w:t>สัญญาเ</w:t>
      </w:r>
      <w:r w:rsidRPr="001D4FCE">
        <w:rPr>
          <w:rFonts w:ascii="Angsana New" w:hAnsi="Angsana New" w:hint="cs"/>
          <w:i/>
          <w:iCs/>
          <w:sz w:val="30"/>
          <w:szCs w:val="30"/>
          <w:cs/>
        </w:rPr>
        <w:t>งินให้กู้ยืมและกู้ยืมจากกิจการที่เกี่ยวข้องกัน</w:t>
      </w:r>
    </w:p>
    <w:p w14:paraId="78844766" w14:textId="77777777" w:rsidR="001D4FCE" w:rsidRPr="001D4FCE" w:rsidRDefault="001D4FCE" w:rsidP="00D775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3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282993B5" w14:textId="0C25AED4" w:rsidR="001D4FCE" w:rsidRPr="00580A76" w:rsidRDefault="001D4FCE" w:rsidP="001D4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3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80A76">
        <w:rPr>
          <w:rFonts w:ascii="Angsana New" w:hAnsi="Angsana New" w:hint="cs"/>
          <w:sz w:val="30"/>
          <w:szCs w:val="30"/>
          <w:cs/>
        </w:rPr>
        <w:t>ในปี</w:t>
      </w:r>
      <w:r w:rsidRPr="00580A76">
        <w:rPr>
          <w:rFonts w:ascii="Angsana New" w:hAnsi="Angsana New"/>
          <w:sz w:val="30"/>
          <w:szCs w:val="30"/>
          <w:cs/>
        </w:rPr>
        <w:t xml:space="preserve"> </w:t>
      </w:r>
      <w:r w:rsidR="00692155">
        <w:rPr>
          <w:rFonts w:ascii="Angsana New" w:hAnsi="Angsana New"/>
          <w:sz w:val="30"/>
          <w:szCs w:val="30"/>
        </w:rPr>
        <w:t>2563</w:t>
      </w:r>
      <w:r w:rsidRPr="00580A76">
        <w:rPr>
          <w:rFonts w:ascii="Angsana New" w:hAnsi="Angsana New"/>
          <w:sz w:val="30"/>
          <w:szCs w:val="30"/>
          <w:cs/>
        </w:rPr>
        <w:t xml:space="preserve"> </w:t>
      </w:r>
      <w:r w:rsidRPr="00580A76">
        <w:rPr>
          <w:rFonts w:ascii="Angsana New" w:hAnsi="Angsana New" w:hint="cs"/>
          <w:sz w:val="30"/>
          <w:szCs w:val="30"/>
          <w:cs/>
        </w:rPr>
        <w:t>บริษัทได้ทาสัญญาเงินให้กู้ยืมเงินและกู้ยืมเงินและบันทึกแก้ไขเพิ่มเติมกับบริษัทย่อยหลายแห่ง</w:t>
      </w:r>
      <w:r w:rsidRPr="00580A76">
        <w:rPr>
          <w:rFonts w:ascii="Angsana New" w:hAnsi="Angsana New"/>
          <w:sz w:val="30"/>
          <w:szCs w:val="30"/>
          <w:cs/>
        </w:rPr>
        <w:t xml:space="preserve"> </w:t>
      </w:r>
      <w:r w:rsidRPr="00580A76">
        <w:rPr>
          <w:rFonts w:ascii="Angsana New" w:hAnsi="Angsana New" w:hint="cs"/>
          <w:sz w:val="30"/>
          <w:szCs w:val="30"/>
          <w:cs/>
        </w:rPr>
        <w:t>โดยมีอัตราดอกเบี้ยเงินให้กู้ยืมร้อยละ</w:t>
      </w:r>
      <w:r w:rsidRPr="00580A76">
        <w:rPr>
          <w:rFonts w:ascii="Angsana New" w:hAnsi="Angsana New"/>
          <w:sz w:val="30"/>
          <w:szCs w:val="30"/>
          <w:cs/>
        </w:rPr>
        <w:t xml:space="preserve"> </w:t>
      </w:r>
      <w:r w:rsidR="00692155">
        <w:rPr>
          <w:rFonts w:ascii="Angsana New" w:hAnsi="Angsana New"/>
          <w:sz w:val="30"/>
          <w:szCs w:val="30"/>
        </w:rPr>
        <w:t>2.95</w:t>
      </w:r>
      <w:r w:rsidRPr="00580A76">
        <w:rPr>
          <w:rFonts w:ascii="Angsana New" w:hAnsi="Angsana New"/>
          <w:sz w:val="30"/>
          <w:szCs w:val="30"/>
          <w:cs/>
        </w:rPr>
        <w:t xml:space="preserve"> </w:t>
      </w:r>
      <w:r w:rsidRPr="00580A76">
        <w:rPr>
          <w:rFonts w:ascii="Angsana New" w:hAnsi="Angsana New" w:hint="cs"/>
          <w:sz w:val="30"/>
          <w:szCs w:val="30"/>
          <w:cs/>
        </w:rPr>
        <w:t>ต่อปี</w:t>
      </w:r>
      <w:r w:rsidRPr="00580A76">
        <w:rPr>
          <w:rFonts w:ascii="Angsana New" w:hAnsi="Angsana New"/>
          <w:sz w:val="30"/>
          <w:szCs w:val="30"/>
          <w:cs/>
        </w:rPr>
        <w:t xml:space="preserve"> </w:t>
      </w:r>
      <w:r w:rsidRPr="00580A76">
        <w:rPr>
          <w:rFonts w:ascii="Angsana New" w:hAnsi="Angsana New" w:hint="cs"/>
          <w:sz w:val="30"/>
          <w:szCs w:val="30"/>
          <w:cs/>
        </w:rPr>
        <w:t>และอัตราดอกเบี้ยเงินกู้ยืมจากบริษัทย่อยร้อยละ</w:t>
      </w:r>
      <w:r w:rsidRPr="00580A76">
        <w:rPr>
          <w:rFonts w:ascii="Angsana New" w:hAnsi="Angsana New"/>
          <w:sz w:val="30"/>
          <w:szCs w:val="30"/>
          <w:cs/>
        </w:rPr>
        <w:t xml:space="preserve"> </w:t>
      </w:r>
      <w:r w:rsidR="00692155">
        <w:rPr>
          <w:rFonts w:ascii="Angsana New" w:hAnsi="Angsana New"/>
          <w:sz w:val="30"/>
          <w:szCs w:val="30"/>
        </w:rPr>
        <w:t xml:space="preserve">1.20 </w:t>
      </w:r>
      <w:r w:rsidRPr="00580A76">
        <w:rPr>
          <w:rFonts w:ascii="Angsana New" w:hAnsi="Angsana New" w:hint="cs"/>
          <w:sz w:val="30"/>
          <w:szCs w:val="30"/>
          <w:cs/>
        </w:rPr>
        <w:t>ต่อปี</w:t>
      </w:r>
      <w:r w:rsidRPr="00580A76">
        <w:rPr>
          <w:rFonts w:ascii="Angsana New" w:hAnsi="Angsana New"/>
          <w:sz w:val="30"/>
          <w:szCs w:val="30"/>
          <w:cs/>
        </w:rPr>
        <w:t xml:space="preserve"> </w:t>
      </w:r>
      <w:r w:rsidRPr="00580A76">
        <w:rPr>
          <w:rFonts w:ascii="Angsana New" w:hAnsi="Angsana New" w:hint="cs"/>
          <w:sz w:val="30"/>
          <w:szCs w:val="30"/>
          <w:cs/>
        </w:rPr>
        <w:t>ทั้งนี้เงินกู้ยืมและเงินให้กู้ยืมกับบริษัทย่อยมีเงื่อนไขการรับช</w:t>
      </w:r>
      <w:r w:rsidR="0065561E">
        <w:rPr>
          <w:rFonts w:ascii="Angsana New" w:hAnsi="Angsana New" w:hint="cs"/>
          <w:sz w:val="30"/>
          <w:szCs w:val="30"/>
          <w:cs/>
        </w:rPr>
        <w:t>ำ</w:t>
      </w:r>
      <w:r w:rsidRPr="00580A76">
        <w:rPr>
          <w:rFonts w:ascii="Angsana New" w:hAnsi="Angsana New" w:hint="cs"/>
          <w:sz w:val="30"/>
          <w:szCs w:val="30"/>
          <w:cs/>
        </w:rPr>
        <w:t>ระคืนเงินกู้เมื่อทวงถาม</w:t>
      </w:r>
    </w:p>
    <w:p w14:paraId="5E1440E6" w14:textId="77777777" w:rsidR="001D4FCE" w:rsidRDefault="001D4FCE" w:rsidP="001D4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3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5521224C" w14:textId="77777777" w:rsidR="00432049" w:rsidRDefault="004320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4A0A8F98" w14:textId="0584DD0E" w:rsidR="001D4FCE" w:rsidRDefault="001D4FCE" w:rsidP="001D4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3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80A76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580A76">
        <w:rPr>
          <w:rFonts w:ascii="Angsana New" w:hAnsi="Angsana New"/>
          <w:sz w:val="30"/>
          <w:szCs w:val="30"/>
          <w:cs/>
        </w:rPr>
        <w:t xml:space="preserve"> </w:t>
      </w:r>
      <w:r w:rsidR="00692155">
        <w:rPr>
          <w:rFonts w:ascii="Angsana New" w:hAnsi="Angsana New"/>
          <w:sz w:val="30"/>
          <w:szCs w:val="30"/>
        </w:rPr>
        <w:t>4</w:t>
      </w:r>
      <w:r w:rsidRPr="00580A76">
        <w:rPr>
          <w:rFonts w:ascii="Angsana New" w:hAnsi="Angsana New"/>
          <w:sz w:val="30"/>
          <w:szCs w:val="30"/>
          <w:cs/>
        </w:rPr>
        <w:t xml:space="preserve"> </w:t>
      </w:r>
      <w:r w:rsidRPr="00580A76">
        <w:rPr>
          <w:rFonts w:ascii="Angsana New" w:hAnsi="Angsana New" w:hint="cs"/>
          <w:sz w:val="30"/>
          <w:szCs w:val="30"/>
          <w:cs/>
        </w:rPr>
        <w:t>มกราคม</w:t>
      </w:r>
      <w:r w:rsidRPr="00580A76">
        <w:rPr>
          <w:rFonts w:ascii="Angsana New" w:hAnsi="Angsana New"/>
          <w:sz w:val="30"/>
          <w:szCs w:val="30"/>
          <w:cs/>
        </w:rPr>
        <w:t xml:space="preserve"> </w:t>
      </w:r>
      <w:r w:rsidR="00692155">
        <w:rPr>
          <w:rFonts w:ascii="Angsana New" w:hAnsi="Angsana New"/>
          <w:sz w:val="30"/>
          <w:szCs w:val="30"/>
        </w:rPr>
        <w:t>2564</w:t>
      </w:r>
      <w:r w:rsidRPr="00580A76">
        <w:rPr>
          <w:rFonts w:ascii="Angsana New" w:hAnsi="Angsana New"/>
          <w:sz w:val="30"/>
          <w:szCs w:val="30"/>
          <w:cs/>
        </w:rPr>
        <w:t xml:space="preserve"> </w:t>
      </w:r>
      <w:r w:rsidRPr="00580A76">
        <w:rPr>
          <w:rFonts w:ascii="Angsana New" w:hAnsi="Angsana New" w:hint="cs"/>
          <w:sz w:val="30"/>
          <w:szCs w:val="30"/>
          <w:cs/>
        </w:rPr>
        <w:t>บริษัทได้ท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580A76">
        <w:rPr>
          <w:rFonts w:ascii="Angsana New" w:hAnsi="Angsana New" w:hint="cs"/>
          <w:sz w:val="30"/>
          <w:szCs w:val="30"/>
          <w:cs/>
        </w:rPr>
        <w:t>บันทึกข้อตกลงกับบริษัทย่อยบางแห่ง</w:t>
      </w:r>
      <w:r w:rsidRPr="00580A76">
        <w:rPr>
          <w:rFonts w:ascii="Angsana New" w:hAnsi="Angsana New"/>
          <w:sz w:val="30"/>
          <w:szCs w:val="30"/>
          <w:cs/>
        </w:rPr>
        <w:t xml:space="preserve"> </w:t>
      </w:r>
      <w:r w:rsidRPr="00580A76">
        <w:rPr>
          <w:rFonts w:ascii="Angsana New" w:hAnsi="Angsana New" w:hint="cs"/>
          <w:sz w:val="30"/>
          <w:szCs w:val="30"/>
          <w:cs/>
        </w:rPr>
        <w:t>เพื่อช่วยบรรเทาผลกระทบจากสถานการณ์การแพร่ระบาดของโรคติดเชื้อไวรัสโคโรนา</w:t>
      </w:r>
      <w:r w:rsidRPr="00580A76">
        <w:rPr>
          <w:rFonts w:ascii="Angsana New" w:hAnsi="Angsana New"/>
          <w:sz w:val="30"/>
          <w:szCs w:val="30"/>
          <w:cs/>
        </w:rPr>
        <w:t xml:space="preserve"> </w:t>
      </w:r>
      <w:r w:rsidR="00692155">
        <w:rPr>
          <w:rFonts w:ascii="Angsana New" w:hAnsi="Angsana New"/>
          <w:sz w:val="30"/>
          <w:szCs w:val="30"/>
        </w:rPr>
        <w:t>2019</w:t>
      </w:r>
      <w:r w:rsidRPr="00580A76">
        <w:rPr>
          <w:rFonts w:ascii="Angsana New" w:hAnsi="Angsana New"/>
          <w:sz w:val="30"/>
          <w:szCs w:val="30"/>
          <w:cs/>
        </w:rPr>
        <w:t xml:space="preserve"> </w:t>
      </w:r>
      <w:r w:rsidRPr="00580A76">
        <w:rPr>
          <w:rFonts w:ascii="Angsana New" w:hAnsi="Angsana New" w:hint="cs"/>
          <w:sz w:val="30"/>
          <w:szCs w:val="30"/>
          <w:cs/>
        </w:rPr>
        <w:t>ที่เกิดขึ้นอย่างต่อเนื่องโดยมีการยกเว้นดอกเบี้ยให้บริษัทย่อยบางแห่งเป็นระยะเวลา</w:t>
      </w:r>
      <w:r w:rsidRPr="00580A76">
        <w:rPr>
          <w:rFonts w:ascii="Angsana New" w:hAnsi="Angsana New"/>
          <w:sz w:val="30"/>
          <w:szCs w:val="30"/>
          <w:cs/>
        </w:rPr>
        <w:t xml:space="preserve"> </w:t>
      </w:r>
      <w:r w:rsidR="00692155">
        <w:rPr>
          <w:rFonts w:ascii="Angsana New" w:hAnsi="Angsana New"/>
          <w:sz w:val="30"/>
          <w:szCs w:val="30"/>
        </w:rPr>
        <w:t>3</w:t>
      </w:r>
      <w:r w:rsidRPr="00580A76">
        <w:rPr>
          <w:rFonts w:ascii="Angsana New" w:hAnsi="Angsana New"/>
          <w:sz w:val="30"/>
          <w:szCs w:val="30"/>
          <w:cs/>
        </w:rPr>
        <w:t xml:space="preserve"> </w:t>
      </w:r>
      <w:r w:rsidRPr="00580A76">
        <w:rPr>
          <w:rFonts w:ascii="Angsana New" w:hAnsi="Angsana New" w:hint="cs"/>
          <w:sz w:val="30"/>
          <w:szCs w:val="30"/>
          <w:cs/>
        </w:rPr>
        <w:t>เดือนตั้งแต่เดือนมกราคม</w:t>
      </w:r>
      <w:r w:rsidRPr="00580A76">
        <w:rPr>
          <w:rFonts w:ascii="Angsana New" w:hAnsi="Angsana New"/>
          <w:sz w:val="30"/>
          <w:szCs w:val="30"/>
          <w:cs/>
        </w:rPr>
        <w:t xml:space="preserve"> </w:t>
      </w:r>
      <w:r w:rsidR="00692155">
        <w:rPr>
          <w:rFonts w:ascii="Angsana New" w:hAnsi="Angsana New"/>
          <w:sz w:val="30"/>
          <w:szCs w:val="30"/>
        </w:rPr>
        <w:t>2564</w:t>
      </w:r>
      <w:r w:rsidRPr="00580A76">
        <w:rPr>
          <w:rFonts w:ascii="Angsana New" w:hAnsi="Angsana New"/>
          <w:sz w:val="30"/>
          <w:szCs w:val="30"/>
          <w:cs/>
        </w:rPr>
        <w:t xml:space="preserve"> </w:t>
      </w:r>
      <w:r w:rsidRPr="00580A76">
        <w:rPr>
          <w:rFonts w:ascii="Angsana New" w:hAnsi="Angsana New" w:hint="cs"/>
          <w:sz w:val="30"/>
          <w:szCs w:val="30"/>
          <w:cs/>
        </w:rPr>
        <w:t>ถึงเดือนมีนาคม</w:t>
      </w:r>
      <w:r w:rsidRPr="00580A76">
        <w:rPr>
          <w:rFonts w:ascii="Angsana New" w:hAnsi="Angsana New"/>
          <w:sz w:val="30"/>
          <w:szCs w:val="30"/>
          <w:cs/>
        </w:rPr>
        <w:t xml:space="preserve"> </w:t>
      </w:r>
      <w:r w:rsidR="00692155">
        <w:rPr>
          <w:rFonts w:ascii="Angsana New" w:hAnsi="Angsana New"/>
          <w:sz w:val="30"/>
          <w:szCs w:val="30"/>
        </w:rPr>
        <w:t>2564</w:t>
      </w:r>
      <w:r w:rsidRPr="00580A76">
        <w:rPr>
          <w:rFonts w:ascii="Angsana New" w:hAnsi="Angsana New"/>
          <w:sz w:val="30"/>
          <w:szCs w:val="30"/>
          <w:cs/>
        </w:rPr>
        <w:t xml:space="preserve"> </w:t>
      </w:r>
      <w:r w:rsidRPr="00580A76">
        <w:rPr>
          <w:rFonts w:ascii="Angsana New" w:hAnsi="Angsana New" w:hint="cs"/>
          <w:sz w:val="30"/>
          <w:szCs w:val="30"/>
          <w:cs/>
        </w:rPr>
        <w:t>ต่อมาเมื่อวันที่</w:t>
      </w:r>
      <w:r w:rsidRPr="00580A76">
        <w:rPr>
          <w:rFonts w:ascii="Angsana New" w:hAnsi="Angsana New"/>
          <w:sz w:val="30"/>
          <w:szCs w:val="30"/>
          <w:cs/>
        </w:rPr>
        <w:t xml:space="preserve"> </w:t>
      </w:r>
      <w:r w:rsidR="00692155">
        <w:rPr>
          <w:rFonts w:ascii="Angsana New" w:hAnsi="Angsana New"/>
          <w:sz w:val="30"/>
          <w:szCs w:val="30"/>
        </w:rPr>
        <w:t>25</w:t>
      </w:r>
      <w:r w:rsidRPr="00580A76">
        <w:rPr>
          <w:rFonts w:ascii="Angsana New" w:hAnsi="Angsana New"/>
          <w:sz w:val="30"/>
          <w:szCs w:val="30"/>
          <w:cs/>
        </w:rPr>
        <w:t xml:space="preserve"> </w:t>
      </w:r>
      <w:r w:rsidRPr="00580A76">
        <w:rPr>
          <w:rFonts w:ascii="Angsana New" w:hAnsi="Angsana New" w:hint="cs"/>
          <w:sz w:val="30"/>
          <w:szCs w:val="30"/>
          <w:cs/>
        </w:rPr>
        <w:t>มิถุนายน</w:t>
      </w:r>
      <w:r w:rsidRPr="00580A76">
        <w:rPr>
          <w:rFonts w:ascii="Angsana New" w:hAnsi="Angsana New"/>
          <w:sz w:val="30"/>
          <w:szCs w:val="30"/>
          <w:cs/>
        </w:rPr>
        <w:t xml:space="preserve"> </w:t>
      </w:r>
      <w:r w:rsidR="00692155">
        <w:rPr>
          <w:rFonts w:ascii="Angsana New" w:hAnsi="Angsana New"/>
          <w:sz w:val="30"/>
          <w:szCs w:val="30"/>
        </w:rPr>
        <w:t>2564</w:t>
      </w:r>
      <w:r w:rsidRPr="00580A76">
        <w:rPr>
          <w:rFonts w:ascii="Angsana New" w:hAnsi="Angsana New"/>
          <w:sz w:val="30"/>
          <w:szCs w:val="30"/>
          <w:cs/>
        </w:rPr>
        <w:t xml:space="preserve"> </w:t>
      </w:r>
      <w:r w:rsidRPr="00580A76">
        <w:rPr>
          <w:rFonts w:ascii="Angsana New" w:hAnsi="Angsana New" w:hint="cs"/>
          <w:sz w:val="30"/>
          <w:szCs w:val="30"/>
          <w:cs/>
        </w:rPr>
        <w:t>บริษัทได้ท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580A76">
        <w:rPr>
          <w:rFonts w:ascii="Angsana New" w:hAnsi="Angsana New" w:hint="cs"/>
          <w:sz w:val="30"/>
          <w:szCs w:val="30"/>
          <w:cs/>
        </w:rPr>
        <w:t xml:space="preserve">บันทึกข้อตกลงโดยยกเว้นดอกเบี้ยให้บริษัทย่อยบางแห่งในระหว่างวันที่ </w:t>
      </w:r>
      <w:r w:rsidRPr="00580A76">
        <w:rPr>
          <w:rFonts w:ascii="Angsana New" w:hAnsi="Angsana New"/>
          <w:sz w:val="30"/>
          <w:szCs w:val="30"/>
        </w:rPr>
        <w:t>1</w:t>
      </w:r>
      <w:r w:rsidRPr="00580A76">
        <w:rPr>
          <w:rFonts w:ascii="Angsana New" w:hAnsi="Angsana New"/>
          <w:sz w:val="30"/>
          <w:szCs w:val="30"/>
          <w:cs/>
        </w:rPr>
        <w:t xml:space="preserve"> </w:t>
      </w:r>
      <w:r w:rsidRPr="00580A76">
        <w:rPr>
          <w:rFonts w:ascii="Angsana New" w:hAnsi="Angsana New" w:hint="cs"/>
          <w:sz w:val="30"/>
          <w:szCs w:val="30"/>
          <w:cs/>
        </w:rPr>
        <w:t>มิถุนายน</w:t>
      </w:r>
      <w:r w:rsidRPr="00580A76">
        <w:rPr>
          <w:rFonts w:ascii="Angsana New" w:hAnsi="Angsana New"/>
          <w:sz w:val="30"/>
          <w:szCs w:val="30"/>
          <w:cs/>
        </w:rPr>
        <w:t xml:space="preserve"> </w:t>
      </w:r>
      <w:r w:rsidRPr="00580A76">
        <w:rPr>
          <w:rFonts w:ascii="Angsana New" w:hAnsi="Angsana New"/>
          <w:sz w:val="30"/>
          <w:szCs w:val="30"/>
        </w:rPr>
        <w:t>2564</w:t>
      </w:r>
      <w:r w:rsidRPr="00580A76">
        <w:rPr>
          <w:rFonts w:ascii="Angsana New" w:hAnsi="Angsana New"/>
          <w:sz w:val="30"/>
          <w:szCs w:val="30"/>
          <w:cs/>
        </w:rPr>
        <w:t xml:space="preserve"> </w:t>
      </w:r>
      <w:r w:rsidRPr="00580A76">
        <w:rPr>
          <w:rFonts w:ascii="Angsana New" w:hAnsi="Angsana New" w:hint="cs"/>
          <w:sz w:val="30"/>
          <w:szCs w:val="30"/>
          <w:cs/>
        </w:rPr>
        <w:t>ถึงวันที่</w:t>
      </w:r>
      <w:r w:rsidRPr="00580A76">
        <w:rPr>
          <w:rFonts w:ascii="Angsana New" w:hAnsi="Angsana New"/>
          <w:sz w:val="30"/>
          <w:szCs w:val="30"/>
          <w:cs/>
        </w:rPr>
        <w:t xml:space="preserve"> </w:t>
      </w:r>
      <w:r w:rsidRPr="00580A76">
        <w:rPr>
          <w:rFonts w:ascii="Angsana New" w:hAnsi="Angsana New"/>
          <w:sz w:val="30"/>
          <w:szCs w:val="30"/>
        </w:rPr>
        <w:t>15</w:t>
      </w:r>
      <w:r w:rsidRPr="00580A76">
        <w:rPr>
          <w:rFonts w:ascii="Angsana New" w:hAnsi="Angsana New"/>
          <w:sz w:val="30"/>
          <w:szCs w:val="30"/>
          <w:cs/>
        </w:rPr>
        <w:t xml:space="preserve"> </w:t>
      </w:r>
      <w:r w:rsidR="00BD7E89">
        <w:rPr>
          <w:rFonts w:ascii="Angsana New" w:hAnsi="Angsana New" w:hint="cs"/>
          <w:sz w:val="30"/>
          <w:szCs w:val="30"/>
          <w:cs/>
        </w:rPr>
        <w:t>กันยายน</w:t>
      </w:r>
      <w:r w:rsidRPr="00580A76">
        <w:rPr>
          <w:rFonts w:ascii="Angsana New" w:hAnsi="Angsana New"/>
          <w:sz w:val="30"/>
          <w:szCs w:val="30"/>
          <w:cs/>
        </w:rPr>
        <w:t xml:space="preserve"> </w:t>
      </w:r>
      <w:r w:rsidRPr="00580A76">
        <w:rPr>
          <w:rFonts w:ascii="Angsana New" w:hAnsi="Angsana New"/>
          <w:sz w:val="30"/>
          <w:szCs w:val="30"/>
        </w:rPr>
        <w:t>2564</w:t>
      </w:r>
      <w:r w:rsidRPr="00580A76">
        <w:rPr>
          <w:rFonts w:ascii="Angsana New" w:hAnsi="Angsana New"/>
          <w:sz w:val="30"/>
          <w:szCs w:val="30"/>
          <w:cs/>
        </w:rPr>
        <w:t xml:space="preserve"> </w:t>
      </w:r>
      <w:r w:rsidRPr="00580A76">
        <w:rPr>
          <w:rFonts w:ascii="Angsana New" w:hAnsi="Angsana New" w:hint="cs"/>
          <w:sz w:val="30"/>
          <w:szCs w:val="30"/>
          <w:cs/>
        </w:rPr>
        <w:t>และ</w:t>
      </w:r>
      <w:r w:rsidR="0065561E">
        <w:rPr>
          <w:rFonts w:ascii="Angsana New" w:hAnsi="Angsana New" w:hint="cs"/>
          <w:sz w:val="30"/>
          <w:szCs w:val="30"/>
          <w:cs/>
        </w:rPr>
        <w:t>เดือน</w:t>
      </w:r>
      <w:r w:rsidR="00BD7E89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BD7E89">
        <w:rPr>
          <w:rFonts w:ascii="Angsana New" w:hAnsi="Angsana New"/>
          <w:sz w:val="30"/>
          <w:szCs w:val="30"/>
        </w:rPr>
        <w:t xml:space="preserve">2564 </w:t>
      </w:r>
      <w:r w:rsidR="0065561E">
        <w:rPr>
          <w:rFonts w:ascii="Angsana New" w:hAnsi="Angsana New" w:hint="cs"/>
          <w:sz w:val="30"/>
          <w:szCs w:val="30"/>
          <w:cs/>
        </w:rPr>
        <w:t>และ</w:t>
      </w:r>
      <w:r w:rsidRPr="00580A76">
        <w:rPr>
          <w:rFonts w:ascii="Angsana New" w:hAnsi="Angsana New" w:hint="cs"/>
          <w:sz w:val="30"/>
          <w:szCs w:val="30"/>
          <w:cs/>
        </w:rPr>
        <w:t>ปรับลดอัตราดอกเบี้ยเงินให้กู้ยืมกับบริษัทย่อยบางแห่ง</w:t>
      </w:r>
      <w:r w:rsidRPr="00580A76">
        <w:rPr>
          <w:rFonts w:ascii="Angsana New" w:hAnsi="Angsana New"/>
          <w:sz w:val="30"/>
          <w:szCs w:val="30"/>
          <w:cs/>
        </w:rPr>
        <w:t xml:space="preserve"> </w:t>
      </w:r>
      <w:r w:rsidRPr="00580A76">
        <w:rPr>
          <w:rFonts w:ascii="Angsana New" w:hAnsi="Angsana New" w:hint="cs"/>
          <w:sz w:val="30"/>
          <w:szCs w:val="30"/>
          <w:cs/>
        </w:rPr>
        <w:t>จากเดิมร้อยละ</w:t>
      </w:r>
      <w:r w:rsidRPr="00580A76">
        <w:rPr>
          <w:rFonts w:ascii="Angsana New" w:hAnsi="Angsana New"/>
          <w:sz w:val="30"/>
          <w:szCs w:val="30"/>
          <w:cs/>
        </w:rPr>
        <w:t xml:space="preserve"> </w:t>
      </w:r>
      <w:r w:rsidRPr="00580A76">
        <w:rPr>
          <w:rFonts w:ascii="Angsana New" w:hAnsi="Angsana New"/>
          <w:sz w:val="30"/>
          <w:szCs w:val="30"/>
        </w:rPr>
        <w:t>2.95</w:t>
      </w:r>
      <w:r w:rsidRPr="00580A76">
        <w:rPr>
          <w:rFonts w:ascii="Angsana New" w:hAnsi="Angsana New"/>
          <w:sz w:val="30"/>
          <w:szCs w:val="30"/>
          <w:cs/>
        </w:rPr>
        <w:t xml:space="preserve"> </w:t>
      </w:r>
      <w:r w:rsidRPr="00580A76">
        <w:rPr>
          <w:rFonts w:ascii="Angsana New" w:hAnsi="Angsana New" w:hint="cs"/>
          <w:sz w:val="30"/>
          <w:szCs w:val="30"/>
          <w:cs/>
        </w:rPr>
        <w:t>ต่อปีเป็นร้อยละ</w:t>
      </w:r>
      <w:r w:rsidRPr="00580A76">
        <w:rPr>
          <w:rFonts w:ascii="Angsana New" w:hAnsi="Angsana New"/>
          <w:sz w:val="30"/>
          <w:szCs w:val="30"/>
          <w:cs/>
        </w:rPr>
        <w:t xml:space="preserve"> </w:t>
      </w:r>
      <w:r w:rsidRPr="00580A76">
        <w:rPr>
          <w:rFonts w:ascii="Angsana New" w:hAnsi="Angsana New"/>
          <w:sz w:val="30"/>
          <w:szCs w:val="30"/>
        </w:rPr>
        <w:t>0.20</w:t>
      </w:r>
      <w:r w:rsidRPr="00580A76">
        <w:rPr>
          <w:rFonts w:ascii="Angsana New" w:hAnsi="Angsana New"/>
          <w:sz w:val="30"/>
          <w:szCs w:val="30"/>
          <w:cs/>
        </w:rPr>
        <w:t xml:space="preserve"> </w:t>
      </w:r>
      <w:r w:rsidRPr="00580A76">
        <w:rPr>
          <w:rFonts w:ascii="Angsana New" w:hAnsi="Angsana New" w:hint="cs"/>
          <w:sz w:val="30"/>
          <w:szCs w:val="30"/>
          <w:cs/>
        </w:rPr>
        <w:t>ต่อปีในระหว่างวันที่</w:t>
      </w:r>
      <w:r w:rsidRPr="00580A76">
        <w:rPr>
          <w:rFonts w:ascii="Angsana New" w:hAnsi="Angsana New"/>
          <w:sz w:val="30"/>
          <w:szCs w:val="30"/>
          <w:cs/>
        </w:rPr>
        <w:t xml:space="preserve"> </w:t>
      </w:r>
      <w:r w:rsidRPr="00580A76">
        <w:rPr>
          <w:rFonts w:ascii="Angsana New" w:hAnsi="Angsana New"/>
          <w:sz w:val="30"/>
          <w:szCs w:val="30"/>
        </w:rPr>
        <w:t>1</w:t>
      </w:r>
      <w:r w:rsidRPr="00580A76">
        <w:rPr>
          <w:rFonts w:ascii="Angsana New" w:hAnsi="Angsana New"/>
          <w:sz w:val="30"/>
          <w:szCs w:val="30"/>
          <w:cs/>
        </w:rPr>
        <w:t xml:space="preserve"> </w:t>
      </w:r>
      <w:r w:rsidRPr="00580A76">
        <w:rPr>
          <w:rFonts w:ascii="Angsana New" w:hAnsi="Angsana New" w:hint="cs"/>
          <w:sz w:val="30"/>
          <w:szCs w:val="30"/>
          <w:cs/>
        </w:rPr>
        <w:t>เมษายน</w:t>
      </w:r>
      <w:r w:rsidRPr="00580A76">
        <w:rPr>
          <w:rFonts w:ascii="Angsana New" w:hAnsi="Angsana New"/>
          <w:sz w:val="30"/>
          <w:szCs w:val="30"/>
          <w:cs/>
        </w:rPr>
        <w:t xml:space="preserve"> </w:t>
      </w:r>
      <w:r w:rsidRPr="00580A76">
        <w:rPr>
          <w:rFonts w:ascii="Angsana New" w:hAnsi="Angsana New"/>
          <w:sz w:val="30"/>
          <w:szCs w:val="30"/>
        </w:rPr>
        <w:t>2564</w:t>
      </w:r>
      <w:r w:rsidRPr="00580A76">
        <w:rPr>
          <w:rFonts w:ascii="Angsana New" w:hAnsi="Angsana New"/>
          <w:sz w:val="30"/>
          <w:szCs w:val="30"/>
          <w:cs/>
        </w:rPr>
        <w:t xml:space="preserve"> </w:t>
      </w:r>
      <w:r w:rsidRPr="00580A76">
        <w:rPr>
          <w:rFonts w:ascii="Angsana New" w:hAnsi="Angsana New" w:hint="cs"/>
          <w:sz w:val="30"/>
          <w:szCs w:val="30"/>
          <w:cs/>
        </w:rPr>
        <w:t>ถึงวันที่</w:t>
      </w:r>
      <w:r w:rsidRPr="00580A76">
        <w:rPr>
          <w:rFonts w:ascii="Angsana New" w:hAnsi="Angsana New"/>
          <w:sz w:val="30"/>
          <w:szCs w:val="30"/>
          <w:cs/>
        </w:rPr>
        <w:t xml:space="preserve"> </w:t>
      </w:r>
      <w:r w:rsidRPr="00580A76">
        <w:rPr>
          <w:rFonts w:ascii="Angsana New" w:hAnsi="Angsana New"/>
          <w:sz w:val="30"/>
          <w:szCs w:val="30"/>
        </w:rPr>
        <w:t>31</w:t>
      </w:r>
      <w:r w:rsidRPr="00580A76">
        <w:rPr>
          <w:rFonts w:ascii="Angsana New" w:hAnsi="Angsana New"/>
          <w:sz w:val="30"/>
          <w:szCs w:val="30"/>
          <w:cs/>
        </w:rPr>
        <w:t xml:space="preserve"> </w:t>
      </w:r>
      <w:r w:rsidRPr="00580A76">
        <w:rPr>
          <w:rFonts w:ascii="Angsana New" w:hAnsi="Angsana New" w:hint="cs"/>
          <w:sz w:val="30"/>
          <w:szCs w:val="30"/>
          <w:cs/>
        </w:rPr>
        <w:t>ธันวาคม</w:t>
      </w:r>
      <w:r w:rsidRPr="00580A76">
        <w:rPr>
          <w:rFonts w:ascii="Angsana New" w:hAnsi="Angsana New"/>
          <w:sz w:val="30"/>
          <w:szCs w:val="30"/>
          <w:cs/>
        </w:rPr>
        <w:t xml:space="preserve"> </w:t>
      </w:r>
      <w:r w:rsidRPr="00580A76">
        <w:rPr>
          <w:rFonts w:ascii="Angsana New" w:hAnsi="Angsana New"/>
          <w:sz w:val="30"/>
          <w:szCs w:val="30"/>
        </w:rPr>
        <w:t xml:space="preserve">2564 </w:t>
      </w:r>
    </w:p>
    <w:p w14:paraId="1233A478" w14:textId="77777777" w:rsidR="001D4FCE" w:rsidRPr="00580A76" w:rsidRDefault="001D4FCE" w:rsidP="001D4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3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CF9D001" w14:textId="0ED28349" w:rsidR="00682DEF" w:rsidRDefault="001D4FCE" w:rsidP="001D4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8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692155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692155">
        <w:rPr>
          <w:rFonts w:ascii="Angsana New" w:hAnsi="Angsana New"/>
          <w:sz w:val="30"/>
          <w:szCs w:val="30"/>
          <w:cs/>
        </w:rPr>
        <w:t xml:space="preserve"> </w:t>
      </w:r>
      <w:r w:rsidR="00692155">
        <w:rPr>
          <w:rFonts w:ascii="Angsana New" w:hAnsi="Angsana New"/>
          <w:sz w:val="30"/>
          <w:szCs w:val="30"/>
        </w:rPr>
        <w:t>24</w:t>
      </w:r>
      <w:r w:rsidRPr="00692155">
        <w:rPr>
          <w:rFonts w:ascii="Angsana New" w:hAnsi="Angsana New"/>
          <w:sz w:val="30"/>
          <w:szCs w:val="30"/>
        </w:rPr>
        <w:t xml:space="preserve"> </w:t>
      </w:r>
      <w:r w:rsidRPr="00692155">
        <w:rPr>
          <w:rFonts w:ascii="Angsana New" w:hAnsi="Angsana New" w:hint="cs"/>
          <w:sz w:val="30"/>
          <w:szCs w:val="30"/>
          <w:cs/>
        </w:rPr>
        <w:t>ธันวาคม</w:t>
      </w:r>
      <w:r w:rsidRPr="00692155">
        <w:rPr>
          <w:rFonts w:ascii="Angsana New" w:hAnsi="Angsana New"/>
          <w:sz w:val="30"/>
          <w:szCs w:val="30"/>
          <w:cs/>
        </w:rPr>
        <w:t xml:space="preserve"> </w:t>
      </w:r>
      <w:r w:rsidR="00692155">
        <w:rPr>
          <w:rFonts w:ascii="Angsana New" w:hAnsi="Angsana New"/>
          <w:sz w:val="30"/>
          <w:szCs w:val="30"/>
        </w:rPr>
        <w:t xml:space="preserve">2564 </w:t>
      </w:r>
      <w:r w:rsidRPr="00692155">
        <w:rPr>
          <w:rFonts w:ascii="Angsana New" w:hAnsi="Angsana New" w:hint="cs"/>
          <w:sz w:val="30"/>
          <w:szCs w:val="30"/>
          <w:cs/>
        </w:rPr>
        <w:t>บริษัท</w:t>
      </w:r>
      <w:r w:rsidRPr="00580A76">
        <w:rPr>
          <w:rFonts w:ascii="Angsana New" w:hAnsi="Angsana New" w:hint="cs"/>
          <w:color w:val="000000"/>
          <w:sz w:val="30"/>
          <w:szCs w:val="30"/>
          <w:cs/>
        </w:rPr>
        <w:t>ได้ออกหนังสือไม่เรียกช</w:t>
      </w:r>
      <w:r w:rsidR="0065561E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580A76">
        <w:rPr>
          <w:rFonts w:ascii="Angsana New" w:hAnsi="Angsana New" w:hint="cs"/>
          <w:color w:val="000000"/>
          <w:sz w:val="30"/>
          <w:szCs w:val="30"/>
          <w:cs/>
        </w:rPr>
        <w:t>ระคืนเงินให้กู้ยืมจากบริษัทย่อยทั้งหมด</w:t>
      </w:r>
      <w:r w:rsidRPr="00580A7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692155">
        <w:rPr>
          <w:rFonts w:ascii="Angsana New" w:hAnsi="Angsana New"/>
          <w:color w:val="000000"/>
          <w:sz w:val="30"/>
          <w:szCs w:val="30"/>
        </w:rPr>
        <w:t>54</w:t>
      </w:r>
      <w:r w:rsidRPr="00580A7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80A76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580A7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80A76">
        <w:rPr>
          <w:rFonts w:ascii="Angsana New" w:hAnsi="Angsana New" w:hint="cs"/>
          <w:color w:val="000000"/>
          <w:sz w:val="30"/>
          <w:szCs w:val="30"/>
          <w:cs/>
        </w:rPr>
        <w:t>ภายในรอบระยะเวลา</w:t>
      </w:r>
      <w:r w:rsidRPr="00580A7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692155">
        <w:rPr>
          <w:rFonts w:ascii="Angsana New" w:hAnsi="Angsana New"/>
          <w:color w:val="000000"/>
          <w:sz w:val="30"/>
          <w:szCs w:val="30"/>
        </w:rPr>
        <w:t>12</w:t>
      </w:r>
      <w:r w:rsidRPr="00580A7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80A76">
        <w:rPr>
          <w:rFonts w:ascii="Angsana New" w:hAnsi="Angsana New" w:hint="cs"/>
          <w:color w:val="000000"/>
          <w:sz w:val="30"/>
          <w:szCs w:val="30"/>
          <w:cs/>
        </w:rPr>
        <w:t>เดือน</w:t>
      </w:r>
      <w:r w:rsidRPr="00580A7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80A76">
        <w:rPr>
          <w:rFonts w:ascii="Angsana New" w:hAnsi="Angsana New" w:hint="cs"/>
          <w:color w:val="000000"/>
          <w:sz w:val="30"/>
          <w:szCs w:val="30"/>
          <w:cs/>
        </w:rPr>
        <w:t>เงินให้กู้ยืมดังกล่าวถูกจัดประเภทเป็นสินทรัพย์ไม่หมุนเวียน</w:t>
      </w:r>
      <w:r w:rsidRPr="00580A7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80A76">
        <w:rPr>
          <w:rFonts w:ascii="Angsana New" w:hAnsi="Angsana New" w:hint="cs"/>
          <w:color w:val="000000"/>
          <w:sz w:val="30"/>
          <w:szCs w:val="30"/>
          <w:cs/>
        </w:rPr>
        <w:t>ณ</w:t>
      </w:r>
      <w:r w:rsidRPr="00580A7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80A76">
        <w:rPr>
          <w:rFonts w:ascii="Angsana New" w:hAnsi="Angsana New" w:hint="cs"/>
          <w:color w:val="000000"/>
          <w:sz w:val="30"/>
          <w:szCs w:val="30"/>
          <w:cs/>
        </w:rPr>
        <w:t>วันที่</w:t>
      </w:r>
      <w:r w:rsidRPr="00580A7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692155">
        <w:rPr>
          <w:rFonts w:ascii="Angsana New" w:hAnsi="Angsana New"/>
          <w:color w:val="000000"/>
          <w:sz w:val="30"/>
          <w:szCs w:val="30"/>
        </w:rPr>
        <w:t>31</w:t>
      </w:r>
      <w:r w:rsidRPr="00580A7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>ธันวาคม</w:t>
      </w:r>
      <w:r w:rsidRPr="00580A7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692155">
        <w:rPr>
          <w:rFonts w:ascii="Angsana New" w:hAnsi="Angsana New"/>
          <w:color w:val="000000"/>
          <w:sz w:val="30"/>
          <w:szCs w:val="30"/>
        </w:rPr>
        <w:t>2564</w:t>
      </w:r>
      <w:r w:rsidRPr="00580A7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80A76">
        <w:rPr>
          <w:rFonts w:ascii="Angsana New" w:hAnsi="Angsana New" w:hint="cs"/>
          <w:color w:val="000000"/>
          <w:sz w:val="30"/>
          <w:szCs w:val="30"/>
          <w:cs/>
        </w:rPr>
        <w:t>และในวันเดียวกัน</w:t>
      </w:r>
      <w:r w:rsidRPr="00580A7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80A76">
        <w:rPr>
          <w:rFonts w:ascii="Angsana New" w:hAnsi="Angsana New" w:hint="cs"/>
          <w:color w:val="000000"/>
          <w:sz w:val="30"/>
          <w:szCs w:val="30"/>
          <w:cs/>
        </w:rPr>
        <w:t>บริษัทย่อย</w:t>
      </w:r>
      <w:r w:rsidRPr="00580A76">
        <w:rPr>
          <w:rFonts w:ascii="Angsana New" w:hAnsi="Angsana New"/>
          <w:color w:val="000000"/>
          <w:sz w:val="30"/>
          <w:szCs w:val="30"/>
          <w:cs/>
        </w:rPr>
        <w:t xml:space="preserve"> 4 </w:t>
      </w:r>
      <w:r w:rsidRPr="00580A76">
        <w:rPr>
          <w:rFonts w:ascii="Angsana New" w:hAnsi="Angsana New" w:hint="cs"/>
          <w:color w:val="000000"/>
          <w:sz w:val="30"/>
          <w:szCs w:val="30"/>
          <w:cs/>
        </w:rPr>
        <w:t>บริษัทได้ออกหนังสือไม่เรียกช</w:t>
      </w:r>
      <w:r w:rsidR="0065561E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580A76">
        <w:rPr>
          <w:rFonts w:ascii="Angsana New" w:hAnsi="Angsana New" w:hint="cs"/>
          <w:color w:val="000000"/>
          <w:sz w:val="30"/>
          <w:szCs w:val="30"/>
          <w:cs/>
        </w:rPr>
        <w:t>ระคืนเงินให้กู้ยืมแก่บริษัทภายในรอบระยะเวลา</w:t>
      </w:r>
      <w:r w:rsidRPr="00580A7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692155">
        <w:rPr>
          <w:rFonts w:ascii="Angsana New" w:hAnsi="Angsana New"/>
          <w:color w:val="000000"/>
          <w:sz w:val="30"/>
          <w:szCs w:val="30"/>
        </w:rPr>
        <w:t>12</w:t>
      </w:r>
      <w:r w:rsidRPr="00580A7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80A76">
        <w:rPr>
          <w:rFonts w:ascii="Angsana New" w:hAnsi="Angsana New" w:hint="cs"/>
          <w:color w:val="000000"/>
          <w:sz w:val="30"/>
          <w:szCs w:val="30"/>
          <w:cs/>
        </w:rPr>
        <w:t>เดือน</w:t>
      </w:r>
      <w:r w:rsidRPr="00580A7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80A76">
        <w:rPr>
          <w:rFonts w:ascii="Angsana New" w:hAnsi="Angsana New" w:hint="cs"/>
          <w:color w:val="000000"/>
          <w:sz w:val="30"/>
          <w:szCs w:val="30"/>
          <w:cs/>
        </w:rPr>
        <w:t>เงินกู้ยืมดังกล่าวถูกจัดประเภทเป็นหนี้สินไม่หมุนเวียน</w:t>
      </w:r>
      <w:r w:rsidRPr="00580A7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80A76">
        <w:rPr>
          <w:rFonts w:ascii="Angsana New" w:hAnsi="Angsana New" w:hint="cs"/>
          <w:color w:val="000000"/>
          <w:sz w:val="30"/>
          <w:szCs w:val="30"/>
          <w:cs/>
        </w:rPr>
        <w:t>ณ</w:t>
      </w:r>
      <w:r w:rsidRPr="00580A7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580A76">
        <w:rPr>
          <w:rFonts w:ascii="Angsana New" w:hAnsi="Angsana New" w:hint="cs"/>
          <w:color w:val="000000"/>
          <w:sz w:val="30"/>
          <w:szCs w:val="30"/>
          <w:cs/>
        </w:rPr>
        <w:t>วันที่</w:t>
      </w:r>
      <w:r w:rsidRPr="00580A7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692155">
        <w:rPr>
          <w:rFonts w:ascii="Angsana New" w:hAnsi="Angsana New"/>
          <w:color w:val="000000"/>
          <w:sz w:val="30"/>
          <w:szCs w:val="30"/>
        </w:rPr>
        <w:t>3</w:t>
      </w:r>
      <w:r>
        <w:rPr>
          <w:rFonts w:ascii="Angsana New" w:hAnsi="Angsana New"/>
          <w:color w:val="000000"/>
          <w:sz w:val="30"/>
          <w:szCs w:val="30"/>
        </w:rPr>
        <w:t>1</w:t>
      </w:r>
      <w:r w:rsidRPr="00580A7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>ธันวาคม</w:t>
      </w:r>
      <w:r w:rsidRPr="00580A7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692155">
        <w:rPr>
          <w:rFonts w:ascii="Angsana New" w:hAnsi="Angsana New"/>
          <w:color w:val="000000"/>
          <w:sz w:val="30"/>
          <w:szCs w:val="30"/>
        </w:rPr>
        <w:t>2564</w:t>
      </w:r>
    </w:p>
    <w:p w14:paraId="3D0342DD" w14:textId="10D1F186" w:rsidR="00CC0618" w:rsidRDefault="00CC0618" w:rsidP="001D4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8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5F19BB5" w14:textId="2627F6C2" w:rsidR="00171D04" w:rsidRPr="00E11762" w:rsidRDefault="00171D04" w:rsidP="00171D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1176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ภาระผูกพันที่มีกับบุคคลหรือกิจการที่เกี่ยวข้องกัน</w:t>
      </w:r>
    </w:p>
    <w:p w14:paraId="20EF3125" w14:textId="77777777" w:rsidR="00171D04" w:rsidRPr="00D41D27" w:rsidRDefault="00171D04" w:rsidP="00171D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76"/>
        <w:gridCol w:w="1105"/>
        <w:gridCol w:w="272"/>
        <w:gridCol w:w="1237"/>
        <w:gridCol w:w="272"/>
        <w:gridCol w:w="1170"/>
        <w:gridCol w:w="252"/>
        <w:gridCol w:w="1096"/>
      </w:tblGrid>
      <w:tr w:rsidR="00171D04" w:rsidRPr="00E11762" w14:paraId="7E79FC01" w14:textId="77777777" w:rsidTr="00774692">
        <w:trPr>
          <w:cantSplit/>
          <w:trHeight w:val="420"/>
          <w:tblHeader/>
        </w:trPr>
        <w:tc>
          <w:tcPr>
            <w:tcW w:w="2057" w:type="pct"/>
          </w:tcPr>
          <w:p w14:paraId="133D095F" w14:textId="77777777" w:rsidR="00171D04" w:rsidRPr="00E11762" w:rsidRDefault="00171D04" w:rsidP="00966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4" w:type="pct"/>
            <w:gridSpan w:val="3"/>
          </w:tcPr>
          <w:p w14:paraId="279D4C71" w14:textId="77777777" w:rsidR="00171D04" w:rsidRPr="00E11762" w:rsidRDefault="00171D04" w:rsidP="00966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588A571A" w14:textId="77777777" w:rsidR="00171D04" w:rsidRPr="00E11762" w:rsidRDefault="00171D04" w:rsidP="00966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1" w:type="pct"/>
            <w:gridSpan w:val="3"/>
          </w:tcPr>
          <w:p w14:paraId="4E3C684C" w14:textId="77777777" w:rsidR="00171D04" w:rsidRPr="00E11762" w:rsidRDefault="00171D04" w:rsidP="00966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A4888" w:rsidRPr="00E11762" w14:paraId="29F1A1EE" w14:textId="77777777" w:rsidTr="00774692">
        <w:trPr>
          <w:cantSplit/>
          <w:trHeight w:val="420"/>
          <w:tblHeader/>
        </w:trPr>
        <w:tc>
          <w:tcPr>
            <w:tcW w:w="2057" w:type="pct"/>
          </w:tcPr>
          <w:p w14:paraId="28C5AEBF" w14:textId="77777777" w:rsidR="00FA4888" w:rsidRPr="00E11762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42CD9CF2" w14:textId="01B550DB" w:rsidR="00FA4888" w:rsidRPr="00E11762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8" w:type="pct"/>
            <w:vAlign w:val="bottom"/>
          </w:tcPr>
          <w:p w14:paraId="650AB54C" w14:textId="77777777" w:rsidR="00FA4888" w:rsidRPr="00E11762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  <w:vAlign w:val="bottom"/>
          </w:tcPr>
          <w:p w14:paraId="66DA0617" w14:textId="7329D67D" w:rsidR="00FA4888" w:rsidRPr="00E11762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8" w:type="pct"/>
          </w:tcPr>
          <w:p w14:paraId="55288642" w14:textId="77777777" w:rsidR="00FA4888" w:rsidRPr="00E11762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0EB36D05" w14:textId="6D08F6D8" w:rsidR="00FA4888" w:rsidRPr="00E11762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7" w:type="pct"/>
            <w:vAlign w:val="bottom"/>
          </w:tcPr>
          <w:p w14:paraId="146A0088" w14:textId="77777777" w:rsidR="00FA4888" w:rsidRPr="00E11762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41A31F39" w14:textId="0BF2C12C" w:rsidR="00FA4888" w:rsidRPr="00E11762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FA4888" w:rsidRPr="00E11762" w14:paraId="30C4B6D8" w14:textId="77777777" w:rsidTr="00774692">
        <w:trPr>
          <w:cantSplit/>
          <w:trHeight w:val="420"/>
          <w:tblHeader/>
        </w:trPr>
        <w:tc>
          <w:tcPr>
            <w:tcW w:w="2057" w:type="pct"/>
          </w:tcPr>
          <w:p w14:paraId="0C80AB2C" w14:textId="77777777" w:rsidR="00FA4888" w:rsidRPr="00E11762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43" w:type="pct"/>
            <w:gridSpan w:val="7"/>
          </w:tcPr>
          <w:p w14:paraId="3F335EB2" w14:textId="77777777" w:rsidR="00FA4888" w:rsidRPr="00E11762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A4888" w:rsidRPr="00E11762" w14:paraId="1054923D" w14:textId="77777777" w:rsidTr="009B40A4">
        <w:trPr>
          <w:trHeight w:val="420"/>
        </w:trPr>
        <w:tc>
          <w:tcPr>
            <w:tcW w:w="2057" w:type="pct"/>
          </w:tcPr>
          <w:p w14:paraId="05A750B1" w14:textId="77777777" w:rsidR="00FA4888" w:rsidRPr="00E11762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02" w:type="pct"/>
          </w:tcPr>
          <w:p w14:paraId="7ECF5011" w14:textId="77777777" w:rsidR="00FA4888" w:rsidRPr="00E11762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23F9E19" w14:textId="77777777" w:rsidR="00FA4888" w:rsidRPr="00E11762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0DA12417" w14:textId="77777777" w:rsidR="00FA4888" w:rsidRPr="00E11762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9F23555" w14:textId="77777777" w:rsidR="00FA4888" w:rsidRPr="00E11762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5BF4F9CF" w14:textId="77777777" w:rsidR="00FA4888" w:rsidRPr="00E11762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602064D2" w14:textId="77777777" w:rsidR="00FA4888" w:rsidRPr="00E11762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55C8B856" w14:textId="77777777" w:rsidR="00FA4888" w:rsidRPr="00E11762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4888" w:rsidRPr="00E11762" w14:paraId="7568B628" w14:textId="77777777" w:rsidTr="00EB7506">
        <w:trPr>
          <w:trHeight w:val="420"/>
        </w:trPr>
        <w:tc>
          <w:tcPr>
            <w:tcW w:w="2057" w:type="pct"/>
          </w:tcPr>
          <w:p w14:paraId="177ADD38" w14:textId="77777777" w:rsidR="00FA4888" w:rsidRPr="00E11762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1176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602" w:type="pct"/>
          </w:tcPr>
          <w:p w14:paraId="5F856384" w14:textId="77777777" w:rsidR="00FA4888" w:rsidRPr="00E11762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1B47A54F" w14:textId="77777777" w:rsidR="00FA4888" w:rsidRPr="00E11762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269D7FD3" w14:textId="77777777" w:rsidR="00FA4888" w:rsidRPr="00E11762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33D7701" w14:textId="77777777" w:rsidR="00FA4888" w:rsidRPr="00E11762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680B216D" w14:textId="77777777" w:rsidR="00FA4888" w:rsidRPr="00E11762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0E0E380E" w14:textId="77777777" w:rsidR="00FA4888" w:rsidRPr="00E11762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52893951" w14:textId="77777777" w:rsidR="00FA4888" w:rsidRPr="00E11762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37FF" w:rsidRPr="00E11762" w14:paraId="0AC6A273" w14:textId="77777777" w:rsidTr="00EB7506">
        <w:trPr>
          <w:trHeight w:val="420"/>
        </w:trPr>
        <w:tc>
          <w:tcPr>
            <w:tcW w:w="2057" w:type="pct"/>
          </w:tcPr>
          <w:p w14:paraId="4D2125A6" w14:textId="19305F02" w:rsidR="004237FF" w:rsidRPr="00E11762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>งานระบบ</w:t>
            </w:r>
          </w:p>
        </w:tc>
        <w:tc>
          <w:tcPr>
            <w:tcW w:w="602" w:type="pct"/>
            <w:tcBorders>
              <w:bottom w:val="double" w:sz="4" w:space="0" w:color="auto"/>
            </w:tcBorders>
            <w:shd w:val="clear" w:color="auto" w:fill="FFFFFF"/>
          </w:tcPr>
          <w:p w14:paraId="0BAE3ABB" w14:textId="34BFFDFD" w:rsidR="004237FF" w:rsidRPr="009D6E99" w:rsidRDefault="00C429F8" w:rsidP="00EE1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610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9D6E99">
              <w:rPr>
                <w:rFonts w:ascii="Angsana New" w:hAnsi="Angsana New"/>
                <w:sz w:val="30"/>
                <w:szCs w:val="30"/>
                <w:lang w:eastAsia="zh-CN"/>
              </w:rPr>
              <w:t>1,275</w:t>
            </w:r>
          </w:p>
        </w:tc>
        <w:tc>
          <w:tcPr>
            <w:tcW w:w="148" w:type="pct"/>
          </w:tcPr>
          <w:p w14:paraId="360FE137" w14:textId="77777777" w:rsidR="004237FF" w:rsidRPr="009D6E99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6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  <w:tcBorders>
              <w:bottom w:val="double" w:sz="4" w:space="0" w:color="auto"/>
            </w:tcBorders>
          </w:tcPr>
          <w:p w14:paraId="1A3FC72F" w14:textId="542C6E00" w:rsidR="004237FF" w:rsidRPr="009D6E99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D6E99">
              <w:rPr>
                <w:rFonts w:ascii="Angsana New" w:hAnsi="Angsana New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48" w:type="pct"/>
          </w:tcPr>
          <w:p w14:paraId="1BC92580" w14:textId="77777777" w:rsidR="004237FF" w:rsidRPr="009D6E99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6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</w:tcPr>
          <w:p w14:paraId="0EB067A9" w14:textId="067879BA" w:rsidR="004237FF" w:rsidRPr="009D6E99" w:rsidRDefault="00C429F8" w:rsidP="00C42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D6E99">
              <w:rPr>
                <w:rFonts w:ascii="Angsana New" w:hAnsi="Angsana New"/>
                <w:sz w:val="30"/>
                <w:szCs w:val="30"/>
                <w:lang w:eastAsia="zh-CN"/>
              </w:rPr>
              <w:t>1,275</w:t>
            </w:r>
          </w:p>
        </w:tc>
        <w:tc>
          <w:tcPr>
            <w:tcW w:w="137" w:type="pct"/>
          </w:tcPr>
          <w:p w14:paraId="20856ECD" w14:textId="77777777" w:rsidR="004237FF" w:rsidRPr="009D6E99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double" w:sz="4" w:space="0" w:color="auto"/>
            </w:tcBorders>
          </w:tcPr>
          <w:p w14:paraId="39F86EFD" w14:textId="2CFA49B4" w:rsidR="004237FF" w:rsidRPr="009D6E99" w:rsidRDefault="004237FF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D6E9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429F8" w:rsidRPr="00E11762" w14:paraId="13A66823" w14:textId="77777777" w:rsidTr="00EB7506">
        <w:trPr>
          <w:trHeight w:val="420"/>
        </w:trPr>
        <w:tc>
          <w:tcPr>
            <w:tcW w:w="2057" w:type="pct"/>
          </w:tcPr>
          <w:p w14:paraId="24059EF1" w14:textId="77777777" w:rsidR="00C429F8" w:rsidRPr="00E11762" w:rsidRDefault="00C429F8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2" w:type="pct"/>
            <w:tcBorders>
              <w:top w:val="double" w:sz="4" w:space="0" w:color="auto"/>
            </w:tcBorders>
            <w:shd w:val="clear" w:color="auto" w:fill="FFFFFF"/>
          </w:tcPr>
          <w:p w14:paraId="06AF3BC0" w14:textId="77777777" w:rsidR="00C429F8" w:rsidRPr="00C429F8" w:rsidRDefault="00C429F8" w:rsidP="00C42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610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8" w:type="pct"/>
          </w:tcPr>
          <w:p w14:paraId="0B93F112" w14:textId="77777777" w:rsidR="00C429F8" w:rsidRPr="00E11762" w:rsidRDefault="00C429F8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6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double" w:sz="4" w:space="0" w:color="auto"/>
            </w:tcBorders>
          </w:tcPr>
          <w:p w14:paraId="4593FB7B" w14:textId="77777777" w:rsidR="00C429F8" w:rsidRPr="00BC5210" w:rsidRDefault="00C429F8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148" w:type="pct"/>
          </w:tcPr>
          <w:p w14:paraId="59238383" w14:textId="77777777" w:rsidR="00C429F8" w:rsidRPr="00E11762" w:rsidRDefault="00C429F8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6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</w:tcPr>
          <w:p w14:paraId="42790CA9" w14:textId="77777777" w:rsidR="00C429F8" w:rsidRPr="00E11762" w:rsidRDefault="00C429F8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38E78197" w14:textId="77777777" w:rsidR="00C429F8" w:rsidRPr="00E11762" w:rsidRDefault="00C429F8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</w:tcPr>
          <w:p w14:paraId="246361A9" w14:textId="77777777" w:rsidR="00C429F8" w:rsidRPr="00E11762" w:rsidRDefault="00C429F8" w:rsidP="00423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4888" w:rsidRPr="00E11762" w14:paraId="1EBDFB98" w14:textId="77777777" w:rsidTr="00D41D27">
        <w:trPr>
          <w:trHeight w:val="420"/>
        </w:trPr>
        <w:tc>
          <w:tcPr>
            <w:tcW w:w="5000" w:type="pct"/>
            <w:gridSpan w:val="8"/>
          </w:tcPr>
          <w:p w14:paraId="067056C8" w14:textId="303DE72D" w:rsidR="00FA4888" w:rsidRPr="00E11762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11762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</w:tr>
      <w:tr w:rsidR="00FA4888" w:rsidRPr="00E11762" w14:paraId="69B05565" w14:textId="77777777" w:rsidTr="00214B08">
        <w:trPr>
          <w:trHeight w:val="420"/>
        </w:trPr>
        <w:tc>
          <w:tcPr>
            <w:tcW w:w="2057" w:type="pct"/>
          </w:tcPr>
          <w:p w14:paraId="78CECE10" w14:textId="6DE1D40B" w:rsidR="00FA4888" w:rsidRPr="00E11762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602" w:type="pct"/>
            <w:tcBorders>
              <w:bottom w:val="double" w:sz="4" w:space="0" w:color="auto"/>
            </w:tcBorders>
            <w:shd w:val="clear" w:color="auto" w:fill="auto"/>
          </w:tcPr>
          <w:p w14:paraId="30C43A71" w14:textId="5D5B6976" w:rsidR="00FA4888" w:rsidRPr="009D6E99" w:rsidRDefault="00EE1DFA" w:rsidP="00EE1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D6E99">
              <w:rPr>
                <w:rFonts w:asciiTheme="majorBidi" w:hAnsiTheme="majorBidi" w:cstheme="majorBidi"/>
                <w:sz w:val="30"/>
                <w:szCs w:val="30"/>
              </w:rPr>
              <w:t>154,137</w:t>
            </w:r>
          </w:p>
        </w:tc>
        <w:tc>
          <w:tcPr>
            <w:tcW w:w="148" w:type="pct"/>
          </w:tcPr>
          <w:p w14:paraId="7302D9FD" w14:textId="77777777" w:rsidR="00FA4888" w:rsidRPr="009D6E99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  <w:tcBorders>
              <w:bottom w:val="double" w:sz="4" w:space="0" w:color="auto"/>
            </w:tcBorders>
          </w:tcPr>
          <w:p w14:paraId="4F71B00D" w14:textId="4CBFE87C" w:rsidR="00FA4888" w:rsidRPr="009D6E99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2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D6E99">
              <w:rPr>
                <w:rFonts w:asciiTheme="majorBidi" w:hAnsiTheme="majorBidi" w:cstheme="majorBidi"/>
                <w:sz w:val="30"/>
                <w:szCs w:val="30"/>
              </w:rPr>
              <w:t>181,210</w:t>
            </w:r>
          </w:p>
        </w:tc>
        <w:tc>
          <w:tcPr>
            <w:tcW w:w="148" w:type="pct"/>
          </w:tcPr>
          <w:p w14:paraId="577BC75A" w14:textId="77777777" w:rsidR="00FA4888" w:rsidRPr="009D6E99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</w:tcPr>
          <w:p w14:paraId="429B9F5D" w14:textId="28E57B8D" w:rsidR="00FA4888" w:rsidRPr="009D6E99" w:rsidRDefault="00C429F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D6E99">
              <w:rPr>
                <w:rFonts w:asciiTheme="majorBidi" w:hAnsiTheme="majorBidi" w:cstheme="majorBidi"/>
                <w:sz w:val="30"/>
                <w:szCs w:val="30"/>
              </w:rPr>
              <w:t>53,991</w:t>
            </w:r>
          </w:p>
        </w:tc>
        <w:tc>
          <w:tcPr>
            <w:tcW w:w="137" w:type="pct"/>
          </w:tcPr>
          <w:p w14:paraId="673D7A31" w14:textId="77777777" w:rsidR="00FA4888" w:rsidRPr="009D6E99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double" w:sz="4" w:space="0" w:color="auto"/>
            </w:tcBorders>
          </w:tcPr>
          <w:p w14:paraId="3C85879D" w14:textId="3D44BB6E" w:rsidR="00FA4888" w:rsidRPr="009D6E99" w:rsidRDefault="00FA4888" w:rsidP="00FA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D6E99">
              <w:rPr>
                <w:rFonts w:asciiTheme="majorBidi" w:hAnsiTheme="majorBidi" w:cstheme="majorBidi"/>
                <w:sz w:val="30"/>
                <w:szCs w:val="30"/>
              </w:rPr>
              <w:t>94,372</w:t>
            </w:r>
          </w:p>
        </w:tc>
      </w:tr>
      <w:bookmarkEnd w:id="16"/>
    </w:tbl>
    <w:p w14:paraId="31C7F4BE" w14:textId="77777777" w:rsidR="00725809" w:rsidRDefault="00725809" w:rsidP="00737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="Angsana New" w:hAnsi="Angsana New"/>
          <w:b/>
          <w:bCs/>
          <w:sz w:val="30"/>
          <w:szCs w:val="30"/>
        </w:rPr>
      </w:pPr>
    </w:p>
    <w:p w14:paraId="69D9FA88" w14:textId="6842281C" w:rsidR="00991C18" w:rsidRPr="007379D9" w:rsidRDefault="00991C18" w:rsidP="007379D9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7379D9">
        <w:rPr>
          <w:rFonts w:ascii="Angsana New" w:hAnsi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6A6D284B" w14:textId="77777777" w:rsidR="00991C18" w:rsidRPr="00E11762" w:rsidRDefault="00991C18" w:rsidP="00D762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62"/>
        <w:gridCol w:w="1170"/>
        <w:gridCol w:w="270"/>
        <w:gridCol w:w="1260"/>
        <w:gridCol w:w="270"/>
        <w:gridCol w:w="1080"/>
        <w:gridCol w:w="270"/>
        <w:gridCol w:w="1080"/>
      </w:tblGrid>
      <w:tr w:rsidR="006029FC" w:rsidRPr="00E11762" w14:paraId="6E9EA955" w14:textId="77777777" w:rsidTr="001353DD">
        <w:tc>
          <w:tcPr>
            <w:tcW w:w="3762" w:type="dxa"/>
          </w:tcPr>
          <w:p w14:paraId="78AFACDE" w14:textId="77777777" w:rsidR="006029FC" w:rsidRPr="00E11762" w:rsidRDefault="006029FC" w:rsidP="006029FC">
            <w:pPr>
              <w:tabs>
                <w:tab w:val="left" w:pos="540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0687C8DF" w14:textId="77777777" w:rsidR="006029FC" w:rsidRPr="00E11762" w:rsidRDefault="006029FC" w:rsidP="006029F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E11762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231CF2E" w14:textId="77777777" w:rsidR="006029FC" w:rsidRPr="00E11762" w:rsidRDefault="006029FC" w:rsidP="006029FC">
            <w:pPr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6BE5EC14" w14:textId="77777777" w:rsidR="006029FC" w:rsidRPr="00E11762" w:rsidRDefault="006029FC" w:rsidP="006029FC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Pr="00E11762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AF4D10" w:rsidRPr="00E11762" w14:paraId="55601D2E" w14:textId="77777777" w:rsidTr="001353DD">
        <w:tc>
          <w:tcPr>
            <w:tcW w:w="3762" w:type="dxa"/>
          </w:tcPr>
          <w:p w14:paraId="57D31BA3" w14:textId="77777777" w:rsidR="00AF4D10" w:rsidRPr="00E11762" w:rsidRDefault="00AF4D10" w:rsidP="00AF4D10">
            <w:pPr>
              <w:tabs>
                <w:tab w:val="left" w:pos="540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8D81C7F" w14:textId="0433389B" w:rsidR="00AF4D10" w:rsidRPr="00E11762" w:rsidRDefault="00AF4D10" w:rsidP="00AF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bottom"/>
          </w:tcPr>
          <w:p w14:paraId="75CA1DA2" w14:textId="77777777" w:rsidR="00AF4D10" w:rsidRPr="00E11762" w:rsidRDefault="00AF4D10" w:rsidP="00AF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5DFC676" w14:textId="5B3C38C8" w:rsidR="00AF4D10" w:rsidRPr="00E11762" w:rsidRDefault="00AF4D10" w:rsidP="00AF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54CD8B63" w14:textId="77777777" w:rsidR="00AF4D10" w:rsidRPr="00E11762" w:rsidRDefault="00AF4D10" w:rsidP="00AF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C692BBB" w14:textId="385214D2" w:rsidR="00AF4D10" w:rsidRPr="00E11762" w:rsidRDefault="00AF4D10" w:rsidP="00AF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bottom"/>
          </w:tcPr>
          <w:p w14:paraId="19BF8BD0" w14:textId="77777777" w:rsidR="00AF4D10" w:rsidRPr="00E11762" w:rsidRDefault="00AF4D10" w:rsidP="00AF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4636D2C" w14:textId="3FF587E4" w:rsidR="00AF4D10" w:rsidRPr="00E11762" w:rsidRDefault="00AF4D10" w:rsidP="00AF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AF4D10" w:rsidRPr="00E11762" w14:paraId="1D1A7D9D" w14:textId="77777777" w:rsidTr="001353DD">
        <w:tc>
          <w:tcPr>
            <w:tcW w:w="3762" w:type="dxa"/>
          </w:tcPr>
          <w:p w14:paraId="48772B24" w14:textId="77777777" w:rsidR="00AF4D10" w:rsidRPr="00E11762" w:rsidRDefault="00AF4D10" w:rsidP="00AF4D10">
            <w:pPr>
              <w:tabs>
                <w:tab w:val="left" w:pos="540"/>
              </w:tabs>
              <w:spacing w:line="240" w:lineRule="auto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1EBEE9C2" w14:textId="77777777" w:rsidR="00AF4D10" w:rsidRPr="00E11762" w:rsidRDefault="00AF4D10" w:rsidP="00AF4D10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E11762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(</w:t>
            </w:r>
            <w:r w:rsidRPr="00E11762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E11762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624CC" w:rsidRPr="00E11762" w14:paraId="0AAD967B" w14:textId="77777777" w:rsidTr="001353DD">
        <w:tc>
          <w:tcPr>
            <w:tcW w:w="3762" w:type="dxa"/>
          </w:tcPr>
          <w:p w14:paraId="1C51A41D" w14:textId="77777777" w:rsidR="007624CC" w:rsidRPr="00252D06" w:rsidRDefault="007624CC" w:rsidP="007624CC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252D06">
              <w:rPr>
                <w:rFonts w:ascii="Angsana New" w:eastAsia="MS Mincho" w:hAnsi="Angsana New"/>
                <w:sz w:val="30"/>
                <w:szCs w:val="30"/>
                <w:cs/>
              </w:rPr>
              <w:t>เงินสด</w:t>
            </w:r>
            <w:r w:rsidRPr="00252D06">
              <w:rPr>
                <w:rFonts w:ascii="Angsana New" w:eastAsia="MS Mincho" w:hAnsi="Angsana New" w:hint="cs"/>
                <w:sz w:val="30"/>
                <w:szCs w:val="30"/>
                <w:cs/>
              </w:rPr>
              <w:t>ในมือ</w:t>
            </w:r>
          </w:p>
        </w:tc>
        <w:tc>
          <w:tcPr>
            <w:tcW w:w="1170" w:type="dxa"/>
            <w:shd w:val="clear" w:color="auto" w:fill="auto"/>
          </w:tcPr>
          <w:p w14:paraId="0311A93B" w14:textId="607C0893" w:rsidR="007624CC" w:rsidRPr="007624CC" w:rsidRDefault="007624CC" w:rsidP="00762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7624CC">
              <w:rPr>
                <w:rFonts w:ascii="Angsana New" w:hAnsi="Angsana New"/>
                <w:sz w:val="30"/>
                <w:szCs w:val="30"/>
                <w:lang w:eastAsia="zh-CN"/>
              </w:rPr>
              <w:t xml:space="preserve">12,854 </w:t>
            </w:r>
          </w:p>
        </w:tc>
        <w:tc>
          <w:tcPr>
            <w:tcW w:w="270" w:type="dxa"/>
          </w:tcPr>
          <w:p w14:paraId="5795F4DA" w14:textId="77777777" w:rsidR="007624CC" w:rsidRPr="00E11762" w:rsidRDefault="007624CC" w:rsidP="00762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DF46C9" w14:textId="60FFF0D3" w:rsidR="007624CC" w:rsidRPr="00E11762" w:rsidRDefault="007624CC" w:rsidP="00762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  <w:lang w:eastAsia="zh-CN"/>
              </w:rPr>
              <w:t>12,691</w:t>
            </w:r>
          </w:p>
        </w:tc>
        <w:tc>
          <w:tcPr>
            <w:tcW w:w="270" w:type="dxa"/>
          </w:tcPr>
          <w:p w14:paraId="46AB539A" w14:textId="77777777" w:rsidR="007624CC" w:rsidRPr="00E11762" w:rsidRDefault="007624CC" w:rsidP="00762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B318D5" w14:textId="1161EC50" w:rsidR="007624CC" w:rsidRPr="00E11762" w:rsidRDefault="007624CC" w:rsidP="00762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7624CC">
              <w:rPr>
                <w:rFonts w:ascii="Angsana New" w:eastAsia="MS Mincho" w:hAnsi="Angsana New"/>
                <w:sz w:val="30"/>
                <w:szCs w:val="30"/>
              </w:rPr>
              <w:t xml:space="preserve">215 </w:t>
            </w:r>
          </w:p>
        </w:tc>
        <w:tc>
          <w:tcPr>
            <w:tcW w:w="270" w:type="dxa"/>
          </w:tcPr>
          <w:p w14:paraId="32CC6DB5" w14:textId="77777777" w:rsidR="007624CC" w:rsidRPr="00E11762" w:rsidRDefault="007624CC" w:rsidP="00762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79999C9" w14:textId="7EEA7D6E" w:rsidR="007624CC" w:rsidRPr="00E11762" w:rsidRDefault="007624CC" w:rsidP="00762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E11762">
              <w:rPr>
                <w:rFonts w:ascii="Angsana New" w:eastAsia="MS Mincho" w:hAnsi="Angsana New"/>
                <w:sz w:val="30"/>
                <w:szCs w:val="30"/>
              </w:rPr>
              <w:t>182</w:t>
            </w:r>
          </w:p>
        </w:tc>
      </w:tr>
      <w:tr w:rsidR="007624CC" w:rsidRPr="00E11762" w14:paraId="67903EC7" w14:textId="77777777" w:rsidTr="001353DD">
        <w:tc>
          <w:tcPr>
            <w:tcW w:w="3762" w:type="dxa"/>
          </w:tcPr>
          <w:p w14:paraId="360356D8" w14:textId="23C53C53" w:rsidR="007624CC" w:rsidRPr="00252D06" w:rsidRDefault="007624CC" w:rsidP="007624CC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52D06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170" w:type="dxa"/>
            <w:shd w:val="clear" w:color="auto" w:fill="auto"/>
          </w:tcPr>
          <w:p w14:paraId="39276DD7" w14:textId="71302EB0" w:rsidR="007624CC" w:rsidRPr="007624CC" w:rsidRDefault="007624CC" w:rsidP="00762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7624CC">
              <w:rPr>
                <w:rFonts w:ascii="Angsana New" w:hAnsi="Angsana New"/>
                <w:sz w:val="30"/>
                <w:szCs w:val="30"/>
                <w:lang w:eastAsia="zh-CN"/>
              </w:rPr>
              <w:t xml:space="preserve">115,403 </w:t>
            </w:r>
          </w:p>
        </w:tc>
        <w:tc>
          <w:tcPr>
            <w:tcW w:w="270" w:type="dxa"/>
          </w:tcPr>
          <w:p w14:paraId="38ADB4FC" w14:textId="77777777" w:rsidR="007624CC" w:rsidRPr="00E11762" w:rsidRDefault="007624CC" w:rsidP="00762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050641" w14:textId="092D09D4" w:rsidR="007624CC" w:rsidRPr="00E11762" w:rsidRDefault="007624CC" w:rsidP="00762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217,021</w:t>
            </w:r>
          </w:p>
        </w:tc>
        <w:tc>
          <w:tcPr>
            <w:tcW w:w="270" w:type="dxa"/>
          </w:tcPr>
          <w:p w14:paraId="0ACDDC3C" w14:textId="77777777" w:rsidR="007624CC" w:rsidRPr="00E11762" w:rsidRDefault="007624CC" w:rsidP="00762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869D93" w14:textId="74B364AB" w:rsidR="007624CC" w:rsidRPr="00E11762" w:rsidRDefault="007624CC" w:rsidP="00762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7624CC">
              <w:rPr>
                <w:rFonts w:ascii="Angsana New" w:eastAsia="MS Mincho" w:hAnsi="Angsana New"/>
                <w:sz w:val="30"/>
                <w:szCs w:val="30"/>
              </w:rPr>
              <w:t xml:space="preserve">43,559 </w:t>
            </w:r>
          </w:p>
        </w:tc>
        <w:tc>
          <w:tcPr>
            <w:tcW w:w="270" w:type="dxa"/>
          </w:tcPr>
          <w:p w14:paraId="4557D796" w14:textId="77777777" w:rsidR="007624CC" w:rsidRPr="00E11762" w:rsidRDefault="007624CC" w:rsidP="00762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5F65E65" w14:textId="5C416079" w:rsidR="007624CC" w:rsidRPr="00E11762" w:rsidRDefault="007624CC" w:rsidP="00762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27,081</w:t>
            </w:r>
          </w:p>
        </w:tc>
      </w:tr>
      <w:tr w:rsidR="007624CC" w:rsidRPr="00E11762" w14:paraId="3DFE78BD" w14:textId="77777777" w:rsidTr="001353DD">
        <w:tc>
          <w:tcPr>
            <w:tcW w:w="3762" w:type="dxa"/>
          </w:tcPr>
          <w:p w14:paraId="13E77113" w14:textId="64360379" w:rsidR="007624CC" w:rsidRPr="00E11762" w:rsidRDefault="007624CC" w:rsidP="007624CC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11762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E997E1" w14:textId="4DDEA36B" w:rsidR="007624CC" w:rsidRPr="007624CC" w:rsidRDefault="007624CC" w:rsidP="00762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</w:pPr>
            <w:r w:rsidRPr="007624CC"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  <w:t xml:space="preserve">128,257 </w:t>
            </w:r>
          </w:p>
        </w:tc>
        <w:tc>
          <w:tcPr>
            <w:tcW w:w="270" w:type="dxa"/>
          </w:tcPr>
          <w:p w14:paraId="0C747280" w14:textId="77777777" w:rsidR="007624CC" w:rsidRPr="007624CC" w:rsidRDefault="007624CC" w:rsidP="00762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A595138" w14:textId="40D3052A" w:rsidR="007624CC" w:rsidRPr="00E11762" w:rsidRDefault="007624CC" w:rsidP="00762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229,71</w:t>
            </w: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F8DBE70" w14:textId="77777777" w:rsidR="007624CC" w:rsidRPr="00E11762" w:rsidRDefault="007624CC" w:rsidP="00762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BCFBA82" w14:textId="2129E963" w:rsidR="007624CC" w:rsidRPr="007624CC" w:rsidRDefault="007624CC" w:rsidP="00762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7624CC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43,774 </w:t>
            </w:r>
          </w:p>
        </w:tc>
        <w:tc>
          <w:tcPr>
            <w:tcW w:w="270" w:type="dxa"/>
          </w:tcPr>
          <w:p w14:paraId="6B32F5C0" w14:textId="77777777" w:rsidR="007624CC" w:rsidRPr="00E11762" w:rsidRDefault="007624CC" w:rsidP="00762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D0AAF94" w14:textId="1C716713" w:rsidR="007624CC" w:rsidRPr="00E11762" w:rsidRDefault="007624CC" w:rsidP="00762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27,26</w:t>
            </w: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</w:t>
            </w:r>
          </w:p>
        </w:tc>
      </w:tr>
    </w:tbl>
    <w:p w14:paraId="6F5C54BB" w14:textId="2228F764" w:rsidR="0065640E" w:rsidRPr="00027930" w:rsidRDefault="0065640E" w:rsidP="000D3708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</w:rPr>
      </w:pPr>
      <w:r w:rsidRPr="00027930">
        <w:rPr>
          <w:rFonts w:ascii="Angsana New" w:hAnsi="Angsana New" w:hint="cs"/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p w14:paraId="5359C9BD" w14:textId="0696D992" w:rsidR="0065640E" w:rsidRPr="0048401E" w:rsidRDefault="0065640E" w:rsidP="0065640E">
      <w:pPr>
        <w:pStyle w:val="BodyTextInden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250"/>
          <w:tab w:val="left" w:pos="540"/>
        </w:tabs>
        <w:spacing w:after="0" w:line="240" w:lineRule="auto"/>
        <w:ind w:left="540"/>
        <w:rPr>
          <w:rFonts w:ascii="Angsana New" w:hAnsi="Angsana New"/>
          <w:b/>
          <w:bCs/>
          <w:sz w:val="14"/>
          <w:szCs w:val="14"/>
        </w:rPr>
      </w:pPr>
    </w:p>
    <w:tbl>
      <w:tblPr>
        <w:tblW w:w="970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02"/>
        <w:gridCol w:w="990"/>
        <w:gridCol w:w="1080"/>
        <w:gridCol w:w="270"/>
        <w:gridCol w:w="1170"/>
        <w:gridCol w:w="270"/>
        <w:gridCol w:w="1169"/>
        <w:gridCol w:w="270"/>
        <w:gridCol w:w="1081"/>
      </w:tblGrid>
      <w:tr w:rsidR="00AE0F1F" w:rsidRPr="00E11762" w14:paraId="0DB07EC1" w14:textId="77777777" w:rsidTr="00274611">
        <w:trPr>
          <w:tblHeader/>
        </w:trPr>
        <w:tc>
          <w:tcPr>
            <w:tcW w:w="3402" w:type="dxa"/>
          </w:tcPr>
          <w:p w14:paraId="34C386F8" w14:textId="77777777" w:rsidR="00AE0F1F" w:rsidRPr="00E11762" w:rsidRDefault="00AE0F1F" w:rsidP="003A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1DAFAF" w14:textId="1D638E31" w:rsidR="00AE0F1F" w:rsidRPr="00E11762" w:rsidRDefault="00AE0F1F" w:rsidP="003A339A">
            <w:pPr>
              <w:tabs>
                <w:tab w:val="left" w:pos="540"/>
              </w:tabs>
              <w:spacing w:line="226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29E9B361" w14:textId="77777777" w:rsidR="00AE0F1F" w:rsidRPr="00E11762" w:rsidRDefault="00AE0F1F" w:rsidP="003A339A">
            <w:pPr>
              <w:tabs>
                <w:tab w:val="left" w:pos="540"/>
              </w:tabs>
              <w:spacing w:line="226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E11762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5934BCF" w14:textId="77777777" w:rsidR="00AE0F1F" w:rsidRPr="00E11762" w:rsidRDefault="00AE0F1F" w:rsidP="003A339A">
            <w:pPr>
              <w:spacing w:line="226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7ED0072E" w14:textId="77777777" w:rsidR="00AE0F1F" w:rsidRPr="00E11762" w:rsidRDefault="00AE0F1F" w:rsidP="003A339A">
            <w:pPr>
              <w:tabs>
                <w:tab w:val="left" w:pos="540"/>
              </w:tabs>
              <w:spacing w:line="226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4D10" w:rsidRPr="00E11762" w14:paraId="11055D66" w14:textId="77777777" w:rsidTr="00274611">
        <w:trPr>
          <w:tblHeader/>
        </w:trPr>
        <w:tc>
          <w:tcPr>
            <w:tcW w:w="3402" w:type="dxa"/>
          </w:tcPr>
          <w:p w14:paraId="46FB5C26" w14:textId="77777777" w:rsidR="00AF4D10" w:rsidRPr="00E11762" w:rsidRDefault="00AF4D10" w:rsidP="00AF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40AF3D3" w14:textId="475803D1" w:rsidR="00AF4D10" w:rsidRPr="00E11762" w:rsidRDefault="00AF4D10" w:rsidP="00AF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338AD36" w14:textId="113EFAB9" w:rsidR="00AF4D10" w:rsidRPr="00E11762" w:rsidRDefault="00AF4D10" w:rsidP="00AF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bottom"/>
          </w:tcPr>
          <w:p w14:paraId="5059B600" w14:textId="77777777" w:rsidR="00AF4D10" w:rsidRPr="00E11762" w:rsidRDefault="00AF4D10" w:rsidP="00AF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CA7FF7C" w14:textId="37F0CA2E" w:rsidR="00AF4D10" w:rsidRPr="00E11762" w:rsidRDefault="00AF4D10" w:rsidP="00AF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7400F795" w14:textId="77777777" w:rsidR="00AF4D10" w:rsidRPr="00E11762" w:rsidRDefault="00AF4D10" w:rsidP="00AF4D10">
            <w:pPr>
              <w:spacing w:line="226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169" w:type="dxa"/>
            <w:vAlign w:val="bottom"/>
          </w:tcPr>
          <w:p w14:paraId="64271087" w14:textId="1C6CCF73" w:rsidR="00AF4D10" w:rsidRPr="00E11762" w:rsidRDefault="00AF4D10" w:rsidP="00AF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bottom"/>
          </w:tcPr>
          <w:p w14:paraId="49B1FF8E" w14:textId="77777777" w:rsidR="00AF4D10" w:rsidRPr="00E11762" w:rsidRDefault="00AF4D10" w:rsidP="00AF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4CA5D5BC" w14:textId="155F319E" w:rsidR="00AF4D10" w:rsidRPr="00E11762" w:rsidRDefault="00AF4D10" w:rsidP="00AF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2563</w:t>
            </w:r>
          </w:p>
        </w:tc>
      </w:tr>
      <w:tr w:rsidR="00AF4D10" w:rsidRPr="00E11762" w14:paraId="4FDC418F" w14:textId="77777777" w:rsidTr="00274611">
        <w:trPr>
          <w:tblHeader/>
        </w:trPr>
        <w:tc>
          <w:tcPr>
            <w:tcW w:w="3402" w:type="dxa"/>
          </w:tcPr>
          <w:p w14:paraId="7390C30D" w14:textId="77777777" w:rsidR="00AF4D10" w:rsidRPr="00E11762" w:rsidRDefault="00AF4D10" w:rsidP="00AF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397CD73" w14:textId="081681C1" w:rsidR="00AF4D10" w:rsidRPr="00E11762" w:rsidRDefault="00AF4D10" w:rsidP="00AF4D10">
            <w:pPr>
              <w:tabs>
                <w:tab w:val="left" w:pos="540"/>
              </w:tabs>
              <w:spacing w:line="226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14:paraId="41B174D7" w14:textId="77777777" w:rsidR="00AF4D10" w:rsidRPr="00E11762" w:rsidRDefault="00AF4D10" w:rsidP="00AF4D10">
            <w:pPr>
              <w:tabs>
                <w:tab w:val="left" w:pos="540"/>
              </w:tabs>
              <w:spacing w:line="226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E11762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(</w:t>
            </w:r>
            <w:r w:rsidRPr="00E11762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E11762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F4D10" w:rsidRPr="00E11762" w14:paraId="66F1050B" w14:textId="77777777" w:rsidTr="00274611">
        <w:tc>
          <w:tcPr>
            <w:tcW w:w="3402" w:type="dxa"/>
          </w:tcPr>
          <w:p w14:paraId="4FCBE28A" w14:textId="4653C8D4" w:rsidR="00AF4D10" w:rsidRPr="00E11762" w:rsidRDefault="00AF4D10" w:rsidP="00AF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E11762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90" w:type="dxa"/>
          </w:tcPr>
          <w:p w14:paraId="5BBEAEEF" w14:textId="4B8C49D5" w:rsidR="00AF4D10" w:rsidRPr="00193AC2" w:rsidRDefault="00AF4D10" w:rsidP="00AF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49E8C2" w14:textId="3D533EB7" w:rsidR="00AF4D10" w:rsidRPr="00F23083" w:rsidRDefault="00F23083" w:rsidP="00AF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90" w:hanging="380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F23083">
              <w:rPr>
                <w:rFonts w:ascii="Angsana New" w:eastAsia="MS Mincho" w:hAnsi="Angsana New"/>
                <w:sz w:val="30"/>
                <w:szCs w:val="30"/>
              </w:rPr>
              <w:t>392,921</w:t>
            </w:r>
          </w:p>
        </w:tc>
        <w:tc>
          <w:tcPr>
            <w:tcW w:w="270" w:type="dxa"/>
          </w:tcPr>
          <w:p w14:paraId="57731D76" w14:textId="77777777" w:rsidR="00AF4D10" w:rsidRPr="00F23083" w:rsidRDefault="00AF4D10" w:rsidP="00AF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3E208A" w14:textId="3574CE71" w:rsidR="00AF4D10" w:rsidRPr="007767F3" w:rsidRDefault="00060830" w:rsidP="00AF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6" w:lineRule="auto"/>
              <w:ind w:left="-1210" w:right="-126" w:hanging="292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767F3">
              <w:rPr>
                <w:rFonts w:ascii="Angsana New" w:eastAsia="MS Mincho" w:hAnsi="Angsana New"/>
                <w:sz w:val="30"/>
                <w:szCs w:val="30"/>
              </w:rPr>
              <w:t>408,217</w:t>
            </w:r>
          </w:p>
        </w:tc>
        <w:tc>
          <w:tcPr>
            <w:tcW w:w="270" w:type="dxa"/>
            <w:vAlign w:val="bottom"/>
          </w:tcPr>
          <w:p w14:paraId="487344D2" w14:textId="77777777" w:rsidR="00AF4D10" w:rsidRPr="00F23083" w:rsidRDefault="00AF4D10" w:rsidP="00AF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0923FB58" w14:textId="5A7A0656" w:rsidR="00AF4D10" w:rsidRPr="00F23083" w:rsidRDefault="00F23083" w:rsidP="002A3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26" w:lineRule="auto"/>
              <w:ind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F2308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6E0448" w14:textId="77777777" w:rsidR="00AF4D10" w:rsidRPr="00F23083" w:rsidRDefault="00AF4D10" w:rsidP="00AF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26" w:lineRule="auto"/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4BA72987" w14:textId="2CAF41BD" w:rsidR="00AF4D10" w:rsidRPr="00F23083" w:rsidRDefault="002A3598" w:rsidP="00975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26" w:firstLine="177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     </w:t>
            </w:r>
            <w:r w:rsidR="00D87DAF">
              <w:rPr>
                <w:rFonts w:ascii="Angsana New" w:eastAsia="MS Mincho" w:hAnsi="Angsana New"/>
                <w:sz w:val="30"/>
                <w:szCs w:val="30"/>
              </w:rPr>
              <w:t xml:space="preserve">   </w:t>
            </w:r>
            <w:r w:rsidR="00F2308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F44B2C" w:rsidRPr="00E11762" w14:paraId="28154B5C" w14:textId="77777777" w:rsidTr="00274611">
        <w:tc>
          <w:tcPr>
            <w:tcW w:w="3402" w:type="dxa"/>
          </w:tcPr>
          <w:p w14:paraId="7184A6A9" w14:textId="6D773F78" w:rsidR="00F44B2C" w:rsidRPr="00E11762" w:rsidRDefault="00F44B2C" w:rsidP="00AF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3A339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990" w:type="dxa"/>
          </w:tcPr>
          <w:p w14:paraId="08FAA4AC" w14:textId="77777777" w:rsidR="00F44B2C" w:rsidRPr="00193AC2" w:rsidRDefault="00F44B2C" w:rsidP="00AF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28C16F4" w14:textId="531B5433" w:rsidR="00F44B2C" w:rsidRPr="00F23083" w:rsidRDefault="00F23083" w:rsidP="00AF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90" w:hanging="380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F23083">
              <w:rPr>
                <w:rFonts w:ascii="Angsana New" w:eastAsia="MS Mincho" w:hAnsi="Angsana New"/>
                <w:sz w:val="30"/>
                <w:szCs w:val="30"/>
              </w:rPr>
              <w:t>281,159</w:t>
            </w:r>
          </w:p>
        </w:tc>
        <w:tc>
          <w:tcPr>
            <w:tcW w:w="270" w:type="dxa"/>
          </w:tcPr>
          <w:p w14:paraId="23595886" w14:textId="77777777" w:rsidR="00F44B2C" w:rsidRPr="00F23083" w:rsidRDefault="00F44B2C" w:rsidP="00AF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5A5C3E7" w14:textId="28F93D30" w:rsidR="00F44B2C" w:rsidRPr="007767F3" w:rsidRDefault="00060830" w:rsidP="00AF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6" w:lineRule="auto"/>
              <w:ind w:left="-1210" w:right="-126" w:hanging="292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767F3">
              <w:rPr>
                <w:rFonts w:ascii="Angsana New" w:eastAsia="MS Mincho" w:hAnsi="Angsana New"/>
                <w:sz w:val="30"/>
                <w:szCs w:val="30"/>
              </w:rPr>
              <w:t>313,556</w:t>
            </w:r>
          </w:p>
        </w:tc>
        <w:tc>
          <w:tcPr>
            <w:tcW w:w="270" w:type="dxa"/>
            <w:vAlign w:val="bottom"/>
          </w:tcPr>
          <w:p w14:paraId="335949BD" w14:textId="77777777" w:rsidR="00F44B2C" w:rsidRPr="00F23083" w:rsidRDefault="00F44B2C" w:rsidP="00AF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036EA2D1" w14:textId="34ECA6CB" w:rsidR="00F44B2C" w:rsidRPr="00F23083" w:rsidRDefault="002A3598" w:rsidP="002A3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97" w:hanging="3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 </w:t>
            </w:r>
            <w:r w:rsidR="00F23083" w:rsidRPr="00F23083">
              <w:rPr>
                <w:rFonts w:ascii="Angsana New" w:eastAsia="MS Mincho" w:hAnsi="Angsana New"/>
                <w:sz w:val="30"/>
                <w:szCs w:val="30"/>
              </w:rPr>
              <w:t>1,130,662</w:t>
            </w:r>
          </w:p>
        </w:tc>
        <w:tc>
          <w:tcPr>
            <w:tcW w:w="270" w:type="dxa"/>
          </w:tcPr>
          <w:p w14:paraId="4668E685" w14:textId="77777777" w:rsidR="00F44B2C" w:rsidRPr="00F23083" w:rsidRDefault="00F44B2C" w:rsidP="00AF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26" w:lineRule="auto"/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416057CE" w14:textId="18FB9005" w:rsidR="00F44B2C" w:rsidRPr="00506D1A" w:rsidRDefault="00CB0443" w:rsidP="00AF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26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506D1A">
              <w:rPr>
                <w:rFonts w:ascii="Angsana New" w:eastAsia="MS Mincho" w:hAnsi="Angsana New"/>
                <w:sz w:val="30"/>
                <w:szCs w:val="30"/>
              </w:rPr>
              <w:t>97,715</w:t>
            </w:r>
          </w:p>
        </w:tc>
      </w:tr>
      <w:tr w:rsidR="00F44B2C" w:rsidRPr="00E11762" w14:paraId="5B078EF4" w14:textId="77777777" w:rsidTr="00274611">
        <w:tc>
          <w:tcPr>
            <w:tcW w:w="3402" w:type="dxa"/>
          </w:tcPr>
          <w:p w14:paraId="28188F06" w14:textId="635BAC53" w:rsidR="00F44B2C" w:rsidRPr="003A339A" w:rsidRDefault="00F44B2C" w:rsidP="00AF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5133AD06" w14:textId="77777777" w:rsidR="00F44B2C" w:rsidRPr="00193AC2" w:rsidRDefault="00F44B2C" w:rsidP="00AF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681A2D6" w14:textId="48DB4AD9" w:rsidR="00F44B2C" w:rsidRPr="002A3598" w:rsidRDefault="00F23083" w:rsidP="00AF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90" w:hanging="380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2A3598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674,080</w:t>
            </w:r>
          </w:p>
        </w:tc>
        <w:tc>
          <w:tcPr>
            <w:tcW w:w="270" w:type="dxa"/>
          </w:tcPr>
          <w:p w14:paraId="7650B58B" w14:textId="77777777" w:rsidR="00F44B2C" w:rsidRPr="002A3598" w:rsidRDefault="00F44B2C" w:rsidP="00AF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151927B" w14:textId="6D08666C" w:rsidR="00F44B2C" w:rsidRPr="002A3598" w:rsidRDefault="00060830" w:rsidP="00AF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6" w:lineRule="auto"/>
              <w:ind w:left="-1210" w:right="-126" w:hanging="292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2A3598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721,773</w:t>
            </w:r>
          </w:p>
        </w:tc>
        <w:tc>
          <w:tcPr>
            <w:tcW w:w="270" w:type="dxa"/>
            <w:vAlign w:val="bottom"/>
          </w:tcPr>
          <w:p w14:paraId="016D2B44" w14:textId="77777777" w:rsidR="00F44B2C" w:rsidRPr="002A3598" w:rsidRDefault="00F44B2C" w:rsidP="00AF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5421741E" w14:textId="03BFF8EB" w:rsidR="00F44B2C" w:rsidRPr="002A3598" w:rsidRDefault="00F23083" w:rsidP="002A3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26" w:lineRule="auto"/>
              <w:ind w:left="-108" w:right="-126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2A3598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1,130,662</w:t>
            </w:r>
          </w:p>
        </w:tc>
        <w:tc>
          <w:tcPr>
            <w:tcW w:w="270" w:type="dxa"/>
          </w:tcPr>
          <w:p w14:paraId="22708761" w14:textId="77777777" w:rsidR="00F44B2C" w:rsidRPr="002A3598" w:rsidRDefault="00F44B2C" w:rsidP="00AF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26" w:lineRule="auto"/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5206696E" w14:textId="2AD81491" w:rsidR="00F44B2C" w:rsidRPr="00506D1A" w:rsidRDefault="00CB0443" w:rsidP="00AF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26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506D1A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97,715</w:t>
            </w:r>
          </w:p>
        </w:tc>
      </w:tr>
      <w:tr w:rsidR="00F44B2C" w:rsidRPr="00E11762" w14:paraId="1DD0D309" w14:textId="77777777" w:rsidTr="00274611">
        <w:tc>
          <w:tcPr>
            <w:tcW w:w="3402" w:type="dxa"/>
          </w:tcPr>
          <w:p w14:paraId="4ED0A30D" w14:textId="77777777" w:rsidR="00F44B2C" w:rsidRPr="00E02DC1" w:rsidRDefault="00F44B2C" w:rsidP="00AF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jc w:val="both"/>
              <w:rPr>
                <w:rFonts w:ascii="Angsana New" w:eastAsia="MS Mincho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14:paraId="350C0FC7" w14:textId="77777777" w:rsidR="00F44B2C" w:rsidRPr="00E02DC1" w:rsidRDefault="00F44B2C" w:rsidP="00AF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AC607E8" w14:textId="77777777" w:rsidR="00F44B2C" w:rsidRPr="00E02DC1" w:rsidRDefault="00F44B2C" w:rsidP="00AF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90" w:hanging="380"/>
              <w:jc w:val="right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A2A151E" w14:textId="77777777" w:rsidR="00F44B2C" w:rsidRPr="00E02DC1" w:rsidRDefault="00F44B2C" w:rsidP="00AF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B78DE78" w14:textId="77777777" w:rsidR="00F44B2C" w:rsidRPr="00E02DC1" w:rsidRDefault="00F44B2C" w:rsidP="00AF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6" w:lineRule="auto"/>
              <w:ind w:left="-1210" w:right="-126" w:hanging="292"/>
              <w:jc w:val="center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36FB4868" w14:textId="77777777" w:rsidR="00F44B2C" w:rsidRPr="00E02DC1" w:rsidRDefault="00F44B2C" w:rsidP="00AF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jc w:val="center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</w:tcPr>
          <w:p w14:paraId="61159B11" w14:textId="77777777" w:rsidR="00F44B2C" w:rsidRPr="00E02DC1" w:rsidRDefault="00F44B2C" w:rsidP="00AF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26" w:lineRule="auto"/>
              <w:ind w:left="-108" w:right="-126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4EABA7D" w14:textId="77777777" w:rsidR="00F44B2C" w:rsidRPr="00E02DC1" w:rsidRDefault="00F44B2C" w:rsidP="00AF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26" w:lineRule="auto"/>
              <w:ind w:left="-79" w:right="-108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14:paraId="0C0102B0" w14:textId="77777777" w:rsidR="00F44B2C" w:rsidRPr="00E02DC1" w:rsidRDefault="00F44B2C" w:rsidP="00AF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26" w:lineRule="auto"/>
              <w:ind w:left="-108" w:right="-126"/>
              <w:rPr>
                <w:rFonts w:ascii="Angsana New" w:eastAsia="MS Mincho" w:hAnsi="Angsana New"/>
                <w:sz w:val="16"/>
                <w:szCs w:val="16"/>
              </w:rPr>
            </w:pPr>
          </w:p>
        </w:tc>
      </w:tr>
      <w:tr w:rsidR="00F44B2C" w:rsidRPr="00E11762" w14:paraId="71D509C7" w14:textId="77777777" w:rsidTr="00274611">
        <w:tc>
          <w:tcPr>
            <w:tcW w:w="3402" w:type="dxa"/>
          </w:tcPr>
          <w:p w14:paraId="55F2ABEE" w14:textId="570CD2A0" w:rsidR="00F44B2C" w:rsidRPr="00284307" w:rsidRDefault="00F44B2C" w:rsidP="00AF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284307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90" w:type="dxa"/>
          </w:tcPr>
          <w:p w14:paraId="59BA9CB4" w14:textId="77777777" w:rsidR="00F44B2C" w:rsidRPr="00193AC2" w:rsidRDefault="00F44B2C" w:rsidP="00AF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1A9E06" w14:textId="77777777" w:rsidR="00F44B2C" w:rsidRPr="00627390" w:rsidRDefault="00F44B2C" w:rsidP="00AF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90" w:hanging="380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32D36F5" w14:textId="77777777" w:rsidR="00F44B2C" w:rsidRPr="00627390" w:rsidRDefault="00F44B2C" w:rsidP="00AF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A20242" w14:textId="77777777" w:rsidR="00F44B2C" w:rsidRPr="00627390" w:rsidRDefault="00F44B2C" w:rsidP="00AF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6" w:lineRule="auto"/>
              <w:ind w:left="-1210" w:right="-126" w:hanging="292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A3D9317" w14:textId="77777777" w:rsidR="00F44B2C" w:rsidRPr="00627390" w:rsidRDefault="00F44B2C" w:rsidP="00AF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2740C687" w14:textId="77777777" w:rsidR="00F44B2C" w:rsidRPr="00627390" w:rsidRDefault="00F44B2C" w:rsidP="00AF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26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B0CF58B" w14:textId="77777777" w:rsidR="00F44B2C" w:rsidRPr="00627390" w:rsidRDefault="00F44B2C" w:rsidP="00AF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26" w:lineRule="auto"/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3B34C0CB" w14:textId="77777777" w:rsidR="00F44B2C" w:rsidRPr="00627390" w:rsidRDefault="00F44B2C" w:rsidP="00AF4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26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</w:tr>
      <w:tr w:rsidR="004821B6" w:rsidRPr="00E11762" w14:paraId="1D460DB6" w14:textId="77777777" w:rsidTr="00274611">
        <w:tc>
          <w:tcPr>
            <w:tcW w:w="3402" w:type="dxa"/>
          </w:tcPr>
          <w:p w14:paraId="0566B372" w14:textId="78B1F9E8" w:rsidR="004821B6" w:rsidRPr="00284307" w:rsidRDefault="004821B6" w:rsidP="00482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28430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8430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3</w:t>
            </w:r>
            <w:r w:rsidRPr="0028430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28430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</w:tcPr>
          <w:p w14:paraId="4FFED2F6" w14:textId="77777777" w:rsidR="004821B6" w:rsidRPr="00193AC2" w:rsidRDefault="004821B6" w:rsidP="00482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F00A32" w14:textId="77777777" w:rsidR="004821B6" w:rsidRPr="00627390" w:rsidRDefault="004821B6" w:rsidP="00482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90" w:hanging="380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CC41067" w14:textId="77777777" w:rsidR="004821B6" w:rsidRPr="00627390" w:rsidRDefault="004821B6" w:rsidP="00482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B64385" w14:textId="77777777" w:rsidR="004821B6" w:rsidRPr="00627390" w:rsidRDefault="004821B6" w:rsidP="00482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6" w:lineRule="auto"/>
              <w:ind w:left="-1210" w:right="-126" w:hanging="292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34901C8" w14:textId="77777777" w:rsidR="004821B6" w:rsidRPr="00627390" w:rsidRDefault="004821B6" w:rsidP="00482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32D645E6" w14:textId="77777777" w:rsidR="004821B6" w:rsidRPr="00975F7F" w:rsidRDefault="004821B6" w:rsidP="00975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26" w:lineRule="auto"/>
              <w:ind w:righ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446623" w14:textId="77777777" w:rsidR="004821B6" w:rsidRPr="00975F7F" w:rsidRDefault="004821B6" w:rsidP="00975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864"/>
              </w:tabs>
              <w:spacing w:line="226" w:lineRule="auto"/>
              <w:ind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180F47E6" w14:textId="77777777" w:rsidR="004821B6" w:rsidRPr="00975F7F" w:rsidRDefault="004821B6" w:rsidP="00975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26" w:lineRule="auto"/>
              <w:ind w:righ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8E17CC" w:rsidRPr="00E11762" w14:paraId="5F776472" w14:textId="77777777" w:rsidTr="00274611">
        <w:tc>
          <w:tcPr>
            <w:tcW w:w="3402" w:type="dxa"/>
          </w:tcPr>
          <w:p w14:paraId="74849601" w14:textId="2DF2414C" w:rsidR="008E17CC" w:rsidRPr="00284307" w:rsidRDefault="008E17CC" w:rsidP="008E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284307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990" w:type="dxa"/>
          </w:tcPr>
          <w:p w14:paraId="1D7B8EC4" w14:textId="77777777" w:rsidR="008E17CC" w:rsidRPr="00193AC2" w:rsidRDefault="008E17CC" w:rsidP="008E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20A5FC" w14:textId="2071CE2F" w:rsidR="008E17CC" w:rsidRPr="00274611" w:rsidRDefault="008E17CC" w:rsidP="008E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90" w:hanging="380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274611">
              <w:rPr>
                <w:rFonts w:ascii="Angsana New" w:eastAsia="MS Mincho" w:hAnsi="Angsana New"/>
                <w:sz w:val="30"/>
                <w:szCs w:val="30"/>
              </w:rPr>
              <w:t>94,759</w:t>
            </w:r>
          </w:p>
        </w:tc>
        <w:tc>
          <w:tcPr>
            <w:tcW w:w="270" w:type="dxa"/>
          </w:tcPr>
          <w:p w14:paraId="078C718B" w14:textId="77777777" w:rsidR="008E17CC" w:rsidRPr="00274611" w:rsidRDefault="008E17CC" w:rsidP="008E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EC8F6E" w14:textId="65E10C56" w:rsidR="008E17CC" w:rsidRPr="00274611" w:rsidRDefault="008E17CC" w:rsidP="008E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6" w:lineRule="auto"/>
              <w:ind w:left="-1210" w:right="-126" w:hanging="292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123,864</w:t>
            </w:r>
          </w:p>
        </w:tc>
        <w:tc>
          <w:tcPr>
            <w:tcW w:w="270" w:type="dxa"/>
            <w:vAlign w:val="bottom"/>
          </w:tcPr>
          <w:p w14:paraId="5B472FB3" w14:textId="77777777" w:rsidR="008E17CC" w:rsidRPr="00274611" w:rsidRDefault="008E17CC" w:rsidP="008E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4FDBD78" w14:textId="42973B35" w:rsidR="008E17CC" w:rsidRPr="00274611" w:rsidRDefault="008E17CC" w:rsidP="00975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26" w:lineRule="auto"/>
              <w:ind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971F1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5A7D76" w14:textId="77777777" w:rsidR="008E17CC" w:rsidRPr="00274611" w:rsidRDefault="008E17CC" w:rsidP="00975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864"/>
              </w:tabs>
              <w:spacing w:line="226" w:lineRule="auto"/>
              <w:ind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1B8BDBAE" w14:textId="544C2219" w:rsidR="008E17CC" w:rsidRPr="00274611" w:rsidRDefault="008E17CC" w:rsidP="00975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26" w:lineRule="auto"/>
              <w:ind w:right="75" w:hanging="201"/>
              <w:rPr>
                <w:rFonts w:ascii="Angsana New" w:eastAsia="MS Mincho" w:hAnsi="Angsana New"/>
                <w:sz w:val="30"/>
                <w:szCs w:val="30"/>
              </w:rPr>
            </w:pPr>
            <w:r w:rsidRPr="00971F1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8E17CC" w:rsidRPr="00E11762" w14:paraId="768BB708" w14:textId="77777777" w:rsidTr="00274611">
        <w:tc>
          <w:tcPr>
            <w:tcW w:w="3402" w:type="dxa"/>
          </w:tcPr>
          <w:p w14:paraId="212996B5" w14:textId="09A5A4A0" w:rsidR="008E17CC" w:rsidRPr="00284307" w:rsidRDefault="008E17CC" w:rsidP="008E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28430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เกินกำหนดชำระ </w:t>
            </w:r>
          </w:p>
        </w:tc>
        <w:tc>
          <w:tcPr>
            <w:tcW w:w="990" w:type="dxa"/>
          </w:tcPr>
          <w:p w14:paraId="53875B6B" w14:textId="77777777" w:rsidR="008E17CC" w:rsidRPr="00193AC2" w:rsidRDefault="008E17CC" w:rsidP="008E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CB0485" w14:textId="77777777" w:rsidR="008E17CC" w:rsidRPr="00274611" w:rsidRDefault="008E17CC" w:rsidP="008E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90" w:hanging="380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792454" w14:textId="77777777" w:rsidR="008E17CC" w:rsidRPr="00274611" w:rsidRDefault="008E17CC" w:rsidP="008E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738555" w14:textId="77777777" w:rsidR="008E17CC" w:rsidRPr="00274611" w:rsidRDefault="008E17CC" w:rsidP="008E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6" w:lineRule="auto"/>
              <w:ind w:left="-1210" w:right="-126" w:hanging="292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5CEC70D" w14:textId="77777777" w:rsidR="008E17CC" w:rsidRPr="00274611" w:rsidRDefault="008E17CC" w:rsidP="008E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38B707E7" w14:textId="38D872E0" w:rsidR="008E17CC" w:rsidRPr="00274611" w:rsidRDefault="008E17CC" w:rsidP="00975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26" w:lineRule="auto"/>
              <w:ind w:righ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B6FC03" w14:textId="77777777" w:rsidR="008E17CC" w:rsidRPr="00274611" w:rsidRDefault="008E17CC" w:rsidP="00975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864"/>
              </w:tabs>
              <w:spacing w:line="226" w:lineRule="auto"/>
              <w:ind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66EEE9C9" w14:textId="77777777" w:rsidR="008E17CC" w:rsidRPr="00274611" w:rsidRDefault="008E17CC" w:rsidP="00975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26" w:lineRule="auto"/>
              <w:ind w:right="75" w:hanging="93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8E17CC" w:rsidRPr="00E11762" w14:paraId="097961CA" w14:textId="77777777" w:rsidTr="00274611">
        <w:tc>
          <w:tcPr>
            <w:tcW w:w="3402" w:type="dxa"/>
          </w:tcPr>
          <w:p w14:paraId="18445C9B" w14:textId="74F34490" w:rsidR="008E17CC" w:rsidRPr="00284307" w:rsidRDefault="008E17CC" w:rsidP="008E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284307">
              <w:rPr>
                <w:rFonts w:asciiTheme="majorBidi" w:hAnsiTheme="majorBidi" w:cstheme="majorBidi" w:hint="cs"/>
                <w:sz w:val="30"/>
                <w:szCs w:val="30"/>
              </w:rPr>
              <w:t xml:space="preserve">   1 - 30 </w:t>
            </w:r>
            <w:r w:rsidRPr="00284307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990" w:type="dxa"/>
          </w:tcPr>
          <w:p w14:paraId="11A15BF6" w14:textId="77777777" w:rsidR="008E17CC" w:rsidRPr="00193AC2" w:rsidRDefault="008E17CC" w:rsidP="008E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51A1F0" w14:textId="2D78247D" w:rsidR="008E17CC" w:rsidRPr="00274611" w:rsidRDefault="008E17CC" w:rsidP="008E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90" w:hanging="380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274611">
              <w:rPr>
                <w:rFonts w:ascii="Angsana New" w:eastAsia="MS Mincho" w:hAnsi="Angsana New"/>
                <w:sz w:val="30"/>
                <w:szCs w:val="30"/>
              </w:rPr>
              <w:t>89,932</w:t>
            </w:r>
          </w:p>
        </w:tc>
        <w:tc>
          <w:tcPr>
            <w:tcW w:w="270" w:type="dxa"/>
          </w:tcPr>
          <w:p w14:paraId="34BE6F85" w14:textId="77777777" w:rsidR="008E17CC" w:rsidRPr="00274611" w:rsidRDefault="008E17CC" w:rsidP="008E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C91A8F" w14:textId="53C82D80" w:rsidR="008E17CC" w:rsidRPr="00274611" w:rsidRDefault="008E17CC" w:rsidP="008E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6" w:lineRule="auto"/>
              <w:ind w:left="-1210" w:right="-126" w:hanging="292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21,834</w:t>
            </w:r>
          </w:p>
        </w:tc>
        <w:tc>
          <w:tcPr>
            <w:tcW w:w="270" w:type="dxa"/>
            <w:vAlign w:val="bottom"/>
          </w:tcPr>
          <w:p w14:paraId="260CA03D" w14:textId="77777777" w:rsidR="008E17CC" w:rsidRPr="00274611" w:rsidRDefault="008E17CC" w:rsidP="008E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4D6C1827" w14:textId="7ABF0B64" w:rsidR="008E17CC" w:rsidRPr="00274611" w:rsidRDefault="008E17CC" w:rsidP="00975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26" w:lineRule="auto"/>
              <w:ind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971F1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E781C2" w14:textId="77777777" w:rsidR="008E17CC" w:rsidRPr="00274611" w:rsidRDefault="008E17CC" w:rsidP="00975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864"/>
              </w:tabs>
              <w:spacing w:line="226" w:lineRule="auto"/>
              <w:ind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3A69D767" w14:textId="66E330CE" w:rsidR="008E17CC" w:rsidRPr="00274611" w:rsidRDefault="008E17CC" w:rsidP="00975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line="226" w:lineRule="auto"/>
              <w:ind w:right="75" w:hanging="291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 xml:space="preserve">               </w:t>
            </w:r>
            <w:r w:rsidRPr="00971F1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8E17CC" w:rsidRPr="00E11762" w14:paraId="4388C3F9" w14:textId="77777777" w:rsidTr="00274611">
        <w:tc>
          <w:tcPr>
            <w:tcW w:w="3402" w:type="dxa"/>
          </w:tcPr>
          <w:p w14:paraId="24E304F2" w14:textId="339A418C" w:rsidR="008E17CC" w:rsidRPr="00284307" w:rsidRDefault="008E17CC" w:rsidP="008E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284307">
              <w:rPr>
                <w:rFonts w:asciiTheme="majorBidi" w:hAnsiTheme="majorBidi" w:cstheme="majorBidi" w:hint="cs"/>
                <w:sz w:val="30"/>
                <w:szCs w:val="30"/>
              </w:rPr>
              <w:t xml:space="preserve">   31 - 60 </w:t>
            </w:r>
            <w:r w:rsidRPr="00284307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990" w:type="dxa"/>
          </w:tcPr>
          <w:p w14:paraId="3441731C" w14:textId="77777777" w:rsidR="008E17CC" w:rsidRPr="00193AC2" w:rsidRDefault="008E17CC" w:rsidP="008E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E9BFAE" w14:textId="16974C82" w:rsidR="008E17CC" w:rsidRPr="00274611" w:rsidRDefault="008E17CC" w:rsidP="008E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90" w:hanging="380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274611">
              <w:rPr>
                <w:rFonts w:ascii="Angsana New" w:eastAsia="MS Mincho" w:hAnsi="Angsana New"/>
                <w:sz w:val="30"/>
                <w:szCs w:val="30"/>
              </w:rPr>
              <w:t>20,901</w:t>
            </w:r>
          </w:p>
        </w:tc>
        <w:tc>
          <w:tcPr>
            <w:tcW w:w="270" w:type="dxa"/>
          </w:tcPr>
          <w:p w14:paraId="1B6B4D21" w14:textId="77777777" w:rsidR="008E17CC" w:rsidRPr="00274611" w:rsidRDefault="008E17CC" w:rsidP="008E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7AB96F" w14:textId="7938FC60" w:rsidR="008E17CC" w:rsidRPr="00274611" w:rsidRDefault="008E17CC" w:rsidP="008E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6" w:lineRule="auto"/>
              <w:ind w:left="-1210" w:right="-126" w:hanging="292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19,230</w:t>
            </w:r>
          </w:p>
        </w:tc>
        <w:tc>
          <w:tcPr>
            <w:tcW w:w="270" w:type="dxa"/>
            <w:vAlign w:val="bottom"/>
          </w:tcPr>
          <w:p w14:paraId="4528DE58" w14:textId="77777777" w:rsidR="008E17CC" w:rsidRPr="00274611" w:rsidRDefault="008E17CC" w:rsidP="008E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4BE6BC18" w14:textId="0E24E667" w:rsidR="008E17CC" w:rsidRPr="00274611" w:rsidRDefault="008E17CC" w:rsidP="00975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26" w:lineRule="auto"/>
              <w:ind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971F1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CAD4A9" w14:textId="77777777" w:rsidR="008E17CC" w:rsidRPr="00274611" w:rsidRDefault="008E17CC" w:rsidP="00975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864"/>
              </w:tabs>
              <w:spacing w:line="226" w:lineRule="auto"/>
              <w:ind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194D3F79" w14:textId="7001E641" w:rsidR="008E17CC" w:rsidRPr="00274611" w:rsidRDefault="008E17CC" w:rsidP="00975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26" w:lineRule="auto"/>
              <w:ind w:right="75" w:hanging="291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 xml:space="preserve">               </w:t>
            </w:r>
            <w:r w:rsidRPr="00971F1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8E17CC" w:rsidRPr="00E11762" w14:paraId="1A56A4EF" w14:textId="77777777" w:rsidTr="00060830">
        <w:tc>
          <w:tcPr>
            <w:tcW w:w="3402" w:type="dxa"/>
          </w:tcPr>
          <w:p w14:paraId="6F1D2A9B" w14:textId="3FD16DCD" w:rsidR="008E17CC" w:rsidRPr="00284307" w:rsidRDefault="008E17CC" w:rsidP="008E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284307">
              <w:rPr>
                <w:rFonts w:asciiTheme="majorBidi" w:hAnsiTheme="majorBidi" w:cstheme="majorBidi" w:hint="cs"/>
                <w:sz w:val="30"/>
                <w:szCs w:val="30"/>
              </w:rPr>
              <w:t xml:space="preserve">   61 - 90 </w:t>
            </w:r>
            <w:r w:rsidRPr="00284307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990" w:type="dxa"/>
          </w:tcPr>
          <w:p w14:paraId="4CF86AFA" w14:textId="77777777" w:rsidR="008E17CC" w:rsidRPr="00193AC2" w:rsidRDefault="008E17CC" w:rsidP="008E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2CDD99" w14:textId="7252451D" w:rsidR="008E17CC" w:rsidRPr="00274611" w:rsidRDefault="008E17CC" w:rsidP="008E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90" w:hanging="380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274611">
              <w:rPr>
                <w:rFonts w:ascii="Angsana New" w:eastAsia="MS Mincho" w:hAnsi="Angsana New"/>
                <w:sz w:val="30"/>
                <w:szCs w:val="30"/>
              </w:rPr>
              <w:t>9,172</w:t>
            </w:r>
          </w:p>
        </w:tc>
        <w:tc>
          <w:tcPr>
            <w:tcW w:w="270" w:type="dxa"/>
          </w:tcPr>
          <w:p w14:paraId="613E1C2F" w14:textId="77777777" w:rsidR="008E17CC" w:rsidRPr="00274611" w:rsidRDefault="008E17CC" w:rsidP="008E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CC1C9B" w14:textId="45E8F37D" w:rsidR="008E17CC" w:rsidRPr="00274611" w:rsidRDefault="008E17CC" w:rsidP="008E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6" w:lineRule="auto"/>
              <w:ind w:left="-1210" w:right="-126" w:hanging="292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15,7</w:t>
            </w:r>
            <w:r w:rsidR="00B36AE3">
              <w:rPr>
                <w:rFonts w:ascii="Angsana New" w:eastAsia="MS Mincho" w:hAnsi="Angsana New"/>
                <w:sz w:val="30"/>
                <w:szCs w:val="30"/>
              </w:rPr>
              <w:t>90</w:t>
            </w:r>
          </w:p>
        </w:tc>
        <w:tc>
          <w:tcPr>
            <w:tcW w:w="270" w:type="dxa"/>
            <w:vAlign w:val="bottom"/>
          </w:tcPr>
          <w:p w14:paraId="7F721E80" w14:textId="77777777" w:rsidR="008E17CC" w:rsidRPr="00274611" w:rsidRDefault="008E17CC" w:rsidP="008E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8091D8B" w14:textId="38A7C6A0" w:rsidR="008E17CC" w:rsidRPr="00274611" w:rsidRDefault="008E17CC" w:rsidP="00975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26" w:lineRule="auto"/>
              <w:ind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971F1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BF3FE0" w14:textId="77777777" w:rsidR="008E17CC" w:rsidRPr="00274611" w:rsidRDefault="008E17CC" w:rsidP="00975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864"/>
              </w:tabs>
              <w:spacing w:line="226" w:lineRule="auto"/>
              <w:ind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7402612B" w14:textId="08907894" w:rsidR="008E17CC" w:rsidRPr="00274611" w:rsidRDefault="008E17CC" w:rsidP="00975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26" w:lineRule="auto"/>
              <w:ind w:right="75" w:hanging="291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 xml:space="preserve">               </w:t>
            </w:r>
            <w:r w:rsidRPr="00971F1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8E17CC" w:rsidRPr="00E11762" w14:paraId="3B23DCFC" w14:textId="77777777" w:rsidTr="00060830">
        <w:tc>
          <w:tcPr>
            <w:tcW w:w="3402" w:type="dxa"/>
          </w:tcPr>
          <w:p w14:paraId="60CE9D5A" w14:textId="606E386C" w:rsidR="008E17CC" w:rsidRPr="00284307" w:rsidRDefault="008E17CC" w:rsidP="008E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28430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มากกว่า </w:t>
            </w:r>
            <w:r w:rsidRPr="00284307">
              <w:rPr>
                <w:rFonts w:asciiTheme="majorBidi" w:hAnsiTheme="majorBidi" w:cstheme="majorBidi" w:hint="cs"/>
                <w:sz w:val="30"/>
                <w:szCs w:val="30"/>
              </w:rPr>
              <w:t>90</w:t>
            </w:r>
            <w:r w:rsidRPr="0028430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990" w:type="dxa"/>
          </w:tcPr>
          <w:p w14:paraId="71776BAC" w14:textId="77777777" w:rsidR="008E17CC" w:rsidRPr="00193AC2" w:rsidRDefault="008E17CC" w:rsidP="008E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D6A877E" w14:textId="64E2BC1B" w:rsidR="008E17CC" w:rsidRPr="00274611" w:rsidRDefault="008E17CC" w:rsidP="008E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90" w:hanging="380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274611">
              <w:rPr>
                <w:rFonts w:ascii="Angsana New" w:eastAsia="MS Mincho" w:hAnsi="Angsana New"/>
                <w:sz w:val="30"/>
                <w:szCs w:val="30"/>
              </w:rPr>
              <w:t>167,</w:t>
            </w:r>
            <w:r>
              <w:rPr>
                <w:rFonts w:ascii="Angsana New" w:eastAsia="MS Mincho" w:hAnsi="Angsana New"/>
                <w:sz w:val="30"/>
                <w:szCs w:val="30"/>
              </w:rPr>
              <w:t>038</w:t>
            </w:r>
          </w:p>
        </w:tc>
        <w:tc>
          <w:tcPr>
            <w:tcW w:w="270" w:type="dxa"/>
          </w:tcPr>
          <w:p w14:paraId="4ADCB6BA" w14:textId="77777777" w:rsidR="008E17CC" w:rsidRPr="00274611" w:rsidRDefault="008E17CC" w:rsidP="008E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05AE221" w14:textId="12C15803" w:rsidR="008E17CC" w:rsidRPr="00274611" w:rsidRDefault="008E17CC" w:rsidP="008E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6" w:lineRule="auto"/>
              <w:ind w:left="-1210" w:right="-126" w:hanging="292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272,966</w:t>
            </w:r>
          </w:p>
        </w:tc>
        <w:tc>
          <w:tcPr>
            <w:tcW w:w="270" w:type="dxa"/>
            <w:vAlign w:val="bottom"/>
          </w:tcPr>
          <w:p w14:paraId="09A1B654" w14:textId="77777777" w:rsidR="008E17CC" w:rsidRPr="00274611" w:rsidRDefault="008E17CC" w:rsidP="008E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1BDC59AF" w14:textId="177BAD5D" w:rsidR="008E17CC" w:rsidRPr="00274611" w:rsidRDefault="008E17CC" w:rsidP="00975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26" w:lineRule="auto"/>
              <w:ind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971F1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6945A5" w14:textId="77777777" w:rsidR="008E17CC" w:rsidRPr="00274611" w:rsidRDefault="008E17CC" w:rsidP="00975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864"/>
              </w:tabs>
              <w:spacing w:line="226" w:lineRule="auto"/>
              <w:ind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34A1B830" w14:textId="278518AA" w:rsidR="008E17CC" w:rsidRPr="00274611" w:rsidRDefault="008E17CC" w:rsidP="00975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26" w:lineRule="auto"/>
              <w:ind w:left="-111" w:right="75" w:hanging="90"/>
              <w:rPr>
                <w:rFonts w:ascii="Angsana New" w:eastAsia="MS Mincho" w:hAnsi="Angsana New"/>
                <w:sz w:val="30"/>
                <w:szCs w:val="30"/>
              </w:rPr>
            </w:pPr>
            <w:r w:rsidRPr="00971F1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8E17CC" w:rsidRPr="00E11762" w14:paraId="43E7CA77" w14:textId="77777777" w:rsidTr="00060830">
        <w:tc>
          <w:tcPr>
            <w:tcW w:w="3402" w:type="dxa"/>
          </w:tcPr>
          <w:p w14:paraId="056CE4BA" w14:textId="7F777719" w:rsidR="008E17CC" w:rsidRPr="00284307" w:rsidRDefault="008E17CC" w:rsidP="008E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28430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3D8F5BE2" w14:textId="77777777" w:rsidR="008E17CC" w:rsidRPr="00193AC2" w:rsidRDefault="008E17CC" w:rsidP="008E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FC4BC4D" w14:textId="790B7964" w:rsidR="008E17CC" w:rsidRPr="00B36AE3" w:rsidRDefault="008E17CC" w:rsidP="008E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90" w:hanging="380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36AE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381,802</w:t>
            </w:r>
          </w:p>
        </w:tc>
        <w:tc>
          <w:tcPr>
            <w:tcW w:w="270" w:type="dxa"/>
          </w:tcPr>
          <w:p w14:paraId="7978AF95" w14:textId="77777777" w:rsidR="008E17CC" w:rsidRPr="00B36AE3" w:rsidRDefault="008E17CC" w:rsidP="008E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5F4F0A0" w14:textId="50A8242E" w:rsidR="008E17CC" w:rsidRPr="00B36AE3" w:rsidRDefault="008E17CC" w:rsidP="008E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6" w:lineRule="auto"/>
              <w:ind w:left="-1210" w:right="-126" w:hanging="292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36AE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453,68</w:t>
            </w:r>
            <w:r w:rsidR="00B36AE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40BFE997" w14:textId="77777777" w:rsidR="008E17CC" w:rsidRPr="00274611" w:rsidRDefault="008E17CC" w:rsidP="008E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1D7119ED" w14:textId="7EB675F7" w:rsidR="008E17CC" w:rsidRPr="00274611" w:rsidRDefault="008E17CC" w:rsidP="00975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26" w:lineRule="auto"/>
              <w:ind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971F1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FC6B4C" w14:textId="77777777" w:rsidR="008E17CC" w:rsidRPr="00274611" w:rsidRDefault="008E17CC" w:rsidP="00975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864"/>
              </w:tabs>
              <w:spacing w:line="226" w:lineRule="auto"/>
              <w:ind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6CAD000C" w14:textId="58945588" w:rsidR="008E17CC" w:rsidRPr="00274611" w:rsidRDefault="008E17CC" w:rsidP="00975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26" w:lineRule="auto"/>
              <w:ind w:right="75" w:hanging="93"/>
              <w:rPr>
                <w:rFonts w:ascii="Angsana New" w:eastAsia="MS Mincho" w:hAnsi="Angsana New"/>
                <w:sz w:val="30"/>
                <w:szCs w:val="30"/>
              </w:rPr>
            </w:pPr>
            <w:r w:rsidRPr="00971F1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8E17CC" w:rsidRPr="00E11762" w14:paraId="31147C9A" w14:textId="77777777" w:rsidTr="00060830">
        <w:tc>
          <w:tcPr>
            <w:tcW w:w="3402" w:type="dxa"/>
          </w:tcPr>
          <w:p w14:paraId="60B2D6F7" w14:textId="62417069" w:rsidR="008E17CC" w:rsidRPr="00274611" w:rsidRDefault="008E17CC" w:rsidP="008E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ind w:left="237" w:hanging="237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74611">
              <w:rPr>
                <w:rFonts w:ascii="Angsana New" w:eastAsia="MS Mincho" w:hAnsi="Angsana New" w:hint="cs"/>
                <w:sz w:val="30"/>
                <w:szCs w:val="30"/>
                <w:cs/>
              </w:rPr>
              <w:t>รายได้ค้างรับจากการให้เช่าและบริการ</w:t>
            </w:r>
          </w:p>
        </w:tc>
        <w:tc>
          <w:tcPr>
            <w:tcW w:w="990" w:type="dxa"/>
          </w:tcPr>
          <w:p w14:paraId="47ED9E31" w14:textId="77777777" w:rsidR="008E17CC" w:rsidRPr="00193AC2" w:rsidRDefault="008E17CC" w:rsidP="008E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1DA9D30" w14:textId="31E8FFBB" w:rsidR="008E17CC" w:rsidRPr="00533A13" w:rsidRDefault="00533A13" w:rsidP="008E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90" w:hanging="380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533A13">
              <w:rPr>
                <w:rFonts w:ascii="Angsana New" w:eastAsia="MS Mincho" w:hAnsi="Angsana New"/>
                <w:sz w:val="30"/>
                <w:szCs w:val="30"/>
              </w:rPr>
              <w:t>59,646</w:t>
            </w:r>
          </w:p>
        </w:tc>
        <w:tc>
          <w:tcPr>
            <w:tcW w:w="270" w:type="dxa"/>
            <w:shd w:val="clear" w:color="auto" w:fill="auto"/>
          </w:tcPr>
          <w:p w14:paraId="3ACCF6AE" w14:textId="77777777" w:rsidR="008E17CC" w:rsidRPr="00274611" w:rsidRDefault="008E17CC" w:rsidP="008E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4204C8D" w14:textId="6FB584B1" w:rsidR="008E17CC" w:rsidRPr="00506D1A" w:rsidRDefault="00533A13" w:rsidP="008E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6" w:lineRule="auto"/>
              <w:ind w:left="-1210" w:right="-126" w:hanging="292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506D1A">
              <w:rPr>
                <w:rFonts w:ascii="Angsana New" w:eastAsia="MS Mincho" w:hAnsi="Angsana New"/>
                <w:sz w:val="30"/>
                <w:szCs w:val="30"/>
              </w:rPr>
              <w:t>62,610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2597D0" w14:textId="77777777" w:rsidR="008E17CC" w:rsidRPr="00274611" w:rsidRDefault="008E17CC" w:rsidP="008E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2B3DD131" w14:textId="1A72C523" w:rsidR="008E17CC" w:rsidRPr="00274611" w:rsidRDefault="008E17CC" w:rsidP="00975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26" w:lineRule="auto"/>
              <w:ind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971F1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D8F1B57" w14:textId="5040C9A2" w:rsidR="008E17CC" w:rsidRPr="00274611" w:rsidRDefault="008E17CC" w:rsidP="00975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864"/>
              </w:tabs>
              <w:spacing w:line="226" w:lineRule="auto"/>
              <w:ind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7618D0F0" w14:textId="273F7B32" w:rsidR="008E17CC" w:rsidRPr="00274611" w:rsidRDefault="008E17CC" w:rsidP="00975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26" w:lineRule="auto"/>
              <w:ind w:right="-15" w:hanging="291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 xml:space="preserve">               </w:t>
            </w:r>
            <w:r w:rsidRPr="00971F1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8E17CC" w:rsidRPr="00E11762" w14:paraId="347861A4" w14:textId="77777777" w:rsidTr="00F12C2C">
        <w:tc>
          <w:tcPr>
            <w:tcW w:w="3402" w:type="dxa"/>
          </w:tcPr>
          <w:p w14:paraId="4584DBE1" w14:textId="0D2EF887" w:rsidR="008E17CC" w:rsidRPr="00274611" w:rsidRDefault="008E17CC" w:rsidP="008E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ind w:left="237" w:hanging="23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4611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ลูกหนี้ตามสัญญาเช่าดำเนินงานที่ยังไม่เรียกชำระ</w:t>
            </w:r>
          </w:p>
        </w:tc>
        <w:tc>
          <w:tcPr>
            <w:tcW w:w="990" w:type="dxa"/>
          </w:tcPr>
          <w:p w14:paraId="14F42467" w14:textId="77777777" w:rsidR="008E17CC" w:rsidRPr="00193AC2" w:rsidRDefault="008E17CC" w:rsidP="008E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07034FC" w14:textId="77777777" w:rsidR="008E17CC" w:rsidRPr="00533A13" w:rsidRDefault="008E17CC" w:rsidP="008E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90" w:hanging="380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752538D7" w14:textId="3BCD049B" w:rsidR="008E17CC" w:rsidRPr="00533A13" w:rsidRDefault="00533A13" w:rsidP="008E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90" w:hanging="380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533A13">
              <w:rPr>
                <w:rFonts w:ascii="Angsana New" w:eastAsia="MS Mincho" w:hAnsi="Angsana New"/>
                <w:sz w:val="30"/>
                <w:szCs w:val="30"/>
              </w:rPr>
              <w:t>67,710</w:t>
            </w:r>
          </w:p>
        </w:tc>
        <w:tc>
          <w:tcPr>
            <w:tcW w:w="270" w:type="dxa"/>
            <w:shd w:val="clear" w:color="auto" w:fill="auto"/>
          </w:tcPr>
          <w:p w14:paraId="30027D81" w14:textId="77777777" w:rsidR="008E17CC" w:rsidRPr="00274611" w:rsidRDefault="008E17CC" w:rsidP="008E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FE4FA23" w14:textId="77777777" w:rsidR="00533A13" w:rsidRPr="00506D1A" w:rsidRDefault="00533A13" w:rsidP="008E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6" w:lineRule="auto"/>
              <w:ind w:left="-1210" w:right="-126" w:hanging="292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6A9578D4" w14:textId="759067A4" w:rsidR="008E17CC" w:rsidRPr="00506D1A" w:rsidRDefault="00533A13" w:rsidP="008E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6" w:lineRule="auto"/>
              <w:ind w:left="-1210" w:right="-126" w:hanging="292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506D1A">
              <w:rPr>
                <w:rFonts w:ascii="Angsana New" w:eastAsia="MS Mincho" w:hAnsi="Angsana New"/>
                <w:sz w:val="30"/>
                <w:szCs w:val="30"/>
              </w:rPr>
              <w:t>48,559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495B59" w14:textId="77777777" w:rsidR="008E17CC" w:rsidRPr="00274611" w:rsidRDefault="008E17CC" w:rsidP="008E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2C244207" w14:textId="77777777" w:rsidR="008E17CC" w:rsidRDefault="008E17CC" w:rsidP="00975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26" w:lineRule="auto"/>
              <w:ind w:right="-12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30422240" w14:textId="650FD9D2" w:rsidR="008E17CC" w:rsidRPr="00274611" w:rsidRDefault="008E17CC" w:rsidP="00975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26" w:lineRule="auto"/>
              <w:ind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971F1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428BE93" w14:textId="77777777" w:rsidR="008E17CC" w:rsidRPr="00274611" w:rsidRDefault="008E17CC" w:rsidP="00975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864"/>
              </w:tabs>
              <w:spacing w:line="226" w:lineRule="auto"/>
              <w:ind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5FD2027D" w14:textId="77777777" w:rsidR="008E17CC" w:rsidRDefault="008E17CC" w:rsidP="00975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26" w:lineRule="auto"/>
              <w:ind w:right="-12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5A240FA0" w14:textId="16B65E63" w:rsidR="008E17CC" w:rsidRPr="00274611" w:rsidRDefault="008E17CC" w:rsidP="00975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26" w:lineRule="auto"/>
              <w:ind w:right="75" w:hanging="93"/>
              <w:rPr>
                <w:rFonts w:ascii="Angsana New" w:eastAsia="MS Mincho" w:hAnsi="Angsana New"/>
                <w:sz w:val="30"/>
                <w:szCs w:val="30"/>
              </w:rPr>
            </w:pPr>
            <w:r w:rsidRPr="00971F1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8E17CC" w:rsidRPr="00E11762" w14:paraId="1BBFA10A" w14:textId="77777777" w:rsidTr="00F12C2C">
        <w:tc>
          <w:tcPr>
            <w:tcW w:w="3402" w:type="dxa"/>
          </w:tcPr>
          <w:p w14:paraId="2F35D858" w14:textId="65EA1670" w:rsidR="008E17CC" w:rsidRPr="00274611" w:rsidRDefault="008E17CC" w:rsidP="008E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ind w:left="237" w:hanging="237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7461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27461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</w:tcPr>
          <w:p w14:paraId="3FB9669C" w14:textId="77777777" w:rsidR="008E17CC" w:rsidRPr="00193AC2" w:rsidRDefault="008E17CC" w:rsidP="008E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1F9C7E6" w14:textId="77777777" w:rsidR="008E17CC" w:rsidRDefault="008E17CC" w:rsidP="008E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hanging="380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46A242D1" w14:textId="39709FB6" w:rsidR="008E17CC" w:rsidRPr="00274611" w:rsidRDefault="008E17CC" w:rsidP="008E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hanging="380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(116,237)</w:t>
            </w:r>
          </w:p>
        </w:tc>
        <w:tc>
          <w:tcPr>
            <w:tcW w:w="270" w:type="dxa"/>
            <w:shd w:val="clear" w:color="auto" w:fill="auto"/>
          </w:tcPr>
          <w:p w14:paraId="59EA2517" w14:textId="77777777" w:rsidR="008E17CC" w:rsidRPr="00274611" w:rsidRDefault="008E17CC" w:rsidP="008E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8663DF8" w14:textId="77777777" w:rsidR="008E17CC" w:rsidRDefault="008E17CC" w:rsidP="008E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6" w:lineRule="auto"/>
              <w:ind w:left="-1210" w:right="-126" w:hanging="292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069DC30B" w14:textId="35EB90ED" w:rsidR="008E17CC" w:rsidRPr="00274611" w:rsidRDefault="008E17CC" w:rsidP="008E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6" w:lineRule="auto"/>
              <w:ind w:left="-1210" w:right="-126" w:hanging="292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(156,63</w:t>
            </w:r>
            <w:r w:rsidR="00B36AE3">
              <w:rPr>
                <w:rFonts w:ascii="Angsana New" w:eastAsia="MS Mincho" w:hAnsi="Angsana New"/>
                <w:sz w:val="30"/>
                <w:szCs w:val="30"/>
              </w:rPr>
              <w:t>6</w:t>
            </w:r>
            <w:r>
              <w:rPr>
                <w:rFonts w:ascii="Angsana New" w:eastAsia="MS Mincho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502EBF" w14:textId="77777777" w:rsidR="008E17CC" w:rsidRPr="00274611" w:rsidRDefault="008E17CC" w:rsidP="008E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396C9F06" w14:textId="77777777" w:rsidR="008E17CC" w:rsidRDefault="008E17CC" w:rsidP="00975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26" w:lineRule="auto"/>
              <w:ind w:right="-12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381E469B" w14:textId="337F65AE" w:rsidR="008E17CC" w:rsidRPr="00274611" w:rsidRDefault="008E17CC" w:rsidP="00975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26" w:lineRule="auto"/>
              <w:ind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971F1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876D77" w14:textId="60842AC9" w:rsidR="008E17CC" w:rsidRPr="00274611" w:rsidRDefault="008E17CC" w:rsidP="00975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864"/>
              </w:tabs>
              <w:spacing w:line="226" w:lineRule="auto"/>
              <w:ind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27CA940A" w14:textId="77777777" w:rsidR="008E17CC" w:rsidRDefault="008E17CC" w:rsidP="00975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26" w:lineRule="auto"/>
              <w:ind w:right="-12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727F612B" w14:textId="219E10E3" w:rsidR="008E17CC" w:rsidRPr="00274611" w:rsidRDefault="008E17CC" w:rsidP="00975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26" w:lineRule="auto"/>
              <w:ind w:right="75" w:hanging="93"/>
              <w:rPr>
                <w:rFonts w:ascii="Angsana New" w:eastAsia="MS Mincho" w:hAnsi="Angsana New"/>
                <w:sz w:val="30"/>
                <w:szCs w:val="30"/>
              </w:rPr>
            </w:pPr>
            <w:r w:rsidRPr="00971F1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8E17CC" w:rsidRPr="00E11762" w14:paraId="13864F5F" w14:textId="77777777" w:rsidTr="00B36AE3">
        <w:trPr>
          <w:trHeight w:val="344"/>
        </w:trPr>
        <w:tc>
          <w:tcPr>
            <w:tcW w:w="3402" w:type="dxa"/>
          </w:tcPr>
          <w:p w14:paraId="164BD771" w14:textId="7E4567A5" w:rsidR="008E17CC" w:rsidRPr="00274611" w:rsidRDefault="008E17CC" w:rsidP="008E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27461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14:paraId="7694BE93" w14:textId="274047DC" w:rsidR="008E17CC" w:rsidRPr="00E11762" w:rsidRDefault="008E17CC" w:rsidP="008E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5FF3E8" w14:textId="28BC6A5A" w:rsidR="008E17CC" w:rsidRPr="00274611" w:rsidRDefault="008E17CC" w:rsidP="008E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90" w:hanging="380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274611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392,921</w:t>
            </w:r>
          </w:p>
        </w:tc>
        <w:tc>
          <w:tcPr>
            <w:tcW w:w="270" w:type="dxa"/>
            <w:shd w:val="clear" w:color="auto" w:fill="auto"/>
          </w:tcPr>
          <w:p w14:paraId="531CD157" w14:textId="77777777" w:rsidR="008E17CC" w:rsidRPr="00274611" w:rsidRDefault="008E17CC" w:rsidP="008E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120" w:lineRule="auto"/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97CA14" w14:textId="43FF1FB6" w:rsidR="008E17CC" w:rsidRPr="00274611" w:rsidRDefault="008E17CC" w:rsidP="008E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right="90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408,217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302214" w14:textId="77777777" w:rsidR="008E17CC" w:rsidRPr="00274611" w:rsidRDefault="008E17CC" w:rsidP="008E1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26" w:lineRule="auto"/>
              <w:ind w:left="-108" w:right="90" w:hanging="380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9837AC" w14:textId="5C5D8C7D" w:rsidR="008E17CC" w:rsidRPr="00975F7F" w:rsidRDefault="008E17CC" w:rsidP="00975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26" w:lineRule="auto"/>
              <w:ind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975F7F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09CBC97" w14:textId="496A402E" w:rsidR="008E17CC" w:rsidRPr="00975F7F" w:rsidRDefault="008E17CC" w:rsidP="00975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864"/>
              </w:tabs>
              <w:spacing w:line="226" w:lineRule="auto"/>
              <w:ind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FBD77A" w14:textId="72CD883E" w:rsidR="008E17CC" w:rsidRPr="00975F7F" w:rsidRDefault="008E17CC" w:rsidP="00975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26" w:lineRule="auto"/>
              <w:ind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975F7F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4C0C20DE" w14:textId="06CB3DF8" w:rsidR="006E4BCF" w:rsidRDefault="006E4BCF" w:rsidP="00424379">
      <w:pPr>
        <w:pStyle w:val="BodyTextInden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250"/>
          <w:tab w:val="left" w:pos="540"/>
        </w:tabs>
        <w:spacing w:after="0" w:line="240" w:lineRule="auto"/>
        <w:ind w:left="0"/>
        <w:rPr>
          <w:rFonts w:ascii="Angsana New" w:hAnsi="Angsana New"/>
          <w:b/>
          <w:bCs/>
          <w:sz w:val="20"/>
        </w:rPr>
      </w:pPr>
    </w:p>
    <w:tbl>
      <w:tblPr>
        <w:tblW w:w="972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18"/>
        <w:gridCol w:w="3402"/>
        <w:gridCol w:w="990"/>
        <w:gridCol w:w="1080"/>
        <w:gridCol w:w="270"/>
        <w:gridCol w:w="1170"/>
        <w:gridCol w:w="270"/>
        <w:gridCol w:w="1169"/>
        <w:gridCol w:w="270"/>
        <w:gridCol w:w="1081"/>
      </w:tblGrid>
      <w:tr w:rsidR="00090E8C" w:rsidRPr="00E11762" w14:paraId="778AE685" w14:textId="77777777" w:rsidTr="00090E8C">
        <w:trPr>
          <w:tblHeader/>
        </w:trPr>
        <w:tc>
          <w:tcPr>
            <w:tcW w:w="3420" w:type="dxa"/>
            <w:gridSpan w:val="2"/>
            <w:vAlign w:val="bottom"/>
            <w:hideMark/>
          </w:tcPr>
          <w:p w14:paraId="3D458E7E" w14:textId="7550D14D" w:rsidR="00090E8C" w:rsidRPr="00090E8C" w:rsidRDefault="0048401E" w:rsidP="00484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6"/>
              </w:tabs>
              <w:spacing w:line="226" w:lineRule="auto"/>
              <w:ind w:left="246" w:hanging="24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8401E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</w:tcPr>
          <w:p w14:paraId="30785AAE" w14:textId="77777777" w:rsidR="00090E8C" w:rsidRPr="00090E8C" w:rsidRDefault="00090E8C" w:rsidP="00090E8C">
            <w:pPr>
              <w:tabs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520" w:type="dxa"/>
            <w:gridSpan w:val="3"/>
            <w:vAlign w:val="bottom"/>
            <w:hideMark/>
          </w:tcPr>
          <w:p w14:paraId="143B9610" w14:textId="77777777" w:rsidR="00090E8C" w:rsidRPr="00090E8C" w:rsidRDefault="00090E8C" w:rsidP="00090E8C">
            <w:pPr>
              <w:tabs>
                <w:tab w:val="center" w:pos="4536"/>
                <w:tab w:val="right" w:pos="9072"/>
              </w:tabs>
              <w:spacing w:line="240" w:lineRule="auto"/>
              <w:ind w:right="-142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090E8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CF896EA" w14:textId="77777777" w:rsidR="00090E8C" w:rsidRPr="00090E8C" w:rsidRDefault="00090E8C" w:rsidP="00090E8C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hideMark/>
          </w:tcPr>
          <w:p w14:paraId="3D2DD585" w14:textId="77777777" w:rsidR="0048401E" w:rsidRPr="0048401E" w:rsidRDefault="0048401E" w:rsidP="00090E8C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7C26433" w14:textId="6DF72405" w:rsidR="00090E8C" w:rsidRPr="00090E8C" w:rsidRDefault="00090E8C" w:rsidP="00090E8C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0E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0E8C" w:rsidRPr="00E11762" w14:paraId="10B08A0C" w14:textId="77777777" w:rsidTr="00090E8C">
        <w:tblPrEx>
          <w:tblLook w:val="0000" w:firstRow="0" w:lastRow="0" w:firstColumn="0" w:lastColumn="0" w:noHBand="0" w:noVBand="0"/>
        </w:tblPrEx>
        <w:trPr>
          <w:gridBefore w:val="1"/>
          <w:wBefore w:w="18" w:type="dxa"/>
          <w:tblHeader/>
        </w:trPr>
        <w:tc>
          <w:tcPr>
            <w:tcW w:w="3402" w:type="dxa"/>
          </w:tcPr>
          <w:p w14:paraId="26BA6F09" w14:textId="77777777" w:rsidR="00090E8C" w:rsidRPr="00E11762" w:rsidRDefault="00090E8C" w:rsidP="00DD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9426357" w14:textId="77777777" w:rsidR="00090E8C" w:rsidRPr="00E11762" w:rsidRDefault="00090E8C" w:rsidP="00DD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2E9EDD9" w14:textId="77777777" w:rsidR="00090E8C" w:rsidRPr="00E11762" w:rsidRDefault="00090E8C" w:rsidP="00DD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bottom"/>
          </w:tcPr>
          <w:p w14:paraId="43569797" w14:textId="77777777" w:rsidR="00090E8C" w:rsidRPr="00E11762" w:rsidRDefault="00090E8C" w:rsidP="00DD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C025C10" w14:textId="77777777" w:rsidR="00090E8C" w:rsidRPr="00E11762" w:rsidRDefault="00090E8C" w:rsidP="00DD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3192B458" w14:textId="77777777" w:rsidR="00090E8C" w:rsidRPr="00E11762" w:rsidRDefault="00090E8C" w:rsidP="00DD5608">
            <w:pPr>
              <w:spacing w:line="226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169" w:type="dxa"/>
            <w:vAlign w:val="bottom"/>
          </w:tcPr>
          <w:p w14:paraId="641D6869" w14:textId="77777777" w:rsidR="00090E8C" w:rsidRPr="00E11762" w:rsidRDefault="00090E8C" w:rsidP="00DD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bottom"/>
          </w:tcPr>
          <w:p w14:paraId="573B792E" w14:textId="77777777" w:rsidR="00090E8C" w:rsidRPr="00E11762" w:rsidRDefault="00090E8C" w:rsidP="00DD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1FA4CF47" w14:textId="77777777" w:rsidR="00090E8C" w:rsidRPr="00E11762" w:rsidRDefault="00090E8C" w:rsidP="00DD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2563</w:t>
            </w:r>
          </w:p>
        </w:tc>
      </w:tr>
      <w:tr w:rsidR="00090E8C" w:rsidRPr="00E11762" w14:paraId="17546E00" w14:textId="77777777" w:rsidTr="00090E8C">
        <w:tblPrEx>
          <w:tblLook w:val="0000" w:firstRow="0" w:lastRow="0" w:firstColumn="0" w:lastColumn="0" w:noHBand="0" w:noVBand="0"/>
        </w:tblPrEx>
        <w:trPr>
          <w:gridBefore w:val="1"/>
          <w:wBefore w:w="18" w:type="dxa"/>
          <w:tblHeader/>
        </w:trPr>
        <w:tc>
          <w:tcPr>
            <w:tcW w:w="3402" w:type="dxa"/>
          </w:tcPr>
          <w:p w14:paraId="5FACAB20" w14:textId="77777777" w:rsidR="00090E8C" w:rsidRPr="00E11762" w:rsidRDefault="00090E8C" w:rsidP="00DD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E2DD060" w14:textId="77777777" w:rsidR="00090E8C" w:rsidRPr="00E11762" w:rsidRDefault="00090E8C" w:rsidP="00DD5608">
            <w:pPr>
              <w:tabs>
                <w:tab w:val="left" w:pos="540"/>
              </w:tabs>
              <w:spacing w:line="226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14:paraId="3E9FE657" w14:textId="77777777" w:rsidR="00090E8C" w:rsidRPr="00E11762" w:rsidRDefault="00090E8C" w:rsidP="00DD5608">
            <w:pPr>
              <w:tabs>
                <w:tab w:val="left" w:pos="540"/>
              </w:tabs>
              <w:spacing w:line="226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E11762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(</w:t>
            </w:r>
            <w:r w:rsidRPr="00E11762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E11762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90E8C" w:rsidRPr="00F23083" w14:paraId="646B0A4F" w14:textId="77777777" w:rsidTr="00090E8C">
        <w:tblPrEx>
          <w:tblLook w:val="0000" w:firstRow="0" w:lastRow="0" w:firstColumn="0" w:lastColumn="0" w:noHBand="0" w:noVBand="0"/>
        </w:tblPrEx>
        <w:trPr>
          <w:gridBefore w:val="1"/>
          <w:wBefore w:w="18" w:type="dxa"/>
        </w:trPr>
        <w:tc>
          <w:tcPr>
            <w:tcW w:w="3402" w:type="dxa"/>
          </w:tcPr>
          <w:p w14:paraId="1D0CBA0A" w14:textId="56F8F29F" w:rsidR="00090E8C" w:rsidRPr="00E11762" w:rsidRDefault="00090E8C" w:rsidP="00090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536D15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  <w:r w:rsidRPr="00536D15">
              <w:rPr>
                <w:rFonts w:asciiTheme="majorBidi" w:hAnsiTheme="majorBidi" w:cstheme="majorBidi" w:hint="cs"/>
                <w:sz w:val="30"/>
                <w:szCs w:val="30"/>
              </w:rPr>
              <w:t xml:space="preserve"> 1 </w:t>
            </w:r>
            <w:r w:rsidRPr="00536D15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990" w:type="dxa"/>
          </w:tcPr>
          <w:p w14:paraId="0C49C26A" w14:textId="77777777" w:rsidR="00090E8C" w:rsidRPr="00193AC2" w:rsidRDefault="00090E8C" w:rsidP="00090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B41981" w14:textId="259B4576" w:rsidR="00090E8C" w:rsidRPr="00F23083" w:rsidRDefault="00090E8C" w:rsidP="00090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70" w:hanging="380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536D15">
              <w:rPr>
                <w:rFonts w:ascii="Angsana New" w:eastAsia="MS Mincho" w:hAnsi="Angsana New"/>
                <w:sz w:val="30"/>
                <w:szCs w:val="30"/>
              </w:rPr>
              <w:t>156,6</w:t>
            </w:r>
            <w:r>
              <w:rPr>
                <w:rFonts w:ascii="Angsana New" w:eastAsia="MS Mincho" w:hAnsi="Angsana New"/>
                <w:sz w:val="30"/>
                <w:szCs w:val="30"/>
              </w:rPr>
              <w:t>36</w:t>
            </w:r>
          </w:p>
        </w:tc>
        <w:tc>
          <w:tcPr>
            <w:tcW w:w="270" w:type="dxa"/>
          </w:tcPr>
          <w:p w14:paraId="0C4317CC" w14:textId="77777777" w:rsidR="00090E8C" w:rsidRPr="00F23083" w:rsidRDefault="00090E8C" w:rsidP="00090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F4ADDA" w14:textId="79195DE3" w:rsidR="00090E8C" w:rsidRPr="007767F3" w:rsidRDefault="00090E8C" w:rsidP="00090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6" w:lineRule="auto"/>
              <w:ind w:left="-1210" w:right="-126" w:hanging="292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143,733</w:t>
            </w:r>
          </w:p>
        </w:tc>
        <w:tc>
          <w:tcPr>
            <w:tcW w:w="270" w:type="dxa"/>
            <w:vAlign w:val="bottom"/>
          </w:tcPr>
          <w:p w14:paraId="39BE3546" w14:textId="77777777" w:rsidR="00090E8C" w:rsidRPr="00F23083" w:rsidRDefault="00090E8C" w:rsidP="00090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10E974B" w14:textId="00DB952A" w:rsidR="00090E8C" w:rsidRPr="00F23083" w:rsidRDefault="00090E8C" w:rsidP="00090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26" w:lineRule="auto"/>
              <w:ind w:right="-126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CF026C" w14:textId="77777777" w:rsidR="00090E8C" w:rsidRPr="00F23083" w:rsidRDefault="00090E8C" w:rsidP="00090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26" w:lineRule="auto"/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1B9CAB79" w14:textId="5B2C936E" w:rsidR="00090E8C" w:rsidRPr="00F23083" w:rsidRDefault="00090E8C" w:rsidP="00090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26" w:lineRule="auto"/>
              <w:ind w:right="-126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090E8C" w:rsidRPr="00506D1A" w14:paraId="0A24DC3D" w14:textId="77777777" w:rsidTr="00090E8C">
        <w:tblPrEx>
          <w:tblLook w:val="0000" w:firstRow="0" w:lastRow="0" w:firstColumn="0" w:lastColumn="0" w:noHBand="0" w:noVBand="0"/>
        </w:tblPrEx>
        <w:trPr>
          <w:gridBefore w:val="1"/>
          <w:wBefore w:w="18" w:type="dxa"/>
        </w:trPr>
        <w:tc>
          <w:tcPr>
            <w:tcW w:w="3402" w:type="dxa"/>
          </w:tcPr>
          <w:p w14:paraId="7977723B" w14:textId="089104E7" w:rsidR="00090E8C" w:rsidRPr="00E11762" w:rsidRDefault="00090E8C" w:rsidP="00090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76663319" w14:textId="77777777" w:rsidR="00090E8C" w:rsidRPr="00193AC2" w:rsidRDefault="00090E8C" w:rsidP="00090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C3350D" w14:textId="50C48F5E" w:rsidR="00090E8C" w:rsidRPr="00F23083" w:rsidRDefault="00090E8C" w:rsidP="00090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202" w:right="246" w:hanging="454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D70E02" w14:textId="77777777" w:rsidR="00090E8C" w:rsidRPr="00F23083" w:rsidRDefault="00090E8C" w:rsidP="00090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415E36" w14:textId="3A224CFD" w:rsidR="00090E8C" w:rsidRPr="007767F3" w:rsidRDefault="00090E8C" w:rsidP="00090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6" w:lineRule="auto"/>
              <w:ind w:left="-1210" w:right="-126" w:hanging="292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12,903</w:t>
            </w:r>
          </w:p>
        </w:tc>
        <w:tc>
          <w:tcPr>
            <w:tcW w:w="270" w:type="dxa"/>
            <w:vAlign w:val="bottom"/>
          </w:tcPr>
          <w:p w14:paraId="27C7FE48" w14:textId="77777777" w:rsidR="00090E8C" w:rsidRPr="00F23083" w:rsidRDefault="00090E8C" w:rsidP="00090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3E72E0A1" w14:textId="08D5FFB1" w:rsidR="00090E8C" w:rsidRPr="00F23083" w:rsidRDefault="00090E8C" w:rsidP="00090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26" w:lineRule="auto"/>
              <w:ind w:right="-126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8205D79" w14:textId="77777777" w:rsidR="00090E8C" w:rsidRPr="00F23083" w:rsidRDefault="00090E8C" w:rsidP="00090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26" w:lineRule="auto"/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6CAED4C1" w14:textId="5820D3E0" w:rsidR="00090E8C" w:rsidRPr="00506D1A" w:rsidRDefault="00090E8C" w:rsidP="00090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26" w:lineRule="auto"/>
              <w:ind w:right="-126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090E8C" w:rsidRPr="00506D1A" w14:paraId="19BB9A2B" w14:textId="77777777" w:rsidTr="00090E8C">
        <w:tblPrEx>
          <w:tblLook w:val="0000" w:firstRow="0" w:lastRow="0" w:firstColumn="0" w:lastColumn="0" w:noHBand="0" w:noVBand="0"/>
        </w:tblPrEx>
        <w:trPr>
          <w:gridBefore w:val="1"/>
          <w:wBefore w:w="18" w:type="dxa"/>
        </w:trPr>
        <w:tc>
          <w:tcPr>
            <w:tcW w:w="3402" w:type="dxa"/>
          </w:tcPr>
          <w:p w14:paraId="4321C7D5" w14:textId="1E48E6FD" w:rsidR="00090E8C" w:rsidRPr="003A339A" w:rsidRDefault="00090E8C" w:rsidP="00090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7DAF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990" w:type="dxa"/>
          </w:tcPr>
          <w:p w14:paraId="01FC0EA6" w14:textId="77777777" w:rsidR="00090E8C" w:rsidRPr="00193AC2" w:rsidRDefault="00090E8C" w:rsidP="00090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DCAA8BB" w14:textId="577960C3" w:rsidR="00090E8C" w:rsidRPr="002A3598" w:rsidRDefault="00090E8C" w:rsidP="00090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"/>
                <w:tab w:val="left" w:pos="430"/>
              </w:tabs>
              <w:spacing w:line="226" w:lineRule="auto"/>
              <w:ind w:left="-108" w:hanging="380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87DAF">
              <w:rPr>
                <w:rFonts w:asciiTheme="majorBidi" w:hAnsiTheme="majorBidi" w:cstheme="majorBidi"/>
                <w:sz w:val="30"/>
                <w:szCs w:val="30"/>
              </w:rPr>
              <w:t>38,242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2B7F125" w14:textId="77777777" w:rsidR="00090E8C" w:rsidRPr="002A3598" w:rsidRDefault="00090E8C" w:rsidP="00090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AACF71" w14:textId="18D32E4C" w:rsidR="00090E8C" w:rsidRPr="00090E8C" w:rsidRDefault="00090E8C" w:rsidP="00090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26" w:lineRule="auto"/>
              <w:ind w:left="-1210" w:right="-126" w:hanging="292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4E4E1F8" w14:textId="77777777" w:rsidR="00090E8C" w:rsidRPr="002A3598" w:rsidRDefault="00090E8C" w:rsidP="00090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5BBD983F" w14:textId="3876D219" w:rsidR="00090E8C" w:rsidRPr="00090E8C" w:rsidRDefault="00090E8C" w:rsidP="00090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26" w:lineRule="auto"/>
              <w:ind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090E8C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8688B9" w14:textId="77777777" w:rsidR="00090E8C" w:rsidRPr="002A3598" w:rsidRDefault="00090E8C" w:rsidP="00090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26" w:lineRule="auto"/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2B37E0E6" w14:textId="7E6D2E4F" w:rsidR="00090E8C" w:rsidRPr="00090E8C" w:rsidRDefault="00090E8C" w:rsidP="00090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26" w:lineRule="auto"/>
              <w:ind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090E8C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090E8C" w:rsidRPr="00F23083" w14:paraId="71D33EA2" w14:textId="77777777" w:rsidTr="00090E8C">
        <w:tblPrEx>
          <w:tblLook w:val="0000" w:firstRow="0" w:lastRow="0" w:firstColumn="0" w:lastColumn="0" w:noHBand="0" w:noVBand="0"/>
        </w:tblPrEx>
        <w:trPr>
          <w:gridBefore w:val="1"/>
          <w:wBefore w:w="18" w:type="dxa"/>
        </w:trPr>
        <w:tc>
          <w:tcPr>
            <w:tcW w:w="3402" w:type="dxa"/>
          </w:tcPr>
          <w:p w14:paraId="4D162974" w14:textId="424688AC" w:rsidR="00090E8C" w:rsidRPr="00E11762" w:rsidRDefault="00090E8C" w:rsidP="00090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D87DAF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990" w:type="dxa"/>
          </w:tcPr>
          <w:p w14:paraId="66412C11" w14:textId="77777777" w:rsidR="00090E8C" w:rsidRPr="00193AC2" w:rsidRDefault="00090E8C" w:rsidP="00090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D447BB6" w14:textId="22A07F12" w:rsidR="00090E8C" w:rsidRPr="00F23083" w:rsidRDefault="00090E8C" w:rsidP="00090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"/>
                <w:tab w:val="left" w:pos="430"/>
              </w:tabs>
              <w:spacing w:line="226" w:lineRule="auto"/>
              <w:ind w:left="-108" w:hanging="380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87DAF">
              <w:rPr>
                <w:rFonts w:asciiTheme="majorBidi" w:hAnsiTheme="majorBidi" w:cstheme="majorBidi"/>
                <w:sz w:val="30"/>
                <w:szCs w:val="30"/>
              </w:rPr>
              <w:t>2,15</w:t>
            </w:r>
            <w:r w:rsidR="006A310D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74AF8C3" w14:textId="77777777" w:rsidR="00090E8C" w:rsidRPr="00F23083" w:rsidRDefault="00090E8C" w:rsidP="00090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2365697" w14:textId="2D20C241" w:rsidR="00090E8C" w:rsidRPr="00F23083" w:rsidRDefault="00090E8C" w:rsidP="00090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26" w:lineRule="auto"/>
              <w:ind w:left="-1210" w:right="-126" w:hanging="292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9A49B2C" w14:textId="77777777" w:rsidR="00090E8C" w:rsidRPr="00F23083" w:rsidRDefault="00090E8C" w:rsidP="00090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4AE1C94A" w14:textId="2221CEF4" w:rsidR="00090E8C" w:rsidRPr="00F23083" w:rsidRDefault="00090E8C" w:rsidP="00090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26" w:lineRule="auto"/>
              <w:ind w:right="-126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F401B6" w14:textId="77777777" w:rsidR="00090E8C" w:rsidRPr="00F23083" w:rsidRDefault="00090E8C" w:rsidP="00090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26" w:lineRule="auto"/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75F2772F" w14:textId="3D968928" w:rsidR="00090E8C" w:rsidRPr="00F23083" w:rsidRDefault="00090E8C" w:rsidP="00090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26" w:lineRule="auto"/>
              <w:ind w:right="-126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090E8C" w:rsidRPr="00F23083" w14:paraId="0BDE3678" w14:textId="77777777" w:rsidTr="00090E8C">
        <w:tblPrEx>
          <w:tblLook w:val="0000" w:firstRow="0" w:lastRow="0" w:firstColumn="0" w:lastColumn="0" w:noHBand="0" w:noVBand="0"/>
        </w:tblPrEx>
        <w:trPr>
          <w:gridBefore w:val="1"/>
          <w:wBefore w:w="18" w:type="dxa"/>
        </w:trPr>
        <w:tc>
          <w:tcPr>
            <w:tcW w:w="3402" w:type="dxa"/>
          </w:tcPr>
          <w:p w14:paraId="73107266" w14:textId="26F600C2" w:rsidR="00090E8C" w:rsidRPr="00E11762" w:rsidRDefault="00090E8C" w:rsidP="00090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536D1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36D15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</w:t>
            </w:r>
            <w:r w:rsidRPr="00536D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536D1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990" w:type="dxa"/>
          </w:tcPr>
          <w:p w14:paraId="5901AE9C" w14:textId="77777777" w:rsidR="00090E8C" w:rsidRPr="00193AC2" w:rsidRDefault="00090E8C" w:rsidP="00090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9484BE" w14:textId="6D5A4536" w:rsidR="00090E8C" w:rsidRPr="00F23083" w:rsidRDefault="00090E8C" w:rsidP="00090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70" w:hanging="380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536D15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116,237</w:t>
            </w:r>
          </w:p>
        </w:tc>
        <w:tc>
          <w:tcPr>
            <w:tcW w:w="270" w:type="dxa"/>
          </w:tcPr>
          <w:p w14:paraId="4CB54058" w14:textId="77777777" w:rsidR="00090E8C" w:rsidRPr="00F23083" w:rsidRDefault="00090E8C" w:rsidP="00090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0724935" w14:textId="519429C6" w:rsidR="00090E8C" w:rsidRPr="00090E8C" w:rsidRDefault="00090E8C" w:rsidP="00090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6" w:lineRule="auto"/>
              <w:ind w:left="-1210" w:right="-126" w:hanging="292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090E8C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156,</w:t>
            </w:r>
            <w:r w:rsidR="00F630BF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636</w:t>
            </w:r>
          </w:p>
        </w:tc>
        <w:tc>
          <w:tcPr>
            <w:tcW w:w="270" w:type="dxa"/>
            <w:vAlign w:val="bottom"/>
          </w:tcPr>
          <w:p w14:paraId="1B6F5CE9" w14:textId="77777777" w:rsidR="00090E8C" w:rsidRPr="00F23083" w:rsidRDefault="00090E8C" w:rsidP="00090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1A4C0447" w14:textId="060D1985" w:rsidR="00090E8C" w:rsidRPr="00BE2F9E" w:rsidRDefault="00090E8C" w:rsidP="00090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26" w:lineRule="auto"/>
              <w:ind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E2F9E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4CE305" w14:textId="77777777" w:rsidR="00090E8C" w:rsidRPr="00BE2F9E" w:rsidRDefault="00090E8C" w:rsidP="00090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26" w:lineRule="auto"/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2DAE1EBE" w14:textId="53189221" w:rsidR="00090E8C" w:rsidRPr="00BE2F9E" w:rsidRDefault="00090E8C" w:rsidP="00090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26" w:lineRule="auto"/>
              <w:ind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E2F9E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4709E49B" w14:textId="77777777" w:rsidR="00F25B22" w:rsidRPr="0063253E" w:rsidRDefault="00F25B22" w:rsidP="003F2F70">
      <w:pPr>
        <w:pStyle w:val="BodyTextInden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250"/>
          <w:tab w:val="left" w:pos="540"/>
        </w:tabs>
        <w:spacing w:after="0" w:line="240" w:lineRule="auto"/>
        <w:ind w:left="0"/>
        <w:rPr>
          <w:rFonts w:ascii="Angsana New" w:hAnsi="Angsana New"/>
          <w:b/>
          <w:bCs/>
          <w:sz w:val="20"/>
          <w:cs/>
        </w:rPr>
      </w:pPr>
    </w:p>
    <w:p w14:paraId="27C49582" w14:textId="77777777" w:rsidR="00E51581" w:rsidRPr="00E11762" w:rsidRDefault="00E51581" w:rsidP="00667D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pacing w:val="-6"/>
          <w:sz w:val="30"/>
          <w:szCs w:val="30"/>
          <w:cs/>
        </w:rPr>
        <w:sectPr w:rsidR="00E51581" w:rsidRPr="00E11762" w:rsidSect="000E5F6B">
          <w:headerReference w:type="default" r:id="rId9"/>
          <w:footerReference w:type="default" r:id="rId10"/>
          <w:pgSz w:w="11909" w:h="16834" w:code="9"/>
          <w:pgMar w:top="691" w:right="1152" w:bottom="576" w:left="1170" w:header="720" w:footer="720" w:gutter="0"/>
          <w:pgNumType w:start="19"/>
          <w:cols w:space="720"/>
          <w:docGrid w:linePitch="245"/>
        </w:sectPr>
      </w:pPr>
    </w:p>
    <w:p w14:paraId="2E5F8A45" w14:textId="77777777" w:rsidR="00E3590B" w:rsidRPr="00E3590B" w:rsidRDefault="00E3590B" w:rsidP="00E3590B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26"/>
          <w:szCs w:val="26"/>
        </w:rPr>
      </w:pPr>
      <w:bookmarkStart w:id="20" w:name="_Hlk16248"/>
      <w:r w:rsidRPr="00E3590B">
        <w:rPr>
          <w:rFonts w:ascii="Angsana New" w:hAnsi="Angsana New" w:hint="cs"/>
          <w:b/>
          <w:bCs/>
          <w:sz w:val="26"/>
          <w:szCs w:val="26"/>
          <w:cs/>
        </w:rPr>
        <w:t>เงินลงทุนในบริษัทย่อย</w:t>
      </w:r>
    </w:p>
    <w:p w14:paraId="4CA9EFC1" w14:textId="77777777" w:rsidR="00E3590B" w:rsidRPr="00E3590B" w:rsidRDefault="00E3590B" w:rsidP="00297C18">
      <w:pPr>
        <w:pStyle w:val="BodyText"/>
        <w:tabs>
          <w:tab w:val="clear" w:pos="227"/>
          <w:tab w:val="clear" w:pos="454"/>
          <w:tab w:val="clear" w:pos="680"/>
          <w:tab w:val="left" w:pos="0"/>
        </w:tabs>
        <w:spacing w:after="0"/>
        <w:ind w:right="-405" w:firstLine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3BA86A74" w14:textId="7E5637DC" w:rsidR="006E767F" w:rsidRPr="00E3590B" w:rsidRDefault="006E767F" w:rsidP="00297C18">
      <w:pPr>
        <w:pStyle w:val="BodyText"/>
        <w:tabs>
          <w:tab w:val="clear" w:pos="227"/>
          <w:tab w:val="clear" w:pos="454"/>
          <w:tab w:val="clear" w:pos="680"/>
          <w:tab w:val="left" w:pos="0"/>
        </w:tabs>
        <w:spacing w:after="0"/>
        <w:ind w:right="-405" w:firstLine="540"/>
        <w:jc w:val="thaiDistribute"/>
        <w:rPr>
          <w:rFonts w:asciiTheme="majorBidi" w:hAnsiTheme="majorBidi" w:cstheme="majorBidi"/>
          <w:sz w:val="26"/>
          <w:szCs w:val="26"/>
        </w:rPr>
      </w:pPr>
      <w:r w:rsidRPr="00E3590B">
        <w:rPr>
          <w:rFonts w:asciiTheme="majorBidi" w:hAnsiTheme="majorBidi" w:cstheme="majorBidi"/>
          <w:sz w:val="26"/>
          <w:szCs w:val="26"/>
          <w:cs/>
        </w:rPr>
        <w:t>เงินลงทุน</w:t>
      </w:r>
      <w:r w:rsidR="00B07B82" w:rsidRPr="00E3590B">
        <w:rPr>
          <w:rFonts w:asciiTheme="majorBidi" w:hAnsiTheme="majorBidi" w:cstheme="majorBidi"/>
          <w:sz w:val="26"/>
          <w:szCs w:val="26"/>
          <w:cs/>
        </w:rPr>
        <w:t>ใน</w:t>
      </w:r>
      <w:r w:rsidR="00516898" w:rsidRPr="00E3590B">
        <w:rPr>
          <w:rFonts w:asciiTheme="majorBidi" w:hAnsiTheme="majorBidi" w:cstheme="majorBidi"/>
          <w:sz w:val="26"/>
          <w:szCs w:val="26"/>
          <w:cs/>
        </w:rPr>
        <w:t>บริษัท</w:t>
      </w:r>
      <w:r w:rsidR="00B07B82" w:rsidRPr="00E3590B">
        <w:rPr>
          <w:rFonts w:asciiTheme="majorBidi" w:hAnsiTheme="majorBidi" w:cstheme="majorBidi"/>
          <w:sz w:val="26"/>
          <w:szCs w:val="26"/>
          <w:cs/>
        </w:rPr>
        <w:t>ย่อย</w:t>
      </w:r>
      <w:r w:rsidRPr="00E3590B">
        <w:rPr>
          <w:rFonts w:asciiTheme="majorBidi" w:hAnsiTheme="majorBidi" w:cstheme="majorBidi"/>
          <w:sz w:val="26"/>
          <w:szCs w:val="26"/>
          <w:cs/>
        </w:rPr>
        <w:t xml:space="preserve"> ณ วันที่ </w:t>
      </w:r>
      <w:r w:rsidRPr="00E3590B">
        <w:rPr>
          <w:rFonts w:asciiTheme="majorBidi" w:hAnsiTheme="majorBidi" w:cstheme="majorBidi"/>
          <w:sz w:val="26"/>
          <w:szCs w:val="26"/>
        </w:rPr>
        <w:t xml:space="preserve">31 </w:t>
      </w:r>
      <w:r w:rsidRPr="00E3590B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933478" w:rsidRPr="00E3590B">
        <w:rPr>
          <w:rFonts w:asciiTheme="majorBidi" w:hAnsiTheme="majorBidi" w:cstheme="majorBidi"/>
          <w:sz w:val="26"/>
          <w:szCs w:val="26"/>
        </w:rPr>
        <w:t xml:space="preserve">2564 </w:t>
      </w:r>
      <w:r w:rsidR="00933478" w:rsidRPr="00E3590B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933478" w:rsidRPr="00E3590B">
        <w:rPr>
          <w:rFonts w:asciiTheme="majorBidi" w:hAnsiTheme="majorBidi" w:cstheme="majorBidi"/>
          <w:sz w:val="26"/>
          <w:szCs w:val="26"/>
        </w:rPr>
        <w:t>2563</w:t>
      </w:r>
      <w:r w:rsidR="00B15CA8" w:rsidRPr="00E3590B">
        <w:rPr>
          <w:rFonts w:asciiTheme="majorBidi" w:hAnsiTheme="majorBidi" w:cstheme="majorBidi"/>
          <w:sz w:val="26"/>
          <w:szCs w:val="26"/>
        </w:rPr>
        <w:t xml:space="preserve"> </w:t>
      </w:r>
      <w:r w:rsidRPr="00E3590B">
        <w:rPr>
          <w:rFonts w:asciiTheme="majorBidi" w:hAnsiTheme="majorBidi" w:cstheme="majorBidi"/>
          <w:sz w:val="26"/>
          <w:szCs w:val="26"/>
          <w:cs/>
        </w:rPr>
        <w:t>มีดังนี้</w:t>
      </w:r>
    </w:p>
    <w:p w14:paraId="3E5B595C" w14:textId="77777777" w:rsidR="00971F84" w:rsidRPr="00E11762" w:rsidRDefault="00971F84" w:rsidP="00297C18">
      <w:pPr>
        <w:pStyle w:val="BodyText"/>
        <w:tabs>
          <w:tab w:val="clear" w:pos="227"/>
          <w:tab w:val="clear" w:pos="454"/>
          <w:tab w:val="clear" w:pos="680"/>
          <w:tab w:val="left" w:pos="0"/>
        </w:tabs>
        <w:spacing w:after="0"/>
        <w:ind w:right="-405" w:firstLine="540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1467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890"/>
        <w:gridCol w:w="180"/>
        <w:gridCol w:w="990"/>
        <w:gridCol w:w="183"/>
        <w:gridCol w:w="989"/>
        <w:gridCol w:w="184"/>
        <w:gridCol w:w="986"/>
        <w:gridCol w:w="178"/>
        <w:gridCol w:w="1000"/>
        <w:gridCol w:w="182"/>
        <w:gridCol w:w="957"/>
        <w:gridCol w:w="178"/>
        <w:gridCol w:w="1101"/>
        <w:gridCol w:w="178"/>
        <w:gridCol w:w="818"/>
        <w:gridCol w:w="208"/>
        <w:gridCol w:w="958"/>
      </w:tblGrid>
      <w:tr w:rsidR="00EE18B0" w:rsidRPr="00E11762" w14:paraId="698631C1" w14:textId="6D63E167" w:rsidTr="0071717D">
        <w:trPr>
          <w:cantSplit/>
          <w:tblHeader/>
        </w:trPr>
        <w:tc>
          <w:tcPr>
            <w:tcW w:w="3510" w:type="dxa"/>
          </w:tcPr>
          <w:p w14:paraId="23167812" w14:textId="77777777" w:rsidR="00EE18B0" w:rsidRPr="00E11762" w:rsidRDefault="00EE18B0" w:rsidP="00DD5023">
            <w:pPr>
              <w:tabs>
                <w:tab w:val="clear" w:pos="227"/>
                <w:tab w:val="clear" w:pos="454"/>
              </w:tabs>
              <w:spacing w:line="216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bookmarkStart w:id="21" w:name="_Hlk16116"/>
            <w:bookmarkEnd w:id="20"/>
          </w:p>
        </w:tc>
        <w:tc>
          <w:tcPr>
            <w:tcW w:w="11160" w:type="dxa"/>
            <w:gridSpan w:val="17"/>
            <w:vAlign w:val="center"/>
          </w:tcPr>
          <w:p w14:paraId="2BCB274D" w14:textId="2236FA25" w:rsidR="00EE18B0" w:rsidRPr="00E11762" w:rsidRDefault="00EE18B0" w:rsidP="00DD5023">
            <w:pPr>
              <w:pStyle w:val="acctfourfigures"/>
              <w:tabs>
                <w:tab w:val="clear" w:pos="765"/>
              </w:tabs>
              <w:spacing w:line="216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9A674F" w:rsidRPr="00E11762" w14:paraId="5019A37C" w14:textId="2BAF8A9E" w:rsidTr="0071717D">
        <w:trPr>
          <w:cantSplit/>
          <w:tblHeader/>
        </w:trPr>
        <w:tc>
          <w:tcPr>
            <w:tcW w:w="3510" w:type="dxa"/>
          </w:tcPr>
          <w:p w14:paraId="5C2FA070" w14:textId="77777777" w:rsidR="009A674F" w:rsidRPr="00E11762" w:rsidRDefault="009A674F" w:rsidP="00DD5023">
            <w:pPr>
              <w:tabs>
                <w:tab w:val="clear" w:pos="227"/>
                <w:tab w:val="clear" w:pos="454"/>
              </w:tabs>
              <w:spacing w:line="216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0" w:type="dxa"/>
            <w:vAlign w:val="center"/>
          </w:tcPr>
          <w:p w14:paraId="2A2AD509" w14:textId="77777777" w:rsidR="009A674F" w:rsidRPr="00E11762" w:rsidDel="00685444" w:rsidRDefault="009A674F" w:rsidP="00DD5023">
            <w:pPr>
              <w:pStyle w:val="acctfourfigures"/>
              <w:tabs>
                <w:tab w:val="clear" w:pos="765"/>
              </w:tabs>
              <w:spacing w:line="216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180" w:type="dxa"/>
          </w:tcPr>
          <w:p w14:paraId="483B86C5" w14:textId="77777777" w:rsidR="009A674F" w:rsidRPr="00E11762" w:rsidDel="00685444" w:rsidRDefault="009A674F" w:rsidP="00DD5023">
            <w:pPr>
              <w:pStyle w:val="acctfourfigures"/>
              <w:tabs>
                <w:tab w:val="clear" w:pos="765"/>
              </w:tabs>
              <w:spacing w:line="216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162" w:type="dxa"/>
            <w:gridSpan w:val="3"/>
          </w:tcPr>
          <w:p w14:paraId="2EAE1EDD" w14:textId="77777777" w:rsidR="009A674F" w:rsidRPr="00E11762" w:rsidDel="00685444" w:rsidRDefault="009A674F" w:rsidP="00DD5023">
            <w:pPr>
              <w:pStyle w:val="acctfourfigures"/>
              <w:tabs>
                <w:tab w:val="clear" w:pos="765"/>
              </w:tabs>
              <w:spacing w:line="216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4" w:type="dxa"/>
          </w:tcPr>
          <w:p w14:paraId="68E2E251" w14:textId="77777777" w:rsidR="009A674F" w:rsidRPr="00E11762" w:rsidDel="00685444" w:rsidRDefault="009A674F" w:rsidP="00DD5023">
            <w:pPr>
              <w:pStyle w:val="acctfourfigures"/>
              <w:tabs>
                <w:tab w:val="clear" w:pos="765"/>
              </w:tabs>
              <w:spacing w:line="216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164" w:type="dxa"/>
            <w:gridSpan w:val="3"/>
          </w:tcPr>
          <w:p w14:paraId="63113C0E" w14:textId="77777777" w:rsidR="009A674F" w:rsidRPr="00E11762" w:rsidRDefault="009A674F" w:rsidP="00DD5023">
            <w:pPr>
              <w:pStyle w:val="acctfourfigures"/>
              <w:tabs>
                <w:tab w:val="clear" w:pos="765"/>
              </w:tabs>
              <w:spacing w:line="216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82" w:type="dxa"/>
          </w:tcPr>
          <w:p w14:paraId="2739BDE1" w14:textId="77777777" w:rsidR="009A674F" w:rsidRPr="00E11762" w:rsidDel="00685444" w:rsidRDefault="009A674F" w:rsidP="00DD5023">
            <w:pPr>
              <w:pStyle w:val="acctfourfigures"/>
              <w:tabs>
                <w:tab w:val="clear" w:pos="765"/>
              </w:tabs>
              <w:spacing w:line="216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2236" w:type="dxa"/>
            <w:gridSpan w:val="3"/>
          </w:tcPr>
          <w:p w14:paraId="6D361D94" w14:textId="77777777" w:rsidR="009A674F" w:rsidRPr="00E11762" w:rsidRDefault="009A674F" w:rsidP="00DD5023">
            <w:pPr>
              <w:pStyle w:val="acctfourfigures"/>
              <w:tabs>
                <w:tab w:val="clear" w:pos="765"/>
              </w:tabs>
              <w:spacing w:line="216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2162" w:type="dxa"/>
            <w:gridSpan w:val="4"/>
          </w:tcPr>
          <w:p w14:paraId="08659A7B" w14:textId="298A8AD8" w:rsidR="009A674F" w:rsidRPr="00E11762" w:rsidRDefault="009A674F" w:rsidP="00DD5023">
            <w:pPr>
              <w:pStyle w:val="acctfourfigures"/>
              <w:tabs>
                <w:tab w:val="clear" w:pos="765"/>
              </w:tabs>
              <w:spacing w:line="216" w:lineRule="auto"/>
              <w:ind w:right="9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7489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เงินปันผลรับสำหรับปี</w:t>
            </w:r>
          </w:p>
        </w:tc>
      </w:tr>
      <w:tr w:rsidR="00AF4D10" w:rsidRPr="00E11762" w14:paraId="1D0F37E1" w14:textId="3CE4144F" w:rsidTr="0071717D">
        <w:trPr>
          <w:cantSplit/>
          <w:tblHeader/>
        </w:trPr>
        <w:tc>
          <w:tcPr>
            <w:tcW w:w="3510" w:type="dxa"/>
          </w:tcPr>
          <w:p w14:paraId="02A1BB78" w14:textId="77777777" w:rsidR="00AF4D10" w:rsidRPr="00E11762" w:rsidRDefault="00AF4D10" w:rsidP="00AF4D10">
            <w:pPr>
              <w:tabs>
                <w:tab w:val="clear" w:pos="227"/>
                <w:tab w:val="clear" w:pos="454"/>
              </w:tabs>
              <w:spacing w:line="216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11A1A1E5" w14:textId="77777777" w:rsidR="00AF4D10" w:rsidRPr="00E11762" w:rsidRDefault="00AF4D10" w:rsidP="00AF4D10">
            <w:pPr>
              <w:pStyle w:val="acctfourfigures"/>
              <w:tabs>
                <w:tab w:val="clear" w:pos="765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00CC839F" w14:textId="77777777" w:rsidR="00AF4D10" w:rsidRPr="00E11762" w:rsidRDefault="00AF4D10" w:rsidP="00AF4D10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40E2226F" w14:textId="58509FB1" w:rsidR="00AF4D10" w:rsidRPr="00E11762" w:rsidRDefault="00AF4D10" w:rsidP="00AF4D10">
            <w:pPr>
              <w:pStyle w:val="acctfourfigures"/>
              <w:tabs>
                <w:tab w:val="clear" w:pos="765"/>
              </w:tabs>
              <w:spacing w:line="216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83" w:type="dxa"/>
            <w:vAlign w:val="center"/>
          </w:tcPr>
          <w:p w14:paraId="3E4FD497" w14:textId="77777777" w:rsidR="00AF4D10" w:rsidRPr="00E11762" w:rsidRDefault="00AF4D10" w:rsidP="00AF4D10">
            <w:pPr>
              <w:pStyle w:val="acctfourfigures"/>
              <w:tabs>
                <w:tab w:val="clear" w:pos="765"/>
              </w:tabs>
              <w:spacing w:line="216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vAlign w:val="center"/>
          </w:tcPr>
          <w:p w14:paraId="179B891D" w14:textId="1CCC7D89" w:rsidR="00AF4D10" w:rsidRPr="00E11762" w:rsidRDefault="00AF4D10" w:rsidP="00AF4D10">
            <w:pPr>
              <w:pStyle w:val="acctfourfigures"/>
              <w:tabs>
                <w:tab w:val="clear" w:pos="765"/>
              </w:tabs>
              <w:spacing w:line="216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84" w:type="dxa"/>
          </w:tcPr>
          <w:p w14:paraId="44E7D25C" w14:textId="77777777" w:rsidR="00AF4D10" w:rsidRPr="00E11762" w:rsidRDefault="00AF4D10" w:rsidP="00AF4D10">
            <w:pPr>
              <w:pStyle w:val="acctfourfigures"/>
              <w:tabs>
                <w:tab w:val="clear" w:pos="765"/>
              </w:tabs>
              <w:spacing w:line="216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14:paraId="0C7DEF70" w14:textId="22617963" w:rsidR="00AF4D10" w:rsidRPr="00E11762" w:rsidRDefault="00AF4D10" w:rsidP="00AF4D10">
            <w:pPr>
              <w:pStyle w:val="acctfourfigures"/>
              <w:tabs>
                <w:tab w:val="clear" w:pos="765"/>
              </w:tabs>
              <w:spacing w:line="216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78" w:type="dxa"/>
            <w:vAlign w:val="center"/>
          </w:tcPr>
          <w:p w14:paraId="56575143" w14:textId="77777777" w:rsidR="00AF4D10" w:rsidRPr="00E11762" w:rsidRDefault="00AF4D10" w:rsidP="00AF4D10">
            <w:pPr>
              <w:pStyle w:val="acctfourfigures"/>
              <w:tabs>
                <w:tab w:val="clear" w:pos="765"/>
              </w:tabs>
              <w:spacing w:line="216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vAlign w:val="center"/>
          </w:tcPr>
          <w:p w14:paraId="6ED54C4E" w14:textId="7773D4F2" w:rsidR="00AF4D10" w:rsidRPr="00E11762" w:rsidRDefault="00AF4D10" w:rsidP="00AF4D10">
            <w:pPr>
              <w:pStyle w:val="acctfourfigures"/>
              <w:tabs>
                <w:tab w:val="clear" w:pos="765"/>
              </w:tabs>
              <w:spacing w:line="216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82" w:type="dxa"/>
          </w:tcPr>
          <w:p w14:paraId="07DD4BCB" w14:textId="77777777" w:rsidR="00AF4D10" w:rsidRPr="00E11762" w:rsidRDefault="00AF4D10" w:rsidP="00AF4D10">
            <w:pPr>
              <w:pStyle w:val="acctfourfigures"/>
              <w:tabs>
                <w:tab w:val="clear" w:pos="765"/>
              </w:tabs>
              <w:spacing w:line="216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vAlign w:val="center"/>
          </w:tcPr>
          <w:p w14:paraId="4FB15D2C" w14:textId="3E697DFA" w:rsidR="00AF4D10" w:rsidRPr="00E11762" w:rsidRDefault="00AF4D10" w:rsidP="00AF4D10">
            <w:pPr>
              <w:pStyle w:val="acctfourfigures"/>
              <w:tabs>
                <w:tab w:val="clear" w:pos="765"/>
              </w:tabs>
              <w:spacing w:line="216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78" w:type="dxa"/>
            <w:vAlign w:val="center"/>
          </w:tcPr>
          <w:p w14:paraId="62504430" w14:textId="77777777" w:rsidR="00AF4D10" w:rsidRPr="00E11762" w:rsidRDefault="00AF4D10" w:rsidP="00AF4D10">
            <w:pPr>
              <w:pStyle w:val="acctfourfigures"/>
              <w:tabs>
                <w:tab w:val="clear" w:pos="765"/>
              </w:tabs>
              <w:spacing w:line="216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  <w:vAlign w:val="center"/>
          </w:tcPr>
          <w:p w14:paraId="3C54D229" w14:textId="7012A666" w:rsidR="00AF4D10" w:rsidRPr="00E11762" w:rsidRDefault="00AF4D10" w:rsidP="00AF4D10">
            <w:pPr>
              <w:pStyle w:val="acctfourfigures"/>
              <w:tabs>
                <w:tab w:val="clear" w:pos="765"/>
              </w:tabs>
              <w:spacing w:line="216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78" w:type="dxa"/>
            <w:vAlign w:val="center"/>
          </w:tcPr>
          <w:p w14:paraId="7D26E31C" w14:textId="6CBD591F" w:rsidR="00AF4D10" w:rsidRPr="00E11762" w:rsidRDefault="00AF4D10" w:rsidP="00AF4D10">
            <w:pPr>
              <w:pStyle w:val="acctfourfigures"/>
              <w:tabs>
                <w:tab w:val="clear" w:pos="765"/>
              </w:tabs>
              <w:spacing w:line="216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vAlign w:val="center"/>
          </w:tcPr>
          <w:p w14:paraId="57E3960B" w14:textId="256DA386" w:rsidR="00AF4D10" w:rsidRPr="00E11762" w:rsidRDefault="00AF4D10" w:rsidP="00AF4D10">
            <w:pPr>
              <w:pStyle w:val="acctfourfigures"/>
              <w:tabs>
                <w:tab w:val="clear" w:pos="765"/>
              </w:tabs>
              <w:spacing w:line="216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208" w:type="dxa"/>
            <w:vAlign w:val="center"/>
          </w:tcPr>
          <w:p w14:paraId="4F8DE613" w14:textId="25374D1C" w:rsidR="00AF4D10" w:rsidRPr="00E11762" w:rsidRDefault="00AF4D10" w:rsidP="00AF4D10">
            <w:pPr>
              <w:pStyle w:val="acctfourfigures"/>
              <w:tabs>
                <w:tab w:val="clear" w:pos="765"/>
              </w:tabs>
              <w:spacing w:line="216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8" w:type="dxa"/>
            <w:vAlign w:val="center"/>
          </w:tcPr>
          <w:p w14:paraId="14EBFA50" w14:textId="7A270419" w:rsidR="00AF4D10" w:rsidRPr="00E11762" w:rsidRDefault="00AF4D10" w:rsidP="00AF4D10">
            <w:pPr>
              <w:pStyle w:val="acctfourfigures"/>
              <w:tabs>
                <w:tab w:val="clear" w:pos="765"/>
              </w:tabs>
              <w:spacing w:line="216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2563</w:t>
            </w:r>
          </w:p>
        </w:tc>
      </w:tr>
      <w:tr w:rsidR="00AF4D10" w:rsidRPr="00E11762" w14:paraId="78287D54" w14:textId="3BEE79D9" w:rsidTr="0071717D">
        <w:trPr>
          <w:cantSplit/>
          <w:tblHeader/>
        </w:trPr>
        <w:tc>
          <w:tcPr>
            <w:tcW w:w="3510" w:type="dxa"/>
          </w:tcPr>
          <w:p w14:paraId="6BDF6311" w14:textId="77777777" w:rsidR="00AF4D10" w:rsidRPr="00E11762" w:rsidRDefault="00AF4D10" w:rsidP="00AF4D10">
            <w:pPr>
              <w:tabs>
                <w:tab w:val="clear" w:pos="227"/>
                <w:tab w:val="clear" w:pos="454"/>
              </w:tabs>
              <w:spacing w:line="216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73E86315" w14:textId="77777777" w:rsidR="00AF4D10" w:rsidRPr="00E11762" w:rsidRDefault="00AF4D10" w:rsidP="00AF4D10">
            <w:pPr>
              <w:pStyle w:val="acctfourfigures"/>
              <w:tabs>
                <w:tab w:val="clear" w:pos="765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352E09A7" w14:textId="77777777" w:rsidR="00AF4D10" w:rsidRPr="00E11762" w:rsidRDefault="00AF4D10" w:rsidP="00AF4D10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62" w:type="dxa"/>
            <w:gridSpan w:val="3"/>
          </w:tcPr>
          <w:p w14:paraId="42350A3C" w14:textId="77777777" w:rsidR="00AF4D10" w:rsidRPr="00E11762" w:rsidRDefault="00AF4D10" w:rsidP="00AF4D10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E1176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84" w:type="dxa"/>
          </w:tcPr>
          <w:p w14:paraId="07D66CFA" w14:textId="77777777" w:rsidR="00AF4D10" w:rsidRPr="00E11762" w:rsidRDefault="00AF4D10" w:rsidP="00AF4D10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5786" w:type="dxa"/>
            <w:gridSpan w:val="10"/>
          </w:tcPr>
          <w:p w14:paraId="183B624B" w14:textId="66E7DA62" w:rsidR="00AF4D10" w:rsidRPr="00E11762" w:rsidRDefault="00AF4D10" w:rsidP="00AF4D10">
            <w:pPr>
              <w:pStyle w:val="acctfourfigures"/>
              <w:tabs>
                <w:tab w:val="clear" w:pos="765"/>
                <w:tab w:val="decimal" w:pos="771"/>
              </w:tabs>
              <w:spacing w:line="216" w:lineRule="auto"/>
              <w:ind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E1176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  <w:tc>
          <w:tcPr>
            <w:tcW w:w="958" w:type="dxa"/>
          </w:tcPr>
          <w:p w14:paraId="46C548CE" w14:textId="77777777" w:rsidR="00AF4D10" w:rsidRPr="00E11762" w:rsidRDefault="00AF4D10" w:rsidP="00AF4D10">
            <w:pPr>
              <w:pStyle w:val="acctfourfigures"/>
              <w:tabs>
                <w:tab w:val="clear" w:pos="765"/>
                <w:tab w:val="decimal" w:pos="771"/>
              </w:tabs>
              <w:spacing w:line="216" w:lineRule="auto"/>
              <w:ind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</w:tr>
      <w:tr w:rsidR="00AF4D10" w:rsidRPr="00E11762" w14:paraId="4709C2C4" w14:textId="1986F1E9" w:rsidTr="0071717D">
        <w:trPr>
          <w:cantSplit/>
        </w:trPr>
        <w:tc>
          <w:tcPr>
            <w:tcW w:w="3510" w:type="dxa"/>
          </w:tcPr>
          <w:p w14:paraId="445D0184" w14:textId="22AE5B61" w:rsidR="00AF4D10" w:rsidRPr="00E11762" w:rsidRDefault="00AF4D10" w:rsidP="00AF4D10">
            <w:pPr>
              <w:tabs>
                <w:tab w:val="clear" w:pos="227"/>
                <w:tab w:val="clear" w:pos="454"/>
              </w:tabs>
              <w:spacing w:line="216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บริษัทย่อย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ทางตรง</w:t>
            </w:r>
          </w:p>
        </w:tc>
        <w:tc>
          <w:tcPr>
            <w:tcW w:w="1890" w:type="dxa"/>
          </w:tcPr>
          <w:p w14:paraId="3F10047D" w14:textId="77777777" w:rsidR="00AF4D10" w:rsidRPr="00E11762" w:rsidRDefault="00AF4D10" w:rsidP="00AF4D10">
            <w:pPr>
              <w:pStyle w:val="acctfourfigures"/>
              <w:tabs>
                <w:tab w:val="clear" w:pos="765"/>
              </w:tabs>
              <w:spacing w:line="216" w:lineRule="auto"/>
              <w:ind w:left="-264" w:right="467" w:hanging="455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6488F996" w14:textId="77777777" w:rsidR="00AF4D10" w:rsidRPr="00E11762" w:rsidRDefault="00AF4D10" w:rsidP="00AF4D10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5DBE8F3" w14:textId="77777777" w:rsidR="00AF4D10" w:rsidRPr="00E11762" w:rsidRDefault="00AF4D10" w:rsidP="00AF4D10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</w:tcPr>
          <w:p w14:paraId="10849CFA" w14:textId="77777777" w:rsidR="00AF4D10" w:rsidRPr="00E11762" w:rsidRDefault="00AF4D10" w:rsidP="00AF4D10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</w:tcPr>
          <w:p w14:paraId="4A86EF79" w14:textId="77777777" w:rsidR="00AF4D10" w:rsidRPr="00E11762" w:rsidRDefault="00AF4D10" w:rsidP="00AF4D10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</w:tcPr>
          <w:p w14:paraId="359DC7D4" w14:textId="77777777" w:rsidR="00AF4D10" w:rsidRPr="00E11762" w:rsidRDefault="00AF4D10" w:rsidP="00AF4D10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0107E5D0" w14:textId="77777777" w:rsidR="00AF4D10" w:rsidRPr="00E11762" w:rsidRDefault="00AF4D10" w:rsidP="00AF4D10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14:paraId="27080F37" w14:textId="77777777" w:rsidR="00AF4D10" w:rsidRPr="00E11762" w:rsidRDefault="00AF4D10" w:rsidP="00AF4D10">
            <w:pPr>
              <w:pStyle w:val="acctfourfigures"/>
              <w:tabs>
                <w:tab w:val="clear" w:pos="765"/>
              </w:tabs>
              <w:spacing w:line="216" w:lineRule="auto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00" w:type="dxa"/>
          </w:tcPr>
          <w:p w14:paraId="7B3C82BA" w14:textId="77777777" w:rsidR="00AF4D10" w:rsidRPr="00E11762" w:rsidRDefault="00AF4D10" w:rsidP="00AF4D10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5B70056E" w14:textId="77777777" w:rsidR="00AF4D10" w:rsidRPr="00E11762" w:rsidRDefault="00AF4D10" w:rsidP="00AF4D10">
            <w:pPr>
              <w:pStyle w:val="acctfourfigures"/>
              <w:tabs>
                <w:tab w:val="clear" w:pos="765"/>
                <w:tab w:val="center" w:pos="329"/>
                <w:tab w:val="decimal" w:pos="61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57" w:type="dxa"/>
          </w:tcPr>
          <w:p w14:paraId="738D25C0" w14:textId="77777777" w:rsidR="00AF4D10" w:rsidRPr="00E11762" w:rsidRDefault="00AF4D10" w:rsidP="00AF4D10">
            <w:pPr>
              <w:pStyle w:val="acctfourfigures"/>
              <w:tabs>
                <w:tab w:val="clear" w:pos="765"/>
                <w:tab w:val="decimal" w:pos="771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14:paraId="08EE19F5" w14:textId="77777777" w:rsidR="00AF4D10" w:rsidRPr="00E11762" w:rsidRDefault="00AF4D10" w:rsidP="00AF4D10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01" w:type="dxa"/>
          </w:tcPr>
          <w:p w14:paraId="3166925D" w14:textId="77777777" w:rsidR="00AF4D10" w:rsidRPr="00E11762" w:rsidRDefault="00AF4D10" w:rsidP="00AF4D10">
            <w:pPr>
              <w:pStyle w:val="acctfourfigures"/>
              <w:tabs>
                <w:tab w:val="clear" w:pos="765"/>
                <w:tab w:val="decimal" w:pos="771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14:paraId="7A53AC62" w14:textId="77777777" w:rsidR="00AF4D10" w:rsidRPr="00E11762" w:rsidRDefault="00AF4D10" w:rsidP="00AF4D10">
            <w:pPr>
              <w:pStyle w:val="acctfourfigures"/>
              <w:tabs>
                <w:tab w:val="clear" w:pos="765"/>
                <w:tab w:val="decimal" w:pos="771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8" w:type="dxa"/>
          </w:tcPr>
          <w:p w14:paraId="77092DAD" w14:textId="77777777" w:rsidR="00AF4D10" w:rsidRPr="00E11762" w:rsidRDefault="00AF4D10" w:rsidP="00AF4D10">
            <w:pPr>
              <w:pStyle w:val="acctfourfigures"/>
              <w:tabs>
                <w:tab w:val="clear" w:pos="765"/>
                <w:tab w:val="decimal" w:pos="771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08" w:type="dxa"/>
          </w:tcPr>
          <w:p w14:paraId="7C7D4C7D" w14:textId="2B8A7914" w:rsidR="00AF4D10" w:rsidRPr="00E11762" w:rsidRDefault="00AF4D10" w:rsidP="00AF4D10">
            <w:pPr>
              <w:pStyle w:val="acctfourfigures"/>
              <w:tabs>
                <w:tab w:val="clear" w:pos="765"/>
                <w:tab w:val="decimal" w:pos="771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58" w:type="dxa"/>
          </w:tcPr>
          <w:p w14:paraId="68FB40C6" w14:textId="77777777" w:rsidR="00AF4D10" w:rsidRPr="00E11762" w:rsidRDefault="00AF4D10" w:rsidP="00AF4D10">
            <w:pPr>
              <w:pStyle w:val="acctfourfigures"/>
              <w:tabs>
                <w:tab w:val="clear" w:pos="765"/>
                <w:tab w:val="decimal" w:pos="771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BA1F01" w:rsidRPr="00E11762" w14:paraId="05D19FA8" w14:textId="09F0D090" w:rsidTr="0071717D">
        <w:trPr>
          <w:cantSplit/>
        </w:trPr>
        <w:tc>
          <w:tcPr>
            <w:tcW w:w="3510" w:type="dxa"/>
          </w:tcPr>
          <w:p w14:paraId="3BB38EF7" w14:textId="77777777" w:rsidR="00BA1F01" w:rsidRPr="00E11762" w:rsidRDefault="00BA1F01" w:rsidP="00BA1F01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แอสเสท เวิรด์ รีเทล จำกัด</w:t>
            </w:r>
          </w:p>
        </w:tc>
        <w:tc>
          <w:tcPr>
            <w:tcW w:w="1890" w:type="dxa"/>
          </w:tcPr>
          <w:p w14:paraId="72807777" w14:textId="77777777" w:rsidR="00BA1F01" w:rsidRPr="00E11762" w:rsidRDefault="00BA1F01" w:rsidP="00DA4C60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4573F2FC" w14:textId="77777777" w:rsidR="00BA1F01" w:rsidRPr="00E11762" w:rsidRDefault="00BA1F01" w:rsidP="00BA1F01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C3D96F9" w14:textId="797915A3" w:rsidR="00BA1F01" w:rsidRPr="00E11762" w:rsidRDefault="00BA1F01" w:rsidP="00BA1F01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183" w:type="dxa"/>
          </w:tcPr>
          <w:p w14:paraId="31D597BD" w14:textId="77777777" w:rsidR="00BA1F01" w:rsidRPr="00E11762" w:rsidRDefault="00BA1F01" w:rsidP="00BA1F01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6A2AF9DC" w14:textId="3ADDBE36" w:rsidR="00BA1F01" w:rsidRPr="00E11762" w:rsidRDefault="00BA1F01" w:rsidP="00BA1F01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184" w:type="dxa"/>
          </w:tcPr>
          <w:p w14:paraId="0DC062B6" w14:textId="77777777" w:rsidR="00BA1F01" w:rsidRPr="00E11762" w:rsidRDefault="00BA1F01" w:rsidP="00BA1F01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2897A846" w14:textId="32A96AF3" w:rsidR="00BA1F01" w:rsidRPr="00E11762" w:rsidRDefault="00BA1F01" w:rsidP="00BA1F01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9</w:t>
            </w:r>
            <w:r w:rsidRPr="00E1176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,000,000</w:t>
            </w:r>
          </w:p>
        </w:tc>
        <w:tc>
          <w:tcPr>
            <w:tcW w:w="178" w:type="dxa"/>
          </w:tcPr>
          <w:p w14:paraId="5D1F5C32" w14:textId="77777777" w:rsidR="00BA1F01" w:rsidRPr="00E11762" w:rsidRDefault="00BA1F01" w:rsidP="00BA1F01">
            <w:pPr>
              <w:pStyle w:val="acctfourfigures"/>
              <w:tabs>
                <w:tab w:val="clear" w:pos="765"/>
              </w:tabs>
              <w:spacing w:line="216" w:lineRule="auto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00" w:type="dxa"/>
          </w:tcPr>
          <w:p w14:paraId="1720D10B" w14:textId="41C9F04C" w:rsidR="00BA1F01" w:rsidRPr="00E11762" w:rsidRDefault="00BA1F01" w:rsidP="00BA1F01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9</w:t>
            </w:r>
            <w:r w:rsidRPr="00E1176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,000,000</w:t>
            </w:r>
          </w:p>
        </w:tc>
        <w:tc>
          <w:tcPr>
            <w:tcW w:w="182" w:type="dxa"/>
          </w:tcPr>
          <w:p w14:paraId="61005588" w14:textId="77777777" w:rsidR="00BA1F01" w:rsidRPr="00E11762" w:rsidRDefault="00BA1F01" w:rsidP="00BA1F01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64DE27A2" w14:textId="520E84EF" w:rsidR="00BA1F01" w:rsidRPr="00E11762" w:rsidRDefault="00BA1F01" w:rsidP="00BA1F01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8,982,000</w:t>
            </w:r>
          </w:p>
        </w:tc>
        <w:tc>
          <w:tcPr>
            <w:tcW w:w="178" w:type="dxa"/>
          </w:tcPr>
          <w:p w14:paraId="39A35AE7" w14:textId="77777777" w:rsidR="00BA1F01" w:rsidRPr="00E11762" w:rsidRDefault="00BA1F01" w:rsidP="00BA1F01">
            <w:pPr>
              <w:pStyle w:val="acctfourfigures"/>
              <w:tabs>
                <w:tab w:val="clear" w:pos="765"/>
                <w:tab w:val="center" w:pos="329"/>
                <w:tab w:val="decimal" w:pos="61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01" w:type="dxa"/>
          </w:tcPr>
          <w:p w14:paraId="4AE31CB8" w14:textId="604E75DA" w:rsidR="00BA1F01" w:rsidRPr="00E11762" w:rsidRDefault="00BA1F01" w:rsidP="00BA1F01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8,982,000</w:t>
            </w:r>
          </w:p>
        </w:tc>
        <w:tc>
          <w:tcPr>
            <w:tcW w:w="178" w:type="dxa"/>
          </w:tcPr>
          <w:p w14:paraId="0AF15EF6" w14:textId="77777777" w:rsidR="00BA1F01" w:rsidRPr="00E11762" w:rsidRDefault="00BA1F01" w:rsidP="00BA1F01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</w:tcPr>
          <w:p w14:paraId="68D4BB90" w14:textId="4EDFF056" w:rsidR="00BA1F01" w:rsidRPr="00E11762" w:rsidRDefault="00193B98" w:rsidP="00193B98">
            <w:pPr>
              <w:pStyle w:val="acctfourfigures"/>
              <w:tabs>
                <w:tab w:val="clear" w:pos="765"/>
                <w:tab w:val="decimal" w:pos="467"/>
              </w:tabs>
              <w:spacing w:line="216" w:lineRule="auto"/>
              <w:ind w:right="10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08" w:type="dxa"/>
          </w:tcPr>
          <w:p w14:paraId="1CFE69D3" w14:textId="362A2C47" w:rsidR="00BA1F01" w:rsidRPr="00E11762" w:rsidRDefault="00BA1F01" w:rsidP="00BA1F01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8" w:type="dxa"/>
          </w:tcPr>
          <w:p w14:paraId="767DD59D" w14:textId="593C54C9" w:rsidR="00BA1F01" w:rsidRPr="00E11762" w:rsidRDefault="00BA1F01" w:rsidP="00BA1F01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123,930</w:t>
            </w:r>
          </w:p>
        </w:tc>
      </w:tr>
      <w:tr w:rsidR="00BA1F01" w:rsidRPr="00E11762" w14:paraId="0F927349" w14:textId="77777777" w:rsidTr="0071717D">
        <w:trPr>
          <w:cantSplit/>
        </w:trPr>
        <w:tc>
          <w:tcPr>
            <w:tcW w:w="3510" w:type="dxa"/>
          </w:tcPr>
          <w:p w14:paraId="2E819D00" w14:textId="77777777" w:rsidR="00BA1F01" w:rsidRPr="00E11762" w:rsidRDefault="00BA1F01" w:rsidP="00BA1F01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3D70DE92" w14:textId="77777777" w:rsidR="00BA1F01" w:rsidRPr="00E11762" w:rsidRDefault="00BA1F01" w:rsidP="00BA1F01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2E174B26" w14:textId="77777777" w:rsidR="00BA1F01" w:rsidRPr="00E11762" w:rsidRDefault="00BA1F01" w:rsidP="00BA1F01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EAACEEA" w14:textId="77777777" w:rsidR="00BA1F01" w:rsidRPr="00E11762" w:rsidRDefault="00BA1F01" w:rsidP="00BA1F01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</w:tcPr>
          <w:p w14:paraId="09D0C63F" w14:textId="77777777" w:rsidR="00BA1F01" w:rsidRPr="00E11762" w:rsidRDefault="00BA1F01" w:rsidP="00BA1F01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29520D32" w14:textId="77777777" w:rsidR="00BA1F01" w:rsidRPr="00E11762" w:rsidRDefault="00BA1F01" w:rsidP="00BA1F01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</w:tcPr>
          <w:p w14:paraId="4BD0F461" w14:textId="77777777" w:rsidR="00BA1F01" w:rsidRPr="00E11762" w:rsidRDefault="00BA1F01" w:rsidP="00BA1F01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2A3C1670" w14:textId="77777777" w:rsidR="00BA1F01" w:rsidRPr="00E11762" w:rsidRDefault="00BA1F01" w:rsidP="00BA1F01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5E35A16D" w14:textId="77777777" w:rsidR="00BA1F01" w:rsidRPr="00E11762" w:rsidRDefault="00BA1F01" w:rsidP="00BA1F01">
            <w:pPr>
              <w:pStyle w:val="acctfourfigures"/>
              <w:tabs>
                <w:tab w:val="clear" w:pos="765"/>
              </w:tabs>
              <w:spacing w:line="216" w:lineRule="auto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00" w:type="dxa"/>
          </w:tcPr>
          <w:p w14:paraId="4A7EAB2A" w14:textId="77777777" w:rsidR="00BA1F01" w:rsidRPr="00E11762" w:rsidRDefault="00BA1F01" w:rsidP="00BA1F01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2" w:type="dxa"/>
          </w:tcPr>
          <w:p w14:paraId="7879388E" w14:textId="77777777" w:rsidR="00BA1F01" w:rsidRPr="00E11762" w:rsidRDefault="00BA1F01" w:rsidP="00BA1F01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5D7B98AB" w14:textId="77777777" w:rsidR="00BA1F01" w:rsidRPr="00E11762" w:rsidRDefault="00BA1F01" w:rsidP="00BA1F01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699CC657" w14:textId="77777777" w:rsidR="00BA1F01" w:rsidRPr="00E11762" w:rsidRDefault="00BA1F01" w:rsidP="00BA1F01">
            <w:pPr>
              <w:pStyle w:val="acctfourfigures"/>
              <w:tabs>
                <w:tab w:val="clear" w:pos="765"/>
                <w:tab w:val="center" w:pos="329"/>
                <w:tab w:val="decimal" w:pos="61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01" w:type="dxa"/>
          </w:tcPr>
          <w:p w14:paraId="3E71D8DD" w14:textId="77777777" w:rsidR="00BA1F01" w:rsidRPr="00E11762" w:rsidRDefault="00BA1F01" w:rsidP="00BA1F01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30996749" w14:textId="77777777" w:rsidR="00BA1F01" w:rsidRPr="00E11762" w:rsidRDefault="00BA1F01" w:rsidP="00BA1F01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</w:tcPr>
          <w:p w14:paraId="081C1C90" w14:textId="77777777" w:rsidR="00BA1F01" w:rsidRPr="00E11762" w:rsidRDefault="00BA1F01" w:rsidP="006A6BD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08" w:type="dxa"/>
          </w:tcPr>
          <w:p w14:paraId="398066E7" w14:textId="77777777" w:rsidR="00BA1F01" w:rsidRPr="00E11762" w:rsidRDefault="00BA1F01" w:rsidP="00BA1F01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8" w:type="dxa"/>
          </w:tcPr>
          <w:p w14:paraId="0DF8744D" w14:textId="77777777" w:rsidR="00BA1F01" w:rsidRPr="00E11762" w:rsidRDefault="00BA1F01" w:rsidP="00BA1F01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BA1F01" w:rsidRPr="00E11762" w14:paraId="7503C078" w14:textId="5478D5CE" w:rsidTr="0071717D">
        <w:trPr>
          <w:cantSplit/>
        </w:trPr>
        <w:tc>
          <w:tcPr>
            <w:tcW w:w="3510" w:type="dxa"/>
          </w:tcPr>
          <w:p w14:paraId="55E69738" w14:textId="5C92621B" w:rsidR="00BA1F01" w:rsidRPr="00E11762" w:rsidRDefault="00BA1F01" w:rsidP="00BA1F01">
            <w:pPr>
              <w:tabs>
                <w:tab w:val="clear" w:pos="227"/>
                <w:tab w:val="clear" w:pos="454"/>
                <w:tab w:val="clear" w:pos="680"/>
              </w:tabs>
              <w:spacing w:line="216" w:lineRule="auto"/>
              <w:ind w:left="282" w:hanging="270"/>
              <w:rPr>
                <w:rFonts w:asciiTheme="majorBidi" w:hAnsiTheme="majorBidi" w:cstheme="majorBidi"/>
                <w:sz w:val="26"/>
                <w:szCs w:val="26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ทีซีซี โฮเทล แอสเสท แมนเนจเม้นท์ </w:t>
            </w:r>
            <w:r w:rsidRPr="00E11762">
              <w:rPr>
                <w:rFonts w:asciiTheme="majorBidi" w:hAnsiTheme="majorBidi" w:cstheme="majorBidi"/>
                <w:sz w:val="26"/>
                <w:szCs w:val="26"/>
              </w:rPr>
              <w:t xml:space="preserve">        </w:t>
            </w: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890" w:type="dxa"/>
          </w:tcPr>
          <w:p w14:paraId="718411DF" w14:textId="35F151D4" w:rsidR="00BA1F01" w:rsidRPr="00E11762" w:rsidRDefault="00BA1F01" w:rsidP="00BA1F01">
            <w:pPr>
              <w:tabs>
                <w:tab w:val="clear" w:pos="227"/>
                <w:tab w:val="clear" w:pos="454"/>
              </w:tabs>
              <w:spacing w:line="216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กิจการโรงแรม</w:t>
            </w:r>
          </w:p>
        </w:tc>
        <w:tc>
          <w:tcPr>
            <w:tcW w:w="180" w:type="dxa"/>
          </w:tcPr>
          <w:p w14:paraId="72AE9BE2" w14:textId="77777777" w:rsidR="00BA1F01" w:rsidRPr="00E11762" w:rsidRDefault="00BA1F01" w:rsidP="00BA1F01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5400760" w14:textId="77777777" w:rsidR="00BA1F01" w:rsidRPr="00DA4C60" w:rsidRDefault="00BA1F01" w:rsidP="00BA1F01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F9F2151" w14:textId="0ED7D181" w:rsidR="00BA1F01" w:rsidRPr="00DA4C60" w:rsidRDefault="00EC3E57" w:rsidP="00BA1F01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A4C6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62</w:t>
            </w:r>
            <w:r w:rsidR="00BA1F01" w:rsidRPr="00DA4C6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DA4C6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</w:t>
            </w:r>
          </w:p>
        </w:tc>
        <w:tc>
          <w:tcPr>
            <w:tcW w:w="183" w:type="dxa"/>
          </w:tcPr>
          <w:p w14:paraId="06CDEFC7" w14:textId="77777777" w:rsidR="00BA1F01" w:rsidRPr="00DA4C60" w:rsidRDefault="00BA1F01" w:rsidP="00BA1F01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</w:tcPr>
          <w:p w14:paraId="3C6D1A59" w14:textId="77777777" w:rsidR="00BA1F01" w:rsidRPr="00DA4C60" w:rsidRDefault="00BA1F01" w:rsidP="00BA1F01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D8C5791" w14:textId="4098AD1C" w:rsidR="00BA1F01" w:rsidRPr="00DA4C60" w:rsidRDefault="00BA1F01" w:rsidP="00BA1F01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A4C6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184" w:type="dxa"/>
          </w:tcPr>
          <w:p w14:paraId="0C08628B" w14:textId="77777777" w:rsidR="00BA1F01" w:rsidRPr="00DA4C60" w:rsidRDefault="00BA1F01" w:rsidP="00BA1F01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</w:tcPr>
          <w:p w14:paraId="3C6E05AE" w14:textId="77777777" w:rsidR="00BA1F01" w:rsidRPr="00DA4C60" w:rsidRDefault="00BA1F01" w:rsidP="00BA1F01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8B9348E" w14:textId="2481509F" w:rsidR="00BA1F01" w:rsidRPr="00DA4C60" w:rsidRDefault="00BA1F01" w:rsidP="00BA1F01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A4C6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24,000,000</w:t>
            </w:r>
          </w:p>
        </w:tc>
        <w:tc>
          <w:tcPr>
            <w:tcW w:w="178" w:type="dxa"/>
          </w:tcPr>
          <w:p w14:paraId="3421FF0F" w14:textId="77777777" w:rsidR="00BA1F01" w:rsidRPr="00DA4C60" w:rsidRDefault="00BA1F01" w:rsidP="00BA1F01">
            <w:pPr>
              <w:pStyle w:val="acctfourfigures"/>
              <w:tabs>
                <w:tab w:val="clear" w:pos="765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</w:tcPr>
          <w:p w14:paraId="58A3B2DD" w14:textId="77777777" w:rsidR="00BA1F01" w:rsidRPr="00DA4C60" w:rsidRDefault="00BA1F01" w:rsidP="00BA1F01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27E1FBF" w14:textId="1B11ADD1" w:rsidR="00BA1F01" w:rsidRPr="00DA4C60" w:rsidRDefault="00BA1F01" w:rsidP="00BA1F01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A4C6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15,000,000</w:t>
            </w:r>
          </w:p>
        </w:tc>
        <w:tc>
          <w:tcPr>
            <w:tcW w:w="182" w:type="dxa"/>
          </w:tcPr>
          <w:p w14:paraId="6B94DD7E" w14:textId="77777777" w:rsidR="00BA1F01" w:rsidRPr="00DA4C60" w:rsidRDefault="00BA1F01" w:rsidP="00BA1F01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</w:tcPr>
          <w:p w14:paraId="120E9FB7" w14:textId="77777777" w:rsidR="00BA1F01" w:rsidRPr="00DA4C60" w:rsidRDefault="00BA1F01" w:rsidP="00BA1F01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9021565" w14:textId="5611EF9E" w:rsidR="00BA1F01" w:rsidRPr="00DA4C60" w:rsidRDefault="00BA1F01" w:rsidP="00BA1F01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A4C6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14,474,221</w:t>
            </w:r>
          </w:p>
        </w:tc>
        <w:tc>
          <w:tcPr>
            <w:tcW w:w="178" w:type="dxa"/>
          </w:tcPr>
          <w:p w14:paraId="6FFBAFCF" w14:textId="77777777" w:rsidR="00BA1F01" w:rsidRPr="00B62207" w:rsidRDefault="00BA1F01" w:rsidP="00BA1F01">
            <w:pPr>
              <w:pStyle w:val="acctfourfigures"/>
              <w:tabs>
                <w:tab w:val="clear" w:pos="765"/>
                <w:tab w:val="center" w:pos="329"/>
                <w:tab w:val="decimal" w:pos="61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highlight w:val="magenta"/>
                <w:lang w:val="en-US" w:bidi="th-TH"/>
              </w:rPr>
            </w:pPr>
          </w:p>
        </w:tc>
        <w:tc>
          <w:tcPr>
            <w:tcW w:w="1101" w:type="dxa"/>
          </w:tcPr>
          <w:p w14:paraId="12198FE4" w14:textId="77777777" w:rsidR="00BA1F01" w:rsidRPr="00E11762" w:rsidRDefault="00BA1F01" w:rsidP="00BA1F01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1459220" w14:textId="79B1E349" w:rsidR="00BA1F01" w:rsidRPr="00E11762" w:rsidRDefault="00BA1F01" w:rsidP="00BA1F01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14,474,221</w:t>
            </w:r>
          </w:p>
        </w:tc>
        <w:tc>
          <w:tcPr>
            <w:tcW w:w="178" w:type="dxa"/>
          </w:tcPr>
          <w:p w14:paraId="7651A394" w14:textId="77777777" w:rsidR="00BA1F01" w:rsidRPr="00E11762" w:rsidRDefault="00BA1F01" w:rsidP="00BA1F01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</w:tcPr>
          <w:p w14:paraId="1E9E8324" w14:textId="77777777" w:rsidR="006A6BD3" w:rsidRDefault="006A6BD3" w:rsidP="006A6BD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4FD4A98" w14:textId="31B81C5A" w:rsidR="00BA1F01" w:rsidRPr="00E11762" w:rsidRDefault="00193B98" w:rsidP="00193B98">
            <w:pPr>
              <w:pStyle w:val="acctfourfigures"/>
              <w:tabs>
                <w:tab w:val="clear" w:pos="765"/>
                <w:tab w:val="left" w:pos="426"/>
              </w:tabs>
              <w:spacing w:line="216" w:lineRule="auto"/>
              <w:ind w:left="97" w:right="-253" w:hanging="8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        </w:t>
            </w:r>
            <w:r w:rsidR="006A6BD3"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08" w:type="dxa"/>
          </w:tcPr>
          <w:p w14:paraId="7EADE6DC" w14:textId="442C65FE" w:rsidR="00BA1F01" w:rsidRPr="00E11762" w:rsidRDefault="00BA1F01" w:rsidP="00BA1F01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8" w:type="dxa"/>
          </w:tcPr>
          <w:p w14:paraId="2085FAE6" w14:textId="77777777" w:rsidR="00BA1F01" w:rsidRPr="00E11762" w:rsidRDefault="00BA1F01" w:rsidP="00BA1F01">
            <w:pPr>
              <w:pStyle w:val="acctfourfigures"/>
              <w:tabs>
                <w:tab w:val="clear" w:pos="765"/>
                <w:tab w:val="decimal" w:pos="910"/>
                <w:tab w:val="decimal" w:pos="1630"/>
              </w:tabs>
              <w:spacing w:line="216" w:lineRule="auto"/>
              <w:ind w:left="-79" w:right="-710" w:firstLine="62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AAF1DB9" w14:textId="4F23AA08" w:rsidR="00BA1F01" w:rsidRPr="00E11762" w:rsidRDefault="00BA1F01" w:rsidP="00193B98">
            <w:pPr>
              <w:pStyle w:val="acctfourfigures"/>
              <w:tabs>
                <w:tab w:val="clear" w:pos="765"/>
                <w:tab w:val="decimal" w:pos="802"/>
                <w:tab w:val="decimal" w:pos="1630"/>
              </w:tabs>
              <w:spacing w:line="216" w:lineRule="auto"/>
              <w:ind w:left="-79" w:right="-710" w:firstLine="5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BA1F01" w:rsidRPr="00E11762" w14:paraId="6B2F29FB" w14:textId="77777777" w:rsidTr="0071717D">
        <w:trPr>
          <w:cantSplit/>
        </w:trPr>
        <w:tc>
          <w:tcPr>
            <w:tcW w:w="3510" w:type="dxa"/>
          </w:tcPr>
          <w:p w14:paraId="181F5CEB" w14:textId="77777777" w:rsidR="00BA1F01" w:rsidRPr="00E11762" w:rsidRDefault="00BA1F01" w:rsidP="00BA1F01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063C6550" w14:textId="77777777" w:rsidR="00BA1F01" w:rsidRPr="00E11762" w:rsidRDefault="00BA1F01" w:rsidP="00BA1F01">
            <w:pPr>
              <w:tabs>
                <w:tab w:val="clear" w:pos="227"/>
                <w:tab w:val="clear" w:pos="454"/>
              </w:tabs>
              <w:spacing w:line="216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56075B8B" w14:textId="77777777" w:rsidR="00BA1F01" w:rsidRPr="00E11762" w:rsidRDefault="00BA1F01" w:rsidP="00BA1F01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34FC726" w14:textId="77777777" w:rsidR="00BA1F01" w:rsidRPr="00DA4C60" w:rsidRDefault="00BA1F01" w:rsidP="00BA1F01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</w:tcPr>
          <w:p w14:paraId="5697ECF9" w14:textId="77777777" w:rsidR="00BA1F01" w:rsidRPr="00DA4C60" w:rsidRDefault="00BA1F01" w:rsidP="00BA1F01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</w:tcPr>
          <w:p w14:paraId="1D6AE327" w14:textId="77777777" w:rsidR="00BA1F01" w:rsidRPr="00DA4C60" w:rsidRDefault="00BA1F01" w:rsidP="00BA1F01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</w:tcPr>
          <w:p w14:paraId="289908B7" w14:textId="77777777" w:rsidR="00BA1F01" w:rsidRPr="00DA4C60" w:rsidRDefault="00BA1F01" w:rsidP="00BA1F01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</w:tcPr>
          <w:p w14:paraId="11F01B24" w14:textId="77777777" w:rsidR="00BA1F01" w:rsidRPr="00DA4C60" w:rsidRDefault="00BA1F01" w:rsidP="00BA1F01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434DF292" w14:textId="77777777" w:rsidR="00BA1F01" w:rsidRPr="00DA4C60" w:rsidRDefault="00BA1F01" w:rsidP="00BA1F01">
            <w:pPr>
              <w:pStyle w:val="acctfourfigures"/>
              <w:tabs>
                <w:tab w:val="clear" w:pos="765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</w:tcPr>
          <w:p w14:paraId="205F9140" w14:textId="77777777" w:rsidR="00BA1F01" w:rsidRPr="00DA4C60" w:rsidRDefault="00BA1F01" w:rsidP="00BA1F01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0D53FF4C" w14:textId="77777777" w:rsidR="00BA1F01" w:rsidRPr="00DA4C60" w:rsidRDefault="00BA1F01" w:rsidP="00BA1F01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</w:tcPr>
          <w:p w14:paraId="6A75BF2E" w14:textId="77777777" w:rsidR="00BA1F01" w:rsidRPr="00DA4C60" w:rsidRDefault="00BA1F01" w:rsidP="00BA1F01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423426DF" w14:textId="77777777" w:rsidR="00BA1F01" w:rsidRPr="00E11762" w:rsidRDefault="00BA1F01" w:rsidP="00BA1F01">
            <w:pPr>
              <w:pStyle w:val="acctfourfigures"/>
              <w:tabs>
                <w:tab w:val="clear" w:pos="765"/>
                <w:tab w:val="center" w:pos="329"/>
                <w:tab w:val="decimal" w:pos="61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</w:tcPr>
          <w:p w14:paraId="65C406B6" w14:textId="77777777" w:rsidR="00BA1F01" w:rsidRPr="00E11762" w:rsidRDefault="00BA1F01" w:rsidP="00BA1F01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2C425BD2" w14:textId="77777777" w:rsidR="00BA1F01" w:rsidRPr="00E11762" w:rsidRDefault="00BA1F01" w:rsidP="00BA1F01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</w:tcPr>
          <w:p w14:paraId="08C949C1" w14:textId="77777777" w:rsidR="00BA1F01" w:rsidRPr="00E11762" w:rsidRDefault="00BA1F01" w:rsidP="00BA1F01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08" w:type="dxa"/>
          </w:tcPr>
          <w:p w14:paraId="2D1F2903" w14:textId="77777777" w:rsidR="00BA1F01" w:rsidRPr="00E11762" w:rsidRDefault="00BA1F01" w:rsidP="00BA1F01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8" w:type="dxa"/>
          </w:tcPr>
          <w:p w14:paraId="1F751EE6" w14:textId="77777777" w:rsidR="00BA1F01" w:rsidRPr="00E11762" w:rsidRDefault="00BA1F01" w:rsidP="00BA1F01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BA1F01" w:rsidRPr="00E11762" w14:paraId="50BC027A" w14:textId="77777777" w:rsidTr="0071717D">
        <w:trPr>
          <w:cantSplit/>
        </w:trPr>
        <w:tc>
          <w:tcPr>
            <w:tcW w:w="3510" w:type="dxa"/>
          </w:tcPr>
          <w:p w14:paraId="681F6989" w14:textId="707CA408" w:rsidR="00BA1F01" w:rsidRPr="00E11762" w:rsidRDefault="00BA1F01" w:rsidP="00BA1F01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890" w:type="dxa"/>
          </w:tcPr>
          <w:p w14:paraId="1820ACD3" w14:textId="77777777" w:rsidR="00BA1F01" w:rsidRPr="00E11762" w:rsidRDefault="00BA1F01" w:rsidP="00BA1F01">
            <w:pPr>
              <w:tabs>
                <w:tab w:val="clear" w:pos="227"/>
                <w:tab w:val="clear" w:pos="454"/>
              </w:tabs>
              <w:spacing w:line="216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3892DE63" w14:textId="77777777" w:rsidR="00BA1F01" w:rsidRPr="00E11762" w:rsidRDefault="00BA1F01" w:rsidP="00BA1F01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56A5D98" w14:textId="77777777" w:rsidR="00BA1F01" w:rsidRPr="00E11762" w:rsidRDefault="00BA1F01" w:rsidP="00BA1F01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</w:tcPr>
          <w:p w14:paraId="0C958410" w14:textId="77777777" w:rsidR="00BA1F01" w:rsidRPr="00E11762" w:rsidRDefault="00BA1F01" w:rsidP="00BA1F01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</w:tcPr>
          <w:p w14:paraId="5EF80665" w14:textId="77777777" w:rsidR="00BA1F01" w:rsidRPr="00E11762" w:rsidRDefault="00BA1F01" w:rsidP="00BA1F01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</w:tcPr>
          <w:p w14:paraId="6C1A2D73" w14:textId="77777777" w:rsidR="00BA1F01" w:rsidRPr="00E11762" w:rsidRDefault="00BA1F01" w:rsidP="00BA1F01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</w:tcPr>
          <w:p w14:paraId="434E9009" w14:textId="77777777" w:rsidR="00BA1F01" w:rsidRPr="00E11762" w:rsidRDefault="00BA1F01" w:rsidP="00BA1F01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37F87B77" w14:textId="77777777" w:rsidR="00BA1F01" w:rsidRPr="00E11762" w:rsidRDefault="00BA1F01" w:rsidP="00BA1F01">
            <w:pPr>
              <w:pStyle w:val="acctfourfigures"/>
              <w:tabs>
                <w:tab w:val="clear" w:pos="765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</w:tcPr>
          <w:p w14:paraId="52A56809" w14:textId="77777777" w:rsidR="00BA1F01" w:rsidRPr="00E11762" w:rsidRDefault="00BA1F01" w:rsidP="00BA1F01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2E94F903" w14:textId="77777777" w:rsidR="00BA1F01" w:rsidRPr="00E11762" w:rsidRDefault="00BA1F01" w:rsidP="00BA1F01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</w:tcPr>
          <w:p w14:paraId="2421B678" w14:textId="77777777" w:rsidR="00BA1F01" w:rsidRPr="00E11762" w:rsidRDefault="00BA1F01" w:rsidP="00BA1F01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3C61CCEC" w14:textId="77777777" w:rsidR="00BA1F01" w:rsidRPr="00E11762" w:rsidRDefault="00BA1F01" w:rsidP="00BA1F01">
            <w:pPr>
              <w:pStyle w:val="acctfourfigures"/>
              <w:tabs>
                <w:tab w:val="clear" w:pos="765"/>
                <w:tab w:val="center" w:pos="329"/>
                <w:tab w:val="decimal" w:pos="61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</w:tcPr>
          <w:p w14:paraId="0EFF3D79" w14:textId="77777777" w:rsidR="00BA1F01" w:rsidRPr="00E11762" w:rsidRDefault="00BA1F01" w:rsidP="00BA1F01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70E60639" w14:textId="77777777" w:rsidR="00BA1F01" w:rsidRPr="00E11762" w:rsidRDefault="00BA1F01" w:rsidP="00BA1F01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</w:tcPr>
          <w:p w14:paraId="4389AC8C" w14:textId="57FCC5AA" w:rsidR="00BA1F01" w:rsidRPr="00E11762" w:rsidRDefault="00BA1F01" w:rsidP="00BA1F01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08" w:type="dxa"/>
          </w:tcPr>
          <w:p w14:paraId="13AD49CF" w14:textId="77777777" w:rsidR="00BA1F01" w:rsidRPr="00E11762" w:rsidRDefault="00BA1F01" w:rsidP="00BA1F01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8" w:type="dxa"/>
          </w:tcPr>
          <w:p w14:paraId="79F54098" w14:textId="77777777" w:rsidR="00BA1F01" w:rsidRPr="00E11762" w:rsidRDefault="00BA1F01" w:rsidP="00BA1F01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BA1F01" w:rsidRPr="00E11762" w14:paraId="6FD71DD3" w14:textId="77777777" w:rsidTr="0071717D">
        <w:trPr>
          <w:cantSplit/>
        </w:trPr>
        <w:tc>
          <w:tcPr>
            <w:tcW w:w="3510" w:type="dxa"/>
          </w:tcPr>
          <w:p w14:paraId="2F96C4F2" w14:textId="59F14971" w:rsidR="00BA1F01" w:rsidRPr="00E11762" w:rsidRDefault="00BA1F01" w:rsidP="00BA1F01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201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ที.ซี.ซี. คอมเมอร์เชียล พร็อพเพอร์ตี้ </w:t>
            </w: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E1176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>แมนเนจเม้นท์ จำกัด</w:t>
            </w:r>
          </w:p>
        </w:tc>
        <w:tc>
          <w:tcPr>
            <w:tcW w:w="1890" w:type="dxa"/>
          </w:tcPr>
          <w:p w14:paraId="71F82690" w14:textId="77777777" w:rsidR="00BA1F01" w:rsidRPr="00E11762" w:rsidRDefault="00BA1F01" w:rsidP="00BA1F01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60E4278" w14:textId="57EC66A2" w:rsidR="00BA1F01" w:rsidRPr="00E11762" w:rsidRDefault="00BA1F01" w:rsidP="00DA4C60">
            <w:pPr>
              <w:tabs>
                <w:tab w:val="clear" w:pos="227"/>
                <w:tab w:val="clear" w:pos="454"/>
              </w:tabs>
              <w:spacing w:line="216" w:lineRule="auto"/>
              <w:ind w:firstLine="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2C18C52B" w14:textId="77777777" w:rsidR="00BA1F01" w:rsidRPr="00E11762" w:rsidRDefault="00BA1F01" w:rsidP="00BA1F01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AC1DC09" w14:textId="77777777" w:rsidR="00BA1F01" w:rsidRPr="00E11762" w:rsidRDefault="00BA1F01" w:rsidP="00BA1F01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D50D8B7" w14:textId="0A231286" w:rsidR="00BA1F01" w:rsidRPr="00E11762" w:rsidRDefault="00BA1F01" w:rsidP="00BA1F01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3" w:type="dxa"/>
          </w:tcPr>
          <w:p w14:paraId="3196B302" w14:textId="77777777" w:rsidR="00BA1F01" w:rsidRPr="00E11762" w:rsidRDefault="00BA1F01" w:rsidP="00BA1F01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</w:tcPr>
          <w:p w14:paraId="7C62C174" w14:textId="77777777" w:rsidR="00BA1F01" w:rsidRPr="00E11762" w:rsidRDefault="00BA1F01" w:rsidP="00BA1F01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D5E14FC" w14:textId="73A48410" w:rsidR="00BA1F01" w:rsidRPr="00E11762" w:rsidRDefault="00BA1F01" w:rsidP="00BA1F01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4" w:type="dxa"/>
          </w:tcPr>
          <w:p w14:paraId="1D580FC5" w14:textId="77777777" w:rsidR="00BA1F01" w:rsidRPr="00E11762" w:rsidRDefault="00BA1F01" w:rsidP="00BA1F01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</w:tcPr>
          <w:p w14:paraId="0F01E831" w14:textId="77777777" w:rsidR="00BA1F01" w:rsidRDefault="00BA1F01" w:rsidP="00BA1F01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5661B4BC" w14:textId="0B818D80" w:rsidR="00BA1F01" w:rsidRPr="00E11762" w:rsidRDefault="00BA1F01" w:rsidP="00BA1F01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  <w:r w:rsidR="00541CA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,0</w:t>
            </w:r>
            <w:r w:rsidRPr="00E1176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</w:t>
            </w:r>
            <w:r w:rsidR="00DA4C6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E1176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78" w:type="dxa"/>
          </w:tcPr>
          <w:p w14:paraId="7D5F64AA" w14:textId="77777777" w:rsidR="00BA1F01" w:rsidRPr="00E11762" w:rsidRDefault="00BA1F01" w:rsidP="00BA1F01">
            <w:pPr>
              <w:pStyle w:val="acctfourfigures"/>
              <w:tabs>
                <w:tab w:val="clear" w:pos="765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</w:tcPr>
          <w:p w14:paraId="6426FEF1" w14:textId="77777777" w:rsidR="00BA1F01" w:rsidRPr="00E11762" w:rsidRDefault="00BA1F01" w:rsidP="00BA1F01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FA5BBD4" w14:textId="1464DED2" w:rsidR="00BA1F01" w:rsidRPr="00E11762" w:rsidRDefault="00BA1F01" w:rsidP="00BA1F01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  <w:r w:rsidR="00541CA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,0</w:t>
            </w:r>
            <w:r w:rsidRPr="00E1176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</w:t>
            </w:r>
            <w:r w:rsidR="00DA4C6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E1176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82" w:type="dxa"/>
          </w:tcPr>
          <w:p w14:paraId="2423876A" w14:textId="77777777" w:rsidR="00BA1F01" w:rsidRPr="00E11762" w:rsidRDefault="00BA1F01" w:rsidP="00BA1F01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</w:tcPr>
          <w:p w14:paraId="09226CD3" w14:textId="77777777" w:rsidR="00BA1F01" w:rsidRPr="00E11762" w:rsidRDefault="00BA1F01" w:rsidP="00BA1F01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20EA75B" w14:textId="08B587C3" w:rsidR="00BA1F01" w:rsidRPr="00E11762" w:rsidRDefault="00BA1F01" w:rsidP="00BA1F01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497,030</w:t>
            </w:r>
          </w:p>
        </w:tc>
        <w:tc>
          <w:tcPr>
            <w:tcW w:w="178" w:type="dxa"/>
          </w:tcPr>
          <w:p w14:paraId="07370A3B" w14:textId="77777777" w:rsidR="00BA1F01" w:rsidRPr="00E11762" w:rsidRDefault="00BA1F01" w:rsidP="00BA1F01">
            <w:pPr>
              <w:pStyle w:val="acctfourfigures"/>
              <w:tabs>
                <w:tab w:val="clear" w:pos="765"/>
                <w:tab w:val="center" w:pos="329"/>
                <w:tab w:val="decimal" w:pos="61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</w:tcPr>
          <w:p w14:paraId="3B2DBF07" w14:textId="77777777" w:rsidR="00BA1F01" w:rsidRPr="00E11762" w:rsidRDefault="00BA1F01" w:rsidP="00BA1F01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5902771" w14:textId="65063287" w:rsidR="00BA1F01" w:rsidRPr="00E11762" w:rsidRDefault="00BA1F01" w:rsidP="00BA1F01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497,030</w:t>
            </w:r>
          </w:p>
        </w:tc>
        <w:tc>
          <w:tcPr>
            <w:tcW w:w="178" w:type="dxa"/>
          </w:tcPr>
          <w:p w14:paraId="6645F8C0" w14:textId="77777777" w:rsidR="00BA1F01" w:rsidRPr="00E11762" w:rsidRDefault="00BA1F01" w:rsidP="00BA1F01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</w:tcPr>
          <w:p w14:paraId="1F578155" w14:textId="77777777" w:rsidR="00B26A28" w:rsidRDefault="00B26A28" w:rsidP="00BA1F01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564BF15" w14:textId="20C421F5" w:rsidR="00BA1F01" w:rsidRPr="00E11762" w:rsidRDefault="00B26A28" w:rsidP="00BA1F01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60,450</w:t>
            </w:r>
          </w:p>
        </w:tc>
        <w:tc>
          <w:tcPr>
            <w:tcW w:w="208" w:type="dxa"/>
          </w:tcPr>
          <w:p w14:paraId="25036099" w14:textId="77777777" w:rsidR="00BA1F01" w:rsidRPr="00E11762" w:rsidRDefault="00BA1F01" w:rsidP="00BA1F01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8" w:type="dxa"/>
          </w:tcPr>
          <w:p w14:paraId="2317AE12" w14:textId="77777777" w:rsidR="00BA1F01" w:rsidRPr="00E11762" w:rsidRDefault="00BA1F01" w:rsidP="00BA1F01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D9D8A81" w14:textId="5E7DB5CA" w:rsidR="00BA1F01" w:rsidRPr="00E11762" w:rsidRDefault="00BA1F01" w:rsidP="00193B98">
            <w:pPr>
              <w:pStyle w:val="acctfourfigures"/>
              <w:tabs>
                <w:tab w:val="clear" w:pos="765"/>
                <w:tab w:val="decimal" w:pos="701"/>
              </w:tabs>
              <w:spacing w:line="216" w:lineRule="auto"/>
              <w:ind w:left="-79" w:right="-7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128,850</w:t>
            </w:r>
          </w:p>
        </w:tc>
      </w:tr>
      <w:tr w:rsidR="00B26A28" w:rsidRPr="00E11762" w14:paraId="7BE1629D" w14:textId="6B140C89" w:rsidTr="00E15529">
        <w:trPr>
          <w:cantSplit/>
        </w:trPr>
        <w:tc>
          <w:tcPr>
            <w:tcW w:w="3510" w:type="dxa"/>
          </w:tcPr>
          <w:p w14:paraId="2BFBBC8C" w14:textId="7A47D6FC" w:rsidR="00B26A28" w:rsidRPr="00E11762" w:rsidRDefault="00B26A28" w:rsidP="00B26A28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พันธุ์ทิพย์ประตูน้ำ </w:t>
            </w:r>
            <w:r w:rsidRPr="00E1176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90" w:type="dxa"/>
          </w:tcPr>
          <w:p w14:paraId="737D118F" w14:textId="310F8B6B" w:rsidR="00B26A28" w:rsidRPr="00E11762" w:rsidRDefault="00B26A28" w:rsidP="00B26A28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20179ED3" w14:textId="77777777" w:rsidR="00B26A28" w:rsidRPr="00E11762" w:rsidRDefault="00B26A28" w:rsidP="00B26A28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534D281" w14:textId="7E8A5C91" w:rsidR="00B26A28" w:rsidRPr="00E11762" w:rsidRDefault="00B26A28" w:rsidP="00B26A28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3" w:type="dxa"/>
          </w:tcPr>
          <w:p w14:paraId="167C6E24" w14:textId="77777777" w:rsidR="00B26A28" w:rsidRPr="00E11762" w:rsidRDefault="00B26A28" w:rsidP="00B26A28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3E9A154C" w14:textId="72024FE5" w:rsidR="00B26A28" w:rsidRPr="00E11762" w:rsidRDefault="00B26A28" w:rsidP="00B26A28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4" w:type="dxa"/>
          </w:tcPr>
          <w:p w14:paraId="382FE39F" w14:textId="77777777" w:rsidR="00B26A28" w:rsidRPr="00E11762" w:rsidRDefault="00B26A28" w:rsidP="00B26A28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203C0A87" w14:textId="7AD984B6" w:rsidR="00B26A28" w:rsidRPr="00E11762" w:rsidRDefault="00B26A28" w:rsidP="00B26A28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100</w:t>
            </w:r>
          </w:p>
        </w:tc>
        <w:tc>
          <w:tcPr>
            <w:tcW w:w="178" w:type="dxa"/>
          </w:tcPr>
          <w:p w14:paraId="3A6CA6A0" w14:textId="77777777" w:rsidR="00B26A28" w:rsidRPr="00E11762" w:rsidRDefault="00B26A28" w:rsidP="00B26A28">
            <w:pPr>
              <w:pStyle w:val="acctfourfigures"/>
              <w:tabs>
                <w:tab w:val="clear" w:pos="765"/>
              </w:tabs>
              <w:spacing w:line="216" w:lineRule="auto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00" w:type="dxa"/>
          </w:tcPr>
          <w:p w14:paraId="754109D6" w14:textId="4FCF5209" w:rsidR="00B26A28" w:rsidRPr="00E11762" w:rsidRDefault="00B26A28" w:rsidP="00B26A28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100</w:t>
            </w:r>
          </w:p>
        </w:tc>
        <w:tc>
          <w:tcPr>
            <w:tcW w:w="182" w:type="dxa"/>
          </w:tcPr>
          <w:p w14:paraId="5B233C0B" w14:textId="77777777" w:rsidR="00B26A28" w:rsidRPr="00E11762" w:rsidRDefault="00B26A28" w:rsidP="00B26A28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71C36203" w14:textId="372604A7" w:rsidR="00B26A28" w:rsidRPr="00E11762" w:rsidRDefault="00B26A28" w:rsidP="00B26A28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557</w:t>
            </w:r>
          </w:p>
        </w:tc>
        <w:tc>
          <w:tcPr>
            <w:tcW w:w="178" w:type="dxa"/>
          </w:tcPr>
          <w:p w14:paraId="6F93FC22" w14:textId="77777777" w:rsidR="00B26A28" w:rsidRPr="00E11762" w:rsidRDefault="00B26A28" w:rsidP="00B26A28">
            <w:pPr>
              <w:pStyle w:val="acctfourfigures"/>
              <w:tabs>
                <w:tab w:val="clear" w:pos="765"/>
                <w:tab w:val="center" w:pos="329"/>
                <w:tab w:val="decimal" w:pos="61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01" w:type="dxa"/>
          </w:tcPr>
          <w:p w14:paraId="1B3C85B0" w14:textId="142B5C2B" w:rsidR="00B26A28" w:rsidRPr="00E11762" w:rsidRDefault="00B26A28" w:rsidP="00B26A28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557</w:t>
            </w:r>
          </w:p>
        </w:tc>
        <w:tc>
          <w:tcPr>
            <w:tcW w:w="178" w:type="dxa"/>
          </w:tcPr>
          <w:p w14:paraId="108D31F4" w14:textId="77777777" w:rsidR="00B26A28" w:rsidRPr="00E11762" w:rsidRDefault="00B26A28" w:rsidP="00B26A28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C2171D" w14:textId="4A58BDD8" w:rsidR="00B26A28" w:rsidRPr="00E11762" w:rsidRDefault="00B26A28" w:rsidP="00B26A28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26A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513</w:t>
            </w:r>
          </w:p>
        </w:tc>
        <w:tc>
          <w:tcPr>
            <w:tcW w:w="208" w:type="dxa"/>
          </w:tcPr>
          <w:p w14:paraId="4233FCA1" w14:textId="74237D5C" w:rsidR="00B26A28" w:rsidRPr="00E11762" w:rsidRDefault="00B26A28" w:rsidP="00B26A28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8" w:type="dxa"/>
          </w:tcPr>
          <w:p w14:paraId="7B31C4CC" w14:textId="6C3D4A66" w:rsidR="00B26A28" w:rsidRPr="00E11762" w:rsidRDefault="00B26A28" w:rsidP="00B26A28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3,073</w:t>
            </w:r>
          </w:p>
        </w:tc>
      </w:tr>
      <w:tr w:rsidR="00B26A28" w:rsidRPr="00E11762" w14:paraId="5F98FB09" w14:textId="77777777" w:rsidTr="00E15529">
        <w:trPr>
          <w:cantSplit/>
        </w:trPr>
        <w:tc>
          <w:tcPr>
            <w:tcW w:w="3510" w:type="dxa"/>
          </w:tcPr>
          <w:p w14:paraId="72336F25" w14:textId="5528BB67" w:rsidR="00B26A28" w:rsidRPr="00E11762" w:rsidRDefault="00B26A28" w:rsidP="00B26A28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พันธุ์ทิพย์ประตูน้ำ </w:t>
            </w:r>
            <w:r w:rsidRPr="00E11762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90" w:type="dxa"/>
          </w:tcPr>
          <w:p w14:paraId="3A3BDD98" w14:textId="16AA3051" w:rsidR="00B26A28" w:rsidRPr="00E11762" w:rsidRDefault="00B26A28" w:rsidP="00B26A28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25B0F380" w14:textId="77777777" w:rsidR="00B26A28" w:rsidRPr="00E11762" w:rsidRDefault="00B26A28" w:rsidP="00B26A28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07A42D4" w14:textId="1D0E283B" w:rsidR="00B26A28" w:rsidRPr="00E11762" w:rsidRDefault="00B26A28" w:rsidP="00B26A28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3" w:type="dxa"/>
          </w:tcPr>
          <w:p w14:paraId="3D6283E0" w14:textId="77777777" w:rsidR="00B26A28" w:rsidRPr="00E11762" w:rsidRDefault="00B26A28" w:rsidP="00B26A28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0769FF72" w14:textId="2650B83C" w:rsidR="00B26A28" w:rsidRPr="00E11762" w:rsidRDefault="00B26A28" w:rsidP="00B26A28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4" w:type="dxa"/>
          </w:tcPr>
          <w:p w14:paraId="08796E71" w14:textId="77777777" w:rsidR="00B26A28" w:rsidRPr="00E11762" w:rsidRDefault="00B26A28" w:rsidP="00B26A28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358E971B" w14:textId="05C52664" w:rsidR="00B26A28" w:rsidRPr="00E11762" w:rsidRDefault="00B26A28" w:rsidP="00B26A28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100</w:t>
            </w:r>
          </w:p>
        </w:tc>
        <w:tc>
          <w:tcPr>
            <w:tcW w:w="178" w:type="dxa"/>
          </w:tcPr>
          <w:p w14:paraId="3A47A72C" w14:textId="77777777" w:rsidR="00B26A28" w:rsidRPr="00E11762" w:rsidRDefault="00B26A28" w:rsidP="00B26A28">
            <w:pPr>
              <w:pStyle w:val="acctfourfigures"/>
              <w:tabs>
                <w:tab w:val="clear" w:pos="765"/>
              </w:tabs>
              <w:spacing w:line="216" w:lineRule="auto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00" w:type="dxa"/>
          </w:tcPr>
          <w:p w14:paraId="69E51DF2" w14:textId="70F7BA08" w:rsidR="00B26A28" w:rsidRPr="00E11762" w:rsidRDefault="00B26A28" w:rsidP="00B26A28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100</w:t>
            </w:r>
          </w:p>
        </w:tc>
        <w:tc>
          <w:tcPr>
            <w:tcW w:w="182" w:type="dxa"/>
          </w:tcPr>
          <w:p w14:paraId="15BABA63" w14:textId="77777777" w:rsidR="00B26A28" w:rsidRPr="00E11762" w:rsidRDefault="00B26A28" w:rsidP="00B26A28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378D29E7" w14:textId="488D5914" w:rsidR="00B26A28" w:rsidRPr="00E11762" w:rsidRDefault="00B26A28" w:rsidP="00B26A28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346</w:t>
            </w:r>
          </w:p>
        </w:tc>
        <w:tc>
          <w:tcPr>
            <w:tcW w:w="178" w:type="dxa"/>
          </w:tcPr>
          <w:p w14:paraId="3D8D56C3" w14:textId="77777777" w:rsidR="00B26A28" w:rsidRPr="00E11762" w:rsidRDefault="00B26A28" w:rsidP="00B26A28">
            <w:pPr>
              <w:pStyle w:val="acctfourfigures"/>
              <w:tabs>
                <w:tab w:val="clear" w:pos="765"/>
                <w:tab w:val="center" w:pos="329"/>
                <w:tab w:val="decimal" w:pos="61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01" w:type="dxa"/>
          </w:tcPr>
          <w:p w14:paraId="72465A7E" w14:textId="499C0E29" w:rsidR="00B26A28" w:rsidRPr="00E11762" w:rsidRDefault="00B26A28" w:rsidP="00B26A28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346</w:t>
            </w:r>
          </w:p>
        </w:tc>
        <w:tc>
          <w:tcPr>
            <w:tcW w:w="178" w:type="dxa"/>
          </w:tcPr>
          <w:p w14:paraId="100A83F2" w14:textId="77777777" w:rsidR="00B26A28" w:rsidRPr="00E11762" w:rsidRDefault="00B26A28" w:rsidP="00B26A28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748B3D" w14:textId="15D4F357" w:rsidR="00B26A28" w:rsidRPr="00E11762" w:rsidRDefault="00B26A28" w:rsidP="00B26A28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26A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523</w:t>
            </w:r>
          </w:p>
        </w:tc>
        <w:tc>
          <w:tcPr>
            <w:tcW w:w="208" w:type="dxa"/>
          </w:tcPr>
          <w:p w14:paraId="580EA96E" w14:textId="77777777" w:rsidR="00B26A28" w:rsidRPr="00E11762" w:rsidRDefault="00B26A28" w:rsidP="00B26A28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8" w:type="dxa"/>
          </w:tcPr>
          <w:p w14:paraId="4586CDFB" w14:textId="1947B0E7" w:rsidR="00B26A28" w:rsidRPr="00E11762" w:rsidRDefault="00B26A28" w:rsidP="00B26A28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3,190</w:t>
            </w:r>
          </w:p>
        </w:tc>
      </w:tr>
      <w:tr w:rsidR="00B26A28" w:rsidRPr="00E11762" w14:paraId="102CD039" w14:textId="77777777" w:rsidTr="00E15529">
        <w:trPr>
          <w:cantSplit/>
        </w:trPr>
        <w:tc>
          <w:tcPr>
            <w:tcW w:w="3510" w:type="dxa"/>
          </w:tcPr>
          <w:p w14:paraId="4C727B14" w14:textId="387F6B08" w:rsidR="00B26A28" w:rsidRPr="00E11762" w:rsidRDefault="00B26A28" w:rsidP="00B26A28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บริษัท เอเชียทีค ริเวอร์ฟร้อนท์ จำกัด </w:t>
            </w:r>
          </w:p>
        </w:tc>
        <w:tc>
          <w:tcPr>
            <w:tcW w:w="1890" w:type="dxa"/>
          </w:tcPr>
          <w:p w14:paraId="5EE89717" w14:textId="187B79D8" w:rsidR="00B26A28" w:rsidRPr="00E11762" w:rsidRDefault="00B26A28" w:rsidP="00B26A28">
            <w:pPr>
              <w:tabs>
                <w:tab w:val="clear" w:pos="227"/>
                <w:tab w:val="clear" w:pos="454"/>
              </w:tabs>
              <w:spacing w:line="216" w:lineRule="auto"/>
              <w:ind w:left="373" w:hanging="360"/>
              <w:rPr>
                <w:rFonts w:asciiTheme="majorBidi" w:hAnsiTheme="majorBidi" w:cstheme="majorBidi"/>
                <w:sz w:val="26"/>
                <w:szCs w:val="26"/>
              </w:rPr>
            </w:pPr>
            <w:r w:rsidRPr="00E11762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โครงการที่มีประโยชน์การใช้สอยแบบผสมผสาน</w:t>
            </w:r>
          </w:p>
        </w:tc>
        <w:tc>
          <w:tcPr>
            <w:tcW w:w="180" w:type="dxa"/>
          </w:tcPr>
          <w:p w14:paraId="1BF92B9E" w14:textId="77777777" w:rsidR="00B26A28" w:rsidRPr="00E11762" w:rsidRDefault="00B26A28" w:rsidP="00B26A28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32A1528" w14:textId="77777777" w:rsidR="00B26A28" w:rsidRPr="00E11762" w:rsidRDefault="00B26A28" w:rsidP="00B26A28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07A8270" w14:textId="77777777" w:rsidR="00B26A28" w:rsidRPr="00E11762" w:rsidRDefault="00B26A28" w:rsidP="00B26A28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10B1335" w14:textId="36EAD389" w:rsidR="00B26A28" w:rsidRPr="00E11762" w:rsidRDefault="00B26A28" w:rsidP="00B26A28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3" w:type="dxa"/>
          </w:tcPr>
          <w:p w14:paraId="60ECA4AE" w14:textId="77777777" w:rsidR="00B26A28" w:rsidRPr="00E11762" w:rsidRDefault="00B26A28" w:rsidP="00B26A28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25287289" w14:textId="77777777" w:rsidR="00B26A28" w:rsidRPr="00E11762" w:rsidRDefault="00B26A28" w:rsidP="00B26A28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BBEB968" w14:textId="77777777" w:rsidR="00B26A28" w:rsidRPr="00E11762" w:rsidRDefault="00B26A28" w:rsidP="00B26A28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1768B8A" w14:textId="7EDB87C5" w:rsidR="00B26A28" w:rsidRPr="00E11762" w:rsidRDefault="00B26A28" w:rsidP="00B26A28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4" w:type="dxa"/>
          </w:tcPr>
          <w:p w14:paraId="6BD40F49" w14:textId="77777777" w:rsidR="00B26A28" w:rsidRPr="00E11762" w:rsidRDefault="00B26A28" w:rsidP="00B26A28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775E8FEF" w14:textId="77777777" w:rsidR="00B26A28" w:rsidRPr="00E11762" w:rsidRDefault="00B26A28" w:rsidP="00B26A28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1C4BA37" w14:textId="77777777" w:rsidR="00B26A28" w:rsidRPr="00E11762" w:rsidRDefault="00B26A28" w:rsidP="00B26A28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15B61EC" w14:textId="73288327" w:rsidR="00B26A28" w:rsidRPr="00E11762" w:rsidRDefault="00B26A28" w:rsidP="00B26A28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100</w:t>
            </w:r>
          </w:p>
        </w:tc>
        <w:tc>
          <w:tcPr>
            <w:tcW w:w="178" w:type="dxa"/>
          </w:tcPr>
          <w:p w14:paraId="69C8850E" w14:textId="77777777" w:rsidR="00B26A28" w:rsidRPr="00E11762" w:rsidRDefault="00B26A28" w:rsidP="00B26A28">
            <w:pPr>
              <w:pStyle w:val="acctfourfigures"/>
              <w:tabs>
                <w:tab w:val="clear" w:pos="765"/>
              </w:tabs>
              <w:spacing w:line="216" w:lineRule="auto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00" w:type="dxa"/>
          </w:tcPr>
          <w:p w14:paraId="674E188A" w14:textId="77777777" w:rsidR="00B26A28" w:rsidRPr="00E11762" w:rsidRDefault="00B26A28" w:rsidP="00B26A28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A1046CA" w14:textId="77777777" w:rsidR="00B26A28" w:rsidRPr="00E11762" w:rsidRDefault="00B26A28" w:rsidP="00B26A28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CA5609F" w14:textId="1D78995D" w:rsidR="00B26A28" w:rsidRPr="00E11762" w:rsidRDefault="00B26A28" w:rsidP="00B26A28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100</w:t>
            </w:r>
          </w:p>
        </w:tc>
        <w:tc>
          <w:tcPr>
            <w:tcW w:w="182" w:type="dxa"/>
          </w:tcPr>
          <w:p w14:paraId="7F789B3C" w14:textId="77777777" w:rsidR="00B26A28" w:rsidRPr="00E11762" w:rsidRDefault="00B26A28" w:rsidP="00B26A28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719F2902" w14:textId="77777777" w:rsidR="00B26A28" w:rsidRPr="00E11762" w:rsidRDefault="00B26A28" w:rsidP="00B26A28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1F51C47" w14:textId="77777777" w:rsidR="00B26A28" w:rsidRPr="00E11762" w:rsidRDefault="00B26A28" w:rsidP="00B26A28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0E84714" w14:textId="334A8EA9" w:rsidR="00B26A28" w:rsidRPr="00E11762" w:rsidRDefault="00B26A28" w:rsidP="00B26A28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738</w:t>
            </w:r>
          </w:p>
        </w:tc>
        <w:tc>
          <w:tcPr>
            <w:tcW w:w="178" w:type="dxa"/>
          </w:tcPr>
          <w:p w14:paraId="79FBB4E3" w14:textId="77777777" w:rsidR="00B26A28" w:rsidRPr="00E11762" w:rsidRDefault="00B26A28" w:rsidP="00B26A28">
            <w:pPr>
              <w:pStyle w:val="acctfourfigures"/>
              <w:tabs>
                <w:tab w:val="clear" w:pos="765"/>
                <w:tab w:val="center" w:pos="329"/>
                <w:tab w:val="decimal" w:pos="61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01" w:type="dxa"/>
          </w:tcPr>
          <w:p w14:paraId="3940E3B5" w14:textId="77777777" w:rsidR="00B26A28" w:rsidRPr="00E11762" w:rsidRDefault="00B26A28" w:rsidP="00B26A28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96C6AE8" w14:textId="77777777" w:rsidR="00B26A28" w:rsidRPr="00E11762" w:rsidRDefault="00B26A28" w:rsidP="00B26A28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8575483" w14:textId="1F4DE9BA" w:rsidR="00B26A28" w:rsidRPr="00E11762" w:rsidRDefault="00B26A28" w:rsidP="00B26A28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738</w:t>
            </w:r>
          </w:p>
        </w:tc>
        <w:tc>
          <w:tcPr>
            <w:tcW w:w="178" w:type="dxa"/>
          </w:tcPr>
          <w:p w14:paraId="5951FCBB" w14:textId="77777777" w:rsidR="00B26A28" w:rsidRPr="00E11762" w:rsidRDefault="00B26A28" w:rsidP="00B26A28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9754A" w14:textId="64EF3C99" w:rsidR="00B26A28" w:rsidRPr="00E11762" w:rsidRDefault="00193B98" w:rsidP="00193B98">
            <w:pPr>
              <w:pStyle w:val="acctfourfigures"/>
              <w:tabs>
                <w:tab w:val="clear" w:pos="765"/>
              </w:tabs>
              <w:spacing w:line="216" w:lineRule="auto"/>
              <w:ind w:left="-163" w:right="-442" w:hanging="84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08" w:type="dxa"/>
          </w:tcPr>
          <w:p w14:paraId="37F56C2E" w14:textId="77777777" w:rsidR="00B26A28" w:rsidRPr="00E11762" w:rsidRDefault="00B26A28" w:rsidP="00193B98">
            <w:pPr>
              <w:pStyle w:val="acctfourfigures"/>
              <w:tabs>
                <w:tab w:val="clear" w:pos="765"/>
                <w:tab w:val="decimal" w:pos="467"/>
              </w:tabs>
              <w:spacing w:line="216" w:lineRule="auto"/>
              <w:ind w:left="-73" w:right="101" w:hanging="1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8" w:type="dxa"/>
          </w:tcPr>
          <w:p w14:paraId="16D0B9C6" w14:textId="77777777" w:rsidR="00B26A28" w:rsidRPr="00E11762" w:rsidRDefault="00B26A28" w:rsidP="00B26A28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073935B" w14:textId="77777777" w:rsidR="00B26A28" w:rsidRPr="00E11762" w:rsidRDefault="00B26A28" w:rsidP="00B26A28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D43E173" w14:textId="4CE8ED43" w:rsidR="00B26A28" w:rsidRPr="00E11762" w:rsidRDefault="00B26A28" w:rsidP="00B26A28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800</w:t>
            </w:r>
          </w:p>
        </w:tc>
      </w:tr>
      <w:tr w:rsidR="00B26A28" w:rsidRPr="00E11762" w14:paraId="2DD32F61" w14:textId="3F57CF01" w:rsidTr="00E15529">
        <w:trPr>
          <w:cantSplit/>
        </w:trPr>
        <w:tc>
          <w:tcPr>
            <w:tcW w:w="3510" w:type="dxa"/>
          </w:tcPr>
          <w:p w14:paraId="10910B49" w14:textId="69EE0C3D" w:rsidR="00B26A28" w:rsidRPr="00E11762" w:rsidRDefault="00B26A28" w:rsidP="00B26A28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เอเชียทีค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90" w:type="dxa"/>
          </w:tcPr>
          <w:p w14:paraId="276AB8E0" w14:textId="253E07DF" w:rsidR="00B26A28" w:rsidRPr="00E11762" w:rsidRDefault="00B26A28" w:rsidP="00B26A28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44433C8C" w14:textId="77777777" w:rsidR="00B26A28" w:rsidRPr="00E11762" w:rsidRDefault="00B26A28" w:rsidP="00B26A28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2769229" w14:textId="69C2083B" w:rsidR="00B26A28" w:rsidRPr="00E11762" w:rsidRDefault="00B26A28" w:rsidP="00B26A28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3" w:type="dxa"/>
          </w:tcPr>
          <w:p w14:paraId="79D21DC9" w14:textId="77777777" w:rsidR="00B26A28" w:rsidRPr="00E11762" w:rsidRDefault="00B26A28" w:rsidP="00B26A28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0CCDA1A2" w14:textId="2E8DF0E2" w:rsidR="00B26A28" w:rsidRPr="00E11762" w:rsidRDefault="00B26A28" w:rsidP="00B26A28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4" w:type="dxa"/>
          </w:tcPr>
          <w:p w14:paraId="47BE6FD6" w14:textId="77777777" w:rsidR="00B26A28" w:rsidRPr="00E11762" w:rsidRDefault="00B26A28" w:rsidP="00B26A28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6FD5301E" w14:textId="743C71B1" w:rsidR="00B26A28" w:rsidRPr="00E11762" w:rsidRDefault="00B26A28" w:rsidP="00B26A28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60A3E4C2" w14:textId="77777777" w:rsidR="00B26A28" w:rsidRPr="00E11762" w:rsidRDefault="00B26A28" w:rsidP="00B26A28">
            <w:pPr>
              <w:pStyle w:val="acctfourfigures"/>
              <w:tabs>
                <w:tab w:val="clear" w:pos="765"/>
              </w:tabs>
              <w:spacing w:line="216" w:lineRule="auto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00" w:type="dxa"/>
          </w:tcPr>
          <w:p w14:paraId="0A8BDC0B" w14:textId="3CD485EA" w:rsidR="00B26A28" w:rsidRPr="00E11762" w:rsidRDefault="00B26A28" w:rsidP="00B26A28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32854540" w14:textId="77777777" w:rsidR="00B26A28" w:rsidRPr="00E11762" w:rsidRDefault="00B26A28" w:rsidP="00B26A28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3DBE6504" w14:textId="4E4FAC15" w:rsidR="00B26A28" w:rsidRPr="00E11762" w:rsidRDefault="00B26A28" w:rsidP="00B26A28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771</w:t>
            </w:r>
          </w:p>
        </w:tc>
        <w:tc>
          <w:tcPr>
            <w:tcW w:w="178" w:type="dxa"/>
          </w:tcPr>
          <w:p w14:paraId="4C363035" w14:textId="77777777" w:rsidR="00B26A28" w:rsidRPr="00E11762" w:rsidRDefault="00B26A28" w:rsidP="00B26A28">
            <w:pPr>
              <w:pStyle w:val="acctfourfigures"/>
              <w:tabs>
                <w:tab w:val="clear" w:pos="765"/>
                <w:tab w:val="center" w:pos="329"/>
                <w:tab w:val="decimal" w:pos="61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01" w:type="dxa"/>
          </w:tcPr>
          <w:p w14:paraId="55E42E5B" w14:textId="6E535B97" w:rsidR="00B26A28" w:rsidRPr="00E11762" w:rsidRDefault="00B26A28" w:rsidP="00B26A28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771</w:t>
            </w:r>
          </w:p>
        </w:tc>
        <w:tc>
          <w:tcPr>
            <w:tcW w:w="178" w:type="dxa"/>
          </w:tcPr>
          <w:p w14:paraId="713A3AAE" w14:textId="77777777" w:rsidR="00B26A28" w:rsidRPr="00E11762" w:rsidRDefault="00B26A28" w:rsidP="00B26A28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EA1168" w14:textId="125B5553" w:rsidR="00B26A28" w:rsidRPr="00E11762" w:rsidRDefault="00B26A28" w:rsidP="00B26A28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26A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605</w:t>
            </w:r>
          </w:p>
        </w:tc>
        <w:tc>
          <w:tcPr>
            <w:tcW w:w="208" w:type="dxa"/>
          </w:tcPr>
          <w:p w14:paraId="5413DB1A" w14:textId="17FD733A" w:rsidR="00B26A28" w:rsidRPr="00E11762" w:rsidRDefault="00B26A28" w:rsidP="00B26A28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8" w:type="dxa"/>
          </w:tcPr>
          <w:p w14:paraId="26AD2DCF" w14:textId="07EBFECC" w:rsidR="00B26A28" w:rsidRPr="00E11762" w:rsidRDefault="00B26A28" w:rsidP="00B26A28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1,857</w:t>
            </w:r>
          </w:p>
        </w:tc>
      </w:tr>
      <w:tr w:rsidR="00B26A28" w:rsidRPr="00E11762" w14:paraId="6495367B" w14:textId="5CC32CDF" w:rsidTr="00E15529">
        <w:trPr>
          <w:cantSplit/>
        </w:trPr>
        <w:tc>
          <w:tcPr>
            <w:tcW w:w="3510" w:type="dxa"/>
          </w:tcPr>
          <w:p w14:paraId="19CD594F" w14:textId="017D35F5" w:rsidR="00B26A28" w:rsidRPr="00E11762" w:rsidRDefault="00B26A28" w:rsidP="00B26A28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เอเชียทีค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890" w:type="dxa"/>
          </w:tcPr>
          <w:p w14:paraId="5BA03090" w14:textId="1038C671" w:rsidR="00B26A28" w:rsidRPr="00E11762" w:rsidRDefault="00B26A28" w:rsidP="00B26A28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2B73DC34" w14:textId="77777777" w:rsidR="00B26A28" w:rsidRPr="00E11762" w:rsidRDefault="00B26A28" w:rsidP="00B26A28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6D39335" w14:textId="53C2BAFD" w:rsidR="00B26A28" w:rsidRPr="00E11762" w:rsidRDefault="00B26A28" w:rsidP="00B26A28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3" w:type="dxa"/>
          </w:tcPr>
          <w:p w14:paraId="4DC30356" w14:textId="77777777" w:rsidR="00B26A28" w:rsidRPr="00E11762" w:rsidRDefault="00B26A28" w:rsidP="00B26A28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</w:tcPr>
          <w:p w14:paraId="0C587DF2" w14:textId="52A43255" w:rsidR="00B26A28" w:rsidRPr="00E11762" w:rsidRDefault="00B26A28" w:rsidP="00B26A28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4" w:type="dxa"/>
          </w:tcPr>
          <w:p w14:paraId="39E4778B" w14:textId="77777777" w:rsidR="00B26A28" w:rsidRPr="00E11762" w:rsidRDefault="00B26A28" w:rsidP="00B26A28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0CCAE60B" w14:textId="4DE29440" w:rsidR="00B26A28" w:rsidRPr="00E11762" w:rsidRDefault="00B26A28" w:rsidP="00B26A28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5EE7DF9A" w14:textId="77777777" w:rsidR="00B26A28" w:rsidRPr="00E11762" w:rsidRDefault="00B26A28" w:rsidP="00B26A28">
            <w:pPr>
              <w:pStyle w:val="acctfourfigures"/>
              <w:tabs>
                <w:tab w:val="clear" w:pos="765"/>
              </w:tabs>
              <w:spacing w:line="216" w:lineRule="auto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00" w:type="dxa"/>
          </w:tcPr>
          <w:p w14:paraId="6533315B" w14:textId="7DF9D302" w:rsidR="00B26A28" w:rsidRPr="00E11762" w:rsidRDefault="00B26A28" w:rsidP="00B26A28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77F963AC" w14:textId="77777777" w:rsidR="00B26A28" w:rsidRPr="00E11762" w:rsidRDefault="00B26A28" w:rsidP="00B26A28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3571AD34" w14:textId="6189856F" w:rsidR="00B26A28" w:rsidRPr="00E11762" w:rsidRDefault="00B26A28" w:rsidP="00B26A28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771</w:t>
            </w:r>
          </w:p>
        </w:tc>
        <w:tc>
          <w:tcPr>
            <w:tcW w:w="178" w:type="dxa"/>
          </w:tcPr>
          <w:p w14:paraId="650E7722" w14:textId="77777777" w:rsidR="00B26A28" w:rsidRPr="00E11762" w:rsidRDefault="00B26A28" w:rsidP="00B26A28">
            <w:pPr>
              <w:pStyle w:val="acctfourfigures"/>
              <w:tabs>
                <w:tab w:val="clear" w:pos="765"/>
                <w:tab w:val="center" w:pos="329"/>
                <w:tab w:val="decimal" w:pos="61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01" w:type="dxa"/>
          </w:tcPr>
          <w:p w14:paraId="6E58ED51" w14:textId="4D463B44" w:rsidR="00B26A28" w:rsidRPr="00E11762" w:rsidRDefault="00B26A28" w:rsidP="00B26A28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771</w:t>
            </w:r>
          </w:p>
        </w:tc>
        <w:tc>
          <w:tcPr>
            <w:tcW w:w="178" w:type="dxa"/>
          </w:tcPr>
          <w:p w14:paraId="0CF0BE4C" w14:textId="0256D902" w:rsidR="00B26A28" w:rsidRPr="00E11762" w:rsidRDefault="00B26A28" w:rsidP="00B26A28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C120AF" w14:textId="71768014" w:rsidR="00B26A28" w:rsidRPr="00E11762" w:rsidRDefault="00B26A28" w:rsidP="00B26A28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26A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605</w:t>
            </w:r>
          </w:p>
        </w:tc>
        <w:tc>
          <w:tcPr>
            <w:tcW w:w="208" w:type="dxa"/>
          </w:tcPr>
          <w:p w14:paraId="7E349388" w14:textId="6BAAA7B5" w:rsidR="00B26A28" w:rsidRPr="00E11762" w:rsidRDefault="00B26A28" w:rsidP="00B26A28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8" w:type="dxa"/>
          </w:tcPr>
          <w:p w14:paraId="469D5C93" w14:textId="5A711098" w:rsidR="00B26A28" w:rsidRPr="00E11762" w:rsidRDefault="00B26A28" w:rsidP="00B26A28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1,857</w:t>
            </w:r>
          </w:p>
        </w:tc>
      </w:tr>
      <w:tr w:rsidR="00B26A28" w:rsidRPr="00E11762" w14:paraId="7B3E2CED" w14:textId="1DF54D05" w:rsidTr="00E15529">
        <w:trPr>
          <w:cantSplit/>
        </w:trPr>
        <w:tc>
          <w:tcPr>
            <w:tcW w:w="3510" w:type="dxa"/>
          </w:tcPr>
          <w:p w14:paraId="4B5808D7" w14:textId="795252F0" w:rsidR="00B26A28" w:rsidRPr="00E11762" w:rsidRDefault="00B26A28" w:rsidP="00B26A28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เอเชียทีค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90" w:type="dxa"/>
          </w:tcPr>
          <w:p w14:paraId="0B57F920" w14:textId="289B97D2" w:rsidR="00B26A28" w:rsidRPr="00E11762" w:rsidRDefault="00B26A28" w:rsidP="00B26A28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48FCEC02" w14:textId="77777777" w:rsidR="00B26A28" w:rsidRPr="00E11762" w:rsidRDefault="00B26A28" w:rsidP="00B26A28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9F6E916" w14:textId="708C69E7" w:rsidR="00B26A28" w:rsidRPr="00E11762" w:rsidRDefault="00B26A28" w:rsidP="00B26A28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3" w:type="dxa"/>
          </w:tcPr>
          <w:p w14:paraId="0058BB1A" w14:textId="77777777" w:rsidR="00B26A28" w:rsidRPr="00E11762" w:rsidRDefault="00B26A28" w:rsidP="00B26A28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670E7A35" w14:textId="2C0E27AD" w:rsidR="00B26A28" w:rsidRPr="00E11762" w:rsidRDefault="00B26A28" w:rsidP="00B26A28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4" w:type="dxa"/>
          </w:tcPr>
          <w:p w14:paraId="31733213" w14:textId="77777777" w:rsidR="00B26A28" w:rsidRPr="00E11762" w:rsidRDefault="00B26A28" w:rsidP="00B26A28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2B54DD91" w14:textId="085E4C52" w:rsidR="00B26A28" w:rsidRPr="00E11762" w:rsidRDefault="00B26A28" w:rsidP="00B26A28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71C4D545" w14:textId="77777777" w:rsidR="00B26A28" w:rsidRPr="00E11762" w:rsidRDefault="00B26A28" w:rsidP="00B26A28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2736B0DA" w14:textId="2D15BBD6" w:rsidR="00B26A28" w:rsidRPr="00E11762" w:rsidRDefault="00B26A28" w:rsidP="00B26A28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782B6D8A" w14:textId="77777777" w:rsidR="00B26A28" w:rsidRPr="00E11762" w:rsidRDefault="00B26A28" w:rsidP="00B26A28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351638E0" w14:textId="73D0CB10" w:rsidR="00B26A28" w:rsidRPr="00E11762" w:rsidRDefault="00B26A28" w:rsidP="00B26A28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771</w:t>
            </w:r>
          </w:p>
        </w:tc>
        <w:tc>
          <w:tcPr>
            <w:tcW w:w="178" w:type="dxa"/>
          </w:tcPr>
          <w:p w14:paraId="3090B906" w14:textId="77777777" w:rsidR="00B26A28" w:rsidRPr="00E11762" w:rsidRDefault="00B26A28" w:rsidP="00B26A28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</w:tcPr>
          <w:p w14:paraId="3B16F83E" w14:textId="685C3EEB" w:rsidR="00B26A28" w:rsidRPr="00E11762" w:rsidRDefault="00B26A28" w:rsidP="00B26A28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771</w:t>
            </w:r>
          </w:p>
        </w:tc>
        <w:tc>
          <w:tcPr>
            <w:tcW w:w="178" w:type="dxa"/>
          </w:tcPr>
          <w:p w14:paraId="288B7BE7" w14:textId="77777777" w:rsidR="00B26A28" w:rsidRPr="00E11762" w:rsidRDefault="00B26A28" w:rsidP="00B26A28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1D06C4" w14:textId="225F09CB" w:rsidR="00B26A28" w:rsidRPr="00E11762" w:rsidRDefault="00B26A28" w:rsidP="00B26A28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26A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605</w:t>
            </w:r>
          </w:p>
        </w:tc>
        <w:tc>
          <w:tcPr>
            <w:tcW w:w="208" w:type="dxa"/>
          </w:tcPr>
          <w:p w14:paraId="002B1268" w14:textId="2E0FA075" w:rsidR="00B26A28" w:rsidRPr="00E11762" w:rsidRDefault="00B26A28" w:rsidP="00B26A28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66987595" w14:textId="2F5BFD04" w:rsidR="00B26A28" w:rsidRPr="00E11762" w:rsidRDefault="00B26A28" w:rsidP="00B26A28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1,857</w:t>
            </w:r>
          </w:p>
        </w:tc>
      </w:tr>
      <w:tr w:rsidR="00B26A28" w:rsidRPr="00E11762" w14:paraId="6B94EC75" w14:textId="01E3BAE3" w:rsidTr="0071717D">
        <w:trPr>
          <w:cantSplit/>
        </w:trPr>
        <w:tc>
          <w:tcPr>
            <w:tcW w:w="3510" w:type="dxa"/>
          </w:tcPr>
          <w:p w14:paraId="1B4E681A" w14:textId="76968CD4" w:rsidR="00B26A28" w:rsidRPr="00E11762" w:rsidRDefault="00B26A28" w:rsidP="00B26A28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ตลาดตะวันนา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90" w:type="dxa"/>
          </w:tcPr>
          <w:p w14:paraId="29FC656B" w14:textId="4FCDF186" w:rsidR="00B26A28" w:rsidRPr="00E11762" w:rsidRDefault="00B26A28" w:rsidP="00B26A28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52CB87A5" w14:textId="77777777" w:rsidR="00B26A28" w:rsidRPr="00E11762" w:rsidRDefault="00B26A28" w:rsidP="00B26A28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51FB39C" w14:textId="55C7B5A2" w:rsidR="00B26A28" w:rsidRPr="00E11762" w:rsidRDefault="00B26A28" w:rsidP="00B26A28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3" w:type="dxa"/>
          </w:tcPr>
          <w:p w14:paraId="0C3A4C61" w14:textId="77777777" w:rsidR="00B26A28" w:rsidRPr="00E11762" w:rsidRDefault="00B26A28" w:rsidP="00B26A28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3390DD83" w14:textId="5CB9AACC" w:rsidR="00B26A28" w:rsidRPr="00E11762" w:rsidRDefault="00B26A28" w:rsidP="00B26A28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4" w:type="dxa"/>
          </w:tcPr>
          <w:p w14:paraId="578EADE0" w14:textId="77777777" w:rsidR="00B26A28" w:rsidRPr="00E11762" w:rsidRDefault="00B26A28" w:rsidP="00B26A28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17B14890" w14:textId="24A29CF0" w:rsidR="00B26A28" w:rsidRPr="00E11762" w:rsidRDefault="00B26A28" w:rsidP="00B26A28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07397C28" w14:textId="77777777" w:rsidR="00B26A28" w:rsidRPr="00E11762" w:rsidRDefault="00B26A28" w:rsidP="00B26A28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435CB4B7" w14:textId="18A0F865" w:rsidR="00B26A28" w:rsidRPr="00E11762" w:rsidRDefault="00B26A28" w:rsidP="00B26A28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568DB46F" w14:textId="77777777" w:rsidR="00B26A28" w:rsidRPr="00E11762" w:rsidRDefault="00B26A28" w:rsidP="00B26A28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154FEC01" w14:textId="2C0B198D" w:rsidR="00B26A28" w:rsidRPr="00E11762" w:rsidRDefault="00B26A28" w:rsidP="00B26A28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253</w:t>
            </w:r>
          </w:p>
        </w:tc>
        <w:tc>
          <w:tcPr>
            <w:tcW w:w="178" w:type="dxa"/>
          </w:tcPr>
          <w:p w14:paraId="361DA87F" w14:textId="77777777" w:rsidR="00B26A28" w:rsidRPr="00E11762" w:rsidRDefault="00B26A28" w:rsidP="00B26A28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</w:tcPr>
          <w:p w14:paraId="2AD5EA94" w14:textId="6ADC1D6F" w:rsidR="00B26A28" w:rsidRPr="00E11762" w:rsidRDefault="00B26A28" w:rsidP="00B26A28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253</w:t>
            </w:r>
          </w:p>
        </w:tc>
        <w:tc>
          <w:tcPr>
            <w:tcW w:w="178" w:type="dxa"/>
          </w:tcPr>
          <w:p w14:paraId="11A095E2" w14:textId="77777777" w:rsidR="00B26A28" w:rsidRPr="00E11762" w:rsidRDefault="00B26A28" w:rsidP="00B26A28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</w:tcPr>
          <w:p w14:paraId="58A2C6CF" w14:textId="3974C56E" w:rsidR="00B26A28" w:rsidRPr="00E11762" w:rsidRDefault="006A6BD3" w:rsidP="00193B98">
            <w:pPr>
              <w:pStyle w:val="acctfourfigures"/>
              <w:tabs>
                <w:tab w:val="clear" w:pos="765"/>
                <w:tab w:val="decimal" w:pos="467"/>
              </w:tabs>
              <w:spacing w:line="216" w:lineRule="auto"/>
              <w:ind w:left="-73" w:right="101" w:hanging="1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08" w:type="dxa"/>
          </w:tcPr>
          <w:p w14:paraId="007CDD1D" w14:textId="16994960" w:rsidR="00B26A28" w:rsidRPr="00E11762" w:rsidRDefault="00B26A28" w:rsidP="00B26A28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8" w:type="dxa"/>
          </w:tcPr>
          <w:p w14:paraId="18853D35" w14:textId="471E5CCD" w:rsidR="00B26A28" w:rsidRPr="00E11762" w:rsidRDefault="00B26A28" w:rsidP="00D4767A">
            <w:pPr>
              <w:pStyle w:val="acctfourfigures"/>
              <w:tabs>
                <w:tab w:val="clear" w:pos="765"/>
                <w:tab w:val="decimal" w:pos="815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2,260</w:t>
            </w:r>
          </w:p>
        </w:tc>
      </w:tr>
      <w:tr w:rsidR="00B26A28" w:rsidRPr="00E11762" w14:paraId="40181AAE" w14:textId="4A89CA36" w:rsidTr="0071717D">
        <w:trPr>
          <w:cantSplit/>
        </w:trPr>
        <w:tc>
          <w:tcPr>
            <w:tcW w:w="3510" w:type="dxa"/>
          </w:tcPr>
          <w:p w14:paraId="4B40234A" w14:textId="53B3E3D9" w:rsidR="00B26A28" w:rsidRPr="00E11762" w:rsidRDefault="00B26A28" w:rsidP="00B26A28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ตลาดตะวันนา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90" w:type="dxa"/>
          </w:tcPr>
          <w:p w14:paraId="76969F2D" w14:textId="680BB2FA" w:rsidR="00B26A28" w:rsidRPr="00E11762" w:rsidRDefault="00B26A28" w:rsidP="00B26A28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0B6584A0" w14:textId="77777777" w:rsidR="00B26A28" w:rsidRPr="00E11762" w:rsidRDefault="00B26A28" w:rsidP="00B26A28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09DAA97" w14:textId="698FE549" w:rsidR="00B26A28" w:rsidRPr="00E11762" w:rsidRDefault="00B26A28" w:rsidP="00B26A28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3" w:type="dxa"/>
          </w:tcPr>
          <w:p w14:paraId="4BA65319" w14:textId="77777777" w:rsidR="00B26A28" w:rsidRPr="00E11762" w:rsidRDefault="00B26A28" w:rsidP="00B26A28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46CEC3AB" w14:textId="2258327E" w:rsidR="00B26A28" w:rsidRPr="00E11762" w:rsidRDefault="00B26A28" w:rsidP="00B26A28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4" w:type="dxa"/>
          </w:tcPr>
          <w:p w14:paraId="05354BF2" w14:textId="77777777" w:rsidR="00B26A28" w:rsidRPr="00E11762" w:rsidRDefault="00B26A28" w:rsidP="00B26A28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68AF27B4" w14:textId="0D6B710B" w:rsidR="00B26A28" w:rsidRPr="00E11762" w:rsidRDefault="00B26A28" w:rsidP="00B26A28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2293055A" w14:textId="77777777" w:rsidR="00B26A28" w:rsidRPr="00E11762" w:rsidRDefault="00B26A28" w:rsidP="00B26A28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7D4102D1" w14:textId="4BC4F56A" w:rsidR="00B26A28" w:rsidRPr="00E11762" w:rsidRDefault="00B26A28" w:rsidP="00B26A28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421603D0" w14:textId="77777777" w:rsidR="00B26A28" w:rsidRPr="00E11762" w:rsidRDefault="00B26A28" w:rsidP="00B26A28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619D0E03" w14:textId="40E01010" w:rsidR="00B26A28" w:rsidRPr="00E11762" w:rsidRDefault="00B26A28" w:rsidP="00B26A28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254</w:t>
            </w:r>
          </w:p>
        </w:tc>
        <w:tc>
          <w:tcPr>
            <w:tcW w:w="178" w:type="dxa"/>
          </w:tcPr>
          <w:p w14:paraId="612F85EB" w14:textId="77777777" w:rsidR="00B26A28" w:rsidRPr="00E11762" w:rsidRDefault="00B26A28" w:rsidP="00B26A28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</w:tcPr>
          <w:p w14:paraId="773179BC" w14:textId="621EFA8D" w:rsidR="00B26A28" w:rsidRPr="00E11762" w:rsidRDefault="00B26A28" w:rsidP="00B26A28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254</w:t>
            </w:r>
          </w:p>
        </w:tc>
        <w:tc>
          <w:tcPr>
            <w:tcW w:w="178" w:type="dxa"/>
          </w:tcPr>
          <w:p w14:paraId="7A19B58E" w14:textId="77777777" w:rsidR="00B26A28" w:rsidRPr="00E11762" w:rsidRDefault="00B26A28" w:rsidP="00B26A28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4756EF50" w14:textId="2354D713" w:rsidR="00B26A28" w:rsidRPr="00E11762" w:rsidRDefault="006A6BD3" w:rsidP="00193B98">
            <w:pPr>
              <w:pStyle w:val="acctfourfigures"/>
              <w:tabs>
                <w:tab w:val="clear" w:pos="765"/>
                <w:tab w:val="decimal" w:pos="467"/>
              </w:tabs>
              <w:spacing w:line="216" w:lineRule="auto"/>
              <w:ind w:left="-73" w:right="101" w:hanging="163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08" w:type="dxa"/>
          </w:tcPr>
          <w:p w14:paraId="6E187832" w14:textId="77B1C684" w:rsidR="00B26A28" w:rsidRPr="00E11762" w:rsidRDefault="00B26A28" w:rsidP="00B26A28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231F4DB0" w14:textId="571E8BF0" w:rsidR="00B26A28" w:rsidRPr="00E11762" w:rsidRDefault="00B26A28" w:rsidP="00D4767A">
            <w:pPr>
              <w:pStyle w:val="acctfourfigures"/>
              <w:tabs>
                <w:tab w:val="clear" w:pos="765"/>
                <w:tab w:val="decimal" w:pos="815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2,265</w:t>
            </w:r>
          </w:p>
        </w:tc>
      </w:tr>
      <w:tr w:rsidR="00B26A28" w:rsidRPr="00E11762" w14:paraId="34149E96" w14:textId="77777777" w:rsidTr="0071717D">
        <w:trPr>
          <w:cantSplit/>
        </w:trPr>
        <w:tc>
          <w:tcPr>
            <w:tcW w:w="3510" w:type="dxa"/>
          </w:tcPr>
          <w:p w14:paraId="385BBC3E" w14:textId="24B7A939" w:rsidR="00B26A28" w:rsidRPr="00E11762" w:rsidRDefault="00B26A28" w:rsidP="00B26A28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ตลาดตะวันนา </w:t>
            </w:r>
            <w:r w:rsidRPr="00E11762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90" w:type="dxa"/>
          </w:tcPr>
          <w:p w14:paraId="32516413" w14:textId="34E3B5FE" w:rsidR="00B26A28" w:rsidRPr="00E11762" w:rsidRDefault="00B26A28" w:rsidP="00B26A28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777906AA" w14:textId="77777777" w:rsidR="00B26A28" w:rsidRPr="00E11762" w:rsidRDefault="00B26A28" w:rsidP="00B26A28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90198D2" w14:textId="505C0EC4" w:rsidR="00B26A28" w:rsidRPr="00E11762" w:rsidRDefault="00B26A28" w:rsidP="00B26A28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3" w:type="dxa"/>
            <w:vAlign w:val="bottom"/>
          </w:tcPr>
          <w:p w14:paraId="4D50B43D" w14:textId="77777777" w:rsidR="00B26A28" w:rsidRPr="00E11762" w:rsidRDefault="00B26A28" w:rsidP="00B26A28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2C1F5D0E" w14:textId="1F4B2135" w:rsidR="00B26A28" w:rsidRPr="00E11762" w:rsidRDefault="00B26A28" w:rsidP="00B26A28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4" w:type="dxa"/>
            <w:vAlign w:val="bottom"/>
          </w:tcPr>
          <w:p w14:paraId="4A41B435" w14:textId="77777777" w:rsidR="00B26A28" w:rsidRPr="00E11762" w:rsidRDefault="00B26A28" w:rsidP="00B26A28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55AB3217" w14:textId="6DDC5BE8" w:rsidR="00B26A28" w:rsidRPr="00E11762" w:rsidRDefault="00B26A28" w:rsidP="00B26A28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23AD7838" w14:textId="77777777" w:rsidR="00B26A28" w:rsidRPr="00E11762" w:rsidRDefault="00B26A28" w:rsidP="00B26A28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50E9CA58" w14:textId="1915834B" w:rsidR="00B26A28" w:rsidRPr="00E11762" w:rsidRDefault="00B26A28" w:rsidP="00B26A28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34046F2E" w14:textId="77777777" w:rsidR="00B26A28" w:rsidRPr="00E11762" w:rsidRDefault="00B26A28" w:rsidP="00B26A28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292A100E" w14:textId="6ED5077B" w:rsidR="00B26A28" w:rsidRPr="00E11762" w:rsidRDefault="00B26A28" w:rsidP="00B26A28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254</w:t>
            </w:r>
          </w:p>
        </w:tc>
        <w:tc>
          <w:tcPr>
            <w:tcW w:w="178" w:type="dxa"/>
          </w:tcPr>
          <w:p w14:paraId="4DB6A27B" w14:textId="77777777" w:rsidR="00B26A28" w:rsidRPr="00E11762" w:rsidRDefault="00B26A28" w:rsidP="00B26A28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</w:tcPr>
          <w:p w14:paraId="728427C4" w14:textId="5AA6144A" w:rsidR="00B26A28" w:rsidRPr="00E11762" w:rsidRDefault="00B26A28" w:rsidP="00CE4A51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254</w:t>
            </w:r>
          </w:p>
        </w:tc>
        <w:tc>
          <w:tcPr>
            <w:tcW w:w="178" w:type="dxa"/>
          </w:tcPr>
          <w:p w14:paraId="52F6774C" w14:textId="77777777" w:rsidR="00B26A28" w:rsidRPr="00E11762" w:rsidRDefault="00B26A28" w:rsidP="00B26A28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544B8A6E" w14:textId="604500C7" w:rsidR="00B26A28" w:rsidRPr="00E11762" w:rsidRDefault="006A6BD3" w:rsidP="00193B98">
            <w:pPr>
              <w:pStyle w:val="acctfourfigures"/>
              <w:tabs>
                <w:tab w:val="clear" w:pos="765"/>
                <w:tab w:val="decimal" w:pos="467"/>
              </w:tabs>
              <w:spacing w:line="216" w:lineRule="auto"/>
              <w:ind w:left="-79" w:right="1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08" w:type="dxa"/>
          </w:tcPr>
          <w:p w14:paraId="710A8669" w14:textId="77777777" w:rsidR="00B26A28" w:rsidRPr="00E11762" w:rsidRDefault="00B26A28" w:rsidP="00B26A28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3BD34BED" w14:textId="2FFD2B47" w:rsidR="00B26A28" w:rsidRPr="00E11762" w:rsidRDefault="00B26A28" w:rsidP="006A6BD3">
            <w:pPr>
              <w:pStyle w:val="acctfourfigures"/>
              <w:tabs>
                <w:tab w:val="clear" w:pos="765"/>
                <w:tab w:val="decimal" w:pos="815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2,260</w:t>
            </w:r>
          </w:p>
        </w:tc>
      </w:tr>
      <w:tr w:rsidR="002C4EBD" w:rsidRPr="00E11762" w14:paraId="55433424" w14:textId="77777777" w:rsidTr="0071717D">
        <w:trPr>
          <w:cantSplit/>
        </w:trPr>
        <w:tc>
          <w:tcPr>
            <w:tcW w:w="3510" w:type="dxa"/>
          </w:tcPr>
          <w:p w14:paraId="38980BBC" w14:textId="26D69CF6" w:rsidR="002C4EBD" w:rsidRPr="00E11762" w:rsidRDefault="002C4EBD" w:rsidP="002C4EBD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ตลาดตะวันนา </w:t>
            </w:r>
            <w:r w:rsidRPr="00E11762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90" w:type="dxa"/>
          </w:tcPr>
          <w:p w14:paraId="3C06F9D3" w14:textId="12505C3E" w:rsidR="002C4EBD" w:rsidRPr="00E11762" w:rsidRDefault="002C4EBD" w:rsidP="002C4EBD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72AAD4EA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EB6F6DE" w14:textId="76AF4898" w:rsidR="002C4EBD" w:rsidRPr="00E11762" w:rsidRDefault="002C4EBD" w:rsidP="002C4EBD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3" w:type="dxa"/>
          </w:tcPr>
          <w:p w14:paraId="6C295ED0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0A274C4C" w14:textId="2A1557B6" w:rsidR="002C4EBD" w:rsidRPr="00E11762" w:rsidRDefault="002C4EBD" w:rsidP="002C4EBD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4" w:type="dxa"/>
            <w:vAlign w:val="bottom"/>
          </w:tcPr>
          <w:p w14:paraId="20A6C778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393F017D" w14:textId="39BEB3DD" w:rsidR="002C4EBD" w:rsidRPr="00E11762" w:rsidRDefault="002C4EBD" w:rsidP="002C4EBD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4128E968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598F222E" w14:textId="527FC595" w:rsidR="002C4EBD" w:rsidRPr="00E11762" w:rsidRDefault="002C4EBD" w:rsidP="002C4EBD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631F3206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3ECEFEED" w14:textId="7D8CF96F" w:rsidR="002C4EBD" w:rsidRPr="00E11762" w:rsidRDefault="002C4EBD" w:rsidP="002C4EBD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254</w:t>
            </w:r>
          </w:p>
        </w:tc>
        <w:tc>
          <w:tcPr>
            <w:tcW w:w="178" w:type="dxa"/>
          </w:tcPr>
          <w:p w14:paraId="26168F69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</w:tcPr>
          <w:p w14:paraId="4A88634B" w14:textId="3542B347" w:rsidR="002C4EBD" w:rsidRPr="00E11762" w:rsidRDefault="002C4EBD" w:rsidP="00CE4A51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254</w:t>
            </w:r>
          </w:p>
        </w:tc>
        <w:tc>
          <w:tcPr>
            <w:tcW w:w="178" w:type="dxa"/>
          </w:tcPr>
          <w:p w14:paraId="6D561E44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1BD417BB" w14:textId="7ADC9E21" w:rsidR="002C4EBD" w:rsidRPr="00E11762" w:rsidRDefault="002C4EBD" w:rsidP="002C4EBD">
            <w:pPr>
              <w:pStyle w:val="acctfourfigures"/>
              <w:tabs>
                <w:tab w:val="clear" w:pos="765"/>
                <w:tab w:val="decimal" w:pos="463"/>
              </w:tabs>
              <w:spacing w:line="216" w:lineRule="auto"/>
              <w:ind w:left="-79" w:hanging="17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08" w:type="dxa"/>
          </w:tcPr>
          <w:p w14:paraId="329F32AE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20681D92" w14:textId="1696D482" w:rsidR="002C4EBD" w:rsidRPr="00E11762" w:rsidRDefault="002C4EBD" w:rsidP="002C4EBD">
            <w:pPr>
              <w:pStyle w:val="acctfourfigures"/>
              <w:tabs>
                <w:tab w:val="clear" w:pos="765"/>
                <w:tab w:val="decimal" w:pos="815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2,260</w:t>
            </w:r>
          </w:p>
        </w:tc>
      </w:tr>
      <w:tr w:rsidR="002C4EBD" w:rsidRPr="00E11762" w14:paraId="571BC0E0" w14:textId="77777777" w:rsidTr="0071717D">
        <w:trPr>
          <w:cantSplit/>
        </w:trPr>
        <w:tc>
          <w:tcPr>
            <w:tcW w:w="3510" w:type="dxa"/>
          </w:tcPr>
          <w:p w14:paraId="01108578" w14:textId="7BF6B9D9" w:rsidR="002C4EBD" w:rsidRPr="00E11762" w:rsidRDefault="002C4EBD" w:rsidP="002C4EBD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ทรัพย์ รีเทล โอพีเพลส แบงค็อก จำกัด</w:t>
            </w:r>
          </w:p>
        </w:tc>
        <w:tc>
          <w:tcPr>
            <w:tcW w:w="1890" w:type="dxa"/>
          </w:tcPr>
          <w:p w14:paraId="71DD0C35" w14:textId="4344AF52" w:rsidR="002C4EBD" w:rsidRPr="00E11762" w:rsidRDefault="002C4EBD" w:rsidP="002C4EBD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482A2F43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563F2D6" w14:textId="3D80F5CA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3" w:type="dxa"/>
          </w:tcPr>
          <w:p w14:paraId="3667B8E2" w14:textId="77777777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</w:tcPr>
          <w:p w14:paraId="442C9855" w14:textId="1FDCF763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4" w:type="dxa"/>
          </w:tcPr>
          <w:p w14:paraId="7DDCD3BC" w14:textId="77777777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</w:tcPr>
          <w:p w14:paraId="1BB3D1DA" w14:textId="6407045E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5C866A17" w14:textId="77777777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</w:tcPr>
          <w:p w14:paraId="2BA0E2A7" w14:textId="4804E3C3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5623E287" w14:textId="77777777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</w:tcPr>
          <w:p w14:paraId="39B64849" w14:textId="244A0BFD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91</w:t>
            </w:r>
          </w:p>
        </w:tc>
        <w:tc>
          <w:tcPr>
            <w:tcW w:w="178" w:type="dxa"/>
          </w:tcPr>
          <w:p w14:paraId="20FFD9EF" w14:textId="77777777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</w:tcPr>
          <w:p w14:paraId="12586F42" w14:textId="09B02453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91</w:t>
            </w:r>
          </w:p>
        </w:tc>
        <w:tc>
          <w:tcPr>
            <w:tcW w:w="178" w:type="dxa"/>
          </w:tcPr>
          <w:p w14:paraId="65B0EAC0" w14:textId="77777777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4F2AB54B" w14:textId="34AD00C2" w:rsidR="002C4EBD" w:rsidRPr="00E11762" w:rsidRDefault="002C4EBD" w:rsidP="002C4EBD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95</w:t>
            </w:r>
          </w:p>
        </w:tc>
        <w:tc>
          <w:tcPr>
            <w:tcW w:w="208" w:type="dxa"/>
          </w:tcPr>
          <w:p w14:paraId="3479ED84" w14:textId="77777777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4499B0AD" w14:textId="7EB41F89" w:rsidR="002C4EBD" w:rsidRPr="00E11762" w:rsidRDefault="002C4EBD" w:rsidP="002C4EBD">
            <w:pPr>
              <w:pStyle w:val="acctfourfigures"/>
              <w:tabs>
                <w:tab w:val="clear" w:pos="765"/>
                <w:tab w:val="decimal" w:pos="815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435</w:t>
            </w:r>
          </w:p>
        </w:tc>
      </w:tr>
      <w:tr w:rsidR="002C4EBD" w:rsidRPr="00E11762" w14:paraId="08E0379D" w14:textId="77777777" w:rsidTr="0071717D">
        <w:trPr>
          <w:cantSplit/>
        </w:trPr>
        <w:tc>
          <w:tcPr>
            <w:tcW w:w="3510" w:type="dxa"/>
          </w:tcPr>
          <w:p w14:paraId="1AED3FB7" w14:textId="1BBA9F25" w:rsidR="002C4EBD" w:rsidRPr="00E11762" w:rsidRDefault="002C4EBD" w:rsidP="002C4EBD">
            <w:pPr>
              <w:tabs>
                <w:tab w:val="clear" w:pos="227"/>
                <w:tab w:val="clear" w:pos="454"/>
              </w:tabs>
              <w:spacing w:line="216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ทรัพย์ พันธุ์ทิพย์พลาซ่างามวงศ์วานจำกัด</w:t>
            </w:r>
          </w:p>
        </w:tc>
        <w:tc>
          <w:tcPr>
            <w:tcW w:w="1890" w:type="dxa"/>
          </w:tcPr>
          <w:p w14:paraId="1AB218FD" w14:textId="537E4B16" w:rsidR="002C4EBD" w:rsidRPr="00E11762" w:rsidRDefault="002C4EBD" w:rsidP="002C4EBD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3D755CA8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A705C17" w14:textId="176228EB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3" w:type="dxa"/>
          </w:tcPr>
          <w:p w14:paraId="2389CE00" w14:textId="77777777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</w:tcPr>
          <w:p w14:paraId="78B0A233" w14:textId="7F1BBD5E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4" w:type="dxa"/>
          </w:tcPr>
          <w:p w14:paraId="2B4B7451" w14:textId="77777777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</w:tcPr>
          <w:p w14:paraId="08BA0F96" w14:textId="7C3F773E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64F49DE5" w14:textId="77777777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</w:tcPr>
          <w:p w14:paraId="175A4112" w14:textId="3CEA657C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7C7F1212" w14:textId="77777777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</w:tcPr>
          <w:p w14:paraId="31E54822" w14:textId="47BABBB5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257</w:t>
            </w:r>
          </w:p>
        </w:tc>
        <w:tc>
          <w:tcPr>
            <w:tcW w:w="178" w:type="dxa"/>
          </w:tcPr>
          <w:p w14:paraId="440D031D" w14:textId="77777777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</w:tcPr>
          <w:p w14:paraId="423D434E" w14:textId="2EEEBD75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257</w:t>
            </w:r>
          </w:p>
        </w:tc>
        <w:tc>
          <w:tcPr>
            <w:tcW w:w="178" w:type="dxa"/>
          </w:tcPr>
          <w:p w14:paraId="434BE406" w14:textId="77777777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5177881B" w14:textId="227C5044" w:rsidR="002C4EBD" w:rsidRPr="00E11762" w:rsidRDefault="002C4EBD" w:rsidP="002C4EBD">
            <w:pPr>
              <w:pStyle w:val="acctfourfigures"/>
              <w:tabs>
                <w:tab w:val="clear" w:pos="765"/>
                <w:tab w:val="decimal" w:pos="467"/>
              </w:tabs>
              <w:spacing w:line="216" w:lineRule="auto"/>
              <w:ind w:left="-79" w:right="1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08" w:type="dxa"/>
          </w:tcPr>
          <w:p w14:paraId="71AD4A0C" w14:textId="77777777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1FFEB130" w14:textId="05F078B2" w:rsidR="002C4EBD" w:rsidRPr="00E11762" w:rsidRDefault="002C4EBD" w:rsidP="002C4EBD">
            <w:pPr>
              <w:pStyle w:val="acctfourfigures"/>
              <w:tabs>
                <w:tab w:val="clear" w:pos="765"/>
                <w:tab w:val="decimal" w:pos="815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2,090</w:t>
            </w:r>
          </w:p>
        </w:tc>
      </w:tr>
      <w:tr w:rsidR="002C4EBD" w:rsidRPr="00E11762" w14:paraId="3BD19408" w14:textId="77777777" w:rsidTr="0071717D">
        <w:trPr>
          <w:cantSplit/>
        </w:trPr>
        <w:tc>
          <w:tcPr>
            <w:tcW w:w="3510" w:type="dxa"/>
          </w:tcPr>
          <w:p w14:paraId="25FDBC5F" w14:textId="14555A19" w:rsidR="002C4EBD" w:rsidRPr="00E11762" w:rsidRDefault="002C4EBD" w:rsidP="002C4EBD">
            <w:pPr>
              <w:tabs>
                <w:tab w:val="clear" w:pos="227"/>
                <w:tab w:val="clear" w:pos="454"/>
              </w:tabs>
              <w:spacing w:line="216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ทรัพย์ รีเทล พันธุ์ทิพย์เชียงใหม่ จำกัด</w:t>
            </w:r>
          </w:p>
        </w:tc>
        <w:tc>
          <w:tcPr>
            <w:tcW w:w="1890" w:type="dxa"/>
          </w:tcPr>
          <w:p w14:paraId="12303EEA" w14:textId="296E38CA" w:rsidR="002C4EBD" w:rsidRPr="00E11762" w:rsidRDefault="002C4EBD" w:rsidP="002C4EBD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5FEA4589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97A9141" w14:textId="2BC86D61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3" w:type="dxa"/>
          </w:tcPr>
          <w:p w14:paraId="2E234773" w14:textId="77777777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</w:tcPr>
          <w:p w14:paraId="1A78E2A4" w14:textId="439CB068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4" w:type="dxa"/>
          </w:tcPr>
          <w:p w14:paraId="2A9B7B95" w14:textId="77777777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</w:tcPr>
          <w:p w14:paraId="29E0B9FA" w14:textId="29CE7159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2D4B842A" w14:textId="77777777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</w:tcPr>
          <w:p w14:paraId="4519F8A7" w14:textId="5D7682E4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1064FDC1" w14:textId="77777777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</w:tcPr>
          <w:p w14:paraId="0D679BD9" w14:textId="61BFDD94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106</w:t>
            </w:r>
          </w:p>
        </w:tc>
        <w:tc>
          <w:tcPr>
            <w:tcW w:w="178" w:type="dxa"/>
          </w:tcPr>
          <w:p w14:paraId="5AD2994A" w14:textId="77777777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</w:tcPr>
          <w:p w14:paraId="5C4F9455" w14:textId="12EDA033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106</w:t>
            </w:r>
          </w:p>
        </w:tc>
        <w:tc>
          <w:tcPr>
            <w:tcW w:w="178" w:type="dxa"/>
          </w:tcPr>
          <w:p w14:paraId="73FA62A8" w14:textId="77777777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67A7C8CE" w14:textId="7678BC7D" w:rsidR="002C4EBD" w:rsidRPr="00E11762" w:rsidRDefault="002C4EBD" w:rsidP="002C4EBD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55</w:t>
            </w:r>
          </w:p>
        </w:tc>
        <w:tc>
          <w:tcPr>
            <w:tcW w:w="208" w:type="dxa"/>
          </w:tcPr>
          <w:p w14:paraId="2ACF77C1" w14:textId="77777777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7431F6AF" w14:textId="0B6AEA3A" w:rsidR="002C4EBD" w:rsidRPr="00E11762" w:rsidRDefault="002C4EBD" w:rsidP="002C4EBD">
            <w:pPr>
              <w:pStyle w:val="acctfourfigures"/>
              <w:tabs>
                <w:tab w:val="clear" w:pos="765"/>
                <w:tab w:val="decimal" w:pos="815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528</w:t>
            </w:r>
          </w:p>
        </w:tc>
      </w:tr>
      <w:tr w:rsidR="002C4EBD" w:rsidRPr="00E11762" w14:paraId="308AEA7A" w14:textId="77777777" w:rsidTr="00E15529">
        <w:trPr>
          <w:cantSplit/>
        </w:trPr>
        <w:tc>
          <w:tcPr>
            <w:tcW w:w="3510" w:type="dxa"/>
          </w:tcPr>
          <w:p w14:paraId="634AD261" w14:textId="19BBF9AB" w:rsidR="002C4EBD" w:rsidRPr="00E11762" w:rsidRDefault="002C4EBD" w:rsidP="002C4EBD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ควีนส์ปาร์ค แบงค็อก </w:t>
            </w:r>
            <w:r w:rsidRPr="00E1176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90" w:type="dxa"/>
          </w:tcPr>
          <w:p w14:paraId="4875B013" w14:textId="5B65D3AF" w:rsidR="002C4EBD" w:rsidRPr="00E11762" w:rsidRDefault="002C4EBD" w:rsidP="002C4EBD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65F0A4C3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BEDC134" w14:textId="4318E9F2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3" w:type="dxa"/>
          </w:tcPr>
          <w:p w14:paraId="4B19C51A" w14:textId="77777777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</w:tcPr>
          <w:p w14:paraId="36AB4EC9" w14:textId="42B233DF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4" w:type="dxa"/>
          </w:tcPr>
          <w:p w14:paraId="64FA54C7" w14:textId="77777777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</w:tcPr>
          <w:p w14:paraId="72933560" w14:textId="6FDF257E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147390F9" w14:textId="77777777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</w:tcPr>
          <w:p w14:paraId="308D65EB" w14:textId="56CA15E9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3B8BAA75" w14:textId="77777777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</w:tcPr>
          <w:p w14:paraId="78172C48" w14:textId="18A453E7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112</w:t>
            </w:r>
          </w:p>
        </w:tc>
        <w:tc>
          <w:tcPr>
            <w:tcW w:w="178" w:type="dxa"/>
          </w:tcPr>
          <w:p w14:paraId="2C0AC7EF" w14:textId="77777777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</w:tcPr>
          <w:p w14:paraId="34A4E661" w14:textId="2358C2D9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112</w:t>
            </w:r>
          </w:p>
        </w:tc>
        <w:tc>
          <w:tcPr>
            <w:tcW w:w="178" w:type="dxa"/>
          </w:tcPr>
          <w:p w14:paraId="3526E6D0" w14:textId="77777777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718FA8" w14:textId="36AD4726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26A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1,04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208" w:type="dxa"/>
          </w:tcPr>
          <w:p w14:paraId="0FA0EE8F" w14:textId="77777777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2BECA537" w14:textId="1BC60B46" w:rsidR="002C4EBD" w:rsidRPr="00E11762" w:rsidRDefault="002C4EBD" w:rsidP="002C4EBD">
            <w:pPr>
              <w:pStyle w:val="acctfourfigures"/>
              <w:tabs>
                <w:tab w:val="clear" w:pos="765"/>
                <w:tab w:val="decimal" w:pos="815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1,210</w:t>
            </w:r>
          </w:p>
        </w:tc>
      </w:tr>
      <w:tr w:rsidR="002C4EBD" w:rsidRPr="00E11762" w14:paraId="53F2620A" w14:textId="77777777" w:rsidTr="00E15529">
        <w:trPr>
          <w:cantSplit/>
        </w:trPr>
        <w:tc>
          <w:tcPr>
            <w:tcW w:w="3510" w:type="dxa"/>
          </w:tcPr>
          <w:p w14:paraId="44972B94" w14:textId="7B61A8F1" w:rsidR="002C4EBD" w:rsidRPr="00E11762" w:rsidRDefault="002C4EBD" w:rsidP="002C4EBD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ควีนส์ปาร์ค แบงค็อก </w:t>
            </w:r>
            <w:r w:rsidRPr="00E11762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90" w:type="dxa"/>
          </w:tcPr>
          <w:p w14:paraId="766FB7AF" w14:textId="6C9B21A1" w:rsidR="002C4EBD" w:rsidRPr="00E11762" w:rsidRDefault="002C4EBD" w:rsidP="002C4EBD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36E6BC7F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CDA1ACB" w14:textId="2DD3BC3C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3" w:type="dxa"/>
          </w:tcPr>
          <w:p w14:paraId="6642C299" w14:textId="77777777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</w:tcPr>
          <w:p w14:paraId="2A305428" w14:textId="532101D1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4" w:type="dxa"/>
          </w:tcPr>
          <w:p w14:paraId="1B193D94" w14:textId="77777777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</w:tcPr>
          <w:p w14:paraId="325C0F56" w14:textId="5EAE3B86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10C53568" w14:textId="77777777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</w:tcPr>
          <w:p w14:paraId="789E7E1E" w14:textId="12D72211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73592C99" w14:textId="77777777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</w:tcPr>
          <w:p w14:paraId="3F10D268" w14:textId="7333964A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112</w:t>
            </w:r>
          </w:p>
        </w:tc>
        <w:tc>
          <w:tcPr>
            <w:tcW w:w="178" w:type="dxa"/>
          </w:tcPr>
          <w:p w14:paraId="0364BE1F" w14:textId="77777777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</w:tcPr>
          <w:p w14:paraId="4ADE52AC" w14:textId="36EE504D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112</w:t>
            </w:r>
          </w:p>
        </w:tc>
        <w:tc>
          <w:tcPr>
            <w:tcW w:w="178" w:type="dxa"/>
          </w:tcPr>
          <w:p w14:paraId="4E167F27" w14:textId="77777777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18DFDF" w14:textId="07603995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26A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1,04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208" w:type="dxa"/>
          </w:tcPr>
          <w:p w14:paraId="65514CA5" w14:textId="77777777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7AF63F96" w14:textId="1F259443" w:rsidR="002C4EBD" w:rsidRPr="00E11762" w:rsidRDefault="002C4EBD" w:rsidP="002C4EBD">
            <w:pPr>
              <w:pStyle w:val="acctfourfigures"/>
              <w:tabs>
                <w:tab w:val="clear" w:pos="765"/>
                <w:tab w:val="decimal" w:pos="815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1,210</w:t>
            </w:r>
          </w:p>
        </w:tc>
      </w:tr>
      <w:tr w:rsidR="002C4EBD" w:rsidRPr="00E11762" w14:paraId="4D390C3E" w14:textId="77777777" w:rsidTr="00E15529">
        <w:trPr>
          <w:cantSplit/>
        </w:trPr>
        <w:tc>
          <w:tcPr>
            <w:tcW w:w="3510" w:type="dxa"/>
          </w:tcPr>
          <w:p w14:paraId="14A7FFEA" w14:textId="7E9DF465" w:rsidR="002C4EBD" w:rsidRPr="00E11762" w:rsidRDefault="002C4EBD" w:rsidP="002C4EBD">
            <w:pPr>
              <w:tabs>
                <w:tab w:val="clear" w:pos="227"/>
                <w:tab w:val="clear" w:pos="454"/>
                <w:tab w:val="clear" w:pos="680"/>
              </w:tabs>
              <w:spacing w:line="216" w:lineRule="auto"/>
              <w:ind w:left="19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ทรัพย์ โฮเตล สุขุมวิท</w:t>
            </w:r>
            <w:r w:rsidRPr="00E11762">
              <w:rPr>
                <w:rFonts w:asciiTheme="majorBidi" w:hAnsiTheme="majorBidi" w:cstheme="majorBidi"/>
                <w:sz w:val="26"/>
                <w:szCs w:val="26"/>
              </w:rPr>
              <w:t xml:space="preserve"> 1 </w:t>
            </w: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จำกัด </w:t>
            </w:r>
          </w:p>
        </w:tc>
        <w:tc>
          <w:tcPr>
            <w:tcW w:w="1890" w:type="dxa"/>
          </w:tcPr>
          <w:p w14:paraId="0C11652A" w14:textId="42728495" w:rsidR="002C4EBD" w:rsidRPr="00E11762" w:rsidRDefault="002C4EBD" w:rsidP="002C4EBD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1262B5BB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FE2869F" w14:textId="2EE9230A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3" w:type="dxa"/>
          </w:tcPr>
          <w:p w14:paraId="60536ABC" w14:textId="77777777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</w:tcPr>
          <w:p w14:paraId="7B329A91" w14:textId="69D71D87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4" w:type="dxa"/>
          </w:tcPr>
          <w:p w14:paraId="5F609892" w14:textId="77777777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</w:tcPr>
          <w:p w14:paraId="17CA0876" w14:textId="5D2E5B1F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3CB34E2A" w14:textId="77777777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</w:tcPr>
          <w:p w14:paraId="45CA7D0C" w14:textId="336606CD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042BFC65" w14:textId="77777777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</w:tcPr>
          <w:p w14:paraId="267E69A9" w14:textId="1D1978C4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139</w:t>
            </w:r>
          </w:p>
        </w:tc>
        <w:tc>
          <w:tcPr>
            <w:tcW w:w="178" w:type="dxa"/>
          </w:tcPr>
          <w:p w14:paraId="5AA8505C" w14:textId="77777777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</w:tcPr>
          <w:p w14:paraId="061FBCB5" w14:textId="55737263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139</w:t>
            </w:r>
          </w:p>
        </w:tc>
        <w:tc>
          <w:tcPr>
            <w:tcW w:w="178" w:type="dxa"/>
          </w:tcPr>
          <w:p w14:paraId="0A9712B8" w14:textId="77777777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B5E1B4" w14:textId="3CA9B481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26A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223</w:t>
            </w:r>
          </w:p>
        </w:tc>
        <w:tc>
          <w:tcPr>
            <w:tcW w:w="208" w:type="dxa"/>
          </w:tcPr>
          <w:p w14:paraId="3CA08D75" w14:textId="77777777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765F9DE3" w14:textId="75DC8B92" w:rsidR="002C4EBD" w:rsidRPr="00E11762" w:rsidRDefault="002C4EBD" w:rsidP="002C4EBD">
            <w:pPr>
              <w:pStyle w:val="acctfourfigures"/>
              <w:tabs>
                <w:tab w:val="clear" w:pos="765"/>
                <w:tab w:val="decimal" w:pos="815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345</w:t>
            </w:r>
          </w:p>
        </w:tc>
      </w:tr>
      <w:tr w:rsidR="002C4EBD" w:rsidRPr="00E11762" w14:paraId="6B3B4AB5" w14:textId="77777777" w:rsidTr="00E15529">
        <w:trPr>
          <w:cantSplit/>
        </w:trPr>
        <w:tc>
          <w:tcPr>
            <w:tcW w:w="3510" w:type="dxa"/>
          </w:tcPr>
          <w:p w14:paraId="366982E6" w14:textId="0CB5B7E9" w:rsidR="002C4EBD" w:rsidRPr="00E11762" w:rsidRDefault="002C4EBD" w:rsidP="002C4EBD">
            <w:pPr>
              <w:tabs>
                <w:tab w:val="clear" w:pos="227"/>
                <w:tab w:val="clear" w:pos="454"/>
                <w:tab w:val="clear" w:pos="680"/>
              </w:tabs>
              <w:spacing w:line="216" w:lineRule="auto"/>
              <w:ind w:left="19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โฮเตล สุขุมวิท </w:t>
            </w:r>
            <w:r w:rsidRPr="00E11762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890" w:type="dxa"/>
          </w:tcPr>
          <w:p w14:paraId="08CF86E7" w14:textId="4334F412" w:rsidR="002C4EBD" w:rsidRPr="00E11762" w:rsidRDefault="002C4EBD" w:rsidP="002C4EBD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1C76FB20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B8CBEBD" w14:textId="40F1F6EC" w:rsidR="002C4EBD" w:rsidRPr="00E11762" w:rsidRDefault="002C4EBD" w:rsidP="002C4EBD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3" w:type="dxa"/>
          </w:tcPr>
          <w:p w14:paraId="017E1069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5C484504" w14:textId="7164C020" w:rsidR="002C4EBD" w:rsidRPr="00E11762" w:rsidRDefault="002C4EBD" w:rsidP="002C4EBD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4" w:type="dxa"/>
          </w:tcPr>
          <w:p w14:paraId="5B8C7F1F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37F5B74E" w14:textId="566A8D20" w:rsidR="002C4EBD" w:rsidRPr="00E11762" w:rsidRDefault="002C4EBD" w:rsidP="002C4EBD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68860C84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799B1458" w14:textId="18FF104A" w:rsidR="002C4EBD" w:rsidRPr="00E11762" w:rsidRDefault="002C4EBD" w:rsidP="002C4EBD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4D685F7E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3824316D" w14:textId="753AAF9F" w:rsidR="002C4EBD" w:rsidRPr="00E11762" w:rsidRDefault="002C4EBD" w:rsidP="002C4EBD">
            <w:pPr>
              <w:pStyle w:val="acctfourfigures"/>
              <w:tabs>
                <w:tab w:val="clear" w:pos="765"/>
                <w:tab w:val="center" w:pos="277"/>
                <w:tab w:val="right" w:pos="457"/>
                <w:tab w:val="decimal" w:pos="547"/>
              </w:tabs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139</w:t>
            </w:r>
          </w:p>
        </w:tc>
        <w:tc>
          <w:tcPr>
            <w:tcW w:w="178" w:type="dxa"/>
          </w:tcPr>
          <w:p w14:paraId="5F88F577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</w:tcPr>
          <w:p w14:paraId="243DD263" w14:textId="71F43AA4" w:rsidR="002C4EBD" w:rsidRPr="00E11762" w:rsidRDefault="002C4EBD" w:rsidP="002C4EBD">
            <w:pPr>
              <w:pStyle w:val="acctfourfigures"/>
              <w:tabs>
                <w:tab w:val="clear" w:pos="765"/>
                <w:tab w:val="center" w:pos="277"/>
                <w:tab w:val="right" w:pos="457"/>
                <w:tab w:val="decimal" w:pos="547"/>
              </w:tabs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139</w:t>
            </w:r>
          </w:p>
        </w:tc>
        <w:tc>
          <w:tcPr>
            <w:tcW w:w="178" w:type="dxa"/>
          </w:tcPr>
          <w:p w14:paraId="72BCF8FA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886EE" w14:textId="72228854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26A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223</w:t>
            </w:r>
          </w:p>
        </w:tc>
        <w:tc>
          <w:tcPr>
            <w:tcW w:w="208" w:type="dxa"/>
          </w:tcPr>
          <w:p w14:paraId="1A4D38E5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1F8C7A44" w14:textId="359F7FE4" w:rsidR="002C4EBD" w:rsidRPr="00E11762" w:rsidRDefault="002C4EBD" w:rsidP="002C4EBD">
            <w:pPr>
              <w:pStyle w:val="acctfourfigures"/>
              <w:tabs>
                <w:tab w:val="clear" w:pos="765"/>
                <w:tab w:val="decimal" w:pos="815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345</w:t>
            </w:r>
          </w:p>
        </w:tc>
      </w:tr>
      <w:tr w:rsidR="002C4EBD" w:rsidRPr="00E11762" w14:paraId="7A35089A" w14:textId="77777777" w:rsidTr="00E15529">
        <w:trPr>
          <w:cantSplit/>
        </w:trPr>
        <w:tc>
          <w:tcPr>
            <w:tcW w:w="3510" w:type="dxa"/>
          </w:tcPr>
          <w:p w14:paraId="5CADF0F2" w14:textId="325D2ACE" w:rsidR="002C4EBD" w:rsidRPr="00E11762" w:rsidRDefault="002C4EBD" w:rsidP="002C4EBD">
            <w:pPr>
              <w:tabs>
                <w:tab w:val="clear" w:pos="227"/>
                <w:tab w:val="clear" w:pos="454"/>
                <w:tab w:val="clear" w:pos="680"/>
              </w:tabs>
              <w:spacing w:line="216" w:lineRule="auto"/>
              <w:ind w:left="19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ทรัพย์ โฮเตล สุขุมวิท</w:t>
            </w:r>
            <w:r w:rsidRPr="00E11762">
              <w:rPr>
                <w:rFonts w:asciiTheme="majorBidi" w:hAnsiTheme="majorBidi" w:cstheme="majorBidi"/>
                <w:sz w:val="26"/>
                <w:szCs w:val="26"/>
              </w:rPr>
              <w:t xml:space="preserve"> 3 </w:t>
            </w: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จำกัด </w:t>
            </w:r>
          </w:p>
        </w:tc>
        <w:tc>
          <w:tcPr>
            <w:tcW w:w="1890" w:type="dxa"/>
          </w:tcPr>
          <w:p w14:paraId="18016309" w14:textId="39D85389" w:rsidR="002C4EBD" w:rsidRPr="00E11762" w:rsidRDefault="002C4EBD" w:rsidP="002C4EBD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0841120F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35E8F5C" w14:textId="1D9A8FBB" w:rsidR="002C4EBD" w:rsidRPr="00E11762" w:rsidRDefault="002C4EBD" w:rsidP="002C4EBD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3" w:type="dxa"/>
          </w:tcPr>
          <w:p w14:paraId="1DAE81F5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4ABC5D0F" w14:textId="3E4419E7" w:rsidR="002C4EBD" w:rsidRPr="00E11762" w:rsidRDefault="002C4EBD" w:rsidP="002C4EBD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4" w:type="dxa"/>
          </w:tcPr>
          <w:p w14:paraId="374AE61C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4F6A9BF5" w14:textId="50B4EECC" w:rsidR="002C4EBD" w:rsidRPr="00E11762" w:rsidRDefault="002C4EBD" w:rsidP="002C4EBD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47EDF366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0E9F7164" w14:textId="5B6C7A78" w:rsidR="002C4EBD" w:rsidRPr="00E11762" w:rsidRDefault="002C4EBD" w:rsidP="002C4EBD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15CDBAEF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10891FBF" w14:textId="67705E58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  <w:tab w:val="decimal" w:pos="99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374</w:t>
            </w:r>
          </w:p>
        </w:tc>
        <w:tc>
          <w:tcPr>
            <w:tcW w:w="178" w:type="dxa"/>
          </w:tcPr>
          <w:p w14:paraId="77938959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</w:tcPr>
          <w:p w14:paraId="7209068D" w14:textId="1902FDBC" w:rsidR="002C4EBD" w:rsidRPr="00E11762" w:rsidRDefault="002C4EBD" w:rsidP="002C4EBD">
            <w:pPr>
              <w:pStyle w:val="acctfourfigures"/>
              <w:tabs>
                <w:tab w:val="clear" w:pos="765"/>
                <w:tab w:val="center" w:pos="277"/>
                <w:tab w:val="right" w:pos="457"/>
                <w:tab w:val="decimal" w:pos="547"/>
              </w:tabs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374</w:t>
            </w:r>
          </w:p>
        </w:tc>
        <w:tc>
          <w:tcPr>
            <w:tcW w:w="178" w:type="dxa"/>
          </w:tcPr>
          <w:p w14:paraId="5F4D4CBA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55F00" w14:textId="53340AE7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26A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655</w:t>
            </w:r>
          </w:p>
        </w:tc>
        <w:tc>
          <w:tcPr>
            <w:tcW w:w="208" w:type="dxa"/>
          </w:tcPr>
          <w:p w14:paraId="1E9A5E44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231F1352" w14:textId="12D63107" w:rsidR="002C4EBD" w:rsidRPr="00E11762" w:rsidRDefault="002C4EBD" w:rsidP="002C4EBD">
            <w:pPr>
              <w:pStyle w:val="acctfourfigures"/>
              <w:tabs>
                <w:tab w:val="clear" w:pos="765"/>
                <w:tab w:val="decimal" w:pos="815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1,098</w:t>
            </w:r>
          </w:p>
        </w:tc>
      </w:tr>
      <w:tr w:rsidR="002C4EBD" w:rsidRPr="00E11762" w14:paraId="5959E062" w14:textId="77777777" w:rsidTr="00E15529">
        <w:trPr>
          <w:cantSplit/>
        </w:trPr>
        <w:tc>
          <w:tcPr>
            <w:tcW w:w="3510" w:type="dxa"/>
          </w:tcPr>
          <w:p w14:paraId="5F97F7A6" w14:textId="221107F7" w:rsidR="002C4EBD" w:rsidRPr="00E11762" w:rsidRDefault="002C4EBD" w:rsidP="002C4EBD">
            <w:pPr>
              <w:tabs>
                <w:tab w:val="clear" w:pos="227"/>
                <w:tab w:val="clear" w:pos="454"/>
                <w:tab w:val="clear" w:pos="680"/>
              </w:tabs>
              <w:spacing w:line="216" w:lineRule="auto"/>
              <w:ind w:left="19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ทรัพย์ ทีซีซี โฮเทล บีเคเค จำกัด</w:t>
            </w:r>
          </w:p>
        </w:tc>
        <w:tc>
          <w:tcPr>
            <w:tcW w:w="1890" w:type="dxa"/>
          </w:tcPr>
          <w:p w14:paraId="6404974F" w14:textId="632A2656" w:rsidR="002C4EBD" w:rsidRPr="00E11762" w:rsidRDefault="002C4EBD" w:rsidP="002C4EBD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1F2DA325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4D87611" w14:textId="4D88C429" w:rsidR="002C4EBD" w:rsidRPr="00E11762" w:rsidRDefault="002C4EBD" w:rsidP="002C4EBD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3" w:type="dxa"/>
          </w:tcPr>
          <w:p w14:paraId="6F3649C8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10B9752C" w14:textId="55BCFA24" w:rsidR="002C4EBD" w:rsidRPr="00E11762" w:rsidRDefault="002C4EBD" w:rsidP="002C4EBD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4" w:type="dxa"/>
          </w:tcPr>
          <w:p w14:paraId="35D0C1AC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24A2AF2A" w14:textId="4839F0B6" w:rsidR="002C4EBD" w:rsidRPr="00E11762" w:rsidRDefault="002C4EBD" w:rsidP="002C4EBD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1026A345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35524CB5" w14:textId="70293C98" w:rsidR="002C4EBD" w:rsidRPr="00E11762" w:rsidRDefault="002C4EBD" w:rsidP="002C4EBD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31558FE6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3A7E43B8" w14:textId="5CE05246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  <w:tab w:val="decimal" w:pos="99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381</w:t>
            </w:r>
          </w:p>
        </w:tc>
        <w:tc>
          <w:tcPr>
            <w:tcW w:w="178" w:type="dxa"/>
          </w:tcPr>
          <w:p w14:paraId="18F8C988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</w:tcPr>
          <w:p w14:paraId="1B581829" w14:textId="25D77EC0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  <w:tab w:val="decimal" w:pos="99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381</w:t>
            </w:r>
          </w:p>
        </w:tc>
        <w:tc>
          <w:tcPr>
            <w:tcW w:w="178" w:type="dxa"/>
          </w:tcPr>
          <w:p w14:paraId="1DA3A7C0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735D6" w14:textId="03A0ADF8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26A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62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208" w:type="dxa"/>
          </w:tcPr>
          <w:p w14:paraId="5489185A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2A7804B8" w14:textId="761F1C64" w:rsidR="002C4EBD" w:rsidRPr="00E11762" w:rsidRDefault="002C4EBD" w:rsidP="002C4EBD">
            <w:pPr>
              <w:pStyle w:val="acctfourfigures"/>
              <w:tabs>
                <w:tab w:val="clear" w:pos="765"/>
                <w:tab w:val="decimal" w:pos="815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1,055</w:t>
            </w:r>
          </w:p>
        </w:tc>
      </w:tr>
      <w:tr w:rsidR="002C4EBD" w:rsidRPr="00E11762" w14:paraId="7960E6B1" w14:textId="77777777" w:rsidTr="00E15529">
        <w:trPr>
          <w:cantSplit/>
        </w:trPr>
        <w:tc>
          <w:tcPr>
            <w:tcW w:w="3510" w:type="dxa"/>
          </w:tcPr>
          <w:p w14:paraId="6801EBC3" w14:textId="522F5011" w:rsidR="002C4EBD" w:rsidRPr="00E11762" w:rsidRDefault="002C4EBD" w:rsidP="002C4EBD">
            <w:pPr>
              <w:tabs>
                <w:tab w:val="clear" w:pos="227"/>
                <w:tab w:val="clear" w:pos="454"/>
                <w:tab w:val="clear" w:pos="680"/>
              </w:tabs>
              <w:spacing w:line="216" w:lineRule="auto"/>
              <w:ind w:left="19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หาดละไม จำกัด </w:t>
            </w:r>
          </w:p>
        </w:tc>
        <w:tc>
          <w:tcPr>
            <w:tcW w:w="1890" w:type="dxa"/>
          </w:tcPr>
          <w:p w14:paraId="2CBE81B7" w14:textId="18558860" w:rsidR="002C4EBD" w:rsidRPr="00E11762" w:rsidRDefault="002C4EBD" w:rsidP="002C4EBD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23831636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6F7C917" w14:textId="12DA40D3" w:rsidR="002C4EBD" w:rsidRPr="00E11762" w:rsidRDefault="002C4EBD" w:rsidP="002C4EBD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3" w:type="dxa"/>
          </w:tcPr>
          <w:p w14:paraId="1AEA6F65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2EC028DE" w14:textId="054C92A3" w:rsidR="002C4EBD" w:rsidRPr="00E11762" w:rsidRDefault="002C4EBD" w:rsidP="002C4EBD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4" w:type="dxa"/>
          </w:tcPr>
          <w:p w14:paraId="1CECA8D0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3E14F713" w14:textId="71D43F78" w:rsidR="002C4EBD" w:rsidRPr="00E11762" w:rsidRDefault="002C4EBD" w:rsidP="002C4EBD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455760A1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4422DA54" w14:textId="08F40EC8" w:rsidR="002C4EBD" w:rsidRPr="00E11762" w:rsidRDefault="002C4EBD" w:rsidP="002C4EBD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081E9A31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190DFCD4" w14:textId="24C12E62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  <w:tab w:val="decimal" w:pos="99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685</w:t>
            </w:r>
          </w:p>
        </w:tc>
        <w:tc>
          <w:tcPr>
            <w:tcW w:w="178" w:type="dxa"/>
          </w:tcPr>
          <w:p w14:paraId="48A91F3E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</w:tcPr>
          <w:p w14:paraId="1B205947" w14:textId="73067236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  <w:tab w:val="decimal" w:pos="99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685</w:t>
            </w:r>
          </w:p>
        </w:tc>
        <w:tc>
          <w:tcPr>
            <w:tcW w:w="178" w:type="dxa"/>
          </w:tcPr>
          <w:p w14:paraId="430DC4C5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429A74" w14:textId="6A781CA0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26A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1,408</w:t>
            </w:r>
          </w:p>
        </w:tc>
        <w:tc>
          <w:tcPr>
            <w:tcW w:w="208" w:type="dxa"/>
          </w:tcPr>
          <w:p w14:paraId="502C024C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4360F341" w14:textId="31A80AF3" w:rsidR="002C4EBD" w:rsidRPr="00E11762" w:rsidRDefault="002C4EBD" w:rsidP="002C4EBD">
            <w:pPr>
              <w:pStyle w:val="acctfourfigures"/>
              <w:tabs>
                <w:tab w:val="clear" w:pos="765"/>
                <w:tab w:val="decimal" w:pos="815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2,348</w:t>
            </w:r>
          </w:p>
        </w:tc>
      </w:tr>
      <w:tr w:rsidR="002C4EBD" w:rsidRPr="00E11762" w14:paraId="2B3F2484" w14:textId="77777777" w:rsidTr="00E15529">
        <w:trPr>
          <w:cantSplit/>
        </w:trPr>
        <w:tc>
          <w:tcPr>
            <w:tcW w:w="3510" w:type="dxa"/>
          </w:tcPr>
          <w:p w14:paraId="157F0B97" w14:textId="20A0F62B" w:rsidR="002C4EBD" w:rsidRPr="00E11762" w:rsidRDefault="002C4EBD" w:rsidP="002C4EBD">
            <w:pPr>
              <w:tabs>
                <w:tab w:val="clear" w:pos="227"/>
                <w:tab w:val="clear" w:pos="454"/>
                <w:tab w:val="clear" w:pos="680"/>
              </w:tabs>
              <w:spacing w:line="216" w:lineRule="auto"/>
              <w:ind w:left="19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ทรัพย์ เฉวง บีช โฮเทล จำกัด</w:t>
            </w:r>
          </w:p>
        </w:tc>
        <w:tc>
          <w:tcPr>
            <w:tcW w:w="1890" w:type="dxa"/>
          </w:tcPr>
          <w:p w14:paraId="45EC59ED" w14:textId="3C926950" w:rsidR="002C4EBD" w:rsidRPr="00E11762" w:rsidRDefault="002C4EBD" w:rsidP="002C4EBD">
            <w:pPr>
              <w:tabs>
                <w:tab w:val="clear" w:pos="227"/>
                <w:tab w:val="clear" w:pos="454"/>
              </w:tabs>
              <w:spacing w:line="216" w:lineRule="auto"/>
              <w:ind w:left="10" w:hanging="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1742AA2C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38721FD" w14:textId="59F58FA7" w:rsidR="002C4EBD" w:rsidRPr="00E11762" w:rsidRDefault="002C4EBD" w:rsidP="002C4EBD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3" w:type="dxa"/>
          </w:tcPr>
          <w:p w14:paraId="222FD61B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20359291" w14:textId="19C8346A" w:rsidR="002C4EBD" w:rsidRPr="00E11762" w:rsidRDefault="002C4EBD" w:rsidP="002C4EBD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4" w:type="dxa"/>
          </w:tcPr>
          <w:p w14:paraId="42448677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59E74923" w14:textId="7693D820" w:rsidR="002C4EBD" w:rsidRPr="00E11762" w:rsidRDefault="002C4EBD" w:rsidP="002C4EBD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18EDAF9D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7176E316" w14:textId="7959C9A3" w:rsidR="002C4EBD" w:rsidRPr="00E11762" w:rsidRDefault="002C4EBD" w:rsidP="002C4EBD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78F2C703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14C9C065" w14:textId="221D2F1C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  <w:tab w:val="decimal" w:pos="99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86</w:t>
            </w:r>
          </w:p>
        </w:tc>
        <w:tc>
          <w:tcPr>
            <w:tcW w:w="178" w:type="dxa"/>
          </w:tcPr>
          <w:p w14:paraId="1AE69160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</w:tcPr>
          <w:p w14:paraId="1A63C993" w14:textId="3223165A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  <w:tab w:val="decimal" w:pos="99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86</w:t>
            </w:r>
          </w:p>
        </w:tc>
        <w:tc>
          <w:tcPr>
            <w:tcW w:w="178" w:type="dxa"/>
          </w:tcPr>
          <w:p w14:paraId="0138BAA3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5CB576" w14:textId="1DD4D3BC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26A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633</w:t>
            </w:r>
          </w:p>
        </w:tc>
        <w:tc>
          <w:tcPr>
            <w:tcW w:w="208" w:type="dxa"/>
          </w:tcPr>
          <w:p w14:paraId="17AA5D31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7DC5E069" w14:textId="4E527F37" w:rsidR="002C4EBD" w:rsidRPr="00E11762" w:rsidRDefault="002C4EBD" w:rsidP="002C4EBD">
            <w:pPr>
              <w:pStyle w:val="acctfourfigures"/>
              <w:tabs>
                <w:tab w:val="clear" w:pos="765"/>
                <w:tab w:val="decimal" w:pos="815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660</w:t>
            </w:r>
          </w:p>
        </w:tc>
      </w:tr>
      <w:tr w:rsidR="002C4EBD" w:rsidRPr="00E11762" w14:paraId="4BB988D0" w14:textId="77777777" w:rsidTr="00E15529">
        <w:trPr>
          <w:cantSplit/>
        </w:trPr>
        <w:tc>
          <w:tcPr>
            <w:tcW w:w="3510" w:type="dxa"/>
          </w:tcPr>
          <w:p w14:paraId="3068A5E9" w14:textId="4E778334" w:rsidR="002C4EBD" w:rsidRPr="00E11762" w:rsidRDefault="002C4EBD" w:rsidP="002C4EBD">
            <w:pPr>
              <w:tabs>
                <w:tab w:val="clear" w:pos="227"/>
                <w:tab w:val="clear" w:pos="454"/>
                <w:tab w:val="clear" w:pos="680"/>
              </w:tabs>
              <w:spacing w:line="216" w:lineRule="auto"/>
              <w:ind w:left="19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ทรัพย์ วนา เบลล์ เอ ลักซ์ซูรี่ สมุย</w:t>
            </w:r>
            <w:r w:rsidRPr="00E1176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 xml:space="preserve"> จำกัด</w:t>
            </w:r>
          </w:p>
        </w:tc>
        <w:tc>
          <w:tcPr>
            <w:tcW w:w="1890" w:type="dxa"/>
          </w:tcPr>
          <w:p w14:paraId="784BB763" w14:textId="77777777" w:rsidR="002C4EBD" w:rsidRPr="00E11762" w:rsidRDefault="002C4EBD" w:rsidP="002C4EBD">
            <w:pPr>
              <w:tabs>
                <w:tab w:val="clear" w:pos="227"/>
                <w:tab w:val="clear" w:pos="454"/>
              </w:tabs>
              <w:spacing w:line="216" w:lineRule="auto"/>
              <w:ind w:left="371" w:hanging="7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9B199D6" w14:textId="0BC758F7" w:rsidR="002C4EBD" w:rsidRPr="00E11762" w:rsidRDefault="002C4EBD" w:rsidP="002C4EBD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6D677770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C94F1EE" w14:textId="77777777" w:rsidR="002C4EBD" w:rsidRPr="00E11762" w:rsidRDefault="002C4EBD" w:rsidP="002C4EBD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55DF594" w14:textId="3911FF65" w:rsidR="002C4EBD" w:rsidRPr="00E11762" w:rsidRDefault="002C4EBD" w:rsidP="002C4EBD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3" w:type="dxa"/>
          </w:tcPr>
          <w:p w14:paraId="70A30C33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0D66D1C8" w14:textId="77777777" w:rsidR="002C4EBD" w:rsidRPr="00E11762" w:rsidRDefault="002C4EBD" w:rsidP="002C4EBD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A17EDC6" w14:textId="3C8A8D12" w:rsidR="002C4EBD" w:rsidRPr="00E11762" w:rsidRDefault="002C4EBD" w:rsidP="002C4EBD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4" w:type="dxa"/>
          </w:tcPr>
          <w:p w14:paraId="4309987A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20D73571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center" w:pos="277"/>
                <w:tab w:val="right" w:pos="457"/>
                <w:tab w:val="decimal" w:pos="547"/>
              </w:tabs>
              <w:spacing w:line="216" w:lineRule="auto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22B481A" w14:textId="7B2A0697" w:rsidR="002C4EBD" w:rsidRPr="00E11762" w:rsidRDefault="002C4EBD" w:rsidP="002C4EBD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3179E7BC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0E347FB5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center" w:pos="277"/>
                <w:tab w:val="right" w:pos="457"/>
                <w:tab w:val="decimal" w:pos="547"/>
              </w:tabs>
              <w:spacing w:line="216" w:lineRule="auto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CBBEC6B" w14:textId="0F13F99B" w:rsidR="002C4EBD" w:rsidRPr="00E11762" w:rsidRDefault="002C4EBD" w:rsidP="002C4EBD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40698589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54A4FFEA" w14:textId="77777777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B34A93E" w14:textId="58FA9D6E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  <w:tab w:val="decimal" w:pos="99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501</w:t>
            </w:r>
          </w:p>
        </w:tc>
        <w:tc>
          <w:tcPr>
            <w:tcW w:w="178" w:type="dxa"/>
          </w:tcPr>
          <w:p w14:paraId="1E4D8C83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</w:tcPr>
          <w:p w14:paraId="09F08C93" w14:textId="77777777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0144107" w14:textId="6C4DAC3B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  <w:tab w:val="decimal" w:pos="99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501</w:t>
            </w:r>
          </w:p>
        </w:tc>
        <w:tc>
          <w:tcPr>
            <w:tcW w:w="178" w:type="dxa"/>
          </w:tcPr>
          <w:p w14:paraId="440F6F4D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2DBAEF" w14:textId="02B08F19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26A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835</w:t>
            </w:r>
          </w:p>
        </w:tc>
        <w:tc>
          <w:tcPr>
            <w:tcW w:w="208" w:type="dxa"/>
          </w:tcPr>
          <w:p w14:paraId="3869341F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3DCD992C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701662C" w14:textId="137A0A59" w:rsidR="002C4EBD" w:rsidRPr="00E11762" w:rsidRDefault="002C4EBD" w:rsidP="002C4EBD">
            <w:pPr>
              <w:pStyle w:val="acctfourfigures"/>
              <w:tabs>
                <w:tab w:val="clear" w:pos="765"/>
                <w:tab w:val="decimal" w:pos="815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1,407</w:t>
            </w:r>
          </w:p>
        </w:tc>
      </w:tr>
      <w:tr w:rsidR="002C4EBD" w:rsidRPr="00E11762" w14:paraId="6FBAF64B" w14:textId="77777777" w:rsidTr="00E15529">
        <w:trPr>
          <w:cantSplit/>
          <w:trHeight w:val="77"/>
        </w:trPr>
        <w:tc>
          <w:tcPr>
            <w:tcW w:w="3510" w:type="dxa"/>
          </w:tcPr>
          <w:p w14:paraId="06D7615F" w14:textId="2EC43E4A" w:rsidR="002C4EBD" w:rsidRPr="00E11762" w:rsidRDefault="002C4EBD" w:rsidP="002C4EBD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ทรัพย์ โบ๊ทเฮ้าส์ เกาะสมุย จำกัด</w:t>
            </w:r>
          </w:p>
        </w:tc>
        <w:tc>
          <w:tcPr>
            <w:tcW w:w="1890" w:type="dxa"/>
          </w:tcPr>
          <w:p w14:paraId="0FBF2CD7" w14:textId="39966B8F" w:rsidR="002C4EBD" w:rsidRPr="00E11762" w:rsidRDefault="002C4EBD" w:rsidP="002C4EBD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3427F7D7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7C5BD4BC" w14:textId="027F878F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3" w:type="dxa"/>
          </w:tcPr>
          <w:p w14:paraId="69FD2422" w14:textId="77777777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</w:tcPr>
          <w:p w14:paraId="2F6025A9" w14:textId="41CA4A2C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4" w:type="dxa"/>
          </w:tcPr>
          <w:p w14:paraId="1691A129" w14:textId="77777777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</w:tcPr>
          <w:p w14:paraId="6BE0506C" w14:textId="164BC731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177A37B9" w14:textId="77777777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</w:tcPr>
          <w:p w14:paraId="46B86AAE" w14:textId="28B00D48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2BE17113" w14:textId="77777777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</w:tcPr>
          <w:p w14:paraId="02BBB3E8" w14:textId="2176749B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281</w:t>
            </w:r>
          </w:p>
        </w:tc>
        <w:tc>
          <w:tcPr>
            <w:tcW w:w="178" w:type="dxa"/>
          </w:tcPr>
          <w:p w14:paraId="75F18220" w14:textId="77777777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</w:tcPr>
          <w:p w14:paraId="4D1A0455" w14:textId="62670372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281</w:t>
            </w:r>
          </w:p>
        </w:tc>
        <w:tc>
          <w:tcPr>
            <w:tcW w:w="178" w:type="dxa"/>
          </w:tcPr>
          <w:p w14:paraId="7A250146" w14:textId="77777777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AED6CF" w14:textId="3B0D92FC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26A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455</w:t>
            </w:r>
          </w:p>
        </w:tc>
        <w:tc>
          <w:tcPr>
            <w:tcW w:w="208" w:type="dxa"/>
          </w:tcPr>
          <w:p w14:paraId="6673B11E" w14:textId="77777777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7F5EB7B7" w14:textId="2D082068" w:rsidR="002C4EBD" w:rsidRPr="00E11762" w:rsidRDefault="002C4EBD" w:rsidP="002C4EBD">
            <w:pPr>
              <w:pStyle w:val="acctfourfigures"/>
              <w:tabs>
                <w:tab w:val="clear" w:pos="765"/>
                <w:tab w:val="decimal" w:pos="815"/>
              </w:tabs>
              <w:spacing w:line="216" w:lineRule="auto"/>
              <w:ind w:left="371" w:right="-79" w:hanging="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905</w:t>
            </w:r>
          </w:p>
        </w:tc>
      </w:tr>
      <w:tr w:rsidR="002C4EBD" w:rsidRPr="00E11762" w14:paraId="3191D97C" w14:textId="77777777" w:rsidTr="00E15529">
        <w:trPr>
          <w:cantSplit/>
        </w:trPr>
        <w:tc>
          <w:tcPr>
            <w:tcW w:w="3510" w:type="dxa"/>
          </w:tcPr>
          <w:p w14:paraId="72877D2D" w14:textId="10430DF2" w:rsidR="002C4EBD" w:rsidRPr="00E11762" w:rsidRDefault="002C4EBD" w:rsidP="002C4EBD">
            <w:pPr>
              <w:tabs>
                <w:tab w:val="clear" w:pos="227"/>
                <w:tab w:val="clear" w:pos="454"/>
                <w:tab w:val="clear" w:pos="680"/>
              </w:tabs>
              <w:spacing w:line="216" w:lineRule="auto"/>
              <w:ind w:left="192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ทรัพย์ ทีซีซี โฮเทล เชียงใหม่ จำกัด</w:t>
            </w:r>
          </w:p>
        </w:tc>
        <w:tc>
          <w:tcPr>
            <w:tcW w:w="1890" w:type="dxa"/>
          </w:tcPr>
          <w:p w14:paraId="52DA10C5" w14:textId="5FD91763" w:rsidR="002C4EBD" w:rsidRPr="00E11762" w:rsidRDefault="002C4EBD" w:rsidP="002C4EBD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12C2454A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270" w:right="-79" w:hanging="27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41E8D4B1" w14:textId="71801F76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3" w:type="dxa"/>
          </w:tcPr>
          <w:p w14:paraId="1C34559B" w14:textId="77777777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</w:tcPr>
          <w:p w14:paraId="1EC4E3D7" w14:textId="0B308F0D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4" w:type="dxa"/>
          </w:tcPr>
          <w:p w14:paraId="0265825B" w14:textId="77777777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</w:tcPr>
          <w:p w14:paraId="0B4688F8" w14:textId="742571D9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2C015682" w14:textId="77777777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</w:tcPr>
          <w:p w14:paraId="4A607D7A" w14:textId="0ED7ED79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72BA8E1E" w14:textId="77777777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</w:tcPr>
          <w:p w14:paraId="79EB007E" w14:textId="58642A82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342</w:t>
            </w:r>
          </w:p>
        </w:tc>
        <w:tc>
          <w:tcPr>
            <w:tcW w:w="178" w:type="dxa"/>
          </w:tcPr>
          <w:p w14:paraId="477EDBAF" w14:textId="77777777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</w:tcPr>
          <w:p w14:paraId="68BE906E" w14:textId="775A1150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342</w:t>
            </w:r>
          </w:p>
        </w:tc>
        <w:tc>
          <w:tcPr>
            <w:tcW w:w="178" w:type="dxa"/>
          </w:tcPr>
          <w:p w14:paraId="71B7AD37" w14:textId="77777777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D0E58" w14:textId="4E418987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26A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528</w:t>
            </w:r>
          </w:p>
        </w:tc>
        <w:tc>
          <w:tcPr>
            <w:tcW w:w="208" w:type="dxa"/>
          </w:tcPr>
          <w:p w14:paraId="0E9C0716" w14:textId="77777777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12C8848D" w14:textId="631A504D" w:rsidR="002C4EBD" w:rsidRPr="00E11762" w:rsidRDefault="002C4EBD" w:rsidP="002C4EBD">
            <w:pPr>
              <w:pStyle w:val="acctfourfigures"/>
              <w:tabs>
                <w:tab w:val="clear" w:pos="765"/>
                <w:tab w:val="decimal" w:pos="815"/>
              </w:tabs>
              <w:spacing w:line="216" w:lineRule="auto"/>
              <w:ind w:left="371" w:right="-79" w:hanging="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892</w:t>
            </w:r>
          </w:p>
        </w:tc>
      </w:tr>
      <w:tr w:rsidR="002C4EBD" w:rsidRPr="00E11762" w14:paraId="2A249B2C" w14:textId="77777777" w:rsidTr="00E15529">
        <w:trPr>
          <w:cantSplit/>
        </w:trPr>
        <w:tc>
          <w:tcPr>
            <w:tcW w:w="3510" w:type="dxa"/>
          </w:tcPr>
          <w:p w14:paraId="43512FBB" w14:textId="6FBE036B" w:rsidR="002C4EBD" w:rsidRPr="00E11762" w:rsidRDefault="002C4EBD" w:rsidP="002C4EBD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เดอะ เมโทรโพล ภูเก็ต </w:t>
            </w:r>
            <w:r w:rsidRPr="00E1176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90" w:type="dxa"/>
          </w:tcPr>
          <w:p w14:paraId="1CA0EFEE" w14:textId="67960FBD" w:rsidR="002C4EBD" w:rsidRPr="00E11762" w:rsidRDefault="002C4EBD" w:rsidP="002C4EBD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65212C84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4B5A07D" w14:textId="5B43D9A5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3" w:type="dxa"/>
          </w:tcPr>
          <w:p w14:paraId="06DAC1C4" w14:textId="77777777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</w:tcPr>
          <w:p w14:paraId="11483454" w14:textId="7064C3B2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4" w:type="dxa"/>
          </w:tcPr>
          <w:p w14:paraId="1A0C2FDE" w14:textId="77777777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</w:tcPr>
          <w:p w14:paraId="609517B6" w14:textId="5B8D83DF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52BB8692" w14:textId="77777777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</w:tcPr>
          <w:p w14:paraId="7F2666A0" w14:textId="7022CAF5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7F3C1549" w14:textId="77777777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</w:tcPr>
          <w:p w14:paraId="3F0999D1" w14:textId="15BFB304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5</w:t>
            </w: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78" w:type="dxa"/>
          </w:tcPr>
          <w:p w14:paraId="6E5EA9FC" w14:textId="77777777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</w:tcPr>
          <w:p w14:paraId="40AC1831" w14:textId="08E9A7E4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5</w:t>
            </w: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78" w:type="dxa"/>
          </w:tcPr>
          <w:p w14:paraId="2528DC28" w14:textId="77777777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92A188" w14:textId="69C764A4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26A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</w:t>
            </w:r>
          </w:p>
        </w:tc>
        <w:tc>
          <w:tcPr>
            <w:tcW w:w="208" w:type="dxa"/>
          </w:tcPr>
          <w:p w14:paraId="334B9E52" w14:textId="77777777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7705874D" w14:textId="00B76A1D" w:rsidR="002C4EBD" w:rsidRPr="00E11762" w:rsidRDefault="002C4EBD" w:rsidP="002C4EBD">
            <w:pPr>
              <w:pStyle w:val="acctfourfigures"/>
              <w:tabs>
                <w:tab w:val="clear" w:pos="765"/>
                <w:tab w:val="decimal" w:pos="815"/>
              </w:tabs>
              <w:spacing w:line="216" w:lineRule="auto"/>
              <w:ind w:left="371" w:right="-79" w:hanging="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62</w:t>
            </w:r>
          </w:p>
        </w:tc>
      </w:tr>
      <w:tr w:rsidR="002C4EBD" w:rsidRPr="00E11762" w14:paraId="0E0C8776" w14:textId="77777777" w:rsidTr="00E15529">
        <w:trPr>
          <w:cantSplit/>
        </w:trPr>
        <w:tc>
          <w:tcPr>
            <w:tcW w:w="3510" w:type="dxa"/>
          </w:tcPr>
          <w:p w14:paraId="027A8C98" w14:textId="30F63BA7" w:rsidR="002C4EBD" w:rsidRPr="00E11762" w:rsidRDefault="002C4EBD" w:rsidP="002C4EBD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เดอะ เมโทรโพล ภูเก็ต </w:t>
            </w:r>
            <w:r w:rsidRPr="00E11762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90" w:type="dxa"/>
          </w:tcPr>
          <w:p w14:paraId="327055F2" w14:textId="715B4863" w:rsidR="002C4EBD" w:rsidRPr="00E11762" w:rsidRDefault="002C4EBD" w:rsidP="002C4EBD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1A9DFDA2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A17FCBB" w14:textId="55016F60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3" w:type="dxa"/>
          </w:tcPr>
          <w:p w14:paraId="45475359" w14:textId="77777777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</w:tcPr>
          <w:p w14:paraId="5C5546C3" w14:textId="7ACF3D6E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4" w:type="dxa"/>
          </w:tcPr>
          <w:p w14:paraId="4E8880FA" w14:textId="77777777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</w:tcPr>
          <w:p w14:paraId="65C8E45D" w14:textId="5F08ED88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66EDB30D" w14:textId="77777777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</w:tcPr>
          <w:p w14:paraId="47FAEFCF" w14:textId="4931CC82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00CEBC3C" w14:textId="77777777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</w:tcPr>
          <w:p w14:paraId="1617E9B8" w14:textId="7643689B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5</w:t>
            </w: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78" w:type="dxa"/>
          </w:tcPr>
          <w:p w14:paraId="2E6DF9DC" w14:textId="77777777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</w:tcPr>
          <w:p w14:paraId="4C172CDF" w14:textId="068AC144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5</w:t>
            </w: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78" w:type="dxa"/>
          </w:tcPr>
          <w:p w14:paraId="30215532" w14:textId="77777777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CE29CC" w14:textId="69555D37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26A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</w:t>
            </w:r>
          </w:p>
        </w:tc>
        <w:tc>
          <w:tcPr>
            <w:tcW w:w="208" w:type="dxa"/>
          </w:tcPr>
          <w:p w14:paraId="4526274A" w14:textId="77777777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63BE13DA" w14:textId="08F447A0" w:rsidR="002C4EBD" w:rsidRPr="00E11762" w:rsidRDefault="002C4EBD" w:rsidP="002C4EBD">
            <w:pPr>
              <w:pStyle w:val="acctfourfigures"/>
              <w:tabs>
                <w:tab w:val="clear" w:pos="765"/>
                <w:tab w:val="decimal" w:pos="815"/>
              </w:tabs>
              <w:spacing w:line="216" w:lineRule="auto"/>
              <w:ind w:left="371" w:right="-79" w:hanging="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62</w:t>
            </w:r>
          </w:p>
        </w:tc>
      </w:tr>
      <w:tr w:rsidR="002C4EBD" w:rsidRPr="00E11762" w14:paraId="3502808F" w14:textId="77777777" w:rsidTr="0071717D">
        <w:trPr>
          <w:cantSplit/>
        </w:trPr>
        <w:tc>
          <w:tcPr>
            <w:tcW w:w="3510" w:type="dxa"/>
          </w:tcPr>
          <w:p w14:paraId="11B5779C" w14:textId="548BE848" w:rsidR="002C4EBD" w:rsidRPr="00E11762" w:rsidRDefault="002C4EBD" w:rsidP="002C4EBD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ทีซีซี อินเตอร์ลิงค์</w:t>
            </w:r>
            <w:r w:rsidRPr="00E1176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890" w:type="dxa"/>
          </w:tcPr>
          <w:p w14:paraId="79BA68EB" w14:textId="165AEE8C" w:rsidR="002C4EBD" w:rsidRPr="00E11762" w:rsidRDefault="002C4EBD" w:rsidP="002C4EBD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7F5809FC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F840A3F" w14:textId="331A86F3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3" w:type="dxa"/>
          </w:tcPr>
          <w:p w14:paraId="3789FCE9" w14:textId="77777777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</w:tcPr>
          <w:p w14:paraId="43B85162" w14:textId="4202CFD5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4" w:type="dxa"/>
          </w:tcPr>
          <w:p w14:paraId="1116F52C" w14:textId="77777777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</w:tcPr>
          <w:p w14:paraId="38C840EC" w14:textId="748D6D58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756F7074" w14:textId="77777777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</w:tcPr>
          <w:p w14:paraId="4F3A005C" w14:textId="30E27035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7F2CAAC0" w14:textId="77777777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</w:tcPr>
          <w:p w14:paraId="6F9F8614" w14:textId="1310FF71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78" w:type="dxa"/>
          </w:tcPr>
          <w:p w14:paraId="55E790B2" w14:textId="77777777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</w:tcPr>
          <w:p w14:paraId="2FA6D801" w14:textId="697D40F6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78" w:type="dxa"/>
          </w:tcPr>
          <w:p w14:paraId="2EB961F3" w14:textId="77777777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18EF7AFA" w14:textId="0FDAC891" w:rsidR="002C4EBD" w:rsidRPr="00E11762" w:rsidRDefault="002C4EBD" w:rsidP="002C4EBD">
            <w:pPr>
              <w:pStyle w:val="acctfourfigures"/>
              <w:tabs>
                <w:tab w:val="clear" w:pos="765"/>
                <w:tab w:val="decimal" w:pos="467"/>
              </w:tabs>
              <w:spacing w:line="216" w:lineRule="auto"/>
              <w:ind w:left="371" w:right="-79" w:hanging="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08" w:type="dxa"/>
          </w:tcPr>
          <w:p w14:paraId="364D782D" w14:textId="77777777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55082865" w14:textId="4498F3D1" w:rsidR="002C4EBD" w:rsidRPr="00E11762" w:rsidRDefault="002C4EBD" w:rsidP="002C4EBD">
            <w:pPr>
              <w:pStyle w:val="acctfourfigures"/>
              <w:tabs>
                <w:tab w:val="clear" w:pos="765"/>
                <w:tab w:val="decimal" w:pos="635"/>
              </w:tabs>
              <w:spacing w:line="216" w:lineRule="auto"/>
              <w:ind w:left="371" w:right="-79" w:hanging="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2C4EBD" w:rsidRPr="00E11762" w14:paraId="26821F7D" w14:textId="77777777" w:rsidTr="00E15529">
        <w:trPr>
          <w:cantSplit/>
        </w:trPr>
        <w:tc>
          <w:tcPr>
            <w:tcW w:w="3510" w:type="dxa"/>
          </w:tcPr>
          <w:p w14:paraId="3C0ACDEF" w14:textId="3DE50D87" w:rsidR="002C4EBD" w:rsidRPr="00E11762" w:rsidRDefault="002C4EBD" w:rsidP="002C4EBD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อาคารสำนักงาน </w:t>
            </w:r>
            <w:r w:rsidRPr="00E11762">
              <w:rPr>
                <w:rFonts w:asciiTheme="majorBidi" w:hAnsiTheme="majorBidi" w:cstheme="majorBidi"/>
                <w:sz w:val="26"/>
                <w:szCs w:val="26"/>
              </w:rPr>
              <w:t>208 - 1</w:t>
            </w: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90" w:type="dxa"/>
          </w:tcPr>
          <w:p w14:paraId="058B1774" w14:textId="1744C112" w:rsidR="002C4EBD" w:rsidRPr="00E11762" w:rsidRDefault="002C4EBD" w:rsidP="002C4EBD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440F7783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068A32D" w14:textId="1BB7E049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3" w:type="dxa"/>
          </w:tcPr>
          <w:p w14:paraId="6948ACDE" w14:textId="77777777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</w:tcPr>
          <w:p w14:paraId="241CB158" w14:textId="79DD3426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4" w:type="dxa"/>
          </w:tcPr>
          <w:p w14:paraId="7BCC37A2" w14:textId="77777777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</w:tcPr>
          <w:p w14:paraId="647F4AAB" w14:textId="70A8BB3B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0260760A" w14:textId="77777777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</w:tcPr>
          <w:p w14:paraId="499D1109" w14:textId="245CEEDC" w:rsidR="002C4EBD" w:rsidRPr="00E11762" w:rsidRDefault="002C4EBD" w:rsidP="00E444A0">
            <w:pPr>
              <w:pStyle w:val="acctfourfigures"/>
              <w:tabs>
                <w:tab w:val="clear" w:pos="765"/>
                <w:tab w:val="decimal" w:pos="72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29A350FA" w14:textId="77777777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</w:tcPr>
          <w:p w14:paraId="796654F8" w14:textId="0E2452B8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112</w:t>
            </w:r>
          </w:p>
        </w:tc>
        <w:tc>
          <w:tcPr>
            <w:tcW w:w="178" w:type="dxa"/>
          </w:tcPr>
          <w:p w14:paraId="65D6993D" w14:textId="77777777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</w:tcPr>
          <w:p w14:paraId="74C1AFC5" w14:textId="6A6F4C35" w:rsidR="002C4EBD" w:rsidRPr="00E444A0" w:rsidRDefault="002C4EBD" w:rsidP="00E444A0">
            <w:pPr>
              <w:pStyle w:val="acctfourfigures"/>
              <w:tabs>
                <w:tab w:val="clear" w:pos="765"/>
                <w:tab w:val="decimal" w:pos="8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444A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112</w:t>
            </w:r>
          </w:p>
        </w:tc>
        <w:tc>
          <w:tcPr>
            <w:tcW w:w="178" w:type="dxa"/>
          </w:tcPr>
          <w:p w14:paraId="45810703" w14:textId="77777777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F6CE0B" w14:textId="5EE23198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A6BD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1,14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208" w:type="dxa"/>
          </w:tcPr>
          <w:p w14:paraId="744B2833" w14:textId="77777777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0252332E" w14:textId="1D6A671A" w:rsidR="002C4EBD" w:rsidRPr="00E11762" w:rsidRDefault="002C4EBD" w:rsidP="002C4EBD">
            <w:pPr>
              <w:pStyle w:val="acctfourfigures"/>
              <w:tabs>
                <w:tab w:val="clear" w:pos="765"/>
                <w:tab w:val="decimal" w:pos="815"/>
              </w:tabs>
              <w:spacing w:line="216" w:lineRule="auto"/>
              <w:ind w:left="371" w:right="-79" w:hanging="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320</w:t>
            </w:r>
          </w:p>
        </w:tc>
      </w:tr>
      <w:tr w:rsidR="002C4EBD" w:rsidRPr="00E11762" w14:paraId="6749D4DB" w14:textId="77777777" w:rsidTr="00E15529">
        <w:trPr>
          <w:cantSplit/>
        </w:trPr>
        <w:tc>
          <w:tcPr>
            <w:tcW w:w="3510" w:type="dxa"/>
          </w:tcPr>
          <w:p w14:paraId="68FEC598" w14:textId="7DA54D17" w:rsidR="002C4EBD" w:rsidRPr="00E11762" w:rsidRDefault="002C4EBD" w:rsidP="002C4EBD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อาคารสำนักงาน </w:t>
            </w:r>
            <w:r w:rsidRPr="00E11762">
              <w:rPr>
                <w:rFonts w:asciiTheme="majorBidi" w:hAnsiTheme="majorBidi" w:cstheme="majorBidi"/>
                <w:sz w:val="26"/>
                <w:szCs w:val="26"/>
              </w:rPr>
              <w:t>208 - 2</w:t>
            </w: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90" w:type="dxa"/>
          </w:tcPr>
          <w:p w14:paraId="10EF3821" w14:textId="498B7021" w:rsidR="002C4EBD" w:rsidRPr="00E11762" w:rsidRDefault="002C4EBD" w:rsidP="002C4EBD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444910A5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2106ECC" w14:textId="78241959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3" w:type="dxa"/>
          </w:tcPr>
          <w:p w14:paraId="0B774E52" w14:textId="77777777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</w:tcPr>
          <w:p w14:paraId="7B045AD4" w14:textId="7E7B88DC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4" w:type="dxa"/>
          </w:tcPr>
          <w:p w14:paraId="711D7C4F" w14:textId="77777777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</w:tcPr>
          <w:p w14:paraId="1336E84D" w14:textId="1423C6CA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3C7A805B" w14:textId="77777777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</w:tcPr>
          <w:p w14:paraId="429AE73E" w14:textId="0179616A" w:rsidR="002C4EBD" w:rsidRPr="00E11762" w:rsidRDefault="002C4EBD" w:rsidP="00E444A0">
            <w:pPr>
              <w:pStyle w:val="acctfourfigures"/>
              <w:tabs>
                <w:tab w:val="clear" w:pos="765"/>
                <w:tab w:val="decimal" w:pos="72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4BA61A9A" w14:textId="77777777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</w:tcPr>
          <w:p w14:paraId="3E57610F" w14:textId="228606F5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112</w:t>
            </w:r>
          </w:p>
        </w:tc>
        <w:tc>
          <w:tcPr>
            <w:tcW w:w="178" w:type="dxa"/>
          </w:tcPr>
          <w:p w14:paraId="3933517E" w14:textId="77777777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</w:tcPr>
          <w:p w14:paraId="00CA2ED6" w14:textId="79CE6369" w:rsidR="002C4EBD" w:rsidRPr="00E444A0" w:rsidRDefault="002C4EBD" w:rsidP="00E444A0">
            <w:pPr>
              <w:pStyle w:val="acctfourfigures"/>
              <w:tabs>
                <w:tab w:val="clear" w:pos="765"/>
                <w:tab w:val="decimal" w:pos="8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444A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112</w:t>
            </w:r>
          </w:p>
        </w:tc>
        <w:tc>
          <w:tcPr>
            <w:tcW w:w="178" w:type="dxa"/>
          </w:tcPr>
          <w:p w14:paraId="677375F9" w14:textId="77777777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81AE12" w14:textId="4FCB4EAE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A6BD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1,14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208" w:type="dxa"/>
          </w:tcPr>
          <w:p w14:paraId="30FFBAF6" w14:textId="17E1CEFD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5DB441B6" w14:textId="65D90C5A" w:rsidR="002C4EBD" w:rsidRPr="00E11762" w:rsidRDefault="002C4EBD" w:rsidP="002C4EBD">
            <w:pPr>
              <w:pStyle w:val="acctfourfigures"/>
              <w:tabs>
                <w:tab w:val="clear" w:pos="765"/>
                <w:tab w:val="decimal" w:pos="275"/>
                <w:tab w:val="center" w:pos="329"/>
                <w:tab w:val="right" w:pos="545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1,320</w:t>
            </w:r>
          </w:p>
        </w:tc>
      </w:tr>
      <w:tr w:rsidR="002C4EBD" w:rsidRPr="00E11762" w14:paraId="6986B665" w14:textId="77777777" w:rsidTr="00E15529">
        <w:trPr>
          <w:cantSplit/>
        </w:trPr>
        <w:tc>
          <w:tcPr>
            <w:tcW w:w="3510" w:type="dxa"/>
          </w:tcPr>
          <w:p w14:paraId="1677CB6C" w14:textId="79D03550" w:rsidR="002C4EBD" w:rsidRPr="00E11762" w:rsidRDefault="002C4EBD" w:rsidP="002C4EBD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อาคารเอ็มไพร์ทาวเวอร์ </w:t>
            </w:r>
            <w:r w:rsidRPr="00E1176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90" w:type="dxa"/>
          </w:tcPr>
          <w:p w14:paraId="0CC3BD5D" w14:textId="439A4861" w:rsidR="002C4EBD" w:rsidRPr="00E11762" w:rsidRDefault="002C4EBD" w:rsidP="002C4EBD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4C444511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21A846D" w14:textId="1BED5A74" w:rsidR="002C4EBD" w:rsidRPr="00E11762" w:rsidRDefault="002C4EBD" w:rsidP="002C4EBD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3" w:type="dxa"/>
          </w:tcPr>
          <w:p w14:paraId="7E572EF9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</w:tcPr>
          <w:p w14:paraId="71B1FD84" w14:textId="06C412DC" w:rsidR="002C4EBD" w:rsidRPr="00E11762" w:rsidRDefault="002C4EBD" w:rsidP="002C4EBD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4" w:type="dxa"/>
          </w:tcPr>
          <w:p w14:paraId="5457A2EB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</w:tcPr>
          <w:p w14:paraId="4111F5DA" w14:textId="3B8DECB4" w:rsidR="002C4EBD" w:rsidRPr="00E11762" w:rsidRDefault="002C4EBD" w:rsidP="002C4EBD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691175EC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72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</w:tcPr>
          <w:p w14:paraId="5DE5D4BF" w14:textId="722AD24B" w:rsidR="002C4EBD" w:rsidRPr="00E11762" w:rsidRDefault="002C4EBD" w:rsidP="002C4EBD">
            <w:pPr>
              <w:pStyle w:val="acctfourfigures"/>
              <w:tabs>
                <w:tab w:val="clear" w:pos="765"/>
                <w:tab w:val="decimal" w:pos="72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551F8072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</w:tcPr>
          <w:p w14:paraId="348F862F" w14:textId="0AC59BA1" w:rsidR="002C4EBD" w:rsidRPr="007A2292" w:rsidRDefault="002C4EBD" w:rsidP="002C4EBD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A229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147</w:t>
            </w:r>
          </w:p>
        </w:tc>
        <w:tc>
          <w:tcPr>
            <w:tcW w:w="178" w:type="dxa"/>
          </w:tcPr>
          <w:p w14:paraId="011B7AB7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</w:tcPr>
          <w:p w14:paraId="163F7674" w14:textId="0ADBF204" w:rsidR="002C4EBD" w:rsidRPr="00E11762" w:rsidRDefault="002C4EBD" w:rsidP="002C4EBD">
            <w:pPr>
              <w:pStyle w:val="acctfourfigures"/>
              <w:tabs>
                <w:tab w:val="clear" w:pos="765"/>
                <w:tab w:val="decimal" w:pos="8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147</w:t>
            </w:r>
          </w:p>
        </w:tc>
        <w:tc>
          <w:tcPr>
            <w:tcW w:w="178" w:type="dxa"/>
          </w:tcPr>
          <w:p w14:paraId="1BB00DEB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12C42E" w14:textId="5498EFDA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A6BD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1,68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208" w:type="dxa"/>
          </w:tcPr>
          <w:p w14:paraId="06FCE5B4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2F04E30A" w14:textId="15F1855D" w:rsidR="002C4EBD" w:rsidRPr="00E11762" w:rsidRDefault="002C4EBD" w:rsidP="002C4EBD">
            <w:pPr>
              <w:pStyle w:val="acctfourfigures"/>
              <w:tabs>
                <w:tab w:val="clear" w:pos="765"/>
                <w:tab w:val="decimal" w:pos="790"/>
              </w:tabs>
              <w:spacing w:line="216" w:lineRule="auto"/>
              <w:ind w:left="-79" w:right="-14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1,943</w:t>
            </w:r>
          </w:p>
        </w:tc>
      </w:tr>
      <w:tr w:rsidR="002C4EBD" w:rsidRPr="00E11762" w14:paraId="54CEF83D" w14:textId="77777777" w:rsidTr="00E15529">
        <w:trPr>
          <w:cantSplit/>
        </w:trPr>
        <w:tc>
          <w:tcPr>
            <w:tcW w:w="3510" w:type="dxa"/>
          </w:tcPr>
          <w:p w14:paraId="701030A2" w14:textId="103BF5EA" w:rsidR="002C4EBD" w:rsidRPr="00E11762" w:rsidRDefault="002C4EBD" w:rsidP="002C4EBD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อาคารเอ็มไพร์ทาวเวอร์ </w:t>
            </w:r>
            <w:r w:rsidRPr="00E11762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90" w:type="dxa"/>
          </w:tcPr>
          <w:p w14:paraId="38269EEE" w14:textId="6755D5BE" w:rsidR="002C4EBD" w:rsidRPr="00E11762" w:rsidRDefault="002C4EBD" w:rsidP="002C4EBD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3CABCF7A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6434BF2" w14:textId="7BB3D600" w:rsidR="002C4EBD" w:rsidRPr="00E11762" w:rsidRDefault="002C4EBD" w:rsidP="002C4EBD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3" w:type="dxa"/>
          </w:tcPr>
          <w:p w14:paraId="7EC54778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</w:tcPr>
          <w:p w14:paraId="7153CE83" w14:textId="411ABE2F" w:rsidR="002C4EBD" w:rsidRPr="00E11762" w:rsidRDefault="002C4EBD" w:rsidP="002C4EBD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4" w:type="dxa"/>
          </w:tcPr>
          <w:p w14:paraId="3726649D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</w:tcPr>
          <w:p w14:paraId="56EE9999" w14:textId="4EBE8D81" w:rsidR="002C4EBD" w:rsidRPr="00E11762" w:rsidRDefault="002C4EBD" w:rsidP="002C4EBD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1A877620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72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</w:tcPr>
          <w:p w14:paraId="59CB608C" w14:textId="781F357D" w:rsidR="002C4EBD" w:rsidRPr="00E11762" w:rsidRDefault="002C4EBD" w:rsidP="002C4EBD">
            <w:pPr>
              <w:pStyle w:val="acctfourfigures"/>
              <w:tabs>
                <w:tab w:val="clear" w:pos="765"/>
                <w:tab w:val="decimal" w:pos="72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6A43BA2A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</w:tcPr>
          <w:p w14:paraId="4349DF42" w14:textId="59F032EC" w:rsidR="002C4EBD" w:rsidRPr="007A2292" w:rsidRDefault="002C4EBD" w:rsidP="002C4EBD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A229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147</w:t>
            </w:r>
          </w:p>
        </w:tc>
        <w:tc>
          <w:tcPr>
            <w:tcW w:w="178" w:type="dxa"/>
          </w:tcPr>
          <w:p w14:paraId="0406C670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</w:tcPr>
          <w:p w14:paraId="12F779E7" w14:textId="61CA160D" w:rsidR="002C4EBD" w:rsidRPr="00E11762" w:rsidRDefault="002C4EBD" w:rsidP="002C4EBD">
            <w:pPr>
              <w:pStyle w:val="acctfourfigures"/>
              <w:tabs>
                <w:tab w:val="clear" w:pos="765"/>
                <w:tab w:val="decimal" w:pos="8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147</w:t>
            </w:r>
          </w:p>
        </w:tc>
        <w:tc>
          <w:tcPr>
            <w:tcW w:w="178" w:type="dxa"/>
          </w:tcPr>
          <w:p w14:paraId="3B0C43C6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90C6E3" w14:textId="66826D49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A6BD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1,680</w:t>
            </w:r>
          </w:p>
        </w:tc>
        <w:tc>
          <w:tcPr>
            <w:tcW w:w="208" w:type="dxa"/>
          </w:tcPr>
          <w:p w14:paraId="2D2AE901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62398C79" w14:textId="2C4725D5" w:rsidR="002C4EBD" w:rsidRPr="00E11762" w:rsidRDefault="002C4EBD" w:rsidP="002C4EBD">
            <w:pPr>
              <w:pStyle w:val="acctfourfigures"/>
              <w:tabs>
                <w:tab w:val="clear" w:pos="765"/>
                <w:tab w:val="decimal" w:pos="790"/>
              </w:tabs>
              <w:spacing w:line="216" w:lineRule="auto"/>
              <w:ind w:left="-79" w:right="-14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1,943</w:t>
            </w:r>
          </w:p>
        </w:tc>
      </w:tr>
      <w:tr w:rsidR="002C4EBD" w:rsidRPr="00E11762" w14:paraId="0A1B8C8E" w14:textId="77777777" w:rsidTr="00E15529">
        <w:trPr>
          <w:cantSplit/>
        </w:trPr>
        <w:tc>
          <w:tcPr>
            <w:tcW w:w="3510" w:type="dxa"/>
          </w:tcPr>
          <w:p w14:paraId="5C5464B3" w14:textId="148F8D85" w:rsidR="002C4EBD" w:rsidRPr="00E11762" w:rsidRDefault="002C4EBD" w:rsidP="002C4EBD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อาคารเอ็มไพร์ทาวเวอร์ </w:t>
            </w:r>
            <w:r w:rsidRPr="00E11762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90" w:type="dxa"/>
          </w:tcPr>
          <w:p w14:paraId="2CA80C08" w14:textId="6234EDAC" w:rsidR="002C4EBD" w:rsidRPr="00E11762" w:rsidRDefault="002C4EBD" w:rsidP="002C4EBD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45E2630D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18FEC2E4" w14:textId="3D25B13D" w:rsidR="002C4EBD" w:rsidRPr="00E11762" w:rsidRDefault="002C4EBD" w:rsidP="002C4EBD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3" w:type="dxa"/>
          </w:tcPr>
          <w:p w14:paraId="00875E27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</w:tcPr>
          <w:p w14:paraId="6433AFEB" w14:textId="03B202BE" w:rsidR="002C4EBD" w:rsidRPr="00E11762" w:rsidRDefault="002C4EBD" w:rsidP="002C4EBD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4" w:type="dxa"/>
          </w:tcPr>
          <w:p w14:paraId="2DF0BB97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</w:tcPr>
          <w:p w14:paraId="07596068" w14:textId="7F477F14" w:rsidR="002C4EBD" w:rsidRPr="00E11762" w:rsidRDefault="002C4EBD" w:rsidP="002C4EBD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0AD43360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72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</w:tcPr>
          <w:p w14:paraId="09C3A931" w14:textId="1267D544" w:rsidR="002C4EBD" w:rsidRPr="00E11762" w:rsidRDefault="002C4EBD" w:rsidP="002C4EBD">
            <w:pPr>
              <w:pStyle w:val="acctfourfigures"/>
              <w:tabs>
                <w:tab w:val="clear" w:pos="765"/>
                <w:tab w:val="decimal" w:pos="72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323E82EF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</w:tcPr>
          <w:p w14:paraId="2331E544" w14:textId="6EDE73DA" w:rsidR="002C4EBD" w:rsidRPr="007A2292" w:rsidRDefault="002C4EBD" w:rsidP="002C4EBD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A229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147</w:t>
            </w:r>
          </w:p>
        </w:tc>
        <w:tc>
          <w:tcPr>
            <w:tcW w:w="178" w:type="dxa"/>
          </w:tcPr>
          <w:p w14:paraId="4C351E65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</w:tcPr>
          <w:p w14:paraId="2CDBE77A" w14:textId="05CDA6D3" w:rsidR="002C4EBD" w:rsidRPr="00E11762" w:rsidRDefault="002C4EBD" w:rsidP="002C4EBD">
            <w:pPr>
              <w:pStyle w:val="acctfourfigures"/>
              <w:tabs>
                <w:tab w:val="clear" w:pos="765"/>
                <w:tab w:val="decimal" w:pos="8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147</w:t>
            </w:r>
          </w:p>
        </w:tc>
        <w:tc>
          <w:tcPr>
            <w:tcW w:w="178" w:type="dxa"/>
          </w:tcPr>
          <w:p w14:paraId="0B4C048C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71E6F" w14:textId="187E255A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A6BD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1,680</w:t>
            </w:r>
          </w:p>
        </w:tc>
        <w:tc>
          <w:tcPr>
            <w:tcW w:w="208" w:type="dxa"/>
          </w:tcPr>
          <w:p w14:paraId="6F3795A3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42747E3C" w14:textId="03C11FA9" w:rsidR="002C4EBD" w:rsidRPr="00E11762" w:rsidRDefault="002C4EBD" w:rsidP="002C4EBD">
            <w:pPr>
              <w:pStyle w:val="acctfourfigures"/>
              <w:tabs>
                <w:tab w:val="clear" w:pos="765"/>
                <w:tab w:val="decimal" w:pos="790"/>
              </w:tabs>
              <w:spacing w:line="216" w:lineRule="auto"/>
              <w:ind w:left="-79" w:right="-14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1,943</w:t>
            </w:r>
          </w:p>
        </w:tc>
      </w:tr>
      <w:tr w:rsidR="002C4EBD" w:rsidRPr="00E11762" w14:paraId="381A3013" w14:textId="77777777" w:rsidTr="00E15529">
        <w:trPr>
          <w:cantSplit/>
        </w:trPr>
        <w:tc>
          <w:tcPr>
            <w:tcW w:w="3510" w:type="dxa"/>
          </w:tcPr>
          <w:p w14:paraId="5DEBE55F" w14:textId="74D5B19E" w:rsidR="002C4EBD" w:rsidRPr="00E11762" w:rsidRDefault="002C4EBD" w:rsidP="002C4EBD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อาคารเอ็มไพร์ทาวเวอร์ </w:t>
            </w:r>
            <w:r w:rsidRPr="00E11762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90" w:type="dxa"/>
          </w:tcPr>
          <w:p w14:paraId="3DCB59C9" w14:textId="450BEF5D" w:rsidR="002C4EBD" w:rsidRPr="00E11762" w:rsidRDefault="002C4EBD" w:rsidP="002C4EBD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3D40398E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63ECC5A4" w14:textId="6A0D5915" w:rsidR="002C4EBD" w:rsidRPr="00E11762" w:rsidRDefault="002C4EBD" w:rsidP="002C4EBD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3" w:type="dxa"/>
          </w:tcPr>
          <w:p w14:paraId="0D67023E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</w:tcPr>
          <w:p w14:paraId="43CDB9F3" w14:textId="68055536" w:rsidR="002C4EBD" w:rsidRPr="00E11762" w:rsidRDefault="002C4EBD" w:rsidP="002C4EBD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4" w:type="dxa"/>
          </w:tcPr>
          <w:p w14:paraId="4663664F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</w:tcPr>
          <w:p w14:paraId="6E58C607" w14:textId="74E30DB6" w:rsidR="002C4EBD" w:rsidRPr="00E11762" w:rsidRDefault="002C4EBD" w:rsidP="002C4EBD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5EB1F8DF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72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</w:tcPr>
          <w:p w14:paraId="6CA56670" w14:textId="609ED4E3" w:rsidR="002C4EBD" w:rsidRPr="00E11762" w:rsidRDefault="002C4EBD" w:rsidP="002C4EBD">
            <w:pPr>
              <w:pStyle w:val="acctfourfigures"/>
              <w:tabs>
                <w:tab w:val="clear" w:pos="765"/>
                <w:tab w:val="decimal" w:pos="720"/>
              </w:tabs>
              <w:spacing w:line="216" w:lineRule="auto"/>
              <w:ind w:left="371" w:hanging="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2057D851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</w:tcPr>
          <w:p w14:paraId="65125831" w14:textId="670F7684" w:rsidR="002C4EBD" w:rsidRPr="007A2292" w:rsidRDefault="002C4EBD" w:rsidP="002C4EBD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A229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147</w:t>
            </w:r>
          </w:p>
        </w:tc>
        <w:tc>
          <w:tcPr>
            <w:tcW w:w="178" w:type="dxa"/>
          </w:tcPr>
          <w:p w14:paraId="0BCE358F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</w:tcPr>
          <w:p w14:paraId="00E955B1" w14:textId="4A7C823D" w:rsidR="002C4EBD" w:rsidRPr="00E11762" w:rsidRDefault="002C4EBD" w:rsidP="002C4EBD">
            <w:pPr>
              <w:pStyle w:val="acctfourfigures"/>
              <w:tabs>
                <w:tab w:val="clear" w:pos="765"/>
                <w:tab w:val="decimal" w:pos="8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147</w:t>
            </w:r>
          </w:p>
        </w:tc>
        <w:tc>
          <w:tcPr>
            <w:tcW w:w="178" w:type="dxa"/>
          </w:tcPr>
          <w:p w14:paraId="12891742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4DFC0C" w14:textId="6360317B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A6BD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1,68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208" w:type="dxa"/>
          </w:tcPr>
          <w:p w14:paraId="3ACB18C3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1C81BC1C" w14:textId="426CD872" w:rsidR="002C4EBD" w:rsidRPr="00E11762" w:rsidRDefault="002C4EBD" w:rsidP="002C4EBD">
            <w:pPr>
              <w:pStyle w:val="acctfourfigures"/>
              <w:tabs>
                <w:tab w:val="clear" w:pos="765"/>
                <w:tab w:val="decimal" w:pos="790"/>
              </w:tabs>
              <w:spacing w:line="216" w:lineRule="auto"/>
              <w:ind w:left="-79" w:right="-14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1,943</w:t>
            </w:r>
          </w:p>
        </w:tc>
      </w:tr>
      <w:tr w:rsidR="002C4EBD" w:rsidRPr="00E11762" w14:paraId="236C3DF1" w14:textId="77777777" w:rsidTr="0071717D">
        <w:trPr>
          <w:cantSplit/>
        </w:trPr>
        <w:tc>
          <w:tcPr>
            <w:tcW w:w="3510" w:type="dxa"/>
          </w:tcPr>
          <w:p w14:paraId="4EF9C7E9" w14:textId="37F93941" w:rsidR="002C4EBD" w:rsidRPr="00E11762" w:rsidRDefault="002C4EBD" w:rsidP="002C4EBD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ทรัพย์ อาคารอินเตอร์ลิ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้</w:t>
            </w: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>งค์ บางนา จำกัด</w:t>
            </w:r>
          </w:p>
        </w:tc>
        <w:tc>
          <w:tcPr>
            <w:tcW w:w="1890" w:type="dxa"/>
          </w:tcPr>
          <w:p w14:paraId="5F771EFE" w14:textId="7BB8C21B" w:rsidR="002C4EBD" w:rsidRPr="00E11762" w:rsidRDefault="002C4EBD" w:rsidP="002C4EBD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77ECDEF2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531E099" w14:textId="1D1F785C" w:rsidR="002C4EBD" w:rsidRPr="00E11762" w:rsidRDefault="002C4EBD" w:rsidP="002C4EBD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3" w:type="dxa"/>
          </w:tcPr>
          <w:p w14:paraId="758242FE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</w:tcPr>
          <w:p w14:paraId="2150FC51" w14:textId="15E9333D" w:rsidR="002C4EBD" w:rsidRPr="00E11762" w:rsidRDefault="002C4EBD" w:rsidP="002C4EBD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4" w:type="dxa"/>
          </w:tcPr>
          <w:p w14:paraId="3AEC7496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</w:tcPr>
          <w:p w14:paraId="1C416B12" w14:textId="4591EB3D" w:rsidR="002C4EBD" w:rsidRPr="00E11762" w:rsidRDefault="002C4EBD" w:rsidP="002C4EBD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14B55D72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72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</w:tcPr>
          <w:p w14:paraId="0CCE91F8" w14:textId="3EE6527F" w:rsidR="002C4EBD" w:rsidRPr="00E11762" w:rsidRDefault="002C4EBD" w:rsidP="002C4EBD">
            <w:pPr>
              <w:pStyle w:val="acctfourfigures"/>
              <w:tabs>
                <w:tab w:val="clear" w:pos="765"/>
                <w:tab w:val="decimal" w:pos="720"/>
              </w:tabs>
              <w:spacing w:line="216" w:lineRule="auto"/>
              <w:ind w:left="371" w:hanging="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6BC2895E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</w:tcPr>
          <w:p w14:paraId="211CD6C8" w14:textId="57429DC3" w:rsidR="002C4EBD" w:rsidRPr="007A2292" w:rsidRDefault="002C4EBD" w:rsidP="002C4EBD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A229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122</w:t>
            </w:r>
          </w:p>
        </w:tc>
        <w:tc>
          <w:tcPr>
            <w:tcW w:w="178" w:type="dxa"/>
          </w:tcPr>
          <w:p w14:paraId="6A688567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</w:tcPr>
          <w:p w14:paraId="46D2BCF3" w14:textId="1A5D967A" w:rsidR="002C4EBD" w:rsidRPr="00E11762" w:rsidRDefault="002C4EBD" w:rsidP="002C4EBD">
            <w:pPr>
              <w:pStyle w:val="acctfourfigures"/>
              <w:tabs>
                <w:tab w:val="clear" w:pos="765"/>
                <w:tab w:val="decimal" w:pos="8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122</w:t>
            </w:r>
          </w:p>
        </w:tc>
        <w:tc>
          <w:tcPr>
            <w:tcW w:w="178" w:type="dxa"/>
          </w:tcPr>
          <w:p w14:paraId="1DA78BC6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3FA9E812" w14:textId="6019954C" w:rsidR="002C4EBD" w:rsidRPr="00E11762" w:rsidRDefault="002C4EBD" w:rsidP="002C4EBD">
            <w:pPr>
              <w:pStyle w:val="acctfourfigures"/>
              <w:tabs>
                <w:tab w:val="clear" w:pos="765"/>
                <w:tab w:val="decimal" w:pos="555"/>
              </w:tabs>
              <w:spacing w:line="216" w:lineRule="auto"/>
              <w:ind w:left="-985" w:right="-140" w:hanging="72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08" w:type="dxa"/>
          </w:tcPr>
          <w:p w14:paraId="7438DCC4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447A506D" w14:textId="10C2C146" w:rsidR="002C4EBD" w:rsidRPr="00E11762" w:rsidRDefault="002C4EBD" w:rsidP="002C4EBD">
            <w:pPr>
              <w:pStyle w:val="acctfourfigures"/>
              <w:tabs>
                <w:tab w:val="clear" w:pos="765"/>
                <w:tab w:val="decimal" w:pos="790"/>
              </w:tabs>
              <w:spacing w:line="216" w:lineRule="auto"/>
              <w:ind w:left="-79" w:right="-14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1,515</w:t>
            </w:r>
          </w:p>
        </w:tc>
      </w:tr>
      <w:tr w:rsidR="002C4EBD" w:rsidRPr="00E11762" w14:paraId="3308F2B8" w14:textId="77777777" w:rsidTr="0071717D">
        <w:trPr>
          <w:cantSplit/>
        </w:trPr>
        <w:tc>
          <w:tcPr>
            <w:tcW w:w="3510" w:type="dxa"/>
          </w:tcPr>
          <w:p w14:paraId="0A90FFF3" w14:textId="4BB0E87E" w:rsidR="002C4EBD" w:rsidRPr="00E11762" w:rsidRDefault="002C4EBD" w:rsidP="002C4EBD">
            <w:pPr>
              <w:tabs>
                <w:tab w:val="clear" w:pos="227"/>
                <w:tab w:val="clear" w:pos="454"/>
                <w:tab w:val="clear" w:pos="680"/>
              </w:tabs>
              <w:spacing w:line="216" w:lineRule="auto"/>
              <w:ind w:left="192" w:hanging="18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เอดับบลิวซี บาย ริเวอร์ฟรอนท์ จำกัด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เดิมชื่อ บริษัท </w:t>
            </w: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>เอเชียทีค โฮเทล จำกัด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90" w:type="dxa"/>
            <w:vAlign w:val="bottom"/>
          </w:tcPr>
          <w:p w14:paraId="77B7C5FF" w14:textId="2F372F20" w:rsidR="002C4EBD" w:rsidRPr="00E11762" w:rsidRDefault="002C4EBD" w:rsidP="002C4EBD">
            <w:pPr>
              <w:tabs>
                <w:tab w:val="clear" w:pos="227"/>
                <w:tab w:val="clear" w:pos="454"/>
              </w:tabs>
              <w:spacing w:line="216" w:lineRule="auto"/>
              <w:ind w:left="106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กิจการโรงแรม</w:t>
            </w:r>
          </w:p>
        </w:tc>
        <w:tc>
          <w:tcPr>
            <w:tcW w:w="180" w:type="dxa"/>
            <w:vAlign w:val="bottom"/>
          </w:tcPr>
          <w:p w14:paraId="6033B4BB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371" w:right="-79" w:hanging="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5B593351" w14:textId="77777777" w:rsidR="002C4EBD" w:rsidRDefault="002C4EBD" w:rsidP="002C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16" w:lineRule="auto"/>
              <w:ind w:left="448" w:right="-44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AA955C2" w14:textId="081298B9" w:rsidR="002C4EBD" w:rsidRPr="00E11762" w:rsidRDefault="002C4EBD" w:rsidP="002C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16" w:lineRule="auto"/>
              <w:ind w:left="371" w:hanging="79"/>
              <w:rPr>
                <w:rFonts w:asciiTheme="majorBidi" w:hAnsiTheme="majorBidi" w:cstheme="majorBidi"/>
                <w:sz w:val="26"/>
                <w:szCs w:val="26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3" w:type="dxa"/>
            <w:vAlign w:val="bottom"/>
          </w:tcPr>
          <w:p w14:paraId="0D4BB591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371" w:right="-79" w:hanging="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</w:tcPr>
          <w:p w14:paraId="4B4B1ED6" w14:textId="77777777" w:rsidR="002C4EBD" w:rsidRDefault="002C4EBD" w:rsidP="002C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16" w:lineRule="auto"/>
              <w:ind w:left="448" w:right="-44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C813718" w14:textId="5CD3FAD8" w:rsidR="002C4EBD" w:rsidRPr="00E11762" w:rsidRDefault="002C4EBD" w:rsidP="002C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16" w:lineRule="auto"/>
              <w:ind w:left="448" w:right="-441"/>
              <w:rPr>
                <w:rFonts w:asciiTheme="majorBidi" w:hAnsiTheme="majorBidi" w:cstheme="majorBidi"/>
                <w:sz w:val="26"/>
                <w:szCs w:val="26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4" w:type="dxa"/>
            <w:vAlign w:val="bottom"/>
          </w:tcPr>
          <w:p w14:paraId="742B6F21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371" w:right="-79" w:hanging="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  <w:vAlign w:val="bottom"/>
          </w:tcPr>
          <w:p w14:paraId="415335E8" w14:textId="09FA6133" w:rsidR="002C4EBD" w:rsidRPr="00E11762" w:rsidRDefault="002C4EBD" w:rsidP="002C4EBD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  <w:vAlign w:val="bottom"/>
          </w:tcPr>
          <w:p w14:paraId="3047D4EE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720"/>
              </w:tabs>
              <w:spacing w:line="216" w:lineRule="auto"/>
              <w:ind w:left="371" w:hanging="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  <w:vAlign w:val="bottom"/>
          </w:tcPr>
          <w:p w14:paraId="4EC08B85" w14:textId="49B62836" w:rsidR="002C4EBD" w:rsidRPr="00E11762" w:rsidRDefault="002C4EBD" w:rsidP="002C4EBD">
            <w:pPr>
              <w:pStyle w:val="acctfourfigures"/>
              <w:tabs>
                <w:tab w:val="clear" w:pos="765"/>
                <w:tab w:val="decimal" w:pos="720"/>
              </w:tabs>
              <w:spacing w:line="216" w:lineRule="auto"/>
              <w:ind w:left="371" w:hanging="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  <w:vAlign w:val="bottom"/>
          </w:tcPr>
          <w:p w14:paraId="4BB55E15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371" w:right="-79" w:hanging="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07E733A2" w14:textId="31AB2CB0" w:rsidR="002C4EBD" w:rsidRPr="007A2292" w:rsidRDefault="002C4EBD" w:rsidP="002C4EBD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A229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18</w:t>
            </w:r>
          </w:p>
        </w:tc>
        <w:tc>
          <w:tcPr>
            <w:tcW w:w="178" w:type="dxa"/>
            <w:vAlign w:val="bottom"/>
          </w:tcPr>
          <w:p w14:paraId="4BB485D3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371" w:right="-79" w:hanging="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  <w:vAlign w:val="bottom"/>
          </w:tcPr>
          <w:p w14:paraId="677EBD6D" w14:textId="477C4F87" w:rsidR="002C4EBD" w:rsidRPr="00E11762" w:rsidRDefault="002C4EBD" w:rsidP="002C4EBD">
            <w:pPr>
              <w:pStyle w:val="acctfourfigures"/>
              <w:tabs>
                <w:tab w:val="clear" w:pos="765"/>
                <w:tab w:val="decimal" w:pos="840"/>
              </w:tabs>
              <w:spacing w:line="216" w:lineRule="auto"/>
              <w:ind w:left="371" w:right="15" w:hanging="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18</w:t>
            </w:r>
          </w:p>
        </w:tc>
        <w:tc>
          <w:tcPr>
            <w:tcW w:w="178" w:type="dxa"/>
          </w:tcPr>
          <w:p w14:paraId="0435ED45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371" w:right="-79" w:hanging="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163393DC" w14:textId="77777777" w:rsidR="002C4EBD" w:rsidRDefault="002C4EBD" w:rsidP="002C4EBD">
            <w:pPr>
              <w:pStyle w:val="acctfourfigures"/>
              <w:tabs>
                <w:tab w:val="clear" w:pos="765"/>
                <w:tab w:val="decimal" w:pos="555"/>
              </w:tabs>
              <w:spacing w:line="216" w:lineRule="auto"/>
              <w:ind w:left="-985" w:right="-140" w:hanging="72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3DC2E69" w14:textId="53BC2C2C" w:rsidR="002C4EBD" w:rsidRPr="00E11762" w:rsidRDefault="002C4EBD" w:rsidP="002C4EBD">
            <w:pPr>
              <w:pStyle w:val="acctfourfigures"/>
              <w:tabs>
                <w:tab w:val="clear" w:pos="765"/>
                <w:tab w:val="decimal" w:pos="555"/>
              </w:tabs>
              <w:spacing w:line="216" w:lineRule="auto"/>
              <w:ind w:left="-985" w:right="197" w:hanging="72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08" w:type="dxa"/>
          </w:tcPr>
          <w:p w14:paraId="50ED2A6A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371" w:right="-79" w:hanging="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1DAA4DF2" w14:textId="77777777" w:rsidR="002C4EBD" w:rsidRDefault="002C4EBD" w:rsidP="002C4EBD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985" w:right="-140" w:hanging="72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5810E28" w14:textId="1BEAE6F0" w:rsidR="002C4EBD" w:rsidRPr="00E11762" w:rsidRDefault="002C4EBD" w:rsidP="002C4EBD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985" w:right="-140" w:hanging="72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2C4EBD" w:rsidRPr="00E11762" w14:paraId="7031EF39" w14:textId="77777777" w:rsidTr="0071717D">
        <w:trPr>
          <w:cantSplit/>
        </w:trPr>
        <w:tc>
          <w:tcPr>
            <w:tcW w:w="3510" w:type="dxa"/>
          </w:tcPr>
          <w:p w14:paraId="3FFD324F" w14:textId="245853DB" w:rsidR="002C4EBD" w:rsidRPr="00E11762" w:rsidRDefault="002C4EBD" w:rsidP="002C4EBD">
            <w:pPr>
              <w:tabs>
                <w:tab w:val="clear" w:pos="227"/>
                <w:tab w:val="clear" w:pos="454"/>
                <w:tab w:val="clear" w:pos="680"/>
              </w:tabs>
              <w:spacing w:line="216" w:lineRule="auto"/>
              <w:ind w:left="192" w:hanging="180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บริษัท พัทยา </w:t>
            </w: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พัฒนา</w:t>
            </w:r>
            <w:r w:rsidRPr="00E1176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แอสเสท จำกัด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เดิมชื่อ บริษัท พัทยา รีสอร์ท แอสเสท</w:t>
            </w: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90" w:type="dxa"/>
            <w:vAlign w:val="bottom"/>
          </w:tcPr>
          <w:p w14:paraId="6F7FCE8C" w14:textId="3EBC666C" w:rsidR="002C4EBD" w:rsidRPr="00E11762" w:rsidRDefault="002C4EBD" w:rsidP="002C4EBD">
            <w:pPr>
              <w:tabs>
                <w:tab w:val="clear" w:pos="227"/>
                <w:tab w:val="clear" w:pos="454"/>
              </w:tabs>
              <w:spacing w:line="216" w:lineRule="auto"/>
              <w:ind w:left="106" w:hanging="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กิจการโรงแรม</w:t>
            </w:r>
          </w:p>
        </w:tc>
        <w:tc>
          <w:tcPr>
            <w:tcW w:w="180" w:type="dxa"/>
            <w:vAlign w:val="bottom"/>
          </w:tcPr>
          <w:p w14:paraId="1523C680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371" w:right="-79" w:hanging="79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882D6DF" w14:textId="4C79B312" w:rsidR="002C4EBD" w:rsidRPr="00E11762" w:rsidRDefault="002C4EBD" w:rsidP="002C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16" w:lineRule="auto"/>
              <w:ind w:left="371" w:hanging="79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1176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25.00</w:t>
            </w:r>
          </w:p>
        </w:tc>
        <w:tc>
          <w:tcPr>
            <w:tcW w:w="183" w:type="dxa"/>
            <w:vAlign w:val="bottom"/>
          </w:tcPr>
          <w:p w14:paraId="6E79EF97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371" w:right="-79" w:hanging="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  <w:vAlign w:val="bottom"/>
          </w:tcPr>
          <w:p w14:paraId="56E9781A" w14:textId="5680F410" w:rsidR="002C4EBD" w:rsidRPr="00E11762" w:rsidRDefault="002C4EBD" w:rsidP="002C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16" w:lineRule="auto"/>
              <w:ind w:left="448" w:right="-44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1176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25.00</w:t>
            </w:r>
          </w:p>
        </w:tc>
        <w:tc>
          <w:tcPr>
            <w:tcW w:w="184" w:type="dxa"/>
            <w:vAlign w:val="bottom"/>
          </w:tcPr>
          <w:p w14:paraId="55B16E36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371" w:right="-79" w:hanging="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  <w:vAlign w:val="bottom"/>
          </w:tcPr>
          <w:p w14:paraId="12DDF59F" w14:textId="656F936D" w:rsidR="002C4EBD" w:rsidRPr="00EC3E57" w:rsidRDefault="002C4EBD" w:rsidP="002C4EBD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0C014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  <w:vAlign w:val="bottom"/>
          </w:tcPr>
          <w:p w14:paraId="68248CBB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720"/>
              </w:tabs>
              <w:spacing w:line="216" w:lineRule="auto"/>
              <w:ind w:left="371" w:hanging="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  <w:vAlign w:val="bottom"/>
          </w:tcPr>
          <w:p w14:paraId="5D37D612" w14:textId="4201A42F" w:rsidR="002C4EBD" w:rsidRPr="000C014A" w:rsidRDefault="002C4EBD" w:rsidP="002C4EBD">
            <w:pPr>
              <w:pStyle w:val="acctfourfigures"/>
              <w:tabs>
                <w:tab w:val="clear" w:pos="765"/>
                <w:tab w:val="decimal" w:pos="720"/>
              </w:tabs>
              <w:spacing w:line="216" w:lineRule="auto"/>
              <w:ind w:left="371" w:hanging="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0C014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  <w:vAlign w:val="bottom"/>
          </w:tcPr>
          <w:p w14:paraId="421C5F35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371" w:right="-79" w:hanging="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557D58F5" w14:textId="0EDE3687" w:rsidR="002C4EBD" w:rsidRPr="007A2292" w:rsidRDefault="002C4EBD" w:rsidP="002C4EBD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A229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21</w:t>
            </w:r>
          </w:p>
        </w:tc>
        <w:tc>
          <w:tcPr>
            <w:tcW w:w="178" w:type="dxa"/>
            <w:vAlign w:val="bottom"/>
          </w:tcPr>
          <w:p w14:paraId="44CA8DA3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371" w:right="-79" w:hanging="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  <w:vAlign w:val="bottom"/>
          </w:tcPr>
          <w:p w14:paraId="29A88FDE" w14:textId="357CED45" w:rsidR="002C4EBD" w:rsidRPr="00E11762" w:rsidRDefault="002C4EBD" w:rsidP="002C4EBD">
            <w:pPr>
              <w:pStyle w:val="acctfourfigures"/>
              <w:tabs>
                <w:tab w:val="clear" w:pos="765"/>
                <w:tab w:val="decimal" w:pos="840"/>
              </w:tabs>
              <w:spacing w:line="216" w:lineRule="auto"/>
              <w:ind w:left="371" w:right="15" w:hanging="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21</w:t>
            </w:r>
          </w:p>
        </w:tc>
        <w:tc>
          <w:tcPr>
            <w:tcW w:w="178" w:type="dxa"/>
          </w:tcPr>
          <w:p w14:paraId="42A3EF78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371" w:right="-79" w:hanging="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14C90713" w14:textId="77777777" w:rsidR="00E444A0" w:rsidRDefault="00E444A0" w:rsidP="002C4EBD">
            <w:pPr>
              <w:pStyle w:val="acctfourfigures"/>
              <w:tabs>
                <w:tab w:val="clear" w:pos="765"/>
                <w:tab w:val="decimal" w:pos="555"/>
              </w:tabs>
              <w:spacing w:line="216" w:lineRule="auto"/>
              <w:ind w:left="-985" w:right="-140" w:hanging="72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626B4CC" w14:textId="2A262793" w:rsidR="002C4EBD" w:rsidRPr="00366671" w:rsidRDefault="002C4EBD" w:rsidP="002C4EBD">
            <w:pPr>
              <w:pStyle w:val="acctfourfigures"/>
              <w:tabs>
                <w:tab w:val="clear" w:pos="765"/>
                <w:tab w:val="decimal" w:pos="555"/>
              </w:tabs>
              <w:spacing w:line="216" w:lineRule="auto"/>
              <w:ind w:left="-985" w:right="-140" w:hanging="72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667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08" w:type="dxa"/>
          </w:tcPr>
          <w:p w14:paraId="35F2C6A9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371" w:right="-79" w:hanging="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35006519" w14:textId="77777777" w:rsidR="00E444A0" w:rsidRDefault="00E444A0" w:rsidP="002C4EBD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985" w:right="-140" w:hanging="72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DBBFEFC" w14:textId="7F21211D" w:rsidR="002C4EBD" w:rsidRPr="00E11762" w:rsidRDefault="002C4EBD" w:rsidP="002C4EBD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985" w:right="-140" w:hanging="72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667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2C4EBD" w:rsidRPr="00E11762" w14:paraId="0CDEC438" w14:textId="77777777" w:rsidTr="0071717D">
        <w:trPr>
          <w:cantSplit/>
        </w:trPr>
        <w:tc>
          <w:tcPr>
            <w:tcW w:w="3510" w:type="dxa"/>
          </w:tcPr>
          <w:p w14:paraId="52AA6EF3" w14:textId="01937F80" w:rsidR="002C4EBD" w:rsidRPr="003D0863" w:rsidRDefault="002C4EBD" w:rsidP="002C4EBD">
            <w:pPr>
              <w:tabs>
                <w:tab w:val="clear" w:pos="227"/>
                <w:tab w:val="clear" w:pos="454"/>
                <w:tab w:val="clear" w:pos="680"/>
              </w:tabs>
              <w:spacing w:line="216" w:lineRule="auto"/>
              <w:ind w:left="192" w:hanging="18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บริษัท อันดามัน รีสอร์ท แอสเสท จำกัด</w:t>
            </w:r>
          </w:p>
        </w:tc>
        <w:tc>
          <w:tcPr>
            <w:tcW w:w="1890" w:type="dxa"/>
            <w:vAlign w:val="bottom"/>
          </w:tcPr>
          <w:p w14:paraId="6F6F43DB" w14:textId="2B9FD902" w:rsidR="002C4EBD" w:rsidRPr="003D0863" w:rsidRDefault="002C4EBD" w:rsidP="002C4EBD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กิจการโรงแรม</w:t>
            </w:r>
          </w:p>
        </w:tc>
        <w:tc>
          <w:tcPr>
            <w:tcW w:w="180" w:type="dxa"/>
            <w:vAlign w:val="bottom"/>
          </w:tcPr>
          <w:p w14:paraId="1A8B11C3" w14:textId="77777777" w:rsidR="002C4EBD" w:rsidRPr="003D0863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</w:tcPr>
          <w:p w14:paraId="64351A36" w14:textId="73D7866A" w:rsidR="002C4EBD" w:rsidRPr="003D0863" w:rsidRDefault="002C4EBD" w:rsidP="002C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16" w:lineRule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25.00</w:t>
            </w:r>
          </w:p>
        </w:tc>
        <w:tc>
          <w:tcPr>
            <w:tcW w:w="183" w:type="dxa"/>
            <w:vAlign w:val="bottom"/>
          </w:tcPr>
          <w:p w14:paraId="643B888B" w14:textId="77777777" w:rsidR="002C4EBD" w:rsidRPr="003D0863" w:rsidRDefault="002C4EBD" w:rsidP="002C4EBD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5AF23128" w14:textId="2AA2F777" w:rsidR="002C4EBD" w:rsidRPr="003D0863" w:rsidRDefault="002C4EBD" w:rsidP="002C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16" w:lineRule="auto"/>
              <w:ind w:left="448" w:right="-44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25.00</w:t>
            </w:r>
          </w:p>
        </w:tc>
        <w:tc>
          <w:tcPr>
            <w:tcW w:w="184" w:type="dxa"/>
            <w:vAlign w:val="bottom"/>
          </w:tcPr>
          <w:p w14:paraId="1854C49E" w14:textId="77777777" w:rsidR="002C4EBD" w:rsidRPr="003D0863" w:rsidRDefault="002C4EBD" w:rsidP="002C4EBD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vAlign w:val="bottom"/>
          </w:tcPr>
          <w:p w14:paraId="0707A942" w14:textId="0477BBC1" w:rsidR="002C4EBD" w:rsidRPr="00EC3E57" w:rsidRDefault="002C4EBD" w:rsidP="002C4EBD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0C014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492,100</w:t>
            </w:r>
          </w:p>
        </w:tc>
        <w:tc>
          <w:tcPr>
            <w:tcW w:w="178" w:type="dxa"/>
            <w:vAlign w:val="bottom"/>
          </w:tcPr>
          <w:p w14:paraId="4BF503DF" w14:textId="77777777" w:rsidR="002C4EBD" w:rsidRPr="003D0863" w:rsidRDefault="002C4EBD" w:rsidP="002C4EBD">
            <w:pPr>
              <w:pStyle w:val="acctfourfigures"/>
              <w:tabs>
                <w:tab w:val="clear" w:pos="765"/>
                <w:tab w:val="decimal" w:pos="720"/>
              </w:tabs>
              <w:spacing w:line="216" w:lineRule="auto"/>
              <w:ind w:lef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0" w:type="dxa"/>
            <w:vAlign w:val="bottom"/>
          </w:tcPr>
          <w:p w14:paraId="11A25303" w14:textId="7235AC23" w:rsidR="002C4EBD" w:rsidRPr="000C014A" w:rsidRDefault="002C4EBD" w:rsidP="002C4EBD">
            <w:pPr>
              <w:pStyle w:val="acctfourfigures"/>
              <w:tabs>
                <w:tab w:val="clear" w:pos="765"/>
                <w:tab w:val="decimal" w:pos="720"/>
              </w:tabs>
              <w:spacing w:line="216" w:lineRule="auto"/>
              <w:ind w:left="371" w:hanging="371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0C014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492,100</w:t>
            </w:r>
          </w:p>
        </w:tc>
        <w:tc>
          <w:tcPr>
            <w:tcW w:w="182" w:type="dxa"/>
            <w:vAlign w:val="bottom"/>
          </w:tcPr>
          <w:p w14:paraId="1B575B21" w14:textId="77777777" w:rsidR="002C4EBD" w:rsidRPr="003D0863" w:rsidRDefault="002C4EBD" w:rsidP="002C4EBD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014FCDF2" w14:textId="7DDEA3AB" w:rsidR="002C4EBD" w:rsidRPr="007A2292" w:rsidRDefault="002C4EBD" w:rsidP="002C4EBD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A229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196,452</w:t>
            </w:r>
          </w:p>
        </w:tc>
        <w:tc>
          <w:tcPr>
            <w:tcW w:w="178" w:type="dxa"/>
            <w:vAlign w:val="bottom"/>
          </w:tcPr>
          <w:p w14:paraId="6D9C5EEE" w14:textId="77777777" w:rsidR="002C4EBD" w:rsidRPr="003D0863" w:rsidRDefault="002C4EBD" w:rsidP="002C4EBD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22F2BC23" w14:textId="00A0B9D4" w:rsidR="002C4EBD" w:rsidRPr="003D0863" w:rsidRDefault="002C4EBD" w:rsidP="002C4EBD">
            <w:pPr>
              <w:pStyle w:val="acctfourfigures"/>
              <w:tabs>
                <w:tab w:val="clear" w:pos="765"/>
                <w:tab w:val="decimal" w:pos="840"/>
              </w:tabs>
              <w:spacing w:line="216" w:lineRule="auto"/>
              <w:ind w:left="371" w:right="15" w:hanging="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196,452</w:t>
            </w:r>
          </w:p>
        </w:tc>
        <w:tc>
          <w:tcPr>
            <w:tcW w:w="178" w:type="dxa"/>
          </w:tcPr>
          <w:p w14:paraId="55284A7A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05BE1A44" w14:textId="54CC9759" w:rsidR="002C4EBD" w:rsidRPr="00366671" w:rsidRDefault="002C4EBD" w:rsidP="002C4EBD">
            <w:pPr>
              <w:pStyle w:val="acctfourfigures"/>
              <w:tabs>
                <w:tab w:val="clear" w:pos="765"/>
                <w:tab w:val="decimal" w:pos="555"/>
              </w:tabs>
              <w:spacing w:line="216" w:lineRule="auto"/>
              <w:ind w:left="-985" w:right="-140" w:hanging="72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667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08" w:type="dxa"/>
          </w:tcPr>
          <w:p w14:paraId="6902646A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1BD31BD0" w14:textId="37B88FFA" w:rsidR="002C4EBD" w:rsidRPr="00E11762" w:rsidRDefault="002C4EBD" w:rsidP="002C4EBD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985" w:right="-140" w:hanging="72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667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2C4EBD" w:rsidRPr="00E11762" w14:paraId="382D617E" w14:textId="77777777" w:rsidTr="0071717D">
        <w:trPr>
          <w:cantSplit/>
        </w:trPr>
        <w:tc>
          <w:tcPr>
            <w:tcW w:w="3510" w:type="dxa"/>
          </w:tcPr>
          <w:p w14:paraId="4FCB301F" w14:textId="128EF804" w:rsidR="002C4EBD" w:rsidRPr="003D0863" w:rsidRDefault="002C4EBD" w:rsidP="002C4EBD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บริษัท เดอะ โฮเทล สุขุมวิท </w:t>
            </w: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50 </w:t>
            </w: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จำกัด</w:t>
            </w:r>
          </w:p>
        </w:tc>
        <w:tc>
          <w:tcPr>
            <w:tcW w:w="1890" w:type="dxa"/>
          </w:tcPr>
          <w:p w14:paraId="4101EC07" w14:textId="6EF1DA4D" w:rsidR="002C4EBD" w:rsidRPr="003D0863" w:rsidRDefault="002C4EBD" w:rsidP="002C4EBD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กิจการโรงแรม</w:t>
            </w:r>
          </w:p>
        </w:tc>
        <w:tc>
          <w:tcPr>
            <w:tcW w:w="180" w:type="dxa"/>
            <w:vAlign w:val="bottom"/>
          </w:tcPr>
          <w:p w14:paraId="01C8AF6C" w14:textId="77777777" w:rsidR="002C4EBD" w:rsidRPr="003D0863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AFE84C6" w14:textId="2E4C7849" w:rsidR="002C4EBD" w:rsidRPr="003D0863" w:rsidRDefault="002C4EBD" w:rsidP="002C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16" w:lineRule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25.00</w:t>
            </w:r>
          </w:p>
        </w:tc>
        <w:tc>
          <w:tcPr>
            <w:tcW w:w="183" w:type="dxa"/>
            <w:vAlign w:val="bottom"/>
          </w:tcPr>
          <w:p w14:paraId="61385ECC" w14:textId="77777777" w:rsidR="002C4EBD" w:rsidRPr="003D0863" w:rsidRDefault="002C4EBD" w:rsidP="002C4EBD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4A9991CA" w14:textId="4EE755A4" w:rsidR="002C4EBD" w:rsidRPr="003D0863" w:rsidRDefault="002C4EBD" w:rsidP="002C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16" w:lineRule="auto"/>
              <w:ind w:left="448" w:right="-44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25.00</w:t>
            </w:r>
          </w:p>
        </w:tc>
        <w:tc>
          <w:tcPr>
            <w:tcW w:w="184" w:type="dxa"/>
            <w:vAlign w:val="bottom"/>
          </w:tcPr>
          <w:p w14:paraId="007ACD33" w14:textId="77777777" w:rsidR="002C4EBD" w:rsidRPr="003D0863" w:rsidRDefault="002C4EBD" w:rsidP="002C4EBD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vAlign w:val="bottom"/>
          </w:tcPr>
          <w:p w14:paraId="021ED6B4" w14:textId="006A97F6" w:rsidR="002C4EBD" w:rsidRPr="00EC3E57" w:rsidRDefault="002C4EBD" w:rsidP="002C4EBD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C014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383,250</w:t>
            </w:r>
          </w:p>
        </w:tc>
        <w:tc>
          <w:tcPr>
            <w:tcW w:w="178" w:type="dxa"/>
            <w:vAlign w:val="bottom"/>
          </w:tcPr>
          <w:p w14:paraId="741F5B34" w14:textId="77777777" w:rsidR="002C4EBD" w:rsidRPr="003D0863" w:rsidRDefault="002C4EBD" w:rsidP="002C4EBD">
            <w:pPr>
              <w:pStyle w:val="acctfourfigures"/>
              <w:tabs>
                <w:tab w:val="clear" w:pos="765"/>
                <w:tab w:val="decimal" w:pos="720"/>
              </w:tabs>
              <w:spacing w:line="216" w:lineRule="auto"/>
              <w:ind w:lef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0" w:type="dxa"/>
            <w:vAlign w:val="bottom"/>
          </w:tcPr>
          <w:p w14:paraId="71FADED9" w14:textId="18CC655E" w:rsidR="002C4EBD" w:rsidRPr="000C014A" w:rsidRDefault="002C4EBD" w:rsidP="002C4EBD">
            <w:pPr>
              <w:pStyle w:val="acctfourfigures"/>
              <w:tabs>
                <w:tab w:val="clear" w:pos="765"/>
                <w:tab w:val="decimal" w:pos="720"/>
              </w:tabs>
              <w:spacing w:line="216" w:lineRule="auto"/>
              <w:ind w:left="371" w:hanging="36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C014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383,250</w:t>
            </w:r>
          </w:p>
        </w:tc>
        <w:tc>
          <w:tcPr>
            <w:tcW w:w="182" w:type="dxa"/>
            <w:vAlign w:val="bottom"/>
          </w:tcPr>
          <w:p w14:paraId="40440D37" w14:textId="77777777" w:rsidR="002C4EBD" w:rsidRPr="003D0863" w:rsidRDefault="002C4EBD" w:rsidP="002C4EBD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0DBBBD7E" w14:textId="6139D406" w:rsidR="002C4EBD" w:rsidRPr="007A2292" w:rsidRDefault="002C4EBD" w:rsidP="002C4EBD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A229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179,019</w:t>
            </w:r>
          </w:p>
        </w:tc>
        <w:tc>
          <w:tcPr>
            <w:tcW w:w="178" w:type="dxa"/>
            <w:vAlign w:val="bottom"/>
          </w:tcPr>
          <w:p w14:paraId="76613B53" w14:textId="77777777" w:rsidR="002C4EBD" w:rsidRPr="003D0863" w:rsidRDefault="002C4EBD" w:rsidP="002C4EBD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0B2DD3F8" w14:textId="7E67A051" w:rsidR="002C4EBD" w:rsidRPr="003D0863" w:rsidRDefault="002C4EBD" w:rsidP="002C4EBD">
            <w:pPr>
              <w:pStyle w:val="acctfourfigures"/>
              <w:tabs>
                <w:tab w:val="clear" w:pos="765"/>
                <w:tab w:val="decimal" w:pos="840"/>
              </w:tabs>
              <w:spacing w:line="216" w:lineRule="auto"/>
              <w:ind w:left="371" w:right="15" w:hanging="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179,019</w:t>
            </w:r>
          </w:p>
        </w:tc>
        <w:tc>
          <w:tcPr>
            <w:tcW w:w="178" w:type="dxa"/>
          </w:tcPr>
          <w:p w14:paraId="78298B76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6CD81ACF" w14:textId="47D70D6B" w:rsidR="002C4EBD" w:rsidRPr="00366671" w:rsidRDefault="002C4EBD" w:rsidP="002C4EBD">
            <w:pPr>
              <w:pStyle w:val="acctfourfigures"/>
              <w:tabs>
                <w:tab w:val="clear" w:pos="765"/>
                <w:tab w:val="decimal" w:pos="555"/>
              </w:tabs>
              <w:spacing w:line="216" w:lineRule="auto"/>
              <w:ind w:left="-985" w:right="-140" w:hanging="72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667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08" w:type="dxa"/>
          </w:tcPr>
          <w:p w14:paraId="39897B99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6A5774EC" w14:textId="4E0DC38F" w:rsidR="002C4EBD" w:rsidRPr="00E11762" w:rsidRDefault="002C4EBD" w:rsidP="002C4EBD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985" w:right="-140" w:hanging="72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667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2C4EBD" w:rsidRPr="00E11762" w14:paraId="0788DB39" w14:textId="77777777" w:rsidTr="0071717D">
        <w:trPr>
          <w:cantSplit/>
        </w:trPr>
        <w:tc>
          <w:tcPr>
            <w:tcW w:w="3510" w:type="dxa"/>
          </w:tcPr>
          <w:p w14:paraId="0ACD5B2B" w14:textId="63229146" w:rsidR="002C4EBD" w:rsidRPr="003D0863" w:rsidRDefault="002C4EBD" w:rsidP="002C4EBD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บริษัท เอเชียทีค เอ็นเตอร์เทนเม้นท์ จำกัด</w:t>
            </w:r>
          </w:p>
        </w:tc>
        <w:tc>
          <w:tcPr>
            <w:tcW w:w="1890" w:type="dxa"/>
          </w:tcPr>
          <w:p w14:paraId="032F274A" w14:textId="402C15CD" w:rsidR="002C4EBD" w:rsidRPr="003D0863" w:rsidRDefault="002C4EBD" w:rsidP="002C4EBD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  <w:vAlign w:val="bottom"/>
          </w:tcPr>
          <w:p w14:paraId="4302EADE" w14:textId="77777777" w:rsidR="002C4EBD" w:rsidRPr="003D0863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1F92E33" w14:textId="46AF5206" w:rsidR="002C4EBD" w:rsidRPr="003D0863" w:rsidRDefault="002C4EBD" w:rsidP="002C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16" w:lineRule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25.00</w:t>
            </w:r>
          </w:p>
        </w:tc>
        <w:tc>
          <w:tcPr>
            <w:tcW w:w="183" w:type="dxa"/>
            <w:vAlign w:val="bottom"/>
          </w:tcPr>
          <w:p w14:paraId="2F6E4C6B" w14:textId="77777777" w:rsidR="002C4EBD" w:rsidRPr="003D0863" w:rsidRDefault="002C4EBD" w:rsidP="002C4EBD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3576824F" w14:textId="2C606667" w:rsidR="002C4EBD" w:rsidRPr="003D0863" w:rsidRDefault="002C4EBD" w:rsidP="002C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16" w:lineRule="auto"/>
              <w:ind w:left="448" w:right="-44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25.00</w:t>
            </w:r>
          </w:p>
        </w:tc>
        <w:tc>
          <w:tcPr>
            <w:tcW w:w="184" w:type="dxa"/>
            <w:vAlign w:val="bottom"/>
          </w:tcPr>
          <w:p w14:paraId="1E71D795" w14:textId="77777777" w:rsidR="002C4EBD" w:rsidRPr="003D0863" w:rsidRDefault="002C4EBD" w:rsidP="002C4EBD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vAlign w:val="bottom"/>
          </w:tcPr>
          <w:p w14:paraId="10684287" w14:textId="1454585D" w:rsidR="002C4EBD" w:rsidRPr="00EC3E57" w:rsidRDefault="002C4EBD" w:rsidP="002C4EBD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0C014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300</w:t>
            </w:r>
          </w:p>
        </w:tc>
        <w:tc>
          <w:tcPr>
            <w:tcW w:w="178" w:type="dxa"/>
            <w:vAlign w:val="bottom"/>
          </w:tcPr>
          <w:p w14:paraId="0ACCEEE4" w14:textId="77777777" w:rsidR="002C4EBD" w:rsidRPr="003D0863" w:rsidRDefault="002C4EBD" w:rsidP="002C4EBD">
            <w:pPr>
              <w:pStyle w:val="acctfourfigures"/>
              <w:tabs>
                <w:tab w:val="clear" w:pos="765"/>
                <w:tab w:val="decimal" w:pos="720"/>
              </w:tabs>
              <w:spacing w:line="216" w:lineRule="auto"/>
              <w:ind w:lef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0" w:type="dxa"/>
            <w:vAlign w:val="bottom"/>
          </w:tcPr>
          <w:p w14:paraId="72F55CFE" w14:textId="2BAD50AA" w:rsidR="002C4EBD" w:rsidRPr="000C014A" w:rsidRDefault="002C4EBD" w:rsidP="002C4EBD">
            <w:pPr>
              <w:pStyle w:val="acctfourfigures"/>
              <w:tabs>
                <w:tab w:val="clear" w:pos="765"/>
                <w:tab w:val="decimal" w:pos="720"/>
              </w:tabs>
              <w:spacing w:line="216" w:lineRule="auto"/>
              <w:ind w:left="371" w:hanging="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0C014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300</w:t>
            </w:r>
          </w:p>
        </w:tc>
        <w:tc>
          <w:tcPr>
            <w:tcW w:w="182" w:type="dxa"/>
            <w:vAlign w:val="bottom"/>
          </w:tcPr>
          <w:p w14:paraId="49FD7701" w14:textId="77777777" w:rsidR="002C4EBD" w:rsidRPr="003D0863" w:rsidRDefault="002C4EBD" w:rsidP="002C4EBD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1BCB4F96" w14:textId="0287E298" w:rsidR="002C4EBD" w:rsidRPr="007A2292" w:rsidRDefault="002C4EBD" w:rsidP="002C4EBD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A229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78" w:type="dxa"/>
            <w:vAlign w:val="bottom"/>
          </w:tcPr>
          <w:p w14:paraId="61B8E862" w14:textId="77777777" w:rsidR="002C4EBD" w:rsidRPr="003D0863" w:rsidRDefault="002C4EBD" w:rsidP="002C4EBD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0DB7EEF7" w14:textId="4E852E34" w:rsidR="002C4EBD" w:rsidRPr="003D0863" w:rsidRDefault="002C4EBD" w:rsidP="002C4EBD">
            <w:pPr>
              <w:pStyle w:val="acctfourfigures"/>
              <w:tabs>
                <w:tab w:val="clear" w:pos="765"/>
                <w:tab w:val="decimal" w:pos="840"/>
              </w:tabs>
              <w:spacing w:line="216" w:lineRule="auto"/>
              <w:ind w:left="-79" w:right="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78" w:type="dxa"/>
          </w:tcPr>
          <w:p w14:paraId="64573AC4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01766486" w14:textId="202AA4C7" w:rsidR="002C4EBD" w:rsidRPr="00366671" w:rsidRDefault="002C4EBD" w:rsidP="002C4EBD">
            <w:pPr>
              <w:pStyle w:val="acctfourfigures"/>
              <w:tabs>
                <w:tab w:val="clear" w:pos="765"/>
                <w:tab w:val="decimal" w:pos="555"/>
              </w:tabs>
              <w:spacing w:line="216" w:lineRule="auto"/>
              <w:ind w:left="-985" w:right="-140" w:hanging="72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667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08" w:type="dxa"/>
          </w:tcPr>
          <w:p w14:paraId="35FB0AB3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7AD63A55" w14:textId="7C4CD8C9" w:rsidR="002C4EBD" w:rsidRPr="00E11762" w:rsidRDefault="002C4EBD" w:rsidP="002C4EBD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985" w:right="-140" w:hanging="72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667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2C4EBD" w:rsidRPr="00E11762" w14:paraId="5D367A06" w14:textId="77777777" w:rsidTr="0071717D">
        <w:trPr>
          <w:cantSplit/>
        </w:trPr>
        <w:tc>
          <w:tcPr>
            <w:tcW w:w="3510" w:type="dxa"/>
          </w:tcPr>
          <w:p w14:paraId="7DF55F6E" w14:textId="4F475F1D" w:rsidR="002C4EBD" w:rsidRPr="003D0863" w:rsidRDefault="002C4EBD" w:rsidP="002C4EBD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บริษัท สุรเศรษฐ์ จำกัด</w:t>
            </w:r>
          </w:p>
        </w:tc>
        <w:tc>
          <w:tcPr>
            <w:tcW w:w="1890" w:type="dxa"/>
          </w:tcPr>
          <w:p w14:paraId="495AF98B" w14:textId="0018B24E" w:rsidR="002C4EBD" w:rsidRPr="003D0863" w:rsidRDefault="002C4EBD" w:rsidP="002C4EBD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422429A1" w14:textId="77777777" w:rsidR="002C4EBD" w:rsidRPr="003D0863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</w:tcPr>
          <w:p w14:paraId="005DE10E" w14:textId="4EEA9149" w:rsidR="002C4EBD" w:rsidRPr="003D0863" w:rsidRDefault="002C4EBD" w:rsidP="002C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16" w:lineRule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25.00</w:t>
            </w:r>
          </w:p>
        </w:tc>
        <w:tc>
          <w:tcPr>
            <w:tcW w:w="183" w:type="dxa"/>
          </w:tcPr>
          <w:p w14:paraId="2C8F8837" w14:textId="77777777" w:rsidR="002C4EBD" w:rsidRPr="003D0863" w:rsidRDefault="002C4EBD" w:rsidP="002C4EBD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19696D51" w14:textId="3F43696C" w:rsidR="002C4EBD" w:rsidRPr="003D0863" w:rsidRDefault="002C4EBD" w:rsidP="002C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16" w:lineRule="auto"/>
              <w:ind w:left="448" w:right="-44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25.00</w:t>
            </w:r>
          </w:p>
        </w:tc>
        <w:tc>
          <w:tcPr>
            <w:tcW w:w="184" w:type="dxa"/>
          </w:tcPr>
          <w:p w14:paraId="7C937B4A" w14:textId="77777777" w:rsidR="002C4EBD" w:rsidRPr="003D0863" w:rsidRDefault="002C4EBD" w:rsidP="002C4EBD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40EDAEEF" w14:textId="02CEB0C5" w:rsidR="002C4EBD" w:rsidRPr="00EC3E57" w:rsidRDefault="002C4EBD" w:rsidP="002C4EBD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0C014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200,000</w:t>
            </w:r>
          </w:p>
        </w:tc>
        <w:tc>
          <w:tcPr>
            <w:tcW w:w="178" w:type="dxa"/>
          </w:tcPr>
          <w:p w14:paraId="795CD3C6" w14:textId="77777777" w:rsidR="002C4EBD" w:rsidRPr="003D0863" w:rsidRDefault="002C4EBD" w:rsidP="002C4EBD">
            <w:pPr>
              <w:pStyle w:val="acctfourfigures"/>
              <w:tabs>
                <w:tab w:val="clear" w:pos="765"/>
                <w:tab w:val="decimal" w:pos="720"/>
              </w:tabs>
              <w:spacing w:line="216" w:lineRule="auto"/>
              <w:ind w:lef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0" w:type="dxa"/>
          </w:tcPr>
          <w:p w14:paraId="793541AC" w14:textId="14A5D75D" w:rsidR="002C4EBD" w:rsidRPr="000C014A" w:rsidRDefault="002C4EBD" w:rsidP="002C4EBD">
            <w:pPr>
              <w:pStyle w:val="acctfourfigures"/>
              <w:tabs>
                <w:tab w:val="clear" w:pos="765"/>
                <w:tab w:val="decimal" w:pos="720"/>
              </w:tabs>
              <w:spacing w:line="216" w:lineRule="auto"/>
              <w:ind w:left="371" w:hanging="18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0C014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200,000</w:t>
            </w:r>
          </w:p>
        </w:tc>
        <w:tc>
          <w:tcPr>
            <w:tcW w:w="182" w:type="dxa"/>
          </w:tcPr>
          <w:p w14:paraId="0B254F4F" w14:textId="77777777" w:rsidR="002C4EBD" w:rsidRPr="003D0863" w:rsidRDefault="002C4EBD" w:rsidP="002C4EBD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57" w:type="dxa"/>
          </w:tcPr>
          <w:p w14:paraId="31604BDD" w14:textId="320C90B9" w:rsidR="002C4EBD" w:rsidRPr="007A2292" w:rsidRDefault="002C4EBD" w:rsidP="002C4EBD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A2292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353</w:t>
            </w:r>
            <w:r w:rsidRPr="007A229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7A2292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650</w:t>
            </w:r>
          </w:p>
        </w:tc>
        <w:tc>
          <w:tcPr>
            <w:tcW w:w="178" w:type="dxa"/>
          </w:tcPr>
          <w:p w14:paraId="564B1FAC" w14:textId="77777777" w:rsidR="002C4EBD" w:rsidRPr="003D0863" w:rsidRDefault="002C4EBD" w:rsidP="002C4EBD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01" w:type="dxa"/>
          </w:tcPr>
          <w:p w14:paraId="1B0AE0C7" w14:textId="4E8D1DD6" w:rsidR="002C4EBD" w:rsidRPr="003D0863" w:rsidRDefault="002C4EBD" w:rsidP="002C4EBD">
            <w:pPr>
              <w:pStyle w:val="acctfourfigures"/>
              <w:tabs>
                <w:tab w:val="clear" w:pos="765"/>
                <w:tab w:val="decimal" w:pos="840"/>
              </w:tabs>
              <w:spacing w:line="216" w:lineRule="auto"/>
              <w:ind w:lef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>353</w:t>
            </w: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>650</w:t>
            </w:r>
          </w:p>
        </w:tc>
        <w:tc>
          <w:tcPr>
            <w:tcW w:w="178" w:type="dxa"/>
          </w:tcPr>
          <w:p w14:paraId="0B5DFD3A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2FC83FC3" w14:textId="1F003725" w:rsidR="002C4EBD" w:rsidRPr="00366671" w:rsidRDefault="002C4EBD" w:rsidP="002C4EBD">
            <w:pPr>
              <w:pStyle w:val="acctfourfigures"/>
              <w:tabs>
                <w:tab w:val="clear" w:pos="765"/>
                <w:tab w:val="decimal" w:pos="555"/>
              </w:tabs>
              <w:spacing w:line="216" w:lineRule="auto"/>
              <w:ind w:left="-985" w:right="-140" w:hanging="72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667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08" w:type="dxa"/>
          </w:tcPr>
          <w:p w14:paraId="3042DD54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1031AFEB" w14:textId="58F407C6" w:rsidR="002C4EBD" w:rsidRPr="00E11762" w:rsidRDefault="002C4EBD" w:rsidP="002C4EBD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985" w:right="-140" w:hanging="72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667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2C4EBD" w:rsidRPr="00E11762" w14:paraId="5AF0FF09" w14:textId="77777777" w:rsidTr="0071717D">
        <w:trPr>
          <w:cantSplit/>
        </w:trPr>
        <w:tc>
          <w:tcPr>
            <w:tcW w:w="3510" w:type="dxa"/>
          </w:tcPr>
          <w:p w14:paraId="21546AB9" w14:textId="0EA3DC16" w:rsidR="002C4EBD" w:rsidRPr="003D0863" w:rsidRDefault="002C4EBD" w:rsidP="002C4EBD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บริษัท นำทรัพย์พัฒนา </w:t>
            </w: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</w:t>
            </w: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90" w:type="dxa"/>
          </w:tcPr>
          <w:p w14:paraId="3E8EF6DA" w14:textId="214F0A70" w:rsidR="002C4EBD" w:rsidRPr="003D0863" w:rsidRDefault="002C4EBD" w:rsidP="002C4EBD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0DA0D327" w14:textId="77777777" w:rsidR="002C4EBD" w:rsidRPr="003D0863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</w:tcPr>
          <w:p w14:paraId="6DD13D5B" w14:textId="17D486F2" w:rsidR="002C4EBD" w:rsidRPr="003D0863" w:rsidRDefault="002C4EBD" w:rsidP="002C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16" w:lineRule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25.00</w:t>
            </w:r>
          </w:p>
        </w:tc>
        <w:tc>
          <w:tcPr>
            <w:tcW w:w="183" w:type="dxa"/>
          </w:tcPr>
          <w:p w14:paraId="0F2BC31F" w14:textId="77777777" w:rsidR="002C4EBD" w:rsidRPr="003D0863" w:rsidRDefault="002C4EBD" w:rsidP="002C4EBD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1CE947DE" w14:textId="0C3BF6E1" w:rsidR="002C4EBD" w:rsidRPr="003D0863" w:rsidRDefault="002C4EBD" w:rsidP="002C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16" w:lineRule="auto"/>
              <w:ind w:left="448" w:right="-44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25.00</w:t>
            </w:r>
          </w:p>
        </w:tc>
        <w:tc>
          <w:tcPr>
            <w:tcW w:w="184" w:type="dxa"/>
          </w:tcPr>
          <w:p w14:paraId="3C76CDB1" w14:textId="77777777" w:rsidR="002C4EBD" w:rsidRPr="003D0863" w:rsidRDefault="002C4EBD" w:rsidP="002C4EBD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34BDC210" w14:textId="4E603165" w:rsidR="002C4EBD" w:rsidRPr="00EC3E57" w:rsidRDefault="002C4EBD" w:rsidP="002C4EBD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C014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5,000</w:t>
            </w:r>
          </w:p>
        </w:tc>
        <w:tc>
          <w:tcPr>
            <w:tcW w:w="178" w:type="dxa"/>
          </w:tcPr>
          <w:p w14:paraId="6ECAB394" w14:textId="77777777" w:rsidR="002C4EBD" w:rsidRPr="003D0863" w:rsidRDefault="002C4EBD" w:rsidP="002C4EBD">
            <w:pPr>
              <w:pStyle w:val="acctfourfigures"/>
              <w:tabs>
                <w:tab w:val="clear" w:pos="765"/>
                <w:tab w:val="decimal" w:pos="720"/>
              </w:tabs>
              <w:spacing w:line="216" w:lineRule="auto"/>
              <w:ind w:lef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0" w:type="dxa"/>
          </w:tcPr>
          <w:p w14:paraId="715837D0" w14:textId="79B581AD" w:rsidR="002C4EBD" w:rsidRPr="000C014A" w:rsidRDefault="002C4EBD" w:rsidP="002C4EBD">
            <w:pPr>
              <w:pStyle w:val="acctfourfigures"/>
              <w:tabs>
                <w:tab w:val="clear" w:pos="765"/>
                <w:tab w:val="decimal" w:pos="720"/>
              </w:tabs>
              <w:spacing w:line="216" w:lineRule="auto"/>
              <w:ind w:left="371" w:hanging="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C014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5,000</w:t>
            </w:r>
          </w:p>
        </w:tc>
        <w:tc>
          <w:tcPr>
            <w:tcW w:w="182" w:type="dxa"/>
          </w:tcPr>
          <w:p w14:paraId="60621AED" w14:textId="77777777" w:rsidR="002C4EBD" w:rsidRPr="003D0863" w:rsidRDefault="002C4EBD" w:rsidP="002C4EBD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57" w:type="dxa"/>
          </w:tcPr>
          <w:p w14:paraId="2EAFD362" w14:textId="2718E932" w:rsidR="002C4EBD" w:rsidRPr="007A2292" w:rsidRDefault="002C4EBD" w:rsidP="002C4EBD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7A229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125</w:t>
            </w:r>
          </w:p>
        </w:tc>
        <w:tc>
          <w:tcPr>
            <w:tcW w:w="178" w:type="dxa"/>
          </w:tcPr>
          <w:p w14:paraId="2A4D35E9" w14:textId="77777777" w:rsidR="002C4EBD" w:rsidRPr="003D0863" w:rsidRDefault="002C4EBD" w:rsidP="002C4EBD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01" w:type="dxa"/>
          </w:tcPr>
          <w:p w14:paraId="6F1A0747" w14:textId="24C49BB5" w:rsidR="002C4EBD" w:rsidRPr="003D0863" w:rsidRDefault="002C4EBD" w:rsidP="002C4EBD">
            <w:pPr>
              <w:pStyle w:val="acctfourfigures"/>
              <w:tabs>
                <w:tab w:val="clear" w:pos="765"/>
                <w:tab w:val="decimal" w:pos="840"/>
              </w:tabs>
              <w:spacing w:line="216" w:lineRule="auto"/>
              <w:ind w:lef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125</w:t>
            </w:r>
          </w:p>
        </w:tc>
        <w:tc>
          <w:tcPr>
            <w:tcW w:w="178" w:type="dxa"/>
          </w:tcPr>
          <w:p w14:paraId="5496349D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216D54C3" w14:textId="6650398A" w:rsidR="002C4EBD" w:rsidRPr="00366671" w:rsidRDefault="002C4EBD" w:rsidP="002C4EBD">
            <w:pPr>
              <w:pStyle w:val="acctfourfigures"/>
              <w:tabs>
                <w:tab w:val="clear" w:pos="765"/>
                <w:tab w:val="decimal" w:pos="555"/>
              </w:tabs>
              <w:spacing w:line="216" w:lineRule="auto"/>
              <w:ind w:left="-985" w:right="-140" w:hanging="72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667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08" w:type="dxa"/>
          </w:tcPr>
          <w:p w14:paraId="7A597BA0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55E8B192" w14:textId="066F2117" w:rsidR="002C4EBD" w:rsidRPr="00E11762" w:rsidRDefault="002C4EBD" w:rsidP="002C4EBD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985" w:right="-140" w:hanging="72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667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2C4EBD" w:rsidRPr="00E11762" w14:paraId="0C790C4D" w14:textId="77777777" w:rsidTr="0071717D">
        <w:trPr>
          <w:cantSplit/>
        </w:trPr>
        <w:tc>
          <w:tcPr>
            <w:tcW w:w="3510" w:type="dxa"/>
          </w:tcPr>
          <w:p w14:paraId="69AE1F1E" w14:textId="1CAFC685" w:rsidR="002C4EBD" w:rsidRPr="003D0863" w:rsidRDefault="002C4EBD" w:rsidP="002C4EBD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3D0863">
              <w:rPr>
                <w:rFonts w:asciiTheme="majorBidi" w:hAnsiTheme="majorBidi" w:hint="cs"/>
                <w:color w:val="000000" w:themeColor="text1"/>
                <w:sz w:val="26"/>
                <w:szCs w:val="26"/>
                <w:cs/>
              </w:rPr>
              <w:t>บริษัท</w:t>
            </w:r>
            <w:r w:rsidRPr="003D0863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3D0863">
              <w:rPr>
                <w:rFonts w:asciiTheme="majorBidi" w:hAnsiTheme="majorBidi" w:hint="cs"/>
                <w:color w:val="000000" w:themeColor="text1"/>
                <w:sz w:val="26"/>
                <w:szCs w:val="26"/>
                <w:cs/>
              </w:rPr>
              <w:t>ฟีนิกซ์บอกซ์</w:t>
            </w:r>
            <w:r w:rsidRPr="003D0863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3D0863">
              <w:rPr>
                <w:rFonts w:asciiTheme="majorBidi" w:hAnsiTheme="majorBidi" w:hint="cs"/>
                <w:color w:val="000000" w:themeColor="text1"/>
                <w:sz w:val="26"/>
                <w:szCs w:val="26"/>
                <w:cs/>
              </w:rPr>
              <w:t>จำกัด</w:t>
            </w:r>
          </w:p>
        </w:tc>
        <w:tc>
          <w:tcPr>
            <w:tcW w:w="1890" w:type="dxa"/>
          </w:tcPr>
          <w:p w14:paraId="57ECB091" w14:textId="5CE85868" w:rsidR="002C4EBD" w:rsidRPr="003D0863" w:rsidRDefault="002C4EBD" w:rsidP="002C4EBD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2E3E8F61" w14:textId="77777777" w:rsidR="002C4EBD" w:rsidRPr="003D0863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</w:tcPr>
          <w:p w14:paraId="310F5AE0" w14:textId="4F49BB31" w:rsidR="002C4EBD" w:rsidRPr="00DA4C60" w:rsidRDefault="002C4EBD" w:rsidP="002C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16" w:lineRule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A4C6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25.00</w:t>
            </w:r>
          </w:p>
        </w:tc>
        <w:tc>
          <w:tcPr>
            <w:tcW w:w="183" w:type="dxa"/>
          </w:tcPr>
          <w:p w14:paraId="351E06A9" w14:textId="77777777" w:rsidR="002C4EBD" w:rsidRPr="00DA4C60" w:rsidRDefault="002C4EBD" w:rsidP="002C4EBD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5BF25F94" w14:textId="4732A9F6" w:rsidR="002C4EBD" w:rsidRPr="00DA4C60" w:rsidRDefault="002C4EBD" w:rsidP="002C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16" w:lineRule="auto"/>
              <w:ind w:left="448" w:right="-44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A4C6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25.00</w:t>
            </w:r>
          </w:p>
        </w:tc>
        <w:tc>
          <w:tcPr>
            <w:tcW w:w="184" w:type="dxa"/>
          </w:tcPr>
          <w:p w14:paraId="7C4996F7" w14:textId="77777777" w:rsidR="002C4EBD" w:rsidRPr="00DA4C60" w:rsidRDefault="002C4EBD" w:rsidP="002C4EBD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2E3178A5" w14:textId="6FE9282F" w:rsidR="002C4EBD" w:rsidRPr="00DA4C60" w:rsidRDefault="002C4EBD" w:rsidP="002C4EBD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A4C6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5,901,000</w:t>
            </w:r>
          </w:p>
        </w:tc>
        <w:tc>
          <w:tcPr>
            <w:tcW w:w="178" w:type="dxa"/>
          </w:tcPr>
          <w:p w14:paraId="3AEE0F9C" w14:textId="77777777" w:rsidR="002C4EBD" w:rsidRPr="00DA4C60" w:rsidRDefault="002C4EBD" w:rsidP="002C4EBD">
            <w:pPr>
              <w:pStyle w:val="acctfourfigures"/>
              <w:tabs>
                <w:tab w:val="clear" w:pos="765"/>
                <w:tab w:val="decimal" w:pos="720"/>
              </w:tabs>
              <w:spacing w:line="216" w:lineRule="auto"/>
              <w:ind w:lef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0" w:type="dxa"/>
          </w:tcPr>
          <w:p w14:paraId="59D999F4" w14:textId="4D24CA84" w:rsidR="002C4EBD" w:rsidRPr="00DA4C60" w:rsidRDefault="002C4EBD" w:rsidP="002C4EBD">
            <w:pPr>
              <w:pStyle w:val="acctfourfigures"/>
              <w:tabs>
                <w:tab w:val="clear" w:pos="765"/>
                <w:tab w:val="decimal" w:pos="720"/>
              </w:tabs>
              <w:spacing w:line="216" w:lineRule="auto"/>
              <w:ind w:left="371" w:hanging="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A4C6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10,000</w:t>
            </w:r>
          </w:p>
        </w:tc>
        <w:tc>
          <w:tcPr>
            <w:tcW w:w="182" w:type="dxa"/>
          </w:tcPr>
          <w:p w14:paraId="0BF40E05" w14:textId="77777777" w:rsidR="002C4EBD" w:rsidRPr="00DA4C60" w:rsidRDefault="002C4EBD" w:rsidP="002C4EBD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57" w:type="dxa"/>
          </w:tcPr>
          <w:p w14:paraId="2CCA8A45" w14:textId="70849D5E" w:rsidR="002C4EBD" w:rsidRPr="00DA4C60" w:rsidRDefault="002C4EBD" w:rsidP="002C4EBD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A4C6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1,554,543</w:t>
            </w:r>
          </w:p>
        </w:tc>
        <w:tc>
          <w:tcPr>
            <w:tcW w:w="178" w:type="dxa"/>
          </w:tcPr>
          <w:p w14:paraId="7127323C" w14:textId="77777777" w:rsidR="002C4EBD" w:rsidRPr="003A3D9E" w:rsidRDefault="002C4EBD" w:rsidP="002C4EBD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highlight w:val="magenta"/>
              </w:rPr>
            </w:pPr>
          </w:p>
        </w:tc>
        <w:tc>
          <w:tcPr>
            <w:tcW w:w="1101" w:type="dxa"/>
          </w:tcPr>
          <w:p w14:paraId="07BF1858" w14:textId="7A55228F" w:rsidR="002C4EBD" w:rsidRPr="003D0863" w:rsidRDefault="002C4EBD" w:rsidP="002C4EBD">
            <w:pPr>
              <w:pStyle w:val="acctfourfigures"/>
              <w:tabs>
                <w:tab w:val="clear" w:pos="765"/>
                <w:tab w:val="decimal" w:pos="840"/>
              </w:tabs>
              <w:spacing w:line="216" w:lineRule="auto"/>
              <w:ind w:lef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3D086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81,793</w:t>
            </w:r>
          </w:p>
        </w:tc>
        <w:tc>
          <w:tcPr>
            <w:tcW w:w="178" w:type="dxa"/>
          </w:tcPr>
          <w:p w14:paraId="491594DA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5BFC4177" w14:textId="2EBC5EB1" w:rsidR="002C4EBD" w:rsidRPr="00366671" w:rsidRDefault="002C4EBD" w:rsidP="002C4EBD">
            <w:pPr>
              <w:pStyle w:val="acctfourfigures"/>
              <w:tabs>
                <w:tab w:val="clear" w:pos="765"/>
                <w:tab w:val="decimal" w:pos="555"/>
              </w:tabs>
              <w:spacing w:line="216" w:lineRule="auto"/>
              <w:ind w:left="-985" w:right="-140" w:hanging="72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667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08" w:type="dxa"/>
          </w:tcPr>
          <w:p w14:paraId="77685D00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79C4C2FB" w14:textId="71647075" w:rsidR="002C4EBD" w:rsidRPr="00E11762" w:rsidRDefault="002C4EBD" w:rsidP="002C4EBD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985" w:right="-140" w:hanging="72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667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2C4EBD" w:rsidRPr="00E11762" w14:paraId="3172FD3F" w14:textId="77777777" w:rsidTr="0071717D">
        <w:trPr>
          <w:cantSplit/>
        </w:trPr>
        <w:tc>
          <w:tcPr>
            <w:tcW w:w="3510" w:type="dxa"/>
          </w:tcPr>
          <w:p w14:paraId="7655CD32" w14:textId="08247F44" w:rsidR="002C4EBD" w:rsidRPr="003D0863" w:rsidRDefault="002C4EBD" w:rsidP="002C4EBD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086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แอสเสท เวิ</w:t>
            </w:r>
            <w:r w:rsidRPr="003D0863">
              <w:rPr>
                <w:rFonts w:asciiTheme="majorBidi" w:hAnsiTheme="majorBidi" w:cstheme="majorBidi" w:hint="cs"/>
                <w:sz w:val="26"/>
                <w:szCs w:val="26"/>
                <w:cs/>
              </w:rPr>
              <w:t>ร์</w:t>
            </w:r>
            <w:r w:rsidRPr="003D0863">
              <w:rPr>
                <w:rFonts w:asciiTheme="majorBidi" w:hAnsiTheme="majorBidi" w:cstheme="majorBidi"/>
                <w:sz w:val="26"/>
                <w:szCs w:val="26"/>
                <w:cs/>
              </w:rPr>
              <w:t>ด เทรดดิ้ง จำกัด</w:t>
            </w:r>
          </w:p>
        </w:tc>
        <w:tc>
          <w:tcPr>
            <w:tcW w:w="1890" w:type="dxa"/>
          </w:tcPr>
          <w:p w14:paraId="54ADFB90" w14:textId="00222568" w:rsidR="002C4EBD" w:rsidRPr="003D0863" w:rsidRDefault="002C4EBD" w:rsidP="002C4EBD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D0863">
              <w:rPr>
                <w:rFonts w:asciiTheme="majorBidi" w:hAnsiTheme="majorBidi" w:hint="cs"/>
                <w:sz w:val="26"/>
                <w:szCs w:val="26"/>
                <w:cs/>
              </w:rPr>
              <w:t>พาณิชย์อิเล็กทรอนิกส์</w:t>
            </w:r>
          </w:p>
        </w:tc>
        <w:tc>
          <w:tcPr>
            <w:tcW w:w="180" w:type="dxa"/>
          </w:tcPr>
          <w:p w14:paraId="31989BA7" w14:textId="77777777" w:rsidR="002C4EBD" w:rsidRPr="003D0863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698356D" w14:textId="5A9F395D" w:rsidR="002C4EBD" w:rsidRPr="00DA4C60" w:rsidRDefault="002C4EBD" w:rsidP="002C4EBD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A4C6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25.00</w:t>
            </w:r>
          </w:p>
        </w:tc>
        <w:tc>
          <w:tcPr>
            <w:tcW w:w="183" w:type="dxa"/>
          </w:tcPr>
          <w:p w14:paraId="584675AE" w14:textId="77777777" w:rsidR="002C4EBD" w:rsidRPr="00DA4C60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221D814F" w14:textId="6804FCFC" w:rsidR="002C4EBD" w:rsidRPr="00DA4C60" w:rsidRDefault="002C4EBD" w:rsidP="002C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16" w:lineRule="auto"/>
              <w:ind w:left="448" w:right="-44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A4C6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25.00</w:t>
            </w:r>
          </w:p>
        </w:tc>
        <w:tc>
          <w:tcPr>
            <w:tcW w:w="184" w:type="dxa"/>
          </w:tcPr>
          <w:p w14:paraId="60F67928" w14:textId="77777777" w:rsidR="002C4EBD" w:rsidRPr="00DA4C60" w:rsidRDefault="002C4EBD" w:rsidP="002C4EBD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6A92DBFB" w14:textId="3B821B49" w:rsidR="002C4EBD" w:rsidRPr="00DA4C60" w:rsidRDefault="002C4EBD" w:rsidP="002C4EBD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A4C6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10,000</w:t>
            </w:r>
          </w:p>
        </w:tc>
        <w:tc>
          <w:tcPr>
            <w:tcW w:w="178" w:type="dxa"/>
          </w:tcPr>
          <w:p w14:paraId="1F0E0DF8" w14:textId="77777777" w:rsidR="002C4EBD" w:rsidRPr="00DA4C60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793A9824" w14:textId="19CEC3AB" w:rsidR="002C4EBD" w:rsidRPr="00DA4C60" w:rsidRDefault="002C4EBD" w:rsidP="002C4EBD">
            <w:pPr>
              <w:pStyle w:val="acctfourfigures"/>
              <w:tabs>
                <w:tab w:val="clear" w:pos="765"/>
                <w:tab w:val="decimal" w:pos="720"/>
              </w:tabs>
              <w:spacing w:line="216" w:lineRule="auto"/>
              <w:ind w:left="371" w:hanging="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A4C6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10,000</w:t>
            </w:r>
          </w:p>
        </w:tc>
        <w:tc>
          <w:tcPr>
            <w:tcW w:w="182" w:type="dxa"/>
          </w:tcPr>
          <w:p w14:paraId="57EB8DFE" w14:textId="77777777" w:rsidR="002C4EBD" w:rsidRPr="00DA4C60" w:rsidRDefault="002C4EBD" w:rsidP="002C4EBD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</w:tcPr>
          <w:p w14:paraId="02B33F4A" w14:textId="5FF310A0" w:rsidR="002C4EBD" w:rsidRPr="00DA4C60" w:rsidRDefault="002C4EBD" w:rsidP="002C4EBD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A4C6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</w:t>
            </w:r>
          </w:p>
        </w:tc>
        <w:tc>
          <w:tcPr>
            <w:tcW w:w="178" w:type="dxa"/>
          </w:tcPr>
          <w:p w14:paraId="318FB095" w14:textId="77777777" w:rsidR="002C4EBD" w:rsidRPr="003D0863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</w:tcPr>
          <w:p w14:paraId="70760E88" w14:textId="36E27FF6" w:rsidR="002C4EBD" w:rsidRPr="003D0863" w:rsidRDefault="002C4EBD" w:rsidP="002C4EBD">
            <w:pPr>
              <w:pStyle w:val="acctfourfigures"/>
              <w:tabs>
                <w:tab w:val="clear" w:pos="765"/>
                <w:tab w:val="decimal" w:pos="840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D086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</w:t>
            </w:r>
          </w:p>
        </w:tc>
        <w:tc>
          <w:tcPr>
            <w:tcW w:w="178" w:type="dxa"/>
          </w:tcPr>
          <w:p w14:paraId="7C187668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51836F7D" w14:textId="0B8973F0" w:rsidR="002C4EBD" w:rsidRPr="006A6BD3" w:rsidRDefault="002C4EBD" w:rsidP="002C4EBD">
            <w:pPr>
              <w:pStyle w:val="acctfourfigures"/>
              <w:tabs>
                <w:tab w:val="clear" w:pos="765"/>
                <w:tab w:val="decimal" w:pos="555"/>
              </w:tabs>
              <w:spacing w:line="216" w:lineRule="auto"/>
              <w:ind w:left="-985" w:right="-140" w:hanging="72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232E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08" w:type="dxa"/>
          </w:tcPr>
          <w:p w14:paraId="3A58E40E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7F31B829" w14:textId="2F99DDF4" w:rsidR="002C4EBD" w:rsidRPr="00E11762" w:rsidRDefault="002C4EBD" w:rsidP="002C4EBD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985" w:right="-140" w:hanging="72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232E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2C4EBD" w:rsidRPr="00E11762" w14:paraId="188DEB10" w14:textId="77777777" w:rsidTr="0071717D">
        <w:trPr>
          <w:cantSplit/>
        </w:trPr>
        <w:tc>
          <w:tcPr>
            <w:tcW w:w="3510" w:type="dxa"/>
          </w:tcPr>
          <w:p w14:paraId="6E641D15" w14:textId="0486C786" w:rsidR="002C4EBD" w:rsidRPr="00E11762" w:rsidRDefault="002C4EBD" w:rsidP="002C4EBD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เกตเวย์ สาขาเอกมัย จำกัด </w:t>
            </w:r>
          </w:p>
        </w:tc>
        <w:tc>
          <w:tcPr>
            <w:tcW w:w="1890" w:type="dxa"/>
          </w:tcPr>
          <w:p w14:paraId="11BCAFBC" w14:textId="436D4EDD" w:rsidR="002C4EBD" w:rsidRPr="00E11762" w:rsidRDefault="002C4EBD" w:rsidP="002C4EBD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0EAE7194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547E9AB" w14:textId="29689A93" w:rsidR="002C4EBD" w:rsidRPr="00DA4C60" w:rsidRDefault="002C4EBD" w:rsidP="002C4EBD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A4C6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25.00</w:t>
            </w:r>
          </w:p>
        </w:tc>
        <w:tc>
          <w:tcPr>
            <w:tcW w:w="183" w:type="dxa"/>
          </w:tcPr>
          <w:p w14:paraId="42DC3A16" w14:textId="77777777" w:rsidR="002C4EBD" w:rsidRPr="00DA4C60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15AD263A" w14:textId="40698D9D" w:rsidR="002C4EBD" w:rsidRPr="00DA4C60" w:rsidRDefault="002C4EBD" w:rsidP="002C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16" w:lineRule="auto"/>
              <w:ind w:left="448" w:right="-44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A4C6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25.00</w:t>
            </w:r>
          </w:p>
        </w:tc>
        <w:tc>
          <w:tcPr>
            <w:tcW w:w="184" w:type="dxa"/>
          </w:tcPr>
          <w:p w14:paraId="2EA03672" w14:textId="77777777" w:rsidR="002C4EBD" w:rsidRPr="00DA4C60" w:rsidRDefault="002C4EBD" w:rsidP="002C4EBD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53556FCE" w14:textId="095D97CA" w:rsidR="002C4EBD" w:rsidRPr="00DA4C60" w:rsidRDefault="002C4EBD" w:rsidP="002C4EBD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A4C6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0FAF1B1D" w14:textId="77777777" w:rsidR="002C4EBD" w:rsidRPr="00DA4C60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4BAFE2E1" w14:textId="6DB9C7C8" w:rsidR="002C4EBD" w:rsidRPr="00DA4C60" w:rsidRDefault="002C4EBD" w:rsidP="002C4EBD">
            <w:pPr>
              <w:pStyle w:val="acctfourfigures"/>
              <w:tabs>
                <w:tab w:val="clear" w:pos="765"/>
                <w:tab w:val="decimal" w:pos="720"/>
              </w:tabs>
              <w:spacing w:line="216" w:lineRule="auto"/>
              <w:ind w:left="371" w:hanging="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A4C6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359FA62F" w14:textId="77777777" w:rsidR="002C4EBD" w:rsidRPr="00DA4C60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</w:tcPr>
          <w:p w14:paraId="48B727C0" w14:textId="0AD1B7E7" w:rsidR="002C4EBD" w:rsidRPr="00DA4C60" w:rsidRDefault="002C4EBD" w:rsidP="002C4EBD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A4C60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</w:t>
            </w:r>
          </w:p>
        </w:tc>
        <w:tc>
          <w:tcPr>
            <w:tcW w:w="178" w:type="dxa"/>
          </w:tcPr>
          <w:p w14:paraId="357CBFF3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</w:tcPr>
          <w:p w14:paraId="0DDCA6E5" w14:textId="25404504" w:rsidR="002C4EBD" w:rsidRPr="00E11762" w:rsidRDefault="002C4EBD" w:rsidP="002C4EBD">
            <w:pPr>
              <w:pStyle w:val="acctfourfigures"/>
              <w:tabs>
                <w:tab w:val="clear" w:pos="765"/>
                <w:tab w:val="decimal" w:pos="840"/>
              </w:tabs>
              <w:spacing w:line="216" w:lineRule="auto"/>
              <w:ind w:left="35" w:right="-79" w:firstLine="9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</w:t>
            </w:r>
          </w:p>
        </w:tc>
        <w:tc>
          <w:tcPr>
            <w:tcW w:w="178" w:type="dxa"/>
          </w:tcPr>
          <w:p w14:paraId="64FB5BF5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1A03ABC2" w14:textId="3331642D" w:rsidR="002C4EBD" w:rsidRPr="006A6BD3" w:rsidRDefault="002C4EBD" w:rsidP="002C4EBD">
            <w:pPr>
              <w:pStyle w:val="acctfourfigures"/>
              <w:tabs>
                <w:tab w:val="clear" w:pos="765"/>
                <w:tab w:val="decimal" w:pos="555"/>
              </w:tabs>
              <w:spacing w:line="216" w:lineRule="auto"/>
              <w:ind w:left="-985" w:right="-140" w:hanging="72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 </w:t>
            </w:r>
            <w:r w:rsidRPr="000232E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08" w:type="dxa"/>
          </w:tcPr>
          <w:p w14:paraId="19E0FE95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67934A15" w14:textId="42337EBB" w:rsidR="002C4EBD" w:rsidRPr="00E11762" w:rsidRDefault="002C4EBD" w:rsidP="002C4EBD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985" w:right="-140" w:hanging="72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 </w:t>
            </w:r>
            <w:r w:rsidRPr="000232E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2C4EBD" w:rsidRPr="00E11762" w14:paraId="778D1AD0" w14:textId="77777777" w:rsidTr="000C014A">
        <w:trPr>
          <w:cantSplit/>
          <w:trHeight w:val="632"/>
        </w:trPr>
        <w:tc>
          <w:tcPr>
            <w:tcW w:w="3510" w:type="dxa"/>
          </w:tcPr>
          <w:p w14:paraId="2A19F82B" w14:textId="5A6EA274" w:rsidR="002C4EBD" w:rsidRPr="00E11762" w:rsidRDefault="002C4EBD" w:rsidP="002C4EBD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="Angsana New" w:hAnsi="Angsana New" w:hint="cs"/>
                <w:sz w:val="26"/>
                <w:szCs w:val="26"/>
                <w:cs/>
              </w:rPr>
              <w:t>บริษัท เอดับบลิวซี คอนเน็กท์ ไลฟ์สไตล์ จำกัด</w:t>
            </w:r>
          </w:p>
        </w:tc>
        <w:tc>
          <w:tcPr>
            <w:tcW w:w="1890" w:type="dxa"/>
          </w:tcPr>
          <w:p w14:paraId="41524138" w14:textId="42572860" w:rsidR="002C4EBD" w:rsidRPr="00E11762" w:rsidRDefault="002C4EBD" w:rsidP="002C4EBD">
            <w:pPr>
              <w:tabs>
                <w:tab w:val="clear" w:pos="227"/>
                <w:tab w:val="clear" w:pos="454"/>
              </w:tabs>
              <w:spacing w:line="216" w:lineRule="auto"/>
              <w:ind w:left="283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="Angsana New" w:hAnsi="Angsana New" w:hint="cs"/>
                <w:sz w:val="26"/>
                <w:szCs w:val="26"/>
                <w:cs/>
              </w:rPr>
              <w:t xml:space="preserve">แพลตฟอร์มดิจิทัลเพื่อ การพาณิชย์       </w:t>
            </w:r>
          </w:p>
        </w:tc>
        <w:tc>
          <w:tcPr>
            <w:tcW w:w="180" w:type="dxa"/>
          </w:tcPr>
          <w:p w14:paraId="0B9CD2A5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CFEC18F" w14:textId="77777777" w:rsidR="002C4EBD" w:rsidRPr="00DA4C60" w:rsidRDefault="002C4EBD" w:rsidP="002C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16" w:lineRule="auto"/>
              <w:ind w:left="448" w:right="-44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  <w:p w14:paraId="1A49BA7E" w14:textId="59EFB311" w:rsidR="002C4EBD" w:rsidRPr="00DA4C60" w:rsidRDefault="002C4EBD" w:rsidP="002C4EBD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A4C6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50.00</w:t>
            </w:r>
          </w:p>
        </w:tc>
        <w:tc>
          <w:tcPr>
            <w:tcW w:w="183" w:type="dxa"/>
          </w:tcPr>
          <w:p w14:paraId="1984303E" w14:textId="77777777" w:rsidR="002C4EBD" w:rsidRPr="00DA4C60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0E28745F" w14:textId="77777777" w:rsidR="002C4EBD" w:rsidRPr="00DA4C60" w:rsidRDefault="002C4EBD" w:rsidP="002C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16" w:lineRule="auto"/>
              <w:ind w:left="448" w:right="-44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  <w:p w14:paraId="7F3B8466" w14:textId="7DD0A091" w:rsidR="002C4EBD" w:rsidRPr="00DA4C60" w:rsidRDefault="002C4EBD" w:rsidP="002C4EBD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448" w:right="-441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DA4C6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184" w:type="dxa"/>
          </w:tcPr>
          <w:p w14:paraId="29534101" w14:textId="77777777" w:rsidR="002C4EBD" w:rsidRPr="00DA4C60" w:rsidRDefault="002C4EBD" w:rsidP="002C4EBD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6694D2CF" w14:textId="77777777" w:rsidR="002C4EBD" w:rsidRPr="00DA4C60" w:rsidRDefault="002C4EBD" w:rsidP="002C4EBD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9F19841" w14:textId="5BADD268" w:rsidR="002C4EBD" w:rsidRPr="00DA4C60" w:rsidRDefault="002C4EBD" w:rsidP="002C4EBD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A4C6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1,000</w:t>
            </w:r>
          </w:p>
        </w:tc>
        <w:tc>
          <w:tcPr>
            <w:tcW w:w="178" w:type="dxa"/>
          </w:tcPr>
          <w:p w14:paraId="446AEE19" w14:textId="77777777" w:rsidR="002C4EBD" w:rsidRPr="00DA4C60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20C15380" w14:textId="77777777" w:rsidR="002C4EBD" w:rsidRPr="00DA4C60" w:rsidRDefault="002C4EBD" w:rsidP="002C4EBD">
            <w:pPr>
              <w:pStyle w:val="acctfourfigures"/>
              <w:tabs>
                <w:tab w:val="clear" w:pos="765"/>
                <w:tab w:val="decimal" w:pos="720"/>
              </w:tabs>
              <w:spacing w:line="216" w:lineRule="auto"/>
              <w:ind w:left="371" w:hanging="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53D11EB" w14:textId="0FD3D548" w:rsidR="002C4EBD" w:rsidRPr="00DA4C60" w:rsidRDefault="002C4EBD" w:rsidP="002C4EBD">
            <w:pPr>
              <w:pStyle w:val="acctfourfigures"/>
              <w:tabs>
                <w:tab w:val="clear" w:pos="765"/>
                <w:tab w:val="decimal" w:pos="720"/>
              </w:tabs>
              <w:spacing w:line="216" w:lineRule="auto"/>
              <w:ind w:left="371" w:right="-79" w:hanging="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A4C6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22E5403C" w14:textId="77777777" w:rsidR="002C4EBD" w:rsidRPr="00DA4C60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</w:tcPr>
          <w:p w14:paraId="2A88C102" w14:textId="77777777" w:rsidR="002C4EBD" w:rsidRPr="00DA4C60" w:rsidRDefault="002C4EBD" w:rsidP="002C4EBD">
            <w:pPr>
              <w:pStyle w:val="acctfourfigures"/>
              <w:tabs>
                <w:tab w:val="clear" w:pos="765"/>
                <w:tab w:val="decimal" w:pos="8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FDE0BCC" w14:textId="2ED58AF3" w:rsidR="002C4EBD" w:rsidRPr="00DA4C60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A4C6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937</w:t>
            </w:r>
          </w:p>
        </w:tc>
        <w:tc>
          <w:tcPr>
            <w:tcW w:w="178" w:type="dxa"/>
          </w:tcPr>
          <w:p w14:paraId="14776E53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</w:tcPr>
          <w:p w14:paraId="17803072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8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4D01821" w14:textId="46A121B1" w:rsidR="002C4EBD" w:rsidRPr="00E11762" w:rsidRDefault="002C4EBD" w:rsidP="002C4EBD">
            <w:pPr>
              <w:pStyle w:val="acctfourfigures"/>
              <w:tabs>
                <w:tab w:val="clear" w:pos="765"/>
                <w:tab w:val="decimal" w:pos="840"/>
              </w:tabs>
              <w:spacing w:line="216" w:lineRule="auto"/>
              <w:ind w:left="3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</w:t>
            </w:r>
          </w:p>
        </w:tc>
        <w:tc>
          <w:tcPr>
            <w:tcW w:w="178" w:type="dxa"/>
          </w:tcPr>
          <w:p w14:paraId="7E3A89BE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08DCEFB6" w14:textId="77777777" w:rsidR="002C4EBD" w:rsidRPr="000C014A" w:rsidRDefault="002C4EBD" w:rsidP="002C4EBD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985" w:right="-140" w:hanging="72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6C34379" w14:textId="1EE4D909" w:rsidR="002C4EBD" w:rsidRPr="006A6BD3" w:rsidRDefault="002C4EBD" w:rsidP="002C4EBD">
            <w:pPr>
              <w:pStyle w:val="acctfourfigures"/>
              <w:tabs>
                <w:tab w:val="clear" w:pos="765"/>
                <w:tab w:val="decimal" w:pos="555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C014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08" w:type="dxa"/>
          </w:tcPr>
          <w:p w14:paraId="2C003FC4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0AA87B7A" w14:textId="77777777" w:rsidR="002C4EBD" w:rsidRPr="000C014A" w:rsidRDefault="002C4EBD" w:rsidP="002C4EBD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985" w:right="-140" w:hanging="72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09B0EA2" w14:textId="672ED4D9" w:rsidR="002C4EBD" w:rsidRPr="00E11762" w:rsidRDefault="002C4EBD" w:rsidP="002C4EBD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985" w:right="-140" w:hanging="72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C014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2C4EBD" w:rsidRPr="00E11762" w14:paraId="51FFD248" w14:textId="77777777" w:rsidTr="0071717D">
        <w:trPr>
          <w:cantSplit/>
        </w:trPr>
        <w:tc>
          <w:tcPr>
            <w:tcW w:w="3510" w:type="dxa"/>
          </w:tcPr>
          <w:p w14:paraId="2D6D4D7A" w14:textId="2CBA93F9" w:rsidR="002C4EBD" w:rsidRPr="00E11762" w:rsidRDefault="002C4EBD" w:rsidP="002C4EBD">
            <w:pPr>
              <w:tabs>
                <w:tab w:val="clear" w:pos="227"/>
                <w:tab w:val="clear" w:pos="454"/>
              </w:tabs>
              <w:spacing w:line="240" w:lineRule="auto"/>
              <w:ind w:left="274" w:hanging="27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="Angsana New" w:hAnsi="Angsana New"/>
                <w:sz w:val="26"/>
                <w:szCs w:val="26"/>
                <w:cs/>
              </w:rPr>
              <w:t>บริษัท นิวมัลตี้ไมน์ จำกัด</w:t>
            </w:r>
          </w:p>
        </w:tc>
        <w:tc>
          <w:tcPr>
            <w:tcW w:w="1890" w:type="dxa"/>
          </w:tcPr>
          <w:p w14:paraId="55420761" w14:textId="0CCB7042" w:rsidR="002C4EBD" w:rsidRPr="00E11762" w:rsidRDefault="002C4EBD" w:rsidP="002C4EBD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="Angsana New" w:hAnsi="Angsana New"/>
                <w:sz w:val="26"/>
                <w:szCs w:val="26"/>
                <w:cs/>
              </w:rPr>
              <w:t>กิจการโรงแรม</w:t>
            </w:r>
          </w:p>
        </w:tc>
        <w:tc>
          <w:tcPr>
            <w:tcW w:w="180" w:type="dxa"/>
          </w:tcPr>
          <w:p w14:paraId="6121E7B5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CC2F1EE" w14:textId="7435905B" w:rsidR="002C4EBD" w:rsidRPr="00E11762" w:rsidRDefault="002C4EBD" w:rsidP="002C4EBD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C014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25.00</w:t>
            </w:r>
          </w:p>
        </w:tc>
        <w:tc>
          <w:tcPr>
            <w:tcW w:w="183" w:type="dxa"/>
          </w:tcPr>
          <w:p w14:paraId="0DC815E0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4FFBE0C1" w14:textId="4BD1ACDE" w:rsidR="002C4EBD" w:rsidRPr="00F02FC1" w:rsidRDefault="002C4EBD" w:rsidP="00F02FC1">
            <w:pPr>
              <w:pStyle w:val="acctfourfigures"/>
              <w:tabs>
                <w:tab w:val="clear" w:pos="765"/>
                <w:tab w:val="decimal" w:pos="550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F02FC1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4" w:type="dxa"/>
          </w:tcPr>
          <w:p w14:paraId="0CEA36AA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103FD67A" w14:textId="16628624" w:rsidR="002C4EBD" w:rsidRPr="00E11762" w:rsidRDefault="002C4EBD" w:rsidP="002C4EBD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C014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405,000</w:t>
            </w:r>
          </w:p>
        </w:tc>
        <w:tc>
          <w:tcPr>
            <w:tcW w:w="178" w:type="dxa"/>
          </w:tcPr>
          <w:p w14:paraId="7C13BB11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1BFC7696" w14:textId="2B9820FB" w:rsidR="002C4EBD" w:rsidRPr="00E11762" w:rsidRDefault="002C4EBD" w:rsidP="002C4EBD">
            <w:pPr>
              <w:pStyle w:val="acctfourfigures"/>
              <w:tabs>
                <w:tab w:val="clear" w:pos="765"/>
                <w:tab w:val="decimal" w:pos="720"/>
              </w:tabs>
              <w:spacing w:line="216" w:lineRule="auto"/>
              <w:ind w:left="371" w:hanging="37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C014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405,000</w:t>
            </w:r>
          </w:p>
        </w:tc>
        <w:tc>
          <w:tcPr>
            <w:tcW w:w="182" w:type="dxa"/>
          </w:tcPr>
          <w:p w14:paraId="3F5E1243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16EF6FE8" w14:textId="38AFB9CB" w:rsidR="002C4EBD" w:rsidRPr="00E11762" w:rsidRDefault="002C4EBD" w:rsidP="002C4EBD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204,221</w:t>
            </w:r>
          </w:p>
        </w:tc>
        <w:tc>
          <w:tcPr>
            <w:tcW w:w="178" w:type="dxa"/>
          </w:tcPr>
          <w:p w14:paraId="7AA4C968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</w:tcPr>
          <w:p w14:paraId="1ECF887B" w14:textId="592F835F" w:rsidR="002C4EBD" w:rsidRPr="00366671" w:rsidRDefault="002C4EBD" w:rsidP="002C4EBD">
            <w:pPr>
              <w:pStyle w:val="acctfourfigures"/>
              <w:tabs>
                <w:tab w:val="clear" w:pos="765"/>
                <w:tab w:val="decimal" w:pos="840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E11762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204,221</w:t>
            </w:r>
          </w:p>
        </w:tc>
        <w:tc>
          <w:tcPr>
            <w:tcW w:w="178" w:type="dxa"/>
          </w:tcPr>
          <w:p w14:paraId="1AB3872A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74551DBD" w14:textId="4C66DF6C" w:rsidR="002C4EBD" w:rsidRPr="00E444A0" w:rsidRDefault="002C4EBD" w:rsidP="00E444A0">
            <w:pPr>
              <w:pStyle w:val="acctfourfigures"/>
              <w:tabs>
                <w:tab w:val="clear" w:pos="765"/>
                <w:tab w:val="decimal" w:pos="467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E444A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8" w:type="dxa"/>
          </w:tcPr>
          <w:p w14:paraId="0062C071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677D6E5D" w14:textId="530CBD40" w:rsidR="002C4EBD" w:rsidRPr="00E11762" w:rsidRDefault="002C4EBD" w:rsidP="002C4EBD">
            <w:pPr>
              <w:pStyle w:val="acctfourfigures"/>
              <w:tabs>
                <w:tab w:val="clear" w:pos="765"/>
                <w:tab w:val="decimal" w:pos="635"/>
              </w:tabs>
              <w:spacing w:line="216" w:lineRule="auto"/>
              <w:ind w:left="-985" w:right="-140" w:hanging="72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C014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2C4EBD" w:rsidRPr="00E11762" w14:paraId="6DC51F55" w14:textId="77777777" w:rsidTr="0071717D">
        <w:trPr>
          <w:cantSplit/>
        </w:trPr>
        <w:tc>
          <w:tcPr>
            <w:tcW w:w="3510" w:type="dxa"/>
          </w:tcPr>
          <w:p w14:paraId="252C3198" w14:textId="739E3B50" w:rsidR="002C4EBD" w:rsidRPr="00E11762" w:rsidRDefault="002C4EBD" w:rsidP="002C4EBD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="Angsana New" w:hAnsi="Angsana New"/>
                <w:sz w:val="26"/>
                <w:szCs w:val="26"/>
                <w:cs/>
              </w:rPr>
              <w:t>บริษัท ทีซีซี ลักซ์ชูรีโฮเทลส์ และ รีสอร์ท จำกัด</w:t>
            </w:r>
          </w:p>
        </w:tc>
        <w:tc>
          <w:tcPr>
            <w:tcW w:w="1890" w:type="dxa"/>
          </w:tcPr>
          <w:p w14:paraId="2B775196" w14:textId="185653C4" w:rsidR="002C4EBD" w:rsidRPr="00E11762" w:rsidRDefault="002C4EBD" w:rsidP="002C4EBD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="Angsana New" w:hAnsi="Angsana New"/>
                <w:sz w:val="26"/>
                <w:szCs w:val="26"/>
                <w:cs/>
              </w:rPr>
              <w:t>กิจการโรงแรม</w:t>
            </w:r>
          </w:p>
        </w:tc>
        <w:tc>
          <w:tcPr>
            <w:tcW w:w="180" w:type="dxa"/>
          </w:tcPr>
          <w:p w14:paraId="1B81B844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A86DB33" w14:textId="45EFDBF5" w:rsidR="002C4EBD" w:rsidRPr="00E11762" w:rsidRDefault="002C4EBD" w:rsidP="002C4EBD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C014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25.00</w:t>
            </w:r>
          </w:p>
        </w:tc>
        <w:tc>
          <w:tcPr>
            <w:tcW w:w="183" w:type="dxa"/>
          </w:tcPr>
          <w:p w14:paraId="02940CD9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04BD81BB" w14:textId="7DC1FE9E" w:rsidR="002C4EBD" w:rsidRPr="00F02FC1" w:rsidRDefault="002C4EBD" w:rsidP="00F02FC1">
            <w:pPr>
              <w:pStyle w:val="acctfourfigures"/>
              <w:tabs>
                <w:tab w:val="clear" w:pos="765"/>
                <w:tab w:val="decimal" w:pos="550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F02FC1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4" w:type="dxa"/>
          </w:tcPr>
          <w:p w14:paraId="75268C71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62E6D402" w14:textId="5CC0DC22" w:rsidR="002C4EBD" w:rsidRPr="00E11762" w:rsidRDefault="002C4EBD" w:rsidP="002C4EBD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C014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2,055,000</w:t>
            </w:r>
          </w:p>
        </w:tc>
        <w:tc>
          <w:tcPr>
            <w:tcW w:w="178" w:type="dxa"/>
          </w:tcPr>
          <w:p w14:paraId="4C60434B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240263AC" w14:textId="644930E9" w:rsidR="002C4EBD" w:rsidRPr="00E11762" w:rsidRDefault="002C4EBD" w:rsidP="002C4EBD">
            <w:pPr>
              <w:pStyle w:val="acctfourfigures"/>
              <w:tabs>
                <w:tab w:val="clear" w:pos="765"/>
                <w:tab w:val="decimal" w:pos="720"/>
              </w:tabs>
              <w:spacing w:line="216" w:lineRule="auto"/>
              <w:ind w:left="371" w:hanging="36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C014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2,055,000</w:t>
            </w:r>
          </w:p>
        </w:tc>
        <w:tc>
          <w:tcPr>
            <w:tcW w:w="182" w:type="dxa"/>
          </w:tcPr>
          <w:p w14:paraId="0AB685A5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1731BB59" w14:textId="487782C1" w:rsidR="002C4EBD" w:rsidRPr="00E11762" w:rsidRDefault="002C4EBD" w:rsidP="002C4EBD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1176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 xml:space="preserve">1,213,477 </w:t>
            </w:r>
          </w:p>
        </w:tc>
        <w:tc>
          <w:tcPr>
            <w:tcW w:w="178" w:type="dxa"/>
          </w:tcPr>
          <w:p w14:paraId="69ED05D8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4506185E" w14:textId="503467A0" w:rsidR="002C4EBD" w:rsidRPr="00366671" w:rsidRDefault="002C4EBD" w:rsidP="002C4EBD">
            <w:pPr>
              <w:pStyle w:val="acctfourfigures"/>
              <w:tabs>
                <w:tab w:val="clear" w:pos="765"/>
                <w:tab w:val="decimal" w:pos="840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E1176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 xml:space="preserve">1,213,477 </w:t>
            </w:r>
          </w:p>
        </w:tc>
        <w:tc>
          <w:tcPr>
            <w:tcW w:w="178" w:type="dxa"/>
          </w:tcPr>
          <w:p w14:paraId="15E1B361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0EAB52EE" w14:textId="21961212" w:rsidR="002C4EBD" w:rsidRPr="00E444A0" w:rsidRDefault="002C4EBD" w:rsidP="00E444A0">
            <w:pPr>
              <w:pStyle w:val="acctfourfigures"/>
              <w:tabs>
                <w:tab w:val="clear" w:pos="765"/>
                <w:tab w:val="decimal" w:pos="467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E444A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8" w:type="dxa"/>
          </w:tcPr>
          <w:p w14:paraId="5D991AE6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55A9CA5C" w14:textId="69DC6F9E" w:rsidR="002C4EBD" w:rsidRPr="00E11762" w:rsidRDefault="002C4EBD" w:rsidP="002C4EBD">
            <w:pPr>
              <w:pStyle w:val="acctfourfigures"/>
              <w:tabs>
                <w:tab w:val="clear" w:pos="765"/>
                <w:tab w:val="decimal" w:pos="635"/>
              </w:tabs>
              <w:spacing w:line="216" w:lineRule="auto"/>
              <w:ind w:left="-985" w:right="-140" w:hanging="72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C014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2C4EBD" w:rsidRPr="00E11762" w14:paraId="02895FBD" w14:textId="77777777" w:rsidTr="0071717D">
        <w:trPr>
          <w:cantSplit/>
        </w:trPr>
        <w:tc>
          <w:tcPr>
            <w:tcW w:w="3510" w:type="dxa"/>
          </w:tcPr>
          <w:p w14:paraId="7044E50E" w14:textId="42D848AA" w:rsidR="002C4EBD" w:rsidRPr="00E11762" w:rsidRDefault="002C4EBD" w:rsidP="002C4EBD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="Angsana New" w:hAnsi="Angsana New"/>
                <w:sz w:val="26"/>
                <w:szCs w:val="26"/>
                <w:cs/>
              </w:rPr>
              <w:t>บริษัท ทีซีซี โฮเทล คอลเล็คชั่น จำกัด</w:t>
            </w:r>
          </w:p>
        </w:tc>
        <w:tc>
          <w:tcPr>
            <w:tcW w:w="1890" w:type="dxa"/>
          </w:tcPr>
          <w:p w14:paraId="1E143C5B" w14:textId="7E688004" w:rsidR="002C4EBD" w:rsidRPr="00E11762" w:rsidRDefault="002C4EBD" w:rsidP="002C4EBD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="Angsana New" w:hAnsi="Angsana New"/>
                <w:sz w:val="26"/>
                <w:szCs w:val="26"/>
                <w:cs/>
              </w:rPr>
              <w:t>กิจการโรงแรม</w:t>
            </w:r>
          </w:p>
        </w:tc>
        <w:tc>
          <w:tcPr>
            <w:tcW w:w="180" w:type="dxa"/>
          </w:tcPr>
          <w:p w14:paraId="095C22B0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EAB732F" w14:textId="1DD62B3C" w:rsidR="002C4EBD" w:rsidRPr="00E11762" w:rsidRDefault="002C4EBD" w:rsidP="002C4EBD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C014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25.00</w:t>
            </w:r>
          </w:p>
        </w:tc>
        <w:tc>
          <w:tcPr>
            <w:tcW w:w="183" w:type="dxa"/>
          </w:tcPr>
          <w:p w14:paraId="026EA33A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697890AE" w14:textId="61208AEF" w:rsidR="002C4EBD" w:rsidRPr="00F02FC1" w:rsidRDefault="002C4EBD" w:rsidP="00F02FC1">
            <w:pPr>
              <w:pStyle w:val="acctfourfigures"/>
              <w:tabs>
                <w:tab w:val="clear" w:pos="765"/>
                <w:tab w:val="decimal" w:pos="550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F02FC1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4" w:type="dxa"/>
          </w:tcPr>
          <w:p w14:paraId="51534E49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03EF26A8" w14:textId="6DC9E202" w:rsidR="002C4EBD" w:rsidRPr="00E11762" w:rsidRDefault="002C4EBD" w:rsidP="002C4EBD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C014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2,003,000</w:t>
            </w:r>
          </w:p>
        </w:tc>
        <w:tc>
          <w:tcPr>
            <w:tcW w:w="178" w:type="dxa"/>
          </w:tcPr>
          <w:p w14:paraId="08AAB03C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17379FED" w14:textId="2AA311C3" w:rsidR="002C4EBD" w:rsidRPr="00E11762" w:rsidRDefault="002C4EBD" w:rsidP="002C4EBD">
            <w:pPr>
              <w:pStyle w:val="acctfourfigures"/>
              <w:tabs>
                <w:tab w:val="clear" w:pos="765"/>
                <w:tab w:val="decimal" w:pos="720"/>
              </w:tabs>
              <w:spacing w:line="216" w:lineRule="auto"/>
              <w:ind w:left="371" w:hanging="45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C014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2,003,000</w:t>
            </w:r>
          </w:p>
        </w:tc>
        <w:tc>
          <w:tcPr>
            <w:tcW w:w="182" w:type="dxa"/>
          </w:tcPr>
          <w:p w14:paraId="4BFF0E6E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12D968CE" w14:textId="2BDFF012" w:rsidR="002C4EBD" w:rsidRPr="00E11762" w:rsidRDefault="002C4EBD" w:rsidP="002C4EBD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1176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886,</w:t>
            </w:r>
            <w:r w:rsidRPr="00E1176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32</w:t>
            </w:r>
            <w:r w:rsidRPr="00E1176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 xml:space="preserve">8 </w:t>
            </w:r>
          </w:p>
        </w:tc>
        <w:tc>
          <w:tcPr>
            <w:tcW w:w="178" w:type="dxa"/>
          </w:tcPr>
          <w:p w14:paraId="39966E51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5B12FE34" w14:textId="723F4DF3" w:rsidR="002C4EBD" w:rsidRPr="00366671" w:rsidRDefault="002C4EBD" w:rsidP="002C4EBD">
            <w:pPr>
              <w:pStyle w:val="acctfourfigures"/>
              <w:tabs>
                <w:tab w:val="clear" w:pos="765"/>
                <w:tab w:val="decimal" w:pos="840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E1176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886,</w:t>
            </w:r>
            <w:r w:rsidRPr="00E1176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32</w:t>
            </w:r>
            <w:r w:rsidRPr="00E1176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 xml:space="preserve">8 </w:t>
            </w:r>
          </w:p>
        </w:tc>
        <w:tc>
          <w:tcPr>
            <w:tcW w:w="178" w:type="dxa"/>
          </w:tcPr>
          <w:p w14:paraId="02AEF67F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0D33254E" w14:textId="153FFC3B" w:rsidR="002C4EBD" w:rsidRPr="00E444A0" w:rsidRDefault="002C4EBD" w:rsidP="00E444A0">
            <w:pPr>
              <w:pStyle w:val="acctfourfigures"/>
              <w:tabs>
                <w:tab w:val="clear" w:pos="765"/>
                <w:tab w:val="decimal" w:pos="467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E444A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8" w:type="dxa"/>
          </w:tcPr>
          <w:p w14:paraId="7E2AD988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4CE83014" w14:textId="10E6C246" w:rsidR="002C4EBD" w:rsidRPr="00E11762" w:rsidRDefault="002C4EBD" w:rsidP="002C4EBD">
            <w:pPr>
              <w:pStyle w:val="acctfourfigures"/>
              <w:tabs>
                <w:tab w:val="clear" w:pos="765"/>
                <w:tab w:val="decimal" w:pos="635"/>
              </w:tabs>
              <w:spacing w:line="216" w:lineRule="auto"/>
              <w:ind w:left="-985" w:right="-140" w:hanging="72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C014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2C4EBD" w:rsidRPr="00E11762" w14:paraId="6FC6AE8D" w14:textId="77777777" w:rsidTr="0071717D">
        <w:trPr>
          <w:cantSplit/>
        </w:trPr>
        <w:tc>
          <w:tcPr>
            <w:tcW w:w="3510" w:type="dxa"/>
          </w:tcPr>
          <w:p w14:paraId="2C495DAE" w14:textId="0A0406A1" w:rsidR="002C4EBD" w:rsidRPr="00E11762" w:rsidRDefault="002C4EBD" w:rsidP="002C4EBD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="Angsana New" w:hAnsi="Angsana New"/>
                <w:sz w:val="26"/>
                <w:szCs w:val="26"/>
                <w:cs/>
              </w:rPr>
              <w:t xml:space="preserve">บริษัท สิริทรัพย์ พัฒนา </w:t>
            </w:r>
            <w:r w:rsidRPr="00E11762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E11762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890" w:type="dxa"/>
          </w:tcPr>
          <w:p w14:paraId="159BAE2F" w14:textId="577EF4A0" w:rsidR="002C4EBD" w:rsidRPr="00E11762" w:rsidRDefault="002C4EBD" w:rsidP="002C4EBD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="Angsana New" w:hAnsi="Angsana New"/>
                <w:sz w:val="26"/>
                <w:szCs w:val="26"/>
                <w:cs/>
              </w:rPr>
              <w:t>กิจการโรงแรม</w:t>
            </w:r>
          </w:p>
        </w:tc>
        <w:tc>
          <w:tcPr>
            <w:tcW w:w="180" w:type="dxa"/>
          </w:tcPr>
          <w:p w14:paraId="10760FFA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C4FA790" w14:textId="3C455F7C" w:rsidR="002C4EBD" w:rsidRPr="00E11762" w:rsidRDefault="002C4EBD" w:rsidP="002C4EBD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A1F01">
              <w:rPr>
                <w:rFonts w:ascii="Angsana New" w:hAnsi="Angsana New" w:cs="Times New Roman"/>
                <w:sz w:val="26"/>
                <w:szCs w:val="26"/>
              </w:rPr>
              <w:t>25.00</w:t>
            </w:r>
          </w:p>
        </w:tc>
        <w:tc>
          <w:tcPr>
            <w:tcW w:w="183" w:type="dxa"/>
          </w:tcPr>
          <w:p w14:paraId="36DC0C91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32DAD491" w14:textId="76E5603E" w:rsidR="002C4EBD" w:rsidRPr="00BA1F01" w:rsidRDefault="002C4EBD" w:rsidP="002C4EBD">
            <w:pPr>
              <w:pStyle w:val="acctfourfigures"/>
              <w:tabs>
                <w:tab w:val="clear" w:pos="765"/>
                <w:tab w:val="decimal" w:pos="550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BA1F01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4" w:type="dxa"/>
          </w:tcPr>
          <w:p w14:paraId="101999DE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41308F4C" w14:textId="74F068E0" w:rsidR="002C4EBD" w:rsidRPr="00E11762" w:rsidRDefault="002C4EBD" w:rsidP="002C4EBD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C014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16,000</w:t>
            </w:r>
          </w:p>
        </w:tc>
        <w:tc>
          <w:tcPr>
            <w:tcW w:w="178" w:type="dxa"/>
          </w:tcPr>
          <w:p w14:paraId="7EF6328B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45FDF9D4" w14:textId="40699928" w:rsidR="002C4EBD" w:rsidRPr="00E11762" w:rsidRDefault="002C4EBD" w:rsidP="002C4EBD">
            <w:pPr>
              <w:pStyle w:val="acctfourfigures"/>
              <w:tabs>
                <w:tab w:val="clear" w:pos="765"/>
                <w:tab w:val="decimal" w:pos="720"/>
              </w:tabs>
              <w:spacing w:line="216" w:lineRule="auto"/>
              <w:ind w:left="371" w:hanging="2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C014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16,000</w:t>
            </w:r>
          </w:p>
        </w:tc>
        <w:tc>
          <w:tcPr>
            <w:tcW w:w="182" w:type="dxa"/>
          </w:tcPr>
          <w:p w14:paraId="3B661341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55FD8B44" w14:textId="4909A0BB" w:rsidR="002C4EBD" w:rsidRPr="00E11762" w:rsidRDefault="002C4EBD" w:rsidP="002C4EBD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1176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 xml:space="preserve">8,712 </w:t>
            </w:r>
          </w:p>
        </w:tc>
        <w:tc>
          <w:tcPr>
            <w:tcW w:w="178" w:type="dxa"/>
          </w:tcPr>
          <w:p w14:paraId="7AD483B2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45CD3541" w14:textId="334D0397" w:rsidR="002C4EBD" w:rsidRPr="00366671" w:rsidRDefault="002C4EBD" w:rsidP="002C4EBD">
            <w:pPr>
              <w:pStyle w:val="acctfourfigures"/>
              <w:tabs>
                <w:tab w:val="clear" w:pos="765"/>
                <w:tab w:val="decimal" w:pos="840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E1176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 xml:space="preserve">8,712 </w:t>
            </w:r>
          </w:p>
        </w:tc>
        <w:tc>
          <w:tcPr>
            <w:tcW w:w="178" w:type="dxa"/>
          </w:tcPr>
          <w:p w14:paraId="6C80E689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28191380" w14:textId="0740544A" w:rsidR="002C4EBD" w:rsidRPr="00366671" w:rsidRDefault="002C4EBD" w:rsidP="002C4EBD">
            <w:pPr>
              <w:pStyle w:val="acctfourfigures"/>
              <w:tabs>
                <w:tab w:val="clear" w:pos="765"/>
                <w:tab w:val="decimal" w:pos="467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0C014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08" w:type="dxa"/>
          </w:tcPr>
          <w:p w14:paraId="650DE78B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6178BBBA" w14:textId="46439F83" w:rsidR="002C4EBD" w:rsidRPr="00E11762" w:rsidRDefault="002C4EBD" w:rsidP="002C4EBD">
            <w:pPr>
              <w:pStyle w:val="acctfourfigures"/>
              <w:tabs>
                <w:tab w:val="clear" w:pos="765"/>
                <w:tab w:val="decimal" w:pos="635"/>
              </w:tabs>
              <w:spacing w:line="216" w:lineRule="auto"/>
              <w:ind w:left="-985" w:right="-140" w:hanging="72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C014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2C4EBD" w:rsidRPr="00E11762" w14:paraId="6771ED55" w14:textId="77777777" w:rsidTr="0071717D">
        <w:trPr>
          <w:cantSplit/>
        </w:trPr>
        <w:tc>
          <w:tcPr>
            <w:tcW w:w="3510" w:type="dxa"/>
          </w:tcPr>
          <w:p w14:paraId="68786DFB" w14:textId="3C7B896C" w:rsidR="002C4EBD" w:rsidRPr="00E11762" w:rsidRDefault="002C4EBD" w:rsidP="002C4EBD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="Angsana New" w:hAnsi="Angsana New"/>
                <w:sz w:val="26"/>
                <w:szCs w:val="26"/>
                <w:cs/>
              </w:rPr>
              <w:t>บริษัท ทีซีซีซีแอล จอมเทียน จำกัด</w:t>
            </w:r>
          </w:p>
        </w:tc>
        <w:tc>
          <w:tcPr>
            <w:tcW w:w="1890" w:type="dxa"/>
          </w:tcPr>
          <w:p w14:paraId="6F202A9F" w14:textId="6A53D244" w:rsidR="002C4EBD" w:rsidRPr="00E11762" w:rsidRDefault="002C4EBD" w:rsidP="002C4EBD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="Angsana New" w:hAnsi="Angsana New"/>
                <w:sz w:val="26"/>
                <w:szCs w:val="26"/>
                <w:cs/>
              </w:rPr>
              <w:t>กิจการโรงแรม</w:t>
            </w:r>
          </w:p>
        </w:tc>
        <w:tc>
          <w:tcPr>
            <w:tcW w:w="180" w:type="dxa"/>
          </w:tcPr>
          <w:p w14:paraId="400FF9F1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FF466D8" w14:textId="4C6CE4D9" w:rsidR="002C4EBD" w:rsidRPr="00E11762" w:rsidRDefault="002C4EBD" w:rsidP="002C4EBD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1762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3" w:type="dxa"/>
          </w:tcPr>
          <w:p w14:paraId="1E1A5393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7304DF7A" w14:textId="0FFCF85D" w:rsidR="002C4EBD" w:rsidRPr="00366671" w:rsidRDefault="002C4EBD" w:rsidP="002C4EBD">
            <w:pPr>
              <w:pStyle w:val="acctfourfigures"/>
              <w:tabs>
                <w:tab w:val="clear" w:pos="765"/>
                <w:tab w:val="decimal" w:pos="550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E11762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4" w:type="dxa"/>
          </w:tcPr>
          <w:p w14:paraId="1CFE4A8D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vAlign w:val="bottom"/>
          </w:tcPr>
          <w:p w14:paraId="627EC72E" w14:textId="45F446D8" w:rsidR="002C4EBD" w:rsidRPr="00E11762" w:rsidRDefault="002C4EBD" w:rsidP="002C4EBD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1</w:t>
            </w:r>
            <w:r w:rsidRPr="00E11762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E1176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010</w:t>
            </w:r>
            <w:r w:rsidRPr="00E11762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E1176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000</w:t>
            </w:r>
            <w:r w:rsidRPr="00E11762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8" w:type="dxa"/>
          </w:tcPr>
          <w:p w14:paraId="34AC2640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vAlign w:val="bottom"/>
          </w:tcPr>
          <w:p w14:paraId="4B44265D" w14:textId="72AA96F3" w:rsidR="002C4EBD" w:rsidRPr="00E11762" w:rsidRDefault="002C4EBD" w:rsidP="00E444A0">
            <w:pPr>
              <w:pStyle w:val="acctfourfigures"/>
              <w:tabs>
                <w:tab w:val="clear" w:pos="765"/>
                <w:tab w:val="decimal" w:pos="720"/>
              </w:tabs>
              <w:spacing w:line="216" w:lineRule="auto"/>
              <w:ind w:left="371" w:hanging="36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444A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1,010,000</w:t>
            </w:r>
          </w:p>
        </w:tc>
        <w:tc>
          <w:tcPr>
            <w:tcW w:w="182" w:type="dxa"/>
          </w:tcPr>
          <w:p w14:paraId="108091B5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2F629104" w14:textId="1167F6A2" w:rsidR="002C4EBD" w:rsidRPr="00E11762" w:rsidRDefault="002C4EBD" w:rsidP="002C4EBD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1176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 xml:space="preserve">824,412 </w:t>
            </w:r>
          </w:p>
        </w:tc>
        <w:tc>
          <w:tcPr>
            <w:tcW w:w="178" w:type="dxa"/>
          </w:tcPr>
          <w:p w14:paraId="73620C22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137871B6" w14:textId="169F4756" w:rsidR="002C4EBD" w:rsidRPr="00366671" w:rsidRDefault="002C4EBD" w:rsidP="002C4EBD">
            <w:pPr>
              <w:pStyle w:val="acctfourfigures"/>
              <w:tabs>
                <w:tab w:val="clear" w:pos="765"/>
                <w:tab w:val="decimal" w:pos="840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E1176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 xml:space="preserve">824,412 </w:t>
            </w:r>
          </w:p>
        </w:tc>
        <w:tc>
          <w:tcPr>
            <w:tcW w:w="178" w:type="dxa"/>
          </w:tcPr>
          <w:p w14:paraId="0EAF0240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6AF60E64" w14:textId="49EE4538" w:rsidR="002C4EBD" w:rsidRPr="00366671" w:rsidRDefault="002C4EBD" w:rsidP="002C4EBD">
            <w:pPr>
              <w:pStyle w:val="acctfourfigures"/>
              <w:tabs>
                <w:tab w:val="clear" w:pos="765"/>
                <w:tab w:val="decimal" w:pos="467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E117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8" w:type="dxa"/>
          </w:tcPr>
          <w:p w14:paraId="7C92F48E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2CBCF0E3" w14:textId="7EDAE852" w:rsidR="002C4EBD" w:rsidRPr="00E11762" w:rsidRDefault="002C4EBD" w:rsidP="002C4EBD">
            <w:pPr>
              <w:pStyle w:val="acctfourfigures"/>
              <w:tabs>
                <w:tab w:val="clear" w:pos="765"/>
                <w:tab w:val="decimal" w:pos="635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C4EBD" w:rsidRPr="00E11762" w14:paraId="33CD050A" w14:textId="77777777" w:rsidTr="0071717D">
        <w:trPr>
          <w:cantSplit/>
          <w:trHeight w:val="389"/>
        </w:trPr>
        <w:tc>
          <w:tcPr>
            <w:tcW w:w="3510" w:type="dxa"/>
          </w:tcPr>
          <w:p w14:paraId="6BAAF56C" w14:textId="2CB67955" w:rsidR="002C4EBD" w:rsidRPr="00E11762" w:rsidRDefault="002C4EBD" w:rsidP="002C4EBD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="Angsana New" w:hAnsi="Angsana New"/>
                <w:sz w:val="26"/>
                <w:szCs w:val="26"/>
                <w:cs/>
              </w:rPr>
              <w:t>บริษัท ทีซีซี พัทยา จำกัด</w:t>
            </w:r>
          </w:p>
        </w:tc>
        <w:tc>
          <w:tcPr>
            <w:tcW w:w="1890" w:type="dxa"/>
          </w:tcPr>
          <w:p w14:paraId="18961324" w14:textId="6F598AAB" w:rsidR="002C4EBD" w:rsidRPr="00E11762" w:rsidRDefault="002C4EBD" w:rsidP="002C4EBD">
            <w:pPr>
              <w:tabs>
                <w:tab w:val="clear" w:pos="227"/>
                <w:tab w:val="clear" w:pos="454"/>
              </w:tabs>
              <w:spacing w:line="216" w:lineRule="auto"/>
              <w:ind w:left="28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="Angsana New" w:hAnsi="Angsana New" w:hint="cs"/>
                <w:sz w:val="26"/>
                <w:szCs w:val="26"/>
                <w:cs/>
              </w:rPr>
              <w:t>โครงการที่มีประโยชน์การใช้สอยแบบผสมผสาน</w:t>
            </w:r>
          </w:p>
        </w:tc>
        <w:tc>
          <w:tcPr>
            <w:tcW w:w="180" w:type="dxa"/>
          </w:tcPr>
          <w:p w14:paraId="50691CED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89439A5" w14:textId="77777777" w:rsidR="002C4EBD" w:rsidRPr="00E11762" w:rsidRDefault="002C4EBD" w:rsidP="002C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  <w:p w14:paraId="39741621" w14:textId="77777777" w:rsidR="002C4EBD" w:rsidRPr="00E11762" w:rsidRDefault="002C4EBD" w:rsidP="002C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16" w:lineRule="auto"/>
              <w:rPr>
                <w:rFonts w:ascii="Angsana New" w:hAnsi="Angsana New"/>
                <w:sz w:val="26"/>
                <w:szCs w:val="26"/>
              </w:rPr>
            </w:pPr>
          </w:p>
          <w:p w14:paraId="6B87898F" w14:textId="3581C9C1" w:rsidR="002C4EBD" w:rsidRPr="00E11762" w:rsidRDefault="002C4EBD" w:rsidP="002C4EBD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1762">
              <w:rPr>
                <w:rFonts w:ascii="Angsana New" w:hAnsi="Angsana New"/>
                <w:sz w:val="26"/>
                <w:szCs w:val="26"/>
              </w:rPr>
              <w:t>25.56</w:t>
            </w:r>
          </w:p>
        </w:tc>
        <w:tc>
          <w:tcPr>
            <w:tcW w:w="183" w:type="dxa"/>
          </w:tcPr>
          <w:p w14:paraId="49B52E81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3FA1770A" w14:textId="77777777" w:rsidR="002C4EBD" w:rsidRPr="00E11762" w:rsidRDefault="002C4EBD" w:rsidP="002C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  <w:p w14:paraId="306093B9" w14:textId="77777777" w:rsidR="002C4EBD" w:rsidRPr="00E11762" w:rsidRDefault="002C4EBD" w:rsidP="002C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16" w:lineRule="auto"/>
              <w:rPr>
                <w:rFonts w:ascii="Angsana New" w:hAnsi="Angsana New"/>
                <w:sz w:val="26"/>
                <w:szCs w:val="26"/>
              </w:rPr>
            </w:pPr>
          </w:p>
          <w:p w14:paraId="46C5F8EF" w14:textId="040FF8ED" w:rsidR="002C4EBD" w:rsidRPr="00366671" w:rsidRDefault="002C4EBD" w:rsidP="002C4EBD">
            <w:pPr>
              <w:pStyle w:val="acctfourfigures"/>
              <w:tabs>
                <w:tab w:val="clear" w:pos="765"/>
                <w:tab w:val="decimal" w:pos="550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E11762">
              <w:rPr>
                <w:rFonts w:ascii="Angsana New" w:hAnsi="Angsana New"/>
                <w:sz w:val="26"/>
                <w:szCs w:val="26"/>
              </w:rPr>
              <w:t>25.56</w:t>
            </w:r>
          </w:p>
        </w:tc>
        <w:tc>
          <w:tcPr>
            <w:tcW w:w="184" w:type="dxa"/>
          </w:tcPr>
          <w:p w14:paraId="33EBBC25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vAlign w:val="bottom"/>
          </w:tcPr>
          <w:p w14:paraId="759DB0AE" w14:textId="474EB4D8" w:rsidR="002C4EBD" w:rsidRPr="00E11762" w:rsidRDefault="002C4EBD" w:rsidP="002C4EBD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2</w:t>
            </w:r>
            <w:r w:rsidRPr="00E11762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E1176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000</w:t>
            </w:r>
            <w:r w:rsidRPr="00E11762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E1176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000</w:t>
            </w:r>
            <w:r w:rsidRPr="00E11762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8" w:type="dxa"/>
          </w:tcPr>
          <w:p w14:paraId="3D8FE9DD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vAlign w:val="bottom"/>
          </w:tcPr>
          <w:p w14:paraId="550B976E" w14:textId="156DDE24" w:rsidR="002C4EBD" w:rsidRPr="00E11762" w:rsidRDefault="002C4EBD" w:rsidP="00E444A0">
            <w:pPr>
              <w:pStyle w:val="acctfourfigures"/>
              <w:tabs>
                <w:tab w:val="clear" w:pos="765"/>
                <w:tab w:val="decimal" w:pos="720"/>
              </w:tabs>
              <w:spacing w:line="216" w:lineRule="auto"/>
              <w:ind w:left="371" w:hanging="36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444A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2,000,000</w:t>
            </w:r>
          </w:p>
        </w:tc>
        <w:tc>
          <w:tcPr>
            <w:tcW w:w="182" w:type="dxa"/>
          </w:tcPr>
          <w:p w14:paraId="38BD3020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4CEC1B4F" w14:textId="5C6D7061" w:rsidR="002C4EBD" w:rsidRPr="00E11762" w:rsidRDefault="002C4EBD" w:rsidP="002C4EBD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1176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 xml:space="preserve">1,003,604 </w:t>
            </w:r>
          </w:p>
        </w:tc>
        <w:tc>
          <w:tcPr>
            <w:tcW w:w="178" w:type="dxa"/>
          </w:tcPr>
          <w:p w14:paraId="18E07DD1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774785C7" w14:textId="16F32642" w:rsidR="002C4EBD" w:rsidRPr="00366671" w:rsidRDefault="002C4EBD" w:rsidP="002C4EBD">
            <w:pPr>
              <w:pStyle w:val="acctfourfigures"/>
              <w:tabs>
                <w:tab w:val="clear" w:pos="765"/>
                <w:tab w:val="decimal" w:pos="840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E1176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 xml:space="preserve">1,003,604 </w:t>
            </w:r>
          </w:p>
        </w:tc>
        <w:tc>
          <w:tcPr>
            <w:tcW w:w="178" w:type="dxa"/>
          </w:tcPr>
          <w:p w14:paraId="0DE40EBE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54E240DF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467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  <w:p w14:paraId="06DF8873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467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E11762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</w:p>
          <w:p w14:paraId="011654C9" w14:textId="48826AA9" w:rsidR="002C4EBD" w:rsidRPr="00366671" w:rsidRDefault="002C4EBD" w:rsidP="002C4EBD">
            <w:pPr>
              <w:pStyle w:val="acctfourfigures"/>
              <w:tabs>
                <w:tab w:val="clear" w:pos="765"/>
                <w:tab w:val="decimal" w:pos="467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E11762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E117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8" w:type="dxa"/>
          </w:tcPr>
          <w:p w14:paraId="50BF5A9E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04634363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467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  <w:p w14:paraId="6F1CCD55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467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E11762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</w:p>
          <w:p w14:paraId="580430B2" w14:textId="3EFE21B3" w:rsidR="002C4EBD" w:rsidRPr="00E11762" w:rsidRDefault="002C4EBD" w:rsidP="002C4EBD">
            <w:pPr>
              <w:pStyle w:val="acctfourfigures"/>
              <w:tabs>
                <w:tab w:val="clear" w:pos="765"/>
                <w:tab w:val="decimal" w:pos="635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E1176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C4EBD" w:rsidRPr="00E11762" w14:paraId="561A128A" w14:textId="77777777" w:rsidTr="0071717D">
        <w:trPr>
          <w:cantSplit/>
        </w:trPr>
        <w:tc>
          <w:tcPr>
            <w:tcW w:w="3510" w:type="dxa"/>
          </w:tcPr>
          <w:p w14:paraId="3B6FC1ED" w14:textId="220A560A" w:rsidR="002C4EBD" w:rsidRPr="00E11762" w:rsidRDefault="002C4EBD" w:rsidP="002C4EBD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E11762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E117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11762">
              <w:rPr>
                <w:rFonts w:ascii="Angsana New" w:hAnsi="Angsana New" w:hint="cs"/>
                <w:sz w:val="26"/>
                <w:szCs w:val="26"/>
                <w:cs/>
              </w:rPr>
              <w:t>โฮเทลส์</w:t>
            </w:r>
            <w:r w:rsidRPr="00E117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11762">
              <w:rPr>
                <w:rFonts w:ascii="Angsana New" w:hAnsi="Angsana New" w:hint="cs"/>
                <w:sz w:val="26"/>
                <w:szCs w:val="26"/>
                <w:cs/>
              </w:rPr>
              <w:t>เอเชียทีค</w:t>
            </w:r>
            <w:r w:rsidRPr="00E117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11762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890" w:type="dxa"/>
          </w:tcPr>
          <w:p w14:paraId="496F6AAD" w14:textId="1FFB7474" w:rsidR="002C4EBD" w:rsidRPr="00E11762" w:rsidRDefault="002C4EBD" w:rsidP="002C4EBD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="Angsana New" w:hAnsi="Angsana New"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กิจการโรงแรม</w:t>
            </w:r>
          </w:p>
        </w:tc>
        <w:tc>
          <w:tcPr>
            <w:tcW w:w="180" w:type="dxa"/>
          </w:tcPr>
          <w:p w14:paraId="525C56EC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B7F810A" w14:textId="4F25BBD1" w:rsidR="002C4EBD" w:rsidRPr="00E11762" w:rsidRDefault="002C4EBD" w:rsidP="002C4EBD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1762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3" w:type="dxa"/>
          </w:tcPr>
          <w:p w14:paraId="2586264A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2677AD91" w14:textId="26CE87F0" w:rsidR="002C4EBD" w:rsidRPr="00E11762" w:rsidRDefault="002C4EBD" w:rsidP="002C4EBD">
            <w:pPr>
              <w:pStyle w:val="acctfourfigures"/>
              <w:tabs>
                <w:tab w:val="clear" w:pos="765"/>
                <w:tab w:val="decimal" w:pos="550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E11762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4" w:type="dxa"/>
          </w:tcPr>
          <w:p w14:paraId="584A4E7E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vAlign w:val="bottom"/>
          </w:tcPr>
          <w:p w14:paraId="35B2282B" w14:textId="317C9D48" w:rsidR="002C4EBD" w:rsidRPr="00E11762" w:rsidRDefault="002C4EBD" w:rsidP="002C4EBD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E11762">
              <w:rPr>
                <w:rFonts w:ascii="Angsana New" w:hAnsi="Angsana New" w:cs="Angsana New"/>
                <w:color w:val="000000"/>
                <w:sz w:val="26"/>
                <w:szCs w:val="26"/>
                <w:lang w:val="en-US" w:bidi="th-TH"/>
              </w:rPr>
              <w:t>200,100</w:t>
            </w:r>
          </w:p>
        </w:tc>
        <w:tc>
          <w:tcPr>
            <w:tcW w:w="178" w:type="dxa"/>
          </w:tcPr>
          <w:p w14:paraId="0EBBBEC9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vAlign w:val="bottom"/>
          </w:tcPr>
          <w:p w14:paraId="5392CB3B" w14:textId="3B4590C2" w:rsidR="002C4EBD" w:rsidRPr="00E444A0" w:rsidRDefault="002C4EBD" w:rsidP="00E444A0">
            <w:pPr>
              <w:pStyle w:val="acctfourfigures"/>
              <w:tabs>
                <w:tab w:val="clear" w:pos="765"/>
                <w:tab w:val="decimal" w:pos="720"/>
              </w:tabs>
              <w:spacing w:line="216" w:lineRule="auto"/>
              <w:ind w:left="371" w:hanging="36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444A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200,100</w:t>
            </w:r>
          </w:p>
        </w:tc>
        <w:tc>
          <w:tcPr>
            <w:tcW w:w="182" w:type="dxa"/>
          </w:tcPr>
          <w:p w14:paraId="418B88B3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210814F2" w14:textId="6D7D16AC" w:rsidR="002C4EBD" w:rsidRPr="00E11762" w:rsidRDefault="002C4EBD" w:rsidP="002C4EBD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1176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67,903</w:t>
            </w:r>
          </w:p>
        </w:tc>
        <w:tc>
          <w:tcPr>
            <w:tcW w:w="178" w:type="dxa"/>
          </w:tcPr>
          <w:p w14:paraId="4E183A31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127D3F13" w14:textId="31E9FFD4" w:rsidR="002C4EBD" w:rsidRPr="00E11762" w:rsidRDefault="002C4EBD" w:rsidP="002C4EBD">
            <w:pPr>
              <w:pStyle w:val="acctfourfigures"/>
              <w:tabs>
                <w:tab w:val="clear" w:pos="765"/>
                <w:tab w:val="decimal" w:pos="840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E1176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67,903</w:t>
            </w:r>
          </w:p>
        </w:tc>
        <w:tc>
          <w:tcPr>
            <w:tcW w:w="178" w:type="dxa"/>
          </w:tcPr>
          <w:p w14:paraId="69E96423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39B3814F" w14:textId="4E42A8CA" w:rsidR="002C4EBD" w:rsidRPr="00366671" w:rsidRDefault="002C4EBD" w:rsidP="002C4EBD">
            <w:pPr>
              <w:pStyle w:val="acctfourfigures"/>
              <w:tabs>
                <w:tab w:val="clear" w:pos="765"/>
                <w:tab w:val="decimal" w:pos="467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E117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8" w:type="dxa"/>
          </w:tcPr>
          <w:p w14:paraId="3674916F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30FC3215" w14:textId="1137E1FA" w:rsidR="002C4EBD" w:rsidRPr="00E11762" w:rsidRDefault="002C4EBD" w:rsidP="002C4EBD">
            <w:pPr>
              <w:pStyle w:val="acctfourfigures"/>
              <w:tabs>
                <w:tab w:val="clear" w:pos="765"/>
                <w:tab w:val="decimal" w:pos="635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E1176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C4EBD" w:rsidRPr="00E11762" w14:paraId="60F1F308" w14:textId="77777777" w:rsidTr="0071717D">
        <w:trPr>
          <w:cantSplit/>
        </w:trPr>
        <w:tc>
          <w:tcPr>
            <w:tcW w:w="3510" w:type="dxa"/>
          </w:tcPr>
          <w:p w14:paraId="6C5A9440" w14:textId="6F55C5A8" w:rsidR="002C4EBD" w:rsidRPr="00E11762" w:rsidRDefault="002C4EBD" w:rsidP="002C4EBD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="Angsana New" w:hAnsi="Angsana New"/>
                <w:sz w:val="26"/>
                <w:szCs w:val="26"/>
                <w:cs/>
              </w:rPr>
              <w:t xml:space="preserve">บริษัท รีเทล เวิลด์ </w:t>
            </w:r>
            <w:r w:rsidRPr="00E11762">
              <w:rPr>
                <w:rFonts w:ascii="Angsana New" w:hAnsi="Angsana New"/>
                <w:sz w:val="26"/>
                <w:szCs w:val="26"/>
              </w:rPr>
              <w:t xml:space="preserve">8 </w:t>
            </w:r>
            <w:r w:rsidRPr="00E11762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890" w:type="dxa"/>
          </w:tcPr>
          <w:p w14:paraId="69F639A8" w14:textId="488CAB0D" w:rsidR="002C4EBD" w:rsidRPr="00E11762" w:rsidRDefault="002C4EBD" w:rsidP="002C4EBD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="Angsana New" w:hAnsi="Angsana New"/>
                <w:sz w:val="26"/>
                <w:szCs w:val="26"/>
                <w:cs/>
              </w:rPr>
              <w:t>กิจการโรงแรม</w:t>
            </w:r>
          </w:p>
        </w:tc>
        <w:tc>
          <w:tcPr>
            <w:tcW w:w="180" w:type="dxa"/>
          </w:tcPr>
          <w:p w14:paraId="260EDD24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3467244" w14:textId="75A31E6F" w:rsidR="002C4EBD" w:rsidRPr="00E11762" w:rsidRDefault="002C4EBD" w:rsidP="002C4EBD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1762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3" w:type="dxa"/>
          </w:tcPr>
          <w:p w14:paraId="609A596B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1C6538FD" w14:textId="631367B3" w:rsidR="002C4EBD" w:rsidRPr="00366671" w:rsidRDefault="002C4EBD" w:rsidP="002C4EBD">
            <w:pPr>
              <w:pStyle w:val="acctfourfigures"/>
              <w:tabs>
                <w:tab w:val="clear" w:pos="765"/>
                <w:tab w:val="decimal" w:pos="550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E11762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4" w:type="dxa"/>
          </w:tcPr>
          <w:p w14:paraId="7247F096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vAlign w:val="bottom"/>
          </w:tcPr>
          <w:p w14:paraId="4CE5B0EA" w14:textId="14AAB2B1" w:rsidR="002C4EBD" w:rsidRPr="00E11762" w:rsidRDefault="002C4EBD" w:rsidP="002C4EBD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3</w:t>
            </w:r>
            <w:r w:rsidRPr="00E11762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E1176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000</w:t>
            </w:r>
            <w:r w:rsidRPr="00E11762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8" w:type="dxa"/>
          </w:tcPr>
          <w:p w14:paraId="22C0D5C1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vAlign w:val="bottom"/>
          </w:tcPr>
          <w:p w14:paraId="5AD5114C" w14:textId="07E23140" w:rsidR="002C4EBD" w:rsidRPr="00E11762" w:rsidRDefault="002C4EBD" w:rsidP="00E444A0">
            <w:pPr>
              <w:pStyle w:val="acctfourfigures"/>
              <w:tabs>
                <w:tab w:val="clear" w:pos="765"/>
                <w:tab w:val="decimal" w:pos="720"/>
              </w:tabs>
              <w:spacing w:line="216" w:lineRule="auto"/>
              <w:ind w:left="371" w:hanging="36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444A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3,000 </w:t>
            </w:r>
          </w:p>
        </w:tc>
        <w:tc>
          <w:tcPr>
            <w:tcW w:w="182" w:type="dxa"/>
          </w:tcPr>
          <w:p w14:paraId="3B0575B0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5B80BC0D" w14:textId="72DBB1BA" w:rsidR="002C4EBD" w:rsidRPr="00E11762" w:rsidRDefault="002C4EBD" w:rsidP="002C4EBD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1176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 xml:space="preserve">177,993 </w:t>
            </w:r>
          </w:p>
        </w:tc>
        <w:tc>
          <w:tcPr>
            <w:tcW w:w="178" w:type="dxa"/>
          </w:tcPr>
          <w:p w14:paraId="74BB13C3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47F22643" w14:textId="489A70DB" w:rsidR="002C4EBD" w:rsidRPr="00366671" w:rsidRDefault="002C4EBD" w:rsidP="002C4EBD">
            <w:pPr>
              <w:pStyle w:val="acctfourfigures"/>
              <w:tabs>
                <w:tab w:val="clear" w:pos="765"/>
                <w:tab w:val="decimal" w:pos="840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E1176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 xml:space="preserve">177,993 </w:t>
            </w:r>
          </w:p>
        </w:tc>
        <w:tc>
          <w:tcPr>
            <w:tcW w:w="178" w:type="dxa"/>
          </w:tcPr>
          <w:p w14:paraId="2FB2AD16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74A6E92D" w14:textId="6E522D97" w:rsidR="002C4EBD" w:rsidRPr="00366671" w:rsidRDefault="002C4EBD" w:rsidP="002C4EBD">
            <w:pPr>
              <w:pStyle w:val="acctfourfigures"/>
              <w:tabs>
                <w:tab w:val="clear" w:pos="765"/>
                <w:tab w:val="decimal" w:pos="467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E117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8" w:type="dxa"/>
          </w:tcPr>
          <w:p w14:paraId="424C486D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038358CA" w14:textId="132864AE" w:rsidR="002C4EBD" w:rsidRPr="00E11762" w:rsidRDefault="002C4EBD" w:rsidP="002C4EBD">
            <w:pPr>
              <w:pStyle w:val="acctfourfigures"/>
              <w:tabs>
                <w:tab w:val="clear" w:pos="765"/>
                <w:tab w:val="decimal" w:pos="635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C4EBD" w:rsidRPr="00E11762" w14:paraId="3EE43C11" w14:textId="77777777" w:rsidTr="0071717D">
        <w:trPr>
          <w:cantSplit/>
        </w:trPr>
        <w:tc>
          <w:tcPr>
            <w:tcW w:w="3510" w:type="dxa"/>
          </w:tcPr>
          <w:p w14:paraId="1802341A" w14:textId="578AF6A6" w:rsidR="002C4EBD" w:rsidRPr="00E11762" w:rsidRDefault="002C4EBD" w:rsidP="002C4EBD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="Angsana New" w:hAnsi="Angsana New"/>
                <w:sz w:val="26"/>
                <w:szCs w:val="26"/>
                <w:cs/>
              </w:rPr>
              <w:t xml:space="preserve">บริษัท คอนเซพ แลนด์ </w:t>
            </w:r>
            <w:r w:rsidRPr="00E11762">
              <w:rPr>
                <w:rFonts w:ascii="Angsana New" w:hAnsi="Angsana New"/>
                <w:sz w:val="26"/>
                <w:szCs w:val="26"/>
              </w:rPr>
              <w:t xml:space="preserve">9 </w:t>
            </w:r>
            <w:r w:rsidRPr="00E11762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890" w:type="dxa"/>
          </w:tcPr>
          <w:p w14:paraId="27957954" w14:textId="092531D9" w:rsidR="002C4EBD" w:rsidRPr="00E11762" w:rsidRDefault="002C4EBD" w:rsidP="002C4EBD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="Angsana New" w:hAnsi="Angsana New"/>
                <w:sz w:val="26"/>
                <w:szCs w:val="26"/>
                <w:cs/>
              </w:rPr>
              <w:t>กิจการโรงแรม</w:t>
            </w:r>
          </w:p>
        </w:tc>
        <w:tc>
          <w:tcPr>
            <w:tcW w:w="180" w:type="dxa"/>
          </w:tcPr>
          <w:p w14:paraId="2C5C4D1E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C073F91" w14:textId="0DD37C8B" w:rsidR="002C4EBD" w:rsidRPr="00E11762" w:rsidRDefault="002C4EBD" w:rsidP="002C4EBD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1762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3" w:type="dxa"/>
          </w:tcPr>
          <w:p w14:paraId="6D1E80B1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463BF4D2" w14:textId="55299181" w:rsidR="002C4EBD" w:rsidRPr="00366671" w:rsidRDefault="002C4EBD" w:rsidP="002C4EBD">
            <w:pPr>
              <w:pStyle w:val="acctfourfigures"/>
              <w:tabs>
                <w:tab w:val="clear" w:pos="765"/>
                <w:tab w:val="decimal" w:pos="550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E11762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4" w:type="dxa"/>
          </w:tcPr>
          <w:p w14:paraId="052BF323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vAlign w:val="bottom"/>
          </w:tcPr>
          <w:p w14:paraId="021B26D6" w14:textId="7395FA7A" w:rsidR="002C4EBD" w:rsidRPr="00E11762" w:rsidRDefault="002C4EBD" w:rsidP="002C4EBD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280</w:t>
            </w:r>
            <w:r w:rsidRPr="00E11762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E1176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000</w:t>
            </w:r>
            <w:r w:rsidRPr="00E11762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8" w:type="dxa"/>
          </w:tcPr>
          <w:p w14:paraId="66AD9E28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vAlign w:val="bottom"/>
          </w:tcPr>
          <w:p w14:paraId="2D994A23" w14:textId="7F5F081A" w:rsidR="002C4EBD" w:rsidRPr="00E11762" w:rsidRDefault="002C4EBD" w:rsidP="00E444A0">
            <w:pPr>
              <w:pStyle w:val="acctfourfigures"/>
              <w:tabs>
                <w:tab w:val="clear" w:pos="765"/>
                <w:tab w:val="decimal" w:pos="720"/>
              </w:tabs>
              <w:spacing w:line="216" w:lineRule="auto"/>
              <w:ind w:left="371" w:hanging="36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444A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280,000 </w:t>
            </w:r>
          </w:p>
        </w:tc>
        <w:tc>
          <w:tcPr>
            <w:tcW w:w="182" w:type="dxa"/>
          </w:tcPr>
          <w:p w14:paraId="6CBDF6E1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4EB51198" w14:textId="713E267A" w:rsidR="002C4EBD" w:rsidRPr="00E11762" w:rsidRDefault="002C4EBD" w:rsidP="002C4EBD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1176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 xml:space="preserve">255,010 </w:t>
            </w:r>
          </w:p>
        </w:tc>
        <w:tc>
          <w:tcPr>
            <w:tcW w:w="178" w:type="dxa"/>
          </w:tcPr>
          <w:p w14:paraId="1370D7CD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6B13964E" w14:textId="5A3A9061" w:rsidR="002C4EBD" w:rsidRPr="00366671" w:rsidRDefault="002C4EBD" w:rsidP="002C4EBD">
            <w:pPr>
              <w:pStyle w:val="acctfourfigures"/>
              <w:tabs>
                <w:tab w:val="clear" w:pos="765"/>
                <w:tab w:val="decimal" w:pos="840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E1176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 xml:space="preserve">255,010 </w:t>
            </w:r>
          </w:p>
        </w:tc>
        <w:tc>
          <w:tcPr>
            <w:tcW w:w="178" w:type="dxa"/>
          </w:tcPr>
          <w:p w14:paraId="697A2F6F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0F7AB455" w14:textId="61ABDC62" w:rsidR="002C4EBD" w:rsidRPr="00366671" w:rsidRDefault="002C4EBD" w:rsidP="002C4EBD">
            <w:pPr>
              <w:pStyle w:val="acctfourfigures"/>
              <w:tabs>
                <w:tab w:val="clear" w:pos="765"/>
                <w:tab w:val="decimal" w:pos="467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E117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8" w:type="dxa"/>
          </w:tcPr>
          <w:p w14:paraId="7164CFC8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4384209F" w14:textId="35DA7931" w:rsidR="002C4EBD" w:rsidRPr="00E11762" w:rsidRDefault="002C4EBD" w:rsidP="002C4EBD">
            <w:pPr>
              <w:pStyle w:val="acctfourfigures"/>
              <w:tabs>
                <w:tab w:val="clear" w:pos="765"/>
                <w:tab w:val="decimal" w:pos="635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C4EBD" w:rsidRPr="00E11762" w14:paraId="2BEEABE9" w14:textId="77777777" w:rsidTr="0071717D">
        <w:trPr>
          <w:cantSplit/>
        </w:trPr>
        <w:tc>
          <w:tcPr>
            <w:tcW w:w="3510" w:type="dxa"/>
          </w:tcPr>
          <w:p w14:paraId="01A875DE" w14:textId="72F608C0" w:rsidR="002C4EBD" w:rsidRPr="00E11762" w:rsidRDefault="002C4EBD" w:rsidP="002C4EBD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="Angsana New" w:hAnsi="Angsana New"/>
                <w:sz w:val="26"/>
                <w:szCs w:val="26"/>
                <w:cs/>
              </w:rPr>
              <w:t xml:space="preserve">บริษัท โฮเทลส์ เวิลด์ </w:t>
            </w:r>
            <w:r w:rsidRPr="00E11762">
              <w:rPr>
                <w:rFonts w:ascii="Angsana New" w:hAnsi="Angsana New"/>
                <w:sz w:val="26"/>
                <w:szCs w:val="26"/>
              </w:rPr>
              <w:t xml:space="preserve">7 </w:t>
            </w:r>
            <w:r w:rsidRPr="00E11762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890" w:type="dxa"/>
          </w:tcPr>
          <w:p w14:paraId="36BE8470" w14:textId="63BAB36C" w:rsidR="002C4EBD" w:rsidRPr="00E11762" w:rsidRDefault="002C4EBD" w:rsidP="002C4EBD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="Angsana New" w:hAnsi="Angsana New"/>
                <w:sz w:val="26"/>
                <w:szCs w:val="26"/>
                <w:cs/>
              </w:rPr>
              <w:t>กิจการโรงแรม</w:t>
            </w:r>
          </w:p>
        </w:tc>
        <w:tc>
          <w:tcPr>
            <w:tcW w:w="180" w:type="dxa"/>
          </w:tcPr>
          <w:p w14:paraId="45EB9EC5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B36C7F3" w14:textId="055D897C" w:rsidR="002C4EBD" w:rsidRPr="00E11762" w:rsidRDefault="002C4EBD" w:rsidP="002C4EBD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1762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3" w:type="dxa"/>
          </w:tcPr>
          <w:p w14:paraId="7FA1B40D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798563CF" w14:textId="7C9834D0" w:rsidR="002C4EBD" w:rsidRPr="00366671" w:rsidRDefault="002C4EBD" w:rsidP="002C4EBD">
            <w:pPr>
              <w:pStyle w:val="acctfourfigures"/>
              <w:tabs>
                <w:tab w:val="clear" w:pos="765"/>
                <w:tab w:val="decimal" w:pos="550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E11762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4" w:type="dxa"/>
          </w:tcPr>
          <w:p w14:paraId="0D52FD9B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vAlign w:val="bottom"/>
          </w:tcPr>
          <w:p w14:paraId="43D7CB18" w14:textId="5BB713C7" w:rsidR="002C4EBD" w:rsidRPr="00E11762" w:rsidRDefault="002C4EBD" w:rsidP="002C4EBD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6</w:t>
            </w:r>
            <w:r w:rsidRPr="00E11762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E1176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000</w:t>
            </w:r>
            <w:r w:rsidRPr="00E11762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8" w:type="dxa"/>
          </w:tcPr>
          <w:p w14:paraId="489742DE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vAlign w:val="bottom"/>
          </w:tcPr>
          <w:p w14:paraId="6DED0EBF" w14:textId="123708CD" w:rsidR="002C4EBD" w:rsidRPr="00E11762" w:rsidRDefault="002C4EBD" w:rsidP="00E444A0">
            <w:pPr>
              <w:pStyle w:val="acctfourfigures"/>
              <w:tabs>
                <w:tab w:val="clear" w:pos="765"/>
                <w:tab w:val="decimal" w:pos="720"/>
              </w:tabs>
              <w:spacing w:line="216" w:lineRule="auto"/>
              <w:ind w:left="371" w:hanging="36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444A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6,000 </w:t>
            </w:r>
          </w:p>
        </w:tc>
        <w:tc>
          <w:tcPr>
            <w:tcW w:w="182" w:type="dxa"/>
          </w:tcPr>
          <w:p w14:paraId="3A5B95E5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66924A3B" w14:textId="78570489" w:rsidR="002C4EBD" w:rsidRPr="00E11762" w:rsidRDefault="002C4EBD" w:rsidP="002C4EBD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1176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 xml:space="preserve">340,280 </w:t>
            </w:r>
          </w:p>
        </w:tc>
        <w:tc>
          <w:tcPr>
            <w:tcW w:w="178" w:type="dxa"/>
          </w:tcPr>
          <w:p w14:paraId="1536A3AF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6C3239C7" w14:textId="089E1C57" w:rsidR="002C4EBD" w:rsidRPr="00366671" w:rsidRDefault="002C4EBD" w:rsidP="002C4EBD">
            <w:pPr>
              <w:pStyle w:val="acctfourfigures"/>
              <w:tabs>
                <w:tab w:val="clear" w:pos="765"/>
                <w:tab w:val="decimal" w:pos="840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E1176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 xml:space="preserve">340,280 </w:t>
            </w:r>
          </w:p>
        </w:tc>
        <w:tc>
          <w:tcPr>
            <w:tcW w:w="178" w:type="dxa"/>
          </w:tcPr>
          <w:p w14:paraId="5DDF72E3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6047685F" w14:textId="19329669" w:rsidR="002C4EBD" w:rsidRPr="00E11762" w:rsidRDefault="002C4EBD" w:rsidP="002C4EBD">
            <w:pPr>
              <w:pStyle w:val="acctfourfigures"/>
              <w:tabs>
                <w:tab w:val="clear" w:pos="765"/>
                <w:tab w:val="decimal" w:pos="46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8" w:type="dxa"/>
          </w:tcPr>
          <w:p w14:paraId="2E7BF2A8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</w:tcPr>
          <w:p w14:paraId="6418F151" w14:textId="4A35038B" w:rsidR="002C4EBD" w:rsidRPr="00E11762" w:rsidRDefault="002C4EBD" w:rsidP="002C4EBD">
            <w:pPr>
              <w:pStyle w:val="acctfourfigures"/>
              <w:tabs>
                <w:tab w:val="clear" w:pos="765"/>
                <w:tab w:val="decimal" w:pos="635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176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C4EBD" w:rsidRPr="00E11762" w14:paraId="3A72A1DC" w14:textId="77777777" w:rsidTr="0071717D">
        <w:trPr>
          <w:cantSplit/>
        </w:trPr>
        <w:tc>
          <w:tcPr>
            <w:tcW w:w="3510" w:type="dxa"/>
          </w:tcPr>
          <w:p w14:paraId="585072FA" w14:textId="5AB84EFC" w:rsidR="002C4EBD" w:rsidRPr="00E11762" w:rsidRDefault="002C4EBD" w:rsidP="002C4EBD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17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90" w:type="dxa"/>
          </w:tcPr>
          <w:p w14:paraId="2157B5A4" w14:textId="77777777" w:rsidR="002C4EBD" w:rsidRPr="00E11762" w:rsidRDefault="002C4EBD" w:rsidP="002C4EBD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3CE01FBB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D2E29E3" w14:textId="77777777" w:rsidR="002C4EBD" w:rsidRPr="00E11762" w:rsidRDefault="002C4EBD" w:rsidP="002C4EBD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</w:tcPr>
          <w:p w14:paraId="6F09EB50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6A955405" w14:textId="052DEA05" w:rsidR="002C4EBD" w:rsidRPr="00E11762" w:rsidRDefault="002C4EBD" w:rsidP="002C4EBD">
            <w:pPr>
              <w:pStyle w:val="acctfourfigures"/>
              <w:tabs>
                <w:tab w:val="clear" w:pos="765"/>
                <w:tab w:val="decimal" w:pos="548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7DC53CAC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12B5922A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5AB51C83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7113C3D3" w14:textId="77777777" w:rsidR="002C4EBD" w:rsidRPr="00E11762" w:rsidRDefault="002C4EBD" w:rsidP="002C4EBD">
            <w:pPr>
              <w:pStyle w:val="acctfourfigures"/>
              <w:tabs>
                <w:tab w:val="clear" w:pos="765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1E4C679F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</w:tcPr>
          <w:p w14:paraId="742FFCE0" w14:textId="739D8207" w:rsidR="002C4EBD" w:rsidRPr="00E11762" w:rsidRDefault="002C4EBD" w:rsidP="002C4EBD">
            <w:pPr>
              <w:pStyle w:val="acctfourfigures"/>
              <w:tabs>
                <w:tab w:val="clear" w:pos="765"/>
                <w:tab w:val="decimal" w:pos="840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A1F01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31,229,630</w:t>
            </w:r>
          </w:p>
        </w:tc>
        <w:tc>
          <w:tcPr>
            <w:tcW w:w="178" w:type="dxa"/>
            <w:vAlign w:val="bottom"/>
          </w:tcPr>
          <w:p w14:paraId="70050D77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</w:tcPr>
          <w:p w14:paraId="0CE2843F" w14:textId="2636B419" w:rsidR="002C4EBD" w:rsidRPr="00E11762" w:rsidRDefault="002C4EBD" w:rsidP="002C4EBD">
            <w:pPr>
              <w:pStyle w:val="acctfourfigures"/>
              <w:tabs>
                <w:tab w:val="clear" w:pos="765"/>
                <w:tab w:val="decimal" w:pos="840"/>
              </w:tabs>
              <w:spacing w:line="216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E11762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29,755,968</w:t>
            </w:r>
          </w:p>
        </w:tc>
        <w:tc>
          <w:tcPr>
            <w:tcW w:w="178" w:type="dxa"/>
            <w:vAlign w:val="bottom"/>
          </w:tcPr>
          <w:p w14:paraId="68F81BA8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</w:tcPr>
          <w:p w14:paraId="1149F3C5" w14:textId="22DA9969" w:rsidR="002C4EBD" w:rsidRPr="00E11762" w:rsidRDefault="002C4EBD" w:rsidP="002C4EBD">
            <w:pPr>
              <w:pStyle w:val="acctfourfigures"/>
              <w:tabs>
                <w:tab w:val="clear" w:pos="765"/>
                <w:tab w:val="decimal" w:pos="667"/>
              </w:tabs>
              <w:spacing w:line="216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80,173</w:t>
            </w:r>
          </w:p>
        </w:tc>
        <w:tc>
          <w:tcPr>
            <w:tcW w:w="208" w:type="dxa"/>
          </w:tcPr>
          <w:p w14:paraId="5D198A15" w14:textId="77777777" w:rsidR="002C4EBD" w:rsidRPr="00E11762" w:rsidRDefault="002C4EBD" w:rsidP="002C4EBD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double" w:sz="4" w:space="0" w:color="auto"/>
            </w:tcBorders>
          </w:tcPr>
          <w:p w14:paraId="37D32657" w14:textId="1D02A342" w:rsidR="002C4EBD" w:rsidRPr="00E11762" w:rsidRDefault="002C4EBD" w:rsidP="002C4EBD">
            <w:pPr>
              <w:pStyle w:val="acctfourfigures"/>
              <w:tabs>
                <w:tab w:val="clear" w:pos="765"/>
                <w:tab w:val="decimal" w:pos="815"/>
              </w:tabs>
              <w:spacing w:line="216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301,038</w:t>
            </w:r>
          </w:p>
        </w:tc>
      </w:tr>
      <w:bookmarkEnd w:id="21"/>
    </w:tbl>
    <w:p w14:paraId="695DC55C" w14:textId="49A48E95" w:rsidR="00703CFD" w:rsidRPr="00E11762" w:rsidRDefault="00703CFD" w:rsidP="00000A74">
      <w:pPr>
        <w:pStyle w:val="BodyText"/>
        <w:tabs>
          <w:tab w:val="clear" w:pos="227"/>
          <w:tab w:val="clear" w:pos="454"/>
          <w:tab w:val="clear" w:pos="680"/>
          <w:tab w:val="left" w:pos="0"/>
        </w:tabs>
        <w:spacing w:after="0"/>
        <w:ind w:right="-405"/>
        <w:jc w:val="thaiDistribute"/>
        <w:rPr>
          <w:rFonts w:ascii="Angsana New" w:hAnsi="Angsana New"/>
          <w:sz w:val="30"/>
          <w:szCs w:val="30"/>
        </w:rPr>
      </w:pPr>
    </w:p>
    <w:p w14:paraId="551C3F62" w14:textId="3C851AFF" w:rsidR="00EF6DDF" w:rsidRPr="0045364C" w:rsidRDefault="00EF6DDF" w:rsidP="00E939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  <w:tab w:val="left" w:pos="1412"/>
          <w:tab w:val="left" w:pos="2118"/>
          <w:tab w:val="left" w:pos="13065"/>
        </w:tabs>
        <w:ind w:left="450"/>
        <w:rPr>
          <w:rFonts w:ascii="Angsana New" w:hAnsi="Angsana New"/>
          <w:sz w:val="30"/>
          <w:szCs w:val="30"/>
        </w:rPr>
      </w:pPr>
      <w:r w:rsidRPr="0045364C">
        <w:rPr>
          <w:rFonts w:ascii="Angsana New" w:hAnsi="Angsana New"/>
          <w:sz w:val="30"/>
          <w:szCs w:val="30"/>
          <w:cs/>
        </w:rPr>
        <w:t>บริษัทย่อย</w:t>
      </w:r>
      <w:r w:rsidRPr="0045364C">
        <w:rPr>
          <w:rFonts w:ascii="Angsana New" w:hAnsi="Angsana New" w:hint="cs"/>
          <w:sz w:val="30"/>
          <w:szCs w:val="30"/>
          <w:cs/>
        </w:rPr>
        <w:t>ทั้งหมด</w:t>
      </w:r>
      <w:r w:rsidRPr="0045364C">
        <w:rPr>
          <w:rFonts w:ascii="Angsana New" w:hAnsi="Angsana New"/>
          <w:sz w:val="30"/>
          <w:szCs w:val="30"/>
          <w:cs/>
        </w:rPr>
        <w:t>จดทะเบียนจัดตั้งและดำเนินธุรกิจในประเทศไทย กลุ่มบริษัทไม่มีเงินลงทุนในบริษัทย่อยซึ่งจดทะเบียนในตลาดหลักทรัพย์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</w:r>
      <w:r w:rsidRPr="0045364C">
        <w:rPr>
          <w:rFonts w:ascii="Angsana New" w:hAnsi="Angsana New"/>
          <w:sz w:val="30"/>
          <w:szCs w:val="30"/>
          <w:cs/>
        </w:rPr>
        <w:tab/>
      </w:r>
    </w:p>
    <w:p w14:paraId="4996B2DB" w14:textId="77777777" w:rsidR="00B24C98" w:rsidRPr="00E11762" w:rsidRDefault="00B24C98" w:rsidP="00E939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12"/>
          <w:tab w:val="left" w:pos="1440"/>
          <w:tab w:val="left" w:pos="2118"/>
          <w:tab w:val="left" w:pos="13065"/>
        </w:tabs>
        <w:ind w:left="450"/>
        <w:rPr>
          <w:rFonts w:ascii="Angsana New" w:hAnsi="Angsana New"/>
          <w:sz w:val="30"/>
          <w:szCs w:val="30"/>
        </w:rPr>
      </w:pPr>
    </w:p>
    <w:p w14:paraId="6B08F5A2" w14:textId="77777777" w:rsidR="00BA22E4" w:rsidRPr="00E11762" w:rsidRDefault="00BA22E4" w:rsidP="00321B21">
      <w:pPr>
        <w:framePr w:w="14042" w:wrap="auto" w:hAnchor="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  <w:tab w:val="left" w:pos="1412"/>
          <w:tab w:val="left" w:pos="2118"/>
          <w:tab w:val="left" w:pos="13065"/>
        </w:tabs>
        <w:rPr>
          <w:rFonts w:ascii="Angsana New" w:hAnsi="Angsana New"/>
          <w:sz w:val="30"/>
          <w:szCs w:val="30"/>
        </w:rPr>
      </w:pPr>
    </w:p>
    <w:p w14:paraId="08287C2F" w14:textId="79707A18" w:rsidR="00B24C98" w:rsidRPr="00E11762" w:rsidRDefault="00B24C98" w:rsidP="00321B21">
      <w:pPr>
        <w:framePr w:w="14042" w:wrap="auto" w:hAnchor="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  <w:tab w:val="left" w:pos="1412"/>
          <w:tab w:val="left" w:pos="2118"/>
          <w:tab w:val="left" w:pos="13065"/>
        </w:tabs>
        <w:rPr>
          <w:rFonts w:ascii="Angsana New" w:hAnsi="Angsana New"/>
          <w:sz w:val="30"/>
          <w:szCs w:val="30"/>
        </w:rPr>
        <w:sectPr w:rsidR="00B24C98" w:rsidRPr="00E11762" w:rsidSect="00EB2AE7">
          <w:footerReference w:type="default" r:id="rId11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913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00"/>
        <w:gridCol w:w="1440"/>
        <w:gridCol w:w="270"/>
        <w:gridCol w:w="1350"/>
        <w:gridCol w:w="270"/>
        <w:gridCol w:w="1305"/>
      </w:tblGrid>
      <w:tr w:rsidR="00E3590B" w:rsidRPr="00E11762" w14:paraId="3AE73F5B" w14:textId="77777777" w:rsidTr="00790768">
        <w:tc>
          <w:tcPr>
            <w:tcW w:w="4500" w:type="dxa"/>
          </w:tcPr>
          <w:p w14:paraId="02296F3D" w14:textId="77777777" w:rsidR="00E3590B" w:rsidRPr="00952BFE" w:rsidRDefault="00E3590B" w:rsidP="00790768">
            <w:pPr>
              <w:tabs>
                <w:tab w:val="left" w:pos="540"/>
              </w:tabs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  <w:r w:rsidRPr="00952BFE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รายการเคลื่อนไหวที่มีสาระสำคัญ </w:t>
            </w:r>
          </w:p>
        </w:tc>
        <w:tc>
          <w:tcPr>
            <w:tcW w:w="1440" w:type="dxa"/>
          </w:tcPr>
          <w:p w14:paraId="0A9D1CB4" w14:textId="77777777" w:rsidR="00E3590B" w:rsidRPr="00E11762" w:rsidRDefault="00E3590B" w:rsidP="00790768">
            <w:pPr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862D8F2" w14:textId="77777777" w:rsidR="00E3590B" w:rsidRPr="00E11762" w:rsidRDefault="00E3590B" w:rsidP="00790768">
            <w:pPr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25" w:type="dxa"/>
            <w:gridSpan w:val="3"/>
          </w:tcPr>
          <w:p w14:paraId="13298530" w14:textId="77777777" w:rsidR="00E3590B" w:rsidRPr="00E11762" w:rsidRDefault="00E3590B" w:rsidP="00790768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Pr="00E11762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E3590B" w:rsidRPr="00E11762" w14:paraId="6941EBE9" w14:textId="77777777" w:rsidTr="00790768">
        <w:tc>
          <w:tcPr>
            <w:tcW w:w="4500" w:type="dxa"/>
          </w:tcPr>
          <w:p w14:paraId="54765362" w14:textId="77777777" w:rsidR="00E3590B" w:rsidRPr="00952BFE" w:rsidRDefault="00E3590B" w:rsidP="00790768">
            <w:pPr>
              <w:tabs>
                <w:tab w:val="left" w:pos="540"/>
              </w:tabs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  <w:r w:rsidRPr="00952BFE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 วันที่</w:t>
            </w:r>
            <w:r w:rsidRPr="00952BFE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52BFE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952BFE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52BFE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0" w:type="dxa"/>
          </w:tcPr>
          <w:p w14:paraId="5A69C1D3" w14:textId="77777777" w:rsidR="00E3590B" w:rsidRPr="00E11762" w:rsidRDefault="00E3590B" w:rsidP="00790768">
            <w:pPr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63D92B9" w14:textId="77777777" w:rsidR="00E3590B" w:rsidRPr="00E11762" w:rsidRDefault="00E3590B" w:rsidP="00790768">
            <w:pPr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332793B" w14:textId="77777777" w:rsidR="00E3590B" w:rsidRPr="00E11762" w:rsidRDefault="00E3590B" w:rsidP="00790768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6261A4D9" w14:textId="77777777" w:rsidR="00E3590B" w:rsidRPr="00E11762" w:rsidRDefault="00E3590B" w:rsidP="00790768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56FDFF8F" w14:textId="77777777" w:rsidR="00E3590B" w:rsidRPr="00E11762" w:rsidRDefault="00E3590B" w:rsidP="00790768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2563</w:t>
            </w:r>
          </w:p>
        </w:tc>
      </w:tr>
      <w:tr w:rsidR="00E3590B" w:rsidRPr="00E11762" w14:paraId="5518959C" w14:textId="77777777" w:rsidTr="00790768">
        <w:tc>
          <w:tcPr>
            <w:tcW w:w="4500" w:type="dxa"/>
          </w:tcPr>
          <w:p w14:paraId="2104371E" w14:textId="77777777" w:rsidR="00E3590B" w:rsidRPr="00E11762" w:rsidRDefault="00E3590B" w:rsidP="00790768">
            <w:pPr>
              <w:tabs>
                <w:tab w:val="left" w:pos="540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9C33BD6" w14:textId="77777777" w:rsidR="00E3590B" w:rsidRPr="00E11762" w:rsidRDefault="00E3590B" w:rsidP="00790768">
            <w:pPr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1DB5497" w14:textId="77777777" w:rsidR="00E3590B" w:rsidRPr="00E11762" w:rsidRDefault="00E3590B" w:rsidP="00790768">
            <w:pPr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925" w:type="dxa"/>
            <w:gridSpan w:val="3"/>
          </w:tcPr>
          <w:p w14:paraId="2648E226" w14:textId="77777777" w:rsidR="00E3590B" w:rsidRPr="00E11762" w:rsidRDefault="00E3590B" w:rsidP="00790768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E11762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(</w:t>
            </w:r>
            <w:r w:rsidRPr="00E11762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E11762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3590B" w:rsidRPr="00E11762" w14:paraId="7717818A" w14:textId="77777777" w:rsidTr="00790768">
        <w:tc>
          <w:tcPr>
            <w:tcW w:w="4500" w:type="dxa"/>
          </w:tcPr>
          <w:p w14:paraId="2B30584A" w14:textId="77777777" w:rsidR="00E3590B" w:rsidRPr="00E11762" w:rsidRDefault="00E3590B" w:rsidP="00790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11762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ณ วันที่ </w:t>
            </w:r>
            <w:r w:rsidRPr="00E11762">
              <w:rPr>
                <w:rFonts w:ascii="Angsana New" w:eastAsia="MS Mincho" w:hAnsi="Angsana New"/>
                <w:sz w:val="30"/>
                <w:szCs w:val="30"/>
              </w:rPr>
              <w:t xml:space="preserve">1 </w:t>
            </w:r>
            <w:r w:rsidRPr="00E11762">
              <w:rPr>
                <w:rFonts w:ascii="Angsana New" w:eastAsia="MS Mincho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440" w:type="dxa"/>
          </w:tcPr>
          <w:p w14:paraId="78B7E7D2" w14:textId="77777777" w:rsidR="00E3590B" w:rsidRPr="00E11762" w:rsidRDefault="00E3590B" w:rsidP="00790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4245546E" w14:textId="77777777" w:rsidR="00E3590B" w:rsidRPr="00E11762" w:rsidRDefault="00E3590B" w:rsidP="00790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jc w:val="right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78C4E496" w14:textId="77777777" w:rsidR="00E3590B" w:rsidRPr="00C052A9" w:rsidRDefault="00E3590B" w:rsidP="00790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70"/>
              <w:jc w:val="right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C052A9"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  <w:t>29,755,968</w:t>
            </w:r>
          </w:p>
        </w:tc>
        <w:tc>
          <w:tcPr>
            <w:tcW w:w="270" w:type="dxa"/>
          </w:tcPr>
          <w:p w14:paraId="34824C86" w14:textId="77777777" w:rsidR="00E3590B" w:rsidRPr="00E11762" w:rsidRDefault="00E3590B" w:rsidP="00790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05" w:type="dxa"/>
          </w:tcPr>
          <w:p w14:paraId="05BE783D" w14:textId="77777777" w:rsidR="00E3590B" w:rsidRPr="00E11762" w:rsidRDefault="00E3590B" w:rsidP="00790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39"/>
              <w:jc w:val="right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  <w:r w:rsidRPr="00E11762">
              <w:rPr>
                <w:rFonts w:ascii="Angsana New" w:eastAsia="MS Mincho" w:hAnsi="Angsana New"/>
                <w:sz w:val="30"/>
                <w:szCs w:val="30"/>
              </w:rPr>
              <w:t>24,780,020</w:t>
            </w:r>
          </w:p>
        </w:tc>
      </w:tr>
      <w:tr w:rsidR="00E3590B" w:rsidRPr="00E11762" w14:paraId="22DE160C" w14:textId="77777777" w:rsidTr="00790768">
        <w:tc>
          <w:tcPr>
            <w:tcW w:w="4500" w:type="dxa"/>
          </w:tcPr>
          <w:p w14:paraId="5BD192FA" w14:textId="1C450969" w:rsidR="00E3590B" w:rsidRPr="00E11762" w:rsidRDefault="00E3590B" w:rsidP="00790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11762">
              <w:rPr>
                <w:rFonts w:ascii="Angsana New" w:eastAsia="MS Mincho" w:hAnsi="Angsana New" w:hint="cs"/>
                <w:sz w:val="30"/>
                <w:szCs w:val="30"/>
                <w:cs/>
              </w:rPr>
              <w:t>ซื้อ</w:t>
            </w:r>
            <w:r w:rsidRPr="00952BFE">
              <w:rPr>
                <w:rFonts w:ascii="Angsana New" w:eastAsia="MS Mincho" w:hAnsi="Angsana New" w:hint="cs"/>
                <w:sz w:val="30"/>
                <w:szCs w:val="30"/>
                <w:cs/>
              </w:rPr>
              <w:t>เงินลงทุนในบริษัท</w:t>
            </w:r>
            <w:r w:rsidR="00741F76">
              <w:rPr>
                <w:rFonts w:ascii="Angsana New" w:eastAsia="MS Mincho" w:hAnsi="Angsana New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440" w:type="dxa"/>
          </w:tcPr>
          <w:p w14:paraId="120066CD" w14:textId="77777777" w:rsidR="00E3590B" w:rsidRPr="00E11762" w:rsidRDefault="00E3590B" w:rsidP="00790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3474821E" w14:textId="77777777" w:rsidR="00E3590B" w:rsidRPr="00E11762" w:rsidRDefault="00E3590B" w:rsidP="00790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74B082DA" w14:textId="77777777" w:rsidR="00E3590B" w:rsidRPr="00E11762" w:rsidRDefault="00E3590B" w:rsidP="00790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70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462</w:t>
            </w:r>
          </w:p>
        </w:tc>
        <w:tc>
          <w:tcPr>
            <w:tcW w:w="270" w:type="dxa"/>
          </w:tcPr>
          <w:p w14:paraId="3298C9C0" w14:textId="77777777" w:rsidR="00E3590B" w:rsidRPr="00E11762" w:rsidRDefault="00E3590B" w:rsidP="00790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05" w:type="dxa"/>
          </w:tcPr>
          <w:p w14:paraId="2A809B99" w14:textId="77777777" w:rsidR="00E3590B" w:rsidRPr="00E11762" w:rsidRDefault="00E3590B" w:rsidP="00790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  <w:r w:rsidRPr="00E11762">
              <w:rPr>
                <w:rFonts w:ascii="Angsana New" w:eastAsia="MS Mincho" w:hAnsi="Angsana New"/>
                <w:sz w:val="30"/>
                <w:szCs w:val="30"/>
              </w:rPr>
              <w:t>4,981,940</w:t>
            </w:r>
          </w:p>
        </w:tc>
      </w:tr>
      <w:tr w:rsidR="00E3590B" w:rsidRPr="00E11762" w14:paraId="4B8283AE" w14:textId="77777777" w:rsidTr="00790768">
        <w:tc>
          <w:tcPr>
            <w:tcW w:w="4500" w:type="dxa"/>
          </w:tcPr>
          <w:p w14:paraId="3D009F8E" w14:textId="77777777" w:rsidR="00E3590B" w:rsidRPr="00E11762" w:rsidRDefault="00E3590B" w:rsidP="00790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เพิ่ม</w:t>
            </w:r>
            <w:r w:rsidRPr="00E11762">
              <w:rPr>
                <w:rFonts w:ascii="Angsana New" w:eastAsia="MS Mincho" w:hAnsi="Angsana New" w:hint="cs"/>
                <w:sz w:val="30"/>
                <w:szCs w:val="30"/>
                <w:cs/>
              </w:rPr>
              <w:t>ทุนในบริษัทย่อย</w:t>
            </w:r>
          </w:p>
        </w:tc>
        <w:tc>
          <w:tcPr>
            <w:tcW w:w="1440" w:type="dxa"/>
          </w:tcPr>
          <w:p w14:paraId="5BF5D237" w14:textId="77777777" w:rsidR="00E3590B" w:rsidRPr="00E11762" w:rsidRDefault="00E3590B" w:rsidP="00790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008E7AB3" w14:textId="77777777" w:rsidR="00E3590B" w:rsidRPr="00E11762" w:rsidRDefault="00E3590B" w:rsidP="00790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7505DC06" w14:textId="77777777" w:rsidR="00E3590B" w:rsidRPr="00E11762" w:rsidRDefault="00E3590B" w:rsidP="00790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70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1,473,200</w:t>
            </w:r>
          </w:p>
        </w:tc>
        <w:tc>
          <w:tcPr>
            <w:tcW w:w="270" w:type="dxa"/>
          </w:tcPr>
          <w:p w14:paraId="7CD6B874" w14:textId="77777777" w:rsidR="00E3590B" w:rsidRPr="00E11762" w:rsidRDefault="00E3590B" w:rsidP="00790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05" w:type="dxa"/>
          </w:tcPr>
          <w:p w14:paraId="546F43A2" w14:textId="77777777" w:rsidR="00E3590B" w:rsidRPr="00E11762" w:rsidRDefault="00E3590B" w:rsidP="00790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 w:right="21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E3590B" w:rsidRPr="00E11762" w14:paraId="69DFB19F" w14:textId="77777777" w:rsidTr="00790768">
        <w:tc>
          <w:tcPr>
            <w:tcW w:w="4500" w:type="dxa"/>
          </w:tcPr>
          <w:p w14:paraId="69027E47" w14:textId="77777777" w:rsidR="00E3590B" w:rsidRPr="00E11762" w:rsidRDefault="00E3590B" w:rsidP="00790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11762">
              <w:rPr>
                <w:rFonts w:ascii="Angsana New" w:eastAsia="MS Mincho" w:hAnsi="Angsana New" w:hint="cs"/>
                <w:sz w:val="30"/>
                <w:szCs w:val="30"/>
                <w:cs/>
              </w:rPr>
              <w:t>ลดทุนในบริษัทย่อย</w:t>
            </w:r>
          </w:p>
        </w:tc>
        <w:tc>
          <w:tcPr>
            <w:tcW w:w="1440" w:type="dxa"/>
          </w:tcPr>
          <w:p w14:paraId="1FB3625B" w14:textId="77777777" w:rsidR="00E3590B" w:rsidRPr="00E11762" w:rsidRDefault="00E3590B" w:rsidP="00790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3FD0FA80" w14:textId="77777777" w:rsidR="00E3590B" w:rsidRPr="00E11762" w:rsidRDefault="00E3590B" w:rsidP="00790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4F26D83E" w14:textId="77777777" w:rsidR="00E3590B" w:rsidRPr="00E11762" w:rsidRDefault="00E3590B" w:rsidP="00790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274"/>
              <w:jc w:val="right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204290E7" w14:textId="77777777" w:rsidR="00E3590B" w:rsidRPr="00E11762" w:rsidRDefault="00E3590B" w:rsidP="00790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05" w:type="dxa"/>
          </w:tcPr>
          <w:p w14:paraId="34BDA13F" w14:textId="77777777" w:rsidR="00E3590B" w:rsidRPr="00E11762" w:rsidRDefault="00E3590B" w:rsidP="00790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  <w:r w:rsidRPr="00E11762"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  <w:t>(5,991)</w:t>
            </w:r>
          </w:p>
        </w:tc>
      </w:tr>
      <w:tr w:rsidR="00E3590B" w:rsidRPr="00E11762" w14:paraId="3FDDB159" w14:textId="77777777" w:rsidTr="00790768">
        <w:tc>
          <w:tcPr>
            <w:tcW w:w="4500" w:type="dxa"/>
          </w:tcPr>
          <w:p w14:paraId="45AE0265" w14:textId="77777777" w:rsidR="00E3590B" w:rsidRPr="00E11762" w:rsidRDefault="00E3590B" w:rsidP="00790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ขาย</w:t>
            </w:r>
            <w:r w:rsidRPr="00952BFE">
              <w:rPr>
                <w:rFonts w:ascii="Angsana New" w:eastAsia="MS Mincho" w:hAnsi="Angsana New" w:hint="cs"/>
                <w:sz w:val="30"/>
                <w:szCs w:val="30"/>
                <w:cs/>
              </w:rPr>
              <w:t>เงินลงทุนในบริษัท</w:t>
            </w:r>
          </w:p>
        </w:tc>
        <w:tc>
          <w:tcPr>
            <w:tcW w:w="1440" w:type="dxa"/>
          </w:tcPr>
          <w:p w14:paraId="3F9EAA2B" w14:textId="77777777" w:rsidR="00E3590B" w:rsidRPr="00E11762" w:rsidRDefault="00E3590B" w:rsidP="00790768">
            <w:pPr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4F3066B" w14:textId="77777777" w:rsidR="00E3590B" w:rsidRPr="00E11762" w:rsidRDefault="00E3590B" w:rsidP="00790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3A4A05B2" w14:textId="77777777" w:rsidR="00E3590B" w:rsidRPr="007369A7" w:rsidRDefault="00E3590B" w:rsidP="00790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274"/>
              <w:jc w:val="right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44C95ACD" w14:textId="77777777" w:rsidR="00E3590B" w:rsidRPr="00E11762" w:rsidRDefault="00E3590B" w:rsidP="00790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  <w:tab w:val="decimal" w:pos="900"/>
              </w:tabs>
              <w:spacing w:line="240" w:lineRule="auto"/>
              <w:ind w:left="-108"/>
              <w:jc w:val="right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05" w:type="dxa"/>
          </w:tcPr>
          <w:p w14:paraId="7BAD3BD7" w14:textId="77777777" w:rsidR="00E3590B" w:rsidRPr="00E11762" w:rsidRDefault="00E3590B" w:rsidP="00790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  <w:r w:rsidRPr="007369A7"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  <w:t>(</w:t>
            </w:r>
            <w:r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  <w:t>1</w:t>
            </w:r>
            <w:r w:rsidRPr="007369A7"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  <w:t>)</w:t>
            </w:r>
          </w:p>
        </w:tc>
      </w:tr>
      <w:tr w:rsidR="00E3590B" w:rsidRPr="00E11762" w14:paraId="14FC041D" w14:textId="77777777" w:rsidTr="00790768">
        <w:tc>
          <w:tcPr>
            <w:tcW w:w="4500" w:type="dxa"/>
          </w:tcPr>
          <w:p w14:paraId="36E9821E" w14:textId="77777777" w:rsidR="00E3590B" w:rsidRDefault="00E3590B" w:rsidP="00790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635BDB">
              <w:rPr>
                <w:rFonts w:ascii="Angsana New" w:eastAsia="MS Mincho" w:hAnsi="Angsana New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440" w:type="dxa"/>
          </w:tcPr>
          <w:p w14:paraId="37318A1F" w14:textId="77777777" w:rsidR="00E3590B" w:rsidRPr="00E11762" w:rsidRDefault="00E3590B" w:rsidP="00790768">
            <w:pPr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28C9D35" w14:textId="77777777" w:rsidR="00E3590B" w:rsidRPr="00E11762" w:rsidRDefault="00E3590B" w:rsidP="00790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6777BAD7" w14:textId="77777777" w:rsidR="00E3590B" w:rsidRPr="007369A7" w:rsidRDefault="00E3590B" w:rsidP="00790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/>
              <w:jc w:val="right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  <w:t>(81,793)</w:t>
            </w:r>
          </w:p>
        </w:tc>
        <w:tc>
          <w:tcPr>
            <w:tcW w:w="270" w:type="dxa"/>
          </w:tcPr>
          <w:p w14:paraId="7747B9F9" w14:textId="77777777" w:rsidR="00E3590B" w:rsidRPr="00E11762" w:rsidRDefault="00E3590B" w:rsidP="00790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  <w:tab w:val="decimal" w:pos="900"/>
              </w:tabs>
              <w:spacing w:line="240" w:lineRule="auto"/>
              <w:ind w:left="-108"/>
              <w:jc w:val="right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05" w:type="dxa"/>
          </w:tcPr>
          <w:p w14:paraId="15B67D92" w14:textId="77777777" w:rsidR="00E3590B" w:rsidRPr="007369A7" w:rsidRDefault="00E3590B" w:rsidP="00790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E3590B" w:rsidRPr="00E11762" w14:paraId="093B2679" w14:textId="77777777" w:rsidTr="00790768">
        <w:tc>
          <w:tcPr>
            <w:tcW w:w="4500" w:type="dxa"/>
          </w:tcPr>
          <w:p w14:paraId="2336773F" w14:textId="77777777" w:rsidR="00E3590B" w:rsidRDefault="00E3590B" w:rsidP="00790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635BDB">
              <w:rPr>
                <w:rFonts w:ascii="Angsana New" w:eastAsia="MS Mincho" w:hAnsi="Angsana New" w:hint="cs"/>
                <w:sz w:val="30"/>
                <w:szCs w:val="30"/>
                <w:cs/>
              </w:rPr>
              <w:t>กลับรายการขาดทุนจากการด้อยค่า</w:t>
            </w:r>
            <w:r w:rsidRPr="00635BDB">
              <w:rPr>
                <w:rFonts w:ascii="Angsana New" w:eastAsia="MS Mincho" w:hAnsi="Angsana New"/>
                <w:sz w:val="30"/>
                <w:szCs w:val="30"/>
                <w:cs/>
              </w:rPr>
              <w:tab/>
            </w:r>
          </w:p>
        </w:tc>
        <w:tc>
          <w:tcPr>
            <w:tcW w:w="1440" w:type="dxa"/>
          </w:tcPr>
          <w:p w14:paraId="7B8973E4" w14:textId="77777777" w:rsidR="00E3590B" w:rsidRPr="00E11762" w:rsidRDefault="00E3590B" w:rsidP="00790768">
            <w:pPr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32FE105" w14:textId="77777777" w:rsidR="00E3590B" w:rsidRPr="00E11762" w:rsidRDefault="00E3590B" w:rsidP="00790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3ED86BEF" w14:textId="77777777" w:rsidR="00E3590B" w:rsidRPr="00F630BF" w:rsidRDefault="00E3590B" w:rsidP="00790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70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F630BF">
              <w:rPr>
                <w:rFonts w:ascii="Angsana New" w:eastAsia="MS Mincho" w:hAnsi="Angsana New"/>
                <w:sz w:val="30"/>
                <w:szCs w:val="30"/>
              </w:rPr>
              <w:t>81,793</w:t>
            </w:r>
          </w:p>
        </w:tc>
        <w:tc>
          <w:tcPr>
            <w:tcW w:w="270" w:type="dxa"/>
          </w:tcPr>
          <w:p w14:paraId="0FB197FA" w14:textId="77777777" w:rsidR="00E3590B" w:rsidRPr="00E11762" w:rsidRDefault="00E3590B" w:rsidP="00790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  <w:tab w:val="decimal" w:pos="900"/>
              </w:tabs>
              <w:spacing w:line="240" w:lineRule="auto"/>
              <w:ind w:left="-108"/>
              <w:jc w:val="right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05" w:type="dxa"/>
          </w:tcPr>
          <w:p w14:paraId="2B2017BB" w14:textId="77777777" w:rsidR="00E3590B" w:rsidRPr="007369A7" w:rsidRDefault="00E3590B" w:rsidP="00790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E3590B" w:rsidRPr="00E11762" w14:paraId="06570BA4" w14:textId="77777777" w:rsidTr="00790768">
        <w:tc>
          <w:tcPr>
            <w:tcW w:w="4500" w:type="dxa"/>
          </w:tcPr>
          <w:p w14:paraId="3D3F92A6" w14:textId="77777777" w:rsidR="00E3590B" w:rsidRPr="00E11762" w:rsidRDefault="00E3590B" w:rsidP="00790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11762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31 </w:t>
            </w:r>
            <w:r w:rsidRPr="00E11762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0" w:type="dxa"/>
          </w:tcPr>
          <w:p w14:paraId="4AE9C7F7" w14:textId="77777777" w:rsidR="00E3590B" w:rsidRPr="00E11762" w:rsidRDefault="00E3590B" w:rsidP="00790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05A92A86" w14:textId="77777777" w:rsidR="00E3590B" w:rsidRPr="00E11762" w:rsidRDefault="00E3590B" w:rsidP="00790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5D0F759" w14:textId="77777777" w:rsidR="00E3590B" w:rsidRPr="00E11762" w:rsidRDefault="00E3590B" w:rsidP="00790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70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  <w:t>31</w:t>
            </w:r>
            <w:r w:rsidRPr="00E11762"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  <w:t>,</w:t>
            </w:r>
            <w:r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  <w:t>229</w:t>
            </w:r>
            <w:r w:rsidRPr="00E11762"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  <w:t>,</w:t>
            </w:r>
            <w:r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  <w:t>630</w:t>
            </w:r>
          </w:p>
        </w:tc>
        <w:tc>
          <w:tcPr>
            <w:tcW w:w="270" w:type="dxa"/>
          </w:tcPr>
          <w:p w14:paraId="7CADF2A9" w14:textId="77777777" w:rsidR="00E3590B" w:rsidRPr="00E11762" w:rsidRDefault="00E3590B" w:rsidP="00790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38433BB9" w14:textId="77777777" w:rsidR="00E3590B" w:rsidRPr="00E11762" w:rsidRDefault="00E3590B" w:rsidP="00790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  <w:t>29,755,968</w:t>
            </w:r>
          </w:p>
        </w:tc>
      </w:tr>
    </w:tbl>
    <w:p w14:paraId="5466477A" w14:textId="77777777" w:rsidR="00E3590B" w:rsidRDefault="00E3590B" w:rsidP="00E359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72D0F64C" w14:textId="77777777" w:rsidR="00E3590B" w:rsidRDefault="00E3590B" w:rsidP="00E3590B">
      <w:pPr>
        <w:tabs>
          <w:tab w:val="clear" w:pos="227"/>
          <w:tab w:val="clear" w:pos="454"/>
          <w:tab w:val="left" w:pos="540"/>
          <w:tab w:val="left" w:pos="630"/>
        </w:tabs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t>การซื้อเงินลงทุนในบริษัทย่อย</w:t>
      </w:r>
      <w:r w:rsidRPr="00E11762">
        <w:rPr>
          <w:rFonts w:ascii="Angsana New" w:hAnsi="Angsana New"/>
          <w:i/>
          <w:iCs/>
          <w:sz w:val="30"/>
          <w:szCs w:val="30"/>
          <w:cs/>
        </w:rPr>
        <w:t>ในระหว่าง</w:t>
      </w:r>
      <w:r w:rsidRPr="00E11762">
        <w:rPr>
          <w:rFonts w:ascii="Angsana New" w:hAnsi="Angsana New" w:hint="cs"/>
          <w:i/>
          <w:iCs/>
          <w:sz w:val="30"/>
          <w:szCs w:val="30"/>
          <w:cs/>
        </w:rPr>
        <w:t>ปี</w:t>
      </w:r>
      <w:r w:rsidRPr="00E11762">
        <w:rPr>
          <w:rFonts w:ascii="Angsana New" w:hAnsi="Angsana New"/>
          <w:i/>
          <w:iCs/>
          <w:sz w:val="30"/>
          <w:szCs w:val="30"/>
          <w:cs/>
        </w:rPr>
        <w:t xml:space="preserve">สิ้นสุดวันที่ </w:t>
      </w:r>
      <w:r w:rsidRPr="00E11762">
        <w:rPr>
          <w:rFonts w:ascii="Angsana New" w:hAnsi="Angsana New"/>
          <w:i/>
          <w:iCs/>
          <w:sz w:val="30"/>
          <w:szCs w:val="30"/>
        </w:rPr>
        <w:t xml:space="preserve">31 </w:t>
      </w:r>
      <w:r w:rsidRPr="00E11762">
        <w:rPr>
          <w:rFonts w:ascii="Angsana New" w:hAnsi="Angsana New" w:hint="cs"/>
          <w:i/>
          <w:iCs/>
          <w:sz w:val="30"/>
          <w:szCs w:val="30"/>
          <w:cs/>
        </w:rPr>
        <w:t>ธันว</w:t>
      </w:r>
      <w:r w:rsidRPr="00E11762">
        <w:rPr>
          <w:rFonts w:ascii="Angsana New" w:hAnsi="Angsana New"/>
          <w:i/>
          <w:iCs/>
          <w:sz w:val="30"/>
          <w:szCs w:val="30"/>
          <w:cs/>
        </w:rPr>
        <w:t xml:space="preserve">าคม </w:t>
      </w:r>
      <w:r w:rsidRPr="00E11762">
        <w:rPr>
          <w:rFonts w:ascii="Angsana New" w:hAnsi="Angsana New"/>
          <w:i/>
          <w:iCs/>
          <w:sz w:val="30"/>
          <w:szCs w:val="30"/>
        </w:rPr>
        <w:t>256</w:t>
      </w:r>
      <w:r>
        <w:rPr>
          <w:rFonts w:ascii="Angsana New" w:hAnsi="Angsana New"/>
          <w:i/>
          <w:iCs/>
          <w:sz w:val="30"/>
          <w:szCs w:val="30"/>
        </w:rPr>
        <w:t>4</w:t>
      </w:r>
    </w:p>
    <w:p w14:paraId="5585BFCA" w14:textId="77777777" w:rsidR="00E3590B" w:rsidRDefault="00E3590B" w:rsidP="00E3590B">
      <w:pPr>
        <w:tabs>
          <w:tab w:val="clear" w:pos="227"/>
          <w:tab w:val="clear" w:pos="454"/>
          <w:tab w:val="left" w:pos="540"/>
          <w:tab w:val="left" w:pos="630"/>
        </w:tabs>
        <w:ind w:left="540"/>
        <w:rPr>
          <w:rFonts w:asciiTheme="majorBidi" w:hAnsiTheme="majorBidi" w:cstheme="majorBidi"/>
          <w:sz w:val="30"/>
          <w:szCs w:val="30"/>
          <w:cs/>
        </w:rPr>
      </w:pPr>
    </w:p>
    <w:p w14:paraId="071B7DBB" w14:textId="4B8BE1A5" w:rsidR="00E3590B" w:rsidRDefault="00E3590B" w:rsidP="00E3590B">
      <w:pPr>
        <w:tabs>
          <w:tab w:val="clear" w:pos="227"/>
          <w:tab w:val="clear" w:pos="454"/>
          <w:tab w:val="left" w:pos="540"/>
          <w:tab w:val="left" w:pos="63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22" w:name="_Hlk78928124"/>
      <w:r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 w:cstheme="majorBidi"/>
          <w:sz w:val="30"/>
          <w:szCs w:val="30"/>
        </w:rPr>
        <w:t xml:space="preserve">29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>
        <w:rPr>
          <w:rFonts w:asciiTheme="majorBidi" w:hAnsiTheme="majorBidi" w:cstheme="majorBidi"/>
          <w:sz w:val="30"/>
          <w:szCs w:val="30"/>
        </w:rPr>
        <w:t>2564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บริษัทได้ซื้อเงินลงทุนในบริษัทเอดับบลิวซี คอนเน็กท์ ไลฟ์สไตล์ จำกัด ซึ่งเป็นบริษัทย่อยจากบริษัท แอสเสท เวิรด์ รีเทล จำกัด ซึ่งเป็นบริษัทย่อยทางตรง จำนวน </w:t>
      </w:r>
      <w:r>
        <w:rPr>
          <w:rFonts w:asciiTheme="majorBidi" w:hAnsiTheme="majorBidi" w:cstheme="majorBidi"/>
          <w:sz w:val="30"/>
          <w:szCs w:val="30"/>
        </w:rPr>
        <w:t xml:space="preserve">2,502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หุ้น ในราคาหุ้นละ </w:t>
      </w:r>
      <w:r>
        <w:rPr>
          <w:rFonts w:asciiTheme="majorBidi" w:hAnsiTheme="majorBidi" w:cstheme="majorBidi"/>
          <w:sz w:val="30"/>
          <w:szCs w:val="30"/>
        </w:rPr>
        <w:t xml:space="preserve">184.62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บาท เป็นจำนวนเงิน </w:t>
      </w:r>
      <w:r>
        <w:rPr>
          <w:rFonts w:asciiTheme="majorBidi" w:hAnsiTheme="majorBidi" w:cstheme="majorBidi"/>
          <w:sz w:val="30"/>
          <w:szCs w:val="30"/>
        </w:rPr>
        <w:t xml:space="preserve">0.5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 ทำให้บริษัทมีส่วนได้เสียในบริษัทย่อยดังกล่าวเพิ่มขึ้นจากร้อยละ </w:t>
      </w:r>
      <w:r>
        <w:rPr>
          <w:rFonts w:asciiTheme="majorBidi" w:hAnsiTheme="majorBidi" w:cstheme="majorBidi"/>
          <w:sz w:val="30"/>
          <w:szCs w:val="30"/>
        </w:rPr>
        <w:t>25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เป็นร้อยละ </w:t>
      </w:r>
      <w:r>
        <w:rPr>
          <w:rFonts w:asciiTheme="majorBidi" w:hAnsiTheme="majorBidi" w:cstheme="majorBidi"/>
          <w:sz w:val="30"/>
          <w:szCs w:val="30"/>
        </w:rPr>
        <w:t xml:space="preserve">50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ของทุนที่ออกและชำระแล้ว โดยกลุ่มบริษัทยังคงมีส่วนได้เสียในบริษัทย่อยร้อยละ </w:t>
      </w:r>
      <w:r>
        <w:rPr>
          <w:rFonts w:asciiTheme="majorBidi" w:hAnsiTheme="majorBidi" w:cstheme="majorBidi"/>
          <w:sz w:val="30"/>
          <w:szCs w:val="30"/>
        </w:rPr>
        <w:t xml:space="preserve">100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>
        <w:rPr>
          <w:rFonts w:asciiTheme="majorBidi" w:hAnsiTheme="majorBidi" w:cstheme="majorBidi"/>
          <w:sz w:val="30"/>
          <w:szCs w:val="30"/>
        </w:rPr>
        <w:t>2564</w:t>
      </w:r>
    </w:p>
    <w:p w14:paraId="44B31E23" w14:textId="77777777" w:rsidR="00E3590B" w:rsidRDefault="00E3590B" w:rsidP="00E3590B">
      <w:pPr>
        <w:tabs>
          <w:tab w:val="clear" w:pos="227"/>
          <w:tab w:val="clear" w:pos="454"/>
          <w:tab w:val="left" w:pos="540"/>
          <w:tab w:val="left" w:pos="63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bookmarkEnd w:id="22"/>
    <w:p w14:paraId="26980F31" w14:textId="77777777" w:rsidR="00E3590B" w:rsidRDefault="00E3590B" w:rsidP="00E3590B">
      <w:pPr>
        <w:tabs>
          <w:tab w:val="clear" w:pos="227"/>
          <w:tab w:val="clear" w:pos="454"/>
          <w:tab w:val="left" w:pos="540"/>
          <w:tab w:val="left" w:pos="630"/>
        </w:tabs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t>การเพิ่มทุนในบริษัทย่อย</w:t>
      </w:r>
      <w:r w:rsidRPr="00E11762">
        <w:rPr>
          <w:rFonts w:ascii="Angsana New" w:hAnsi="Angsana New"/>
          <w:i/>
          <w:iCs/>
          <w:sz w:val="30"/>
          <w:szCs w:val="30"/>
          <w:cs/>
        </w:rPr>
        <w:t>ในระหว่าง</w:t>
      </w:r>
      <w:r w:rsidRPr="00E11762">
        <w:rPr>
          <w:rFonts w:ascii="Angsana New" w:hAnsi="Angsana New" w:hint="cs"/>
          <w:i/>
          <w:iCs/>
          <w:sz w:val="30"/>
          <w:szCs w:val="30"/>
          <w:cs/>
        </w:rPr>
        <w:t>ปี</w:t>
      </w:r>
      <w:r w:rsidRPr="00E11762">
        <w:rPr>
          <w:rFonts w:ascii="Angsana New" w:hAnsi="Angsana New"/>
          <w:i/>
          <w:iCs/>
          <w:sz w:val="30"/>
          <w:szCs w:val="30"/>
          <w:cs/>
        </w:rPr>
        <w:t xml:space="preserve">สิ้นสุดวันที่ </w:t>
      </w:r>
      <w:r w:rsidRPr="00E11762">
        <w:rPr>
          <w:rFonts w:ascii="Angsana New" w:hAnsi="Angsana New"/>
          <w:i/>
          <w:iCs/>
          <w:sz w:val="30"/>
          <w:szCs w:val="30"/>
        </w:rPr>
        <w:t xml:space="preserve">31 </w:t>
      </w:r>
      <w:r w:rsidRPr="00E11762">
        <w:rPr>
          <w:rFonts w:ascii="Angsana New" w:hAnsi="Angsana New" w:hint="cs"/>
          <w:i/>
          <w:iCs/>
          <w:sz w:val="30"/>
          <w:szCs w:val="30"/>
          <w:cs/>
        </w:rPr>
        <w:t>ธันว</w:t>
      </w:r>
      <w:r w:rsidRPr="00E11762">
        <w:rPr>
          <w:rFonts w:ascii="Angsana New" w:hAnsi="Angsana New"/>
          <w:i/>
          <w:iCs/>
          <w:sz w:val="30"/>
          <w:szCs w:val="30"/>
          <w:cs/>
        </w:rPr>
        <w:t xml:space="preserve">าคม </w:t>
      </w:r>
      <w:r w:rsidRPr="00E11762">
        <w:rPr>
          <w:rFonts w:ascii="Angsana New" w:hAnsi="Angsana New"/>
          <w:i/>
          <w:iCs/>
          <w:sz w:val="30"/>
          <w:szCs w:val="30"/>
        </w:rPr>
        <w:t>256</w:t>
      </w:r>
      <w:r>
        <w:rPr>
          <w:rFonts w:ascii="Angsana New" w:hAnsi="Angsana New"/>
          <w:i/>
          <w:iCs/>
          <w:sz w:val="30"/>
          <w:szCs w:val="30"/>
        </w:rPr>
        <w:t>4</w:t>
      </w:r>
    </w:p>
    <w:p w14:paraId="328B828C" w14:textId="77777777" w:rsidR="00E3590B" w:rsidRDefault="00E3590B" w:rsidP="00E3590B">
      <w:pPr>
        <w:tabs>
          <w:tab w:val="clear" w:pos="227"/>
          <w:tab w:val="clear" w:pos="454"/>
          <w:tab w:val="left" w:pos="540"/>
          <w:tab w:val="left" w:pos="630"/>
        </w:tabs>
        <w:ind w:left="540"/>
        <w:rPr>
          <w:rFonts w:asciiTheme="majorBidi" w:hAnsiTheme="majorBidi" w:cstheme="majorBidi"/>
          <w:i/>
          <w:iCs/>
          <w:sz w:val="30"/>
          <w:szCs w:val="30"/>
        </w:rPr>
      </w:pPr>
    </w:p>
    <w:p w14:paraId="2D1C1418" w14:textId="77777777" w:rsidR="00E3590B" w:rsidRDefault="00E3590B" w:rsidP="00E3590B">
      <w:pPr>
        <w:tabs>
          <w:tab w:val="clear" w:pos="227"/>
          <w:tab w:val="clear" w:pos="454"/>
          <w:tab w:val="left" w:pos="540"/>
          <w:tab w:val="left" w:pos="63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 w:cstheme="majorBidi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>
        <w:rPr>
          <w:rFonts w:asciiTheme="majorBidi" w:hAnsiTheme="majorBidi" w:cstheme="majorBidi"/>
          <w:sz w:val="30"/>
          <w:szCs w:val="30"/>
        </w:rPr>
        <w:t>2564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บริษัท เอดับบลิวซี คอนเน็กท์ ไลฟ์สไตล์ จำกัด ซึ่งเป็นบริษัทย่อยได้จดทะเบียนเพิ่มทุนจำนวน </w:t>
      </w:r>
      <w:r>
        <w:rPr>
          <w:rFonts w:asciiTheme="majorBidi" w:hAnsiTheme="majorBidi" w:cstheme="majorBidi"/>
          <w:sz w:val="30"/>
          <w:szCs w:val="30"/>
        </w:rPr>
        <w:t xml:space="preserve">0.9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 จากเดิม </w:t>
      </w:r>
      <w:r>
        <w:rPr>
          <w:rFonts w:asciiTheme="majorBidi" w:hAnsiTheme="majorBidi" w:cstheme="majorBidi"/>
          <w:sz w:val="30"/>
          <w:szCs w:val="30"/>
        </w:rPr>
        <w:t xml:space="preserve">0.1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 (จำนวน </w:t>
      </w:r>
      <w:r>
        <w:rPr>
          <w:rFonts w:asciiTheme="majorBidi" w:hAnsiTheme="majorBidi" w:cstheme="majorBidi"/>
          <w:sz w:val="30"/>
          <w:szCs w:val="30"/>
        </w:rPr>
        <w:t xml:space="preserve">10,000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หุ้น มูลค่าหุ้นละ </w:t>
      </w:r>
      <w:r>
        <w:rPr>
          <w:rFonts w:asciiTheme="majorBidi" w:hAnsiTheme="majorBidi" w:cstheme="majorBidi"/>
          <w:sz w:val="30"/>
          <w:szCs w:val="30"/>
        </w:rPr>
        <w:t xml:space="preserve">10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บาท) เป็นจำนวนเงิน </w:t>
      </w:r>
      <w:r>
        <w:rPr>
          <w:rFonts w:asciiTheme="majorBidi" w:hAnsiTheme="majorBidi" w:cstheme="majorBidi"/>
          <w:sz w:val="30"/>
          <w:szCs w:val="30"/>
        </w:rPr>
        <w:t xml:space="preserve">1.0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 (จำนวน </w:t>
      </w:r>
      <w:r>
        <w:rPr>
          <w:rFonts w:asciiTheme="majorBidi" w:hAnsiTheme="majorBidi" w:cstheme="majorBidi"/>
          <w:sz w:val="30"/>
          <w:szCs w:val="30"/>
        </w:rPr>
        <w:t xml:space="preserve">100,000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หุ้น มูลค่าหุ้นละ </w:t>
      </w:r>
      <w:r>
        <w:rPr>
          <w:rFonts w:asciiTheme="majorBidi" w:hAnsiTheme="majorBidi" w:cstheme="majorBidi"/>
          <w:sz w:val="30"/>
          <w:szCs w:val="30"/>
        </w:rPr>
        <w:t xml:space="preserve">10 </w:t>
      </w:r>
      <w:r>
        <w:rPr>
          <w:rFonts w:asciiTheme="majorBidi" w:hAnsiTheme="majorBidi" w:cstheme="majorBidi" w:hint="cs"/>
          <w:sz w:val="30"/>
          <w:szCs w:val="30"/>
          <w:cs/>
        </w:rPr>
        <w:t>บาท) และบริษัทได้ชำระเงินค่าหุ้นดังกล่าวครบจำนวนแล้ว</w:t>
      </w:r>
    </w:p>
    <w:p w14:paraId="293BB164" w14:textId="77777777" w:rsidR="00E3590B" w:rsidRDefault="00E3590B" w:rsidP="00E3590B">
      <w:pPr>
        <w:tabs>
          <w:tab w:val="clear" w:pos="227"/>
          <w:tab w:val="clear" w:pos="454"/>
          <w:tab w:val="left" w:pos="540"/>
          <w:tab w:val="left" w:pos="63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211068B" w14:textId="77777777" w:rsidR="00E3590B" w:rsidRDefault="00E3590B" w:rsidP="00E3590B">
      <w:pPr>
        <w:tabs>
          <w:tab w:val="clear" w:pos="227"/>
          <w:tab w:val="clear" w:pos="454"/>
          <w:tab w:val="left" w:pos="540"/>
          <w:tab w:val="left" w:pos="63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 w:cstheme="majorBidi"/>
          <w:sz w:val="30"/>
          <w:szCs w:val="30"/>
        </w:rPr>
        <w:t xml:space="preserve">24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>
        <w:rPr>
          <w:rFonts w:asciiTheme="majorBidi" w:hAnsiTheme="majorBidi" w:cstheme="majorBidi"/>
          <w:sz w:val="30"/>
          <w:szCs w:val="30"/>
        </w:rPr>
        <w:t xml:space="preserve">2564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บริษัท ฟินิกซ์บอกซ์ จำกัด ซึ่งเป็นบริษัทย่อยได้จดทะเบียนเพิ่มทุนจำนวน </w:t>
      </w:r>
      <w:r>
        <w:rPr>
          <w:rFonts w:asciiTheme="majorBidi" w:hAnsiTheme="majorBidi" w:cstheme="majorBidi"/>
          <w:sz w:val="30"/>
          <w:szCs w:val="30"/>
        </w:rPr>
        <w:t xml:space="preserve">5,891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 จากเดิม </w:t>
      </w:r>
      <w:r>
        <w:rPr>
          <w:rFonts w:asciiTheme="majorBidi" w:hAnsiTheme="majorBidi" w:cstheme="majorBidi"/>
          <w:sz w:val="30"/>
          <w:szCs w:val="30"/>
        </w:rPr>
        <w:t xml:space="preserve">10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 (จำนวน </w:t>
      </w:r>
      <w:r>
        <w:rPr>
          <w:rFonts w:asciiTheme="majorBidi" w:hAnsiTheme="majorBidi" w:cstheme="majorBidi"/>
          <w:sz w:val="30"/>
          <w:szCs w:val="30"/>
        </w:rPr>
        <w:t xml:space="preserve">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ล้านหุ้น มูลค่าหุ้นละ </w:t>
      </w:r>
      <w:r>
        <w:rPr>
          <w:rFonts w:asciiTheme="majorBidi" w:hAnsiTheme="majorBidi" w:cstheme="majorBidi"/>
          <w:sz w:val="30"/>
          <w:szCs w:val="30"/>
        </w:rPr>
        <w:t xml:space="preserve">10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บาท) เป็นจำนวนเงิน </w:t>
      </w:r>
      <w:r>
        <w:rPr>
          <w:rFonts w:asciiTheme="majorBidi" w:hAnsiTheme="majorBidi" w:cstheme="majorBidi"/>
          <w:sz w:val="30"/>
          <w:szCs w:val="30"/>
        </w:rPr>
        <w:t xml:space="preserve">5,901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 (จำนวน </w:t>
      </w:r>
      <w:r>
        <w:rPr>
          <w:rFonts w:asciiTheme="majorBidi" w:hAnsiTheme="majorBidi" w:cstheme="majorBidi"/>
          <w:sz w:val="30"/>
          <w:szCs w:val="30"/>
        </w:rPr>
        <w:t xml:space="preserve">590.1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ล้านหุ้น มูลค่าหุ้นละ </w:t>
      </w:r>
      <w:r>
        <w:rPr>
          <w:rFonts w:asciiTheme="majorBidi" w:hAnsiTheme="majorBidi" w:cstheme="majorBidi"/>
          <w:sz w:val="30"/>
          <w:szCs w:val="30"/>
        </w:rPr>
        <w:t xml:space="preserve">10 </w:t>
      </w:r>
      <w:r>
        <w:rPr>
          <w:rFonts w:asciiTheme="majorBidi" w:hAnsiTheme="majorBidi" w:cstheme="majorBidi" w:hint="cs"/>
          <w:sz w:val="30"/>
          <w:szCs w:val="30"/>
          <w:cs/>
        </w:rPr>
        <w:t>บาท) และบริษัทได้ชำระเงินค่าหุ้นดังกล่าวครบจำนวนแล้ว</w:t>
      </w:r>
    </w:p>
    <w:p w14:paraId="1234EBB3" w14:textId="77777777" w:rsidR="00E3590B" w:rsidRDefault="00E3590B" w:rsidP="00E3590B">
      <w:pPr>
        <w:tabs>
          <w:tab w:val="clear" w:pos="227"/>
          <w:tab w:val="clear" w:pos="454"/>
          <w:tab w:val="left" w:pos="540"/>
          <w:tab w:val="left" w:pos="63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427ED0B" w14:textId="77777777" w:rsidR="004B66C1" w:rsidRDefault="004B66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342E668" w14:textId="4BF43F29" w:rsidR="00E3590B" w:rsidRDefault="00E3590B" w:rsidP="00E3590B">
      <w:pPr>
        <w:tabs>
          <w:tab w:val="clear" w:pos="227"/>
          <w:tab w:val="clear" w:pos="454"/>
          <w:tab w:val="left" w:pos="540"/>
          <w:tab w:val="left" w:pos="63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 w:cstheme="majorBidi"/>
          <w:sz w:val="30"/>
          <w:szCs w:val="30"/>
        </w:rPr>
        <w:t xml:space="preserve">24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>
        <w:rPr>
          <w:rFonts w:asciiTheme="majorBidi" w:hAnsiTheme="majorBidi" w:cstheme="majorBidi"/>
          <w:sz w:val="30"/>
          <w:szCs w:val="30"/>
        </w:rPr>
        <w:t xml:space="preserve">2564 </w:t>
      </w:r>
      <w:r>
        <w:rPr>
          <w:rFonts w:asciiTheme="majorBidi" w:hAnsiTheme="majorBidi" w:cstheme="majorBidi" w:hint="cs"/>
          <w:sz w:val="30"/>
          <w:szCs w:val="30"/>
          <w:cs/>
        </w:rPr>
        <w:t>บริษัท ทีซีซี โฮเทล แอสเสท แมนเนจเม้นท์ จำกัด ซึ่งเป็นบริษัทย่อยได้</w:t>
      </w:r>
      <w:r>
        <w:rPr>
          <w:rFonts w:asciiTheme="majorBidi" w:hAnsiTheme="majorBidi" w:cstheme="majorBidi" w:hint="cs"/>
          <w:sz w:val="30"/>
          <w:szCs w:val="30"/>
          <w:cs/>
        </w:rPr>
        <w:br/>
        <w:t xml:space="preserve">จดทะเบียน เพิ่มทุนจำนวน </w:t>
      </w:r>
      <w:r>
        <w:rPr>
          <w:rFonts w:asciiTheme="majorBidi" w:hAnsiTheme="majorBidi" w:cstheme="majorBidi"/>
          <w:sz w:val="30"/>
          <w:szCs w:val="30"/>
        </w:rPr>
        <w:t xml:space="preserve">9,000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 จากเดิม </w:t>
      </w:r>
      <w:r>
        <w:rPr>
          <w:rFonts w:asciiTheme="majorBidi" w:hAnsiTheme="majorBidi" w:cstheme="majorBidi"/>
          <w:sz w:val="30"/>
          <w:szCs w:val="30"/>
        </w:rPr>
        <w:t xml:space="preserve">15,000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 (จำนวน </w:t>
      </w:r>
      <w:r>
        <w:rPr>
          <w:rFonts w:asciiTheme="majorBidi" w:hAnsiTheme="majorBidi" w:cstheme="majorBidi"/>
          <w:sz w:val="30"/>
          <w:szCs w:val="30"/>
        </w:rPr>
        <w:t xml:space="preserve">1,500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ล้านหุ้น มูลค่าหุ้นละ </w:t>
      </w:r>
      <w:r>
        <w:rPr>
          <w:rFonts w:asciiTheme="majorBidi" w:hAnsiTheme="majorBidi" w:cstheme="majorBidi"/>
          <w:sz w:val="30"/>
          <w:szCs w:val="30"/>
        </w:rPr>
        <w:t xml:space="preserve">10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บาท) เป็นจำนวนเงิน </w:t>
      </w:r>
      <w:r>
        <w:rPr>
          <w:rFonts w:asciiTheme="majorBidi" w:hAnsiTheme="majorBidi" w:cstheme="majorBidi"/>
          <w:sz w:val="30"/>
          <w:szCs w:val="30"/>
        </w:rPr>
        <w:t xml:space="preserve">24,000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 (จำนวน </w:t>
      </w:r>
      <w:r>
        <w:rPr>
          <w:rFonts w:asciiTheme="majorBidi" w:hAnsiTheme="majorBidi" w:cstheme="majorBidi"/>
          <w:sz w:val="30"/>
          <w:szCs w:val="30"/>
        </w:rPr>
        <w:t xml:space="preserve">2,400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ล้านหุ้น มูลค่าหุ้นละ </w:t>
      </w:r>
      <w:r>
        <w:rPr>
          <w:rFonts w:asciiTheme="majorBidi" w:hAnsiTheme="majorBidi" w:cstheme="majorBidi"/>
          <w:sz w:val="30"/>
          <w:szCs w:val="30"/>
        </w:rPr>
        <w:t xml:space="preserve">10 </w:t>
      </w:r>
      <w:r>
        <w:rPr>
          <w:rFonts w:asciiTheme="majorBidi" w:hAnsiTheme="majorBidi" w:cstheme="majorBidi" w:hint="cs"/>
          <w:sz w:val="30"/>
          <w:szCs w:val="30"/>
          <w:cs/>
        </w:rPr>
        <w:t>บาท) โดยได้รับชำระค่าหุ้นครบทั้งจำนวนแล้วจากบริษัท ที</w:t>
      </w:r>
      <w:r>
        <w:rPr>
          <w:rFonts w:asciiTheme="majorBidi" w:hAnsiTheme="majorBidi" w:cstheme="majorBidi"/>
          <w:sz w:val="30"/>
          <w:szCs w:val="30"/>
        </w:rPr>
        <w:t>.</w:t>
      </w:r>
      <w:r>
        <w:rPr>
          <w:rFonts w:asciiTheme="majorBidi" w:hAnsiTheme="majorBidi" w:cstheme="majorBidi" w:hint="cs"/>
          <w:sz w:val="30"/>
          <w:szCs w:val="30"/>
          <w:cs/>
        </w:rPr>
        <w:t>ซี</w:t>
      </w:r>
      <w:r>
        <w:rPr>
          <w:rFonts w:asciiTheme="majorBidi" w:hAnsiTheme="majorBidi" w:cstheme="majorBidi"/>
          <w:sz w:val="30"/>
          <w:szCs w:val="30"/>
        </w:rPr>
        <w:t>.</w:t>
      </w:r>
      <w:r>
        <w:rPr>
          <w:rFonts w:asciiTheme="majorBidi" w:hAnsiTheme="majorBidi" w:cstheme="majorBidi" w:hint="cs"/>
          <w:sz w:val="30"/>
          <w:szCs w:val="30"/>
          <w:cs/>
        </w:rPr>
        <w:t>ซี</w:t>
      </w:r>
      <w:r>
        <w:rPr>
          <w:rFonts w:asciiTheme="majorBidi" w:hAnsiTheme="majorBidi" w:cstheme="majorBidi"/>
          <w:sz w:val="30"/>
          <w:szCs w:val="30"/>
        </w:rPr>
        <w:t xml:space="preserve">.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คอมเมอร์เชียล พร็อพเพอร์ตี้ แมนเนจเม้นท์ จำกัด ทำให้บริษัทมีส่วนได้เสียในบริษัท ทีซีซี โฮเทล แอสเสท แมนเนจเม้นท์ จำกัด ลดลงจากร้อยละ </w:t>
      </w:r>
      <w:r>
        <w:rPr>
          <w:rFonts w:asciiTheme="majorBidi" w:hAnsiTheme="majorBidi" w:cstheme="majorBidi"/>
          <w:sz w:val="30"/>
          <w:szCs w:val="30"/>
        </w:rPr>
        <w:t xml:space="preserve">99.99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เป็นร้อยละ </w:t>
      </w:r>
      <w:r>
        <w:rPr>
          <w:rFonts w:asciiTheme="majorBidi" w:hAnsiTheme="majorBidi" w:cstheme="majorBidi"/>
          <w:sz w:val="30"/>
          <w:szCs w:val="30"/>
        </w:rPr>
        <w:t xml:space="preserve">62.50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ทั้งนี้กลุ่มบริษัทยังคงมีส่วนได้เสียเป็นร้อยละ </w:t>
      </w:r>
      <w:r>
        <w:rPr>
          <w:rFonts w:asciiTheme="majorBidi" w:hAnsiTheme="majorBidi" w:cstheme="majorBidi"/>
          <w:sz w:val="30"/>
          <w:szCs w:val="30"/>
        </w:rPr>
        <w:t>99.99</w:t>
      </w:r>
    </w:p>
    <w:p w14:paraId="088DD5FD" w14:textId="77777777" w:rsidR="00E3590B" w:rsidRDefault="00E3590B" w:rsidP="00E3590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</w:rPr>
      </w:pPr>
      <w:bookmarkStart w:id="23" w:name="_Hlk85752634"/>
    </w:p>
    <w:p w14:paraId="4456F2D9" w14:textId="77777777" w:rsidR="00E3590B" w:rsidRDefault="00E3590B" w:rsidP="00E3590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t>การด้อยค่าของเงินลงทุนในบริษัทย่อย</w:t>
      </w:r>
      <w:r w:rsidRPr="00E11762">
        <w:rPr>
          <w:rFonts w:ascii="Angsana New" w:hAnsi="Angsana New"/>
          <w:i/>
          <w:iCs/>
          <w:sz w:val="30"/>
          <w:szCs w:val="30"/>
          <w:cs/>
        </w:rPr>
        <w:t>ในระหว่าง</w:t>
      </w:r>
      <w:r w:rsidRPr="00E11762">
        <w:rPr>
          <w:rFonts w:ascii="Angsana New" w:hAnsi="Angsana New" w:hint="cs"/>
          <w:i/>
          <w:iCs/>
          <w:sz w:val="30"/>
          <w:szCs w:val="30"/>
          <w:cs/>
        </w:rPr>
        <w:t>ปี</w:t>
      </w:r>
      <w:r w:rsidRPr="00E11762">
        <w:rPr>
          <w:rFonts w:ascii="Angsana New" w:hAnsi="Angsana New"/>
          <w:i/>
          <w:iCs/>
          <w:sz w:val="30"/>
          <w:szCs w:val="30"/>
          <w:cs/>
        </w:rPr>
        <w:t xml:space="preserve">สิ้นสุดวันที่ </w:t>
      </w:r>
      <w:r w:rsidRPr="00E11762">
        <w:rPr>
          <w:rFonts w:ascii="Angsana New" w:hAnsi="Angsana New"/>
          <w:i/>
          <w:iCs/>
          <w:sz w:val="30"/>
          <w:szCs w:val="30"/>
        </w:rPr>
        <w:t xml:space="preserve">31 </w:t>
      </w:r>
      <w:r w:rsidRPr="00E11762">
        <w:rPr>
          <w:rFonts w:ascii="Angsana New" w:hAnsi="Angsana New" w:hint="cs"/>
          <w:i/>
          <w:iCs/>
          <w:sz w:val="30"/>
          <w:szCs w:val="30"/>
          <w:cs/>
        </w:rPr>
        <w:t>ธันว</w:t>
      </w:r>
      <w:r w:rsidRPr="00E11762">
        <w:rPr>
          <w:rFonts w:ascii="Angsana New" w:hAnsi="Angsana New"/>
          <w:i/>
          <w:iCs/>
          <w:sz w:val="30"/>
          <w:szCs w:val="30"/>
          <w:cs/>
        </w:rPr>
        <w:t xml:space="preserve">าคม </w:t>
      </w:r>
      <w:r w:rsidRPr="00E11762">
        <w:rPr>
          <w:rFonts w:ascii="Angsana New" w:hAnsi="Angsana New"/>
          <w:i/>
          <w:iCs/>
          <w:sz w:val="30"/>
          <w:szCs w:val="30"/>
        </w:rPr>
        <w:t>256</w:t>
      </w:r>
      <w:r>
        <w:rPr>
          <w:rFonts w:ascii="Angsana New" w:hAnsi="Angsana New"/>
          <w:i/>
          <w:iCs/>
          <w:sz w:val="30"/>
          <w:szCs w:val="30"/>
        </w:rPr>
        <w:t>4</w:t>
      </w:r>
    </w:p>
    <w:p w14:paraId="56AF418D" w14:textId="77777777" w:rsidR="00E3590B" w:rsidRDefault="00E3590B" w:rsidP="00E3590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C72AC72" w14:textId="77777777" w:rsidR="00E3590B" w:rsidRDefault="00E3590B" w:rsidP="00E3590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>
        <w:rPr>
          <w:rFonts w:asciiTheme="majorBidi" w:hAnsiTheme="majorBidi" w:cstheme="majorBidi"/>
          <w:sz w:val="30"/>
          <w:szCs w:val="30"/>
        </w:rPr>
        <w:t xml:space="preserve">2564 </w:t>
      </w:r>
      <w:r>
        <w:rPr>
          <w:rFonts w:asciiTheme="majorBidi" w:hAnsiTheme="majorBidi" w:cstheme="majorBidi" w:hint="cs"/>
          <w:sz w:val="30"/>
          <w:szCs w:val="30"/>
          <w:cs/>
        </w:rPr>
        <w:t>เงินลงทุนในบริษัทย่อย บริษัท ฟีนิกซ์บอกซ์ จำกัด มีมูลค่าที่คาดว่าจะได้รับคืน</w:t>
      </w:r>
      <w:r>
        <w:rPr>
          <w:rFonts w:asciiTheme="majorBidi" w:hAnsiTheme="majorBidi" w:cstheme="majorBidi" w:hint="cs"/>
          <w:sz w:val="30"/>
          <w:szCs w:val="30"/>
          <w:cs/>
        </w:rPr>
        <w:br/>
        <w:t xml:space="preserve">ต่ำกว่ามูลค่าตามบัญชีของสินทรัพย์ ส่งผลให้บริษัทรับรู้ผลขาดทุนจากการด้อยค่าเป็นจำนวนเงิน </w:t>
      </w:r>
      <w:r>
        <w:rPr>
          <w:rFonts w:asciiTheme="majorBidi" w:hAnsiTheme="majorBidi" w:cstheme="majorBidi"/>
          <w:sz w:val="30"/>
          <w:szCs w:val="30"/>
        </w:rPr>
        <w:t>81</w:t>
      </w:r>
      <w:r>
        <w:rPr>
          <w:rFonts w:asciiTheme="majorBidi" w:hAnsiTheme="majorBidi" w:cstheme="majorBidi" w:hint="cs"/>
          <w:sz w:val="30"/>
          <w:szCs w:val="30"/>
          <w:cs/>
        </w:rPr>
        <w:t>.</w:t>
      </w:r>
      <w:r>
        <w:rPr>
          <w:rFonts w:asciiTheme="majorBidi" w:hAnsiTheme="majorBidi" w:cstheme="majorBidi"/>
          <w:sz w:val="30"/>
          <w:szCs w:val="30"/>
        </w:rPr>
        <w:t>79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ล้านบาท</w:t>
      </w:r>
      <w:r>
        <w:rPr>
          <w:rFonts w:asciiTheme="majorBidi" w:hAnsiTheme="majorBidi" w:cstheme="majorBidi" w:hint="cs"/>
          <w:sz w:val="30"/>
          <w:szCs w:val="30"/>
          <w:cs/>
        </w:rPr>
        <w:br/>
        <w:t xml:space="preserve">ในงบกำไรขาดทุนเบ็ดเสร็จเฉพาะกิจการ ต่อมาเมื่อวันที่ </w:t>
      </w:r>
      <w:r>
        <w:rPr>
          <w:rFonts w:asciiTheme="majorBidi" w:hAnsiTheme="majorBidi" w:cstheme="majorBidi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>
        <w:rPr>
          <w:rFonts w:asciiTheme="majorBidi" w:hAnsiTheme="majorBidi" w:cstheme="majorBidi"/>
          <w:sz w:val="30"/>
          <w:szCs w:val="30"/>
        </w:rPr>
        <w:t xml:space="preserve">2564 </w:t>
      </w:r>
      <w:r>
        <w:rPr>
          <w:rFonts w:asciiTheme="majorBidi" w:hAnsiTheme="majorBidi" w:cstheme="majorBidi" w:hint="cs"/>
          <w:sz w:val="30"/>
          <w:szCs w:val="30"/>
          <w:cs/>
        </w:rPr>
        <w:t>ผู้บริหารได้มีการทบทวนและทดสอบ</w:t>
      </w:r>
      <w:r>
        <w:rPr>
          <w:rFonts w:asciiTheme="majorBidi" w:hAnsiTheme="majorBidi" w:cstheme="majorBidi" w:hint="cs"/>
          <w:sz w:val="30"/>
          <w:szCs w:val="30"/>
          <w:cs/>
        </w:rPr>
        <w:br/>
        <w:t>การด้อยค่าเงินลงทุนดังกล่าว พบว่ามีมูลค่าที่คาดว่าจะได้รับคืนสูงกว่ามูลค่าตามบัญชี บริษัทจึงได้กลับรายการขาดทุนจากการด้อยค่าเงินลงทุนในบริษัทย่อยในงบกำไรขาดทุนเบ็ดเสร็จเฉพาะกิจการทั้งจำนวน</w:t>
      </w:r>
      <w:bookmarkEnd w:id="23"/>
    </w:p>
    <w:p w14:paraId="764E4C4E" w14:textId="77777777" w:rsidR="00E3590B" w:rsidRDefault="00E3590B" w:rsidP="00E3590B">
      <w:pPr>
        <w:tabs>
          <w:tab w:val="clear" w:pos="454"/>
          <w:tab w:val="left" w:pos="540"/>
          <w:tab w:val="left" w:pos="810"/>
        </w:tabs>
        <w:ind w:firstLine="540"/>
        <w:rPr>
          <w:rFonts w:ascii="Angsana New" w:hAnsi="Angsana New"/>
          <w:i/>
          <w:iCs/>
          <w:sz w:val="30"/>
          <w:szCs w:val="30"/>
        </w:rPr>
      </w:pPr>
    </w:p>
    <w:p w14:paraId="34D243B3" w14:textId="77777777" w:rsidR="00E3590B" w:rsidRPr="00E11762" w:rsidRDefault="00E3590B" w:rsidP="00E3590B">
      <w:pPr>
        <w:tabs>
          <w:tab w:val="clear" w:pos="454"/>
          <w:tab w:val="left" w:pos="540"/>
          <w:tab w:val="left" w:pos="810"/>
        </w:tabs>
        <w:ind w:firstLine="540"/>
        <w:rPr>
          <w:rFonts w:ascii="Angsana New" w:hAnsi="Angsana New"/>
          <w:i/>
          <w:iCs/>
          <w:sz w:val="30"/>
          <w:szCs w:val="30"/>
        </w:rPr>
      </w:pPr>
      <w:r w:rsidRPr="00E11762">
        <w:rPr>
          <w:rFonts w:ascii="Angsana New" w:hAnsi="Angsana New" w:hint="cs"/>
          <w:i/>
          <w:iCs/>
          <w:sz w:val="30"/>
          <w:szCs w:val="30"/>
          <w:cs/>
        </w:rPr>
        <w:t>การซื้อเงินลงทุนและการลดทุนในบริษัทย่อย</w:t>
      </w:r>
      <w:r w:rsidRPr="00E11762">
        <w:rPr>
          <w:rFonts w:ascii="Angsana New" w:hAnsi="Angsana New"/>
          <w:i/>
          <w:iCs/>
          <w:sz w:val="30"/>
          <w:szCs w:val="30"/>
          <w:cs/>
        </w:rPr>
        <w:t>ในระหว่าง</w:t>
      </w:r>
      <w:r w:rsidRPr="00E11762">
        <w:rPr>
          <w:rFonts w:ascii="Angsana New" w:hAnsi="Angsana New" w:hint="cs"/>
          <w:i/>
          <w:iCs/>
          <w:sz w:val="30"/>
          <w:szCs w:val="30"/>
          <w:cs/>
        </w:rPr>
        <w:t>ปี</w:t>
      </w:r>
      <w:r w:rsidRPr="00E11762">
        <w:rPr>
          <w:rFonts w:ascii="Angsana New" w:hAnsi="Angsana New"/>
          <w:i/>
          <w:iCs/>
          <w:sz w:val="30"/>
          <w:szCs w:val="30"/>
          <w:cs/>
        </w:rPr>
        <w:t xml:space="preserve">สิ้นสุดวันที่ </w:t>
      </w:r>
      <w:r w:rsidRPr="00E11762">
        <w:rPr>
          <w:rFonts w:ascii="Angsana New" w:hAnsi="Angsana New"/>
          <w:i/>
          <w:iCs/>
          <w:sz w:val="30"/>
          <w:szCs w:val="30"/>
        </w:rPr>
        <w:t xml:space="preserve">31 </w:t>
      </w:r>
      <w:r w:rsidRPr="00E11762">
        <w:rPr>
          <w:rFonts w:ascii="Angsana New" w:hAnsi="Angsana New" w:hint="cs"/>
          <w:i/>
          <w:iCs/>
          <w:sz w:val="30"/>
          <w:szCs w:val="30"/>
          <w:cs/>
        </w:rPr>
        <w:t>ธันว</w:t>
      </w:r>
      <w:r w:rsidRPr="00E11762">
        <w:rPr>
          <w:rFonts w:ascii="Angsana New" w:hAnsi="Angsana New"/>
          <w:i/>
          <w:iCs/>
          <w:sz w:val="30"/>
          <w:szCs w:val="30"/>
          <w:cs/>
        </w:rPr>
        <w:t xml:space="preserve">าคม </w:t>
      </w:r>
      <w:r w:rsidRPr="00E11762">
        <w:rPr>
          <w:rFonts w:ascii="Angsana New" w:hAnsi="Angsana New"/>
          <w:i/>
          <w:iCs/>
          <w:sz w:val="30"/>
          <w:szCs w:val="30"/>
        </w:rPr>
        <w:t>2563</w:t>
      </w:r>
    </w:p>
    <w:p w14:paraId="017BEB25" w14:textId="77777777" w:rsidR="00E3590B" w:rsidRPr="0086158B" w:rsidRDefault="00E3590B" w:rsidP="00E3590B">
      <w:pPr>
        <w:tabs>
          <w:tab w:val="clear" w:pos="454"/>
          <w:tab w:val="left" w:pos="540"/>
          <w:tab w:val="left" w:pos="810"/>
        </w:tabs>
        <w:ind w:left="630"/>
        <w:rPr>
          <w:rFonts w:ascii="Angsana New" w:hAnsi="Angsana New"/>
          <w:sz w:val="22"/>
          <w:szCs w:val="22"/>
        </w:rPr>
      </w:pPr>
    </w:p>
    <w:p w14:paraId="09F89800" w14:textId="77777777" w:rsidR="00E3590B" w:rsidRPr="00DA4C60" w:rsidRDefault="00E3590B" w:rsidP="00E3590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bookmarkStart w:id="24" w:name="_Hlk39243745"/>
      <w:bookmarkStart w:id="25" w:name="_Hlk39244658"/>
      <w:r w:rsidRPr="00DA4C60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DA4C60">
        <w:rPr>
          <w:rFonts w:asciiTheme="majorBidi" w:hAnsiTheme="majorBidi" w:cstheme="majorBidi"/>
          <w:sz w:val="30"/>
          <w:szCs w:val="30"/>
        </w:rPr>
        <w:t xml:space="preserve">1 </w:t>
      </w:r>
      <w:r w:rsidRPr="00DA4C60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DA4C60">
        <w:rPr>
          <w:rFonts w:asciiTheme="majorBidi" w:hAnsiTheme="majorBidi" w:cstheme="majorBidi"/>
          <w:sz w:val="30"/>
          <w:szCs w:val="30"/>
        </w:rPr>
        <w:t xml:space="preserve">2563 </w:t>
      </w:r>
      <w:r w:rsidRPr="00DA4C60">
        <w:rPr>
          <w:rFonts w:asciiTheme="majorBidi" w:hAnsiTheme="majorBidi" w:cstheme="majorBidi" w:hint="cs"/>
          <w:sz w:val="30"/>
          <w:szCs w:val="30"/>
          <w:cs/>
        </w:rPr>
        <w:t xml:space="preserve">บริษัทและบริษัท </w:t>
      </w:r>
      <w:r w:rsidRPr="00DA4C60">
        <w:rPr>
          <w:rFonts w:asciiTheme="majorBidi" w:hAnsiTheme="majorBidi" w:cstheme="majorBidi"/>
          <w:sz w:val="30"/>
          <w:szCs w:val="30"/>
          <w:cs/>
        </w:rPr>
        <w:t>ทีซีซี โฮเทล แอสเสท แมนเนจเม้นท์ จำกัด</w:t>
      </w:r>
      <w:r w:rsidRPr="00DA4C6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A4C60">
        <w:rPr>
          <w:rFonts w:asciiTheme="majorBidi" w:hAnsiTheme="majorBidi" w:cstheme="majorBidi"/>
          <w:sz w:val="30"/>
          <w:szCs w:val="30"/>
          <w:cs/>
        </w:rPr>
        <w:t>ซึ่งเป็นบริษัทย่อย</w:t>
      </w:r>
      <w:r w:rsidRPr="00DA4C60">
        <w:rPr>
          <w:rFonts w:asciiTheme="majorBidi" w:hAnsiTheme="majorBidi" w:cstheme="majorBidi" w:hint="cs"/>
          <w:sz w:val="30"/>
          <w:szCs w:val="30"/>
          <w:cs/>
        </w:rPr>
        <w:t xml:space="preserve">ทางตรงของบริษัท ได้ซื้อส่วนได้เสียในบริษัทต่างๆ จำนวน </w:t>
      </w:r>
      <w:r w:rsidRPr="00DA4C60">
        <w:rPr>
          <w:rFonts w:asciiTheme="majorBidi" w:hAnsiTheme="majorBidi" w:cstheme="majorBidi"/>
          <w:sz w:val="30"/>
          <w:szCs w:val="30"/>
        </w:rPr>
        <w:t xml:space="preserve">10 </w:t>
      </w:r>
      <w:r w:rsidRPr="00DA4C60">
        <w:rPr>
          <w:rFonts w:asciiTheme="majorBidi" w:hAnsiTheme="majorBidi" w:cstheme="majorBidi" w:hint="cs"/>
          <w:sz w:val="30"/>
          <w:szCs w:val="30"/>
          <w:cs/>
        </w:rPr>
        <w:t>บริษัท ซึ่งอยู่ภายใต้การควบคุมสูงสุดเดียวกันทั้งก่อนและหลังจากวันซื้อบริษัทย่อย ในสัดส่วน</w:t>
      </w:r>
      <w:r w:rsidRPr="00DA4C60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Pr="00DA4C60">
        <w:rPr>
          <w:rFonts w:asciiTheme="majorBidi" w:hAnsiTheme="majorBidi" w:cstheme="majorBidi"/>
          <w:sz w:val="30"/>
          <w:szCs w:val="30"/>
        </w:rPr>
        <w:t>25</w:t>
      </w:r>
      <w:r w:rsidRPr="00DA4C60">
        <w:rPr>
          <w:rFonts w:asciiTheme="majorBidi" w:hAnsiTheme="majorBidi" w:cstheme="majorBidi" w:hint="cs"/>
          <w:sz w:val="30"/>
          <w:szCs w:val="30"/>
          <w:cs/>
        </w:rPr>
        <w:t xml:space="preserve"> และร้อยละ</w:t>
      </w:r>
      <w:r w:rsidRPr="00DA4C60">
        <w:rPr>
          <w:rFonts w:asciiTheme="majorBidi" w:hAnsiTheme="majorBidi" w:cstheme="majorBidi"/>
          <w:sz w:val="30"/>
          <w:szCs w:val="30"/>
        </w:rPr>
        <w:t xml:space="preserve"> 75 </w:t>
      </w:r>
      <w:r w:rsidRPr="00DA4C60">
        <w:rPr>
          <w:rFonts w:asciiTheme="majorBidi" w:hAnsiTheme="majorBidi" w:cstheme="majorBidi"/>
          <w:sz w:val="30"/>
          <w:szCs w:val="30"/>
          <w:cs/>
        </w:rPr>
        <w:t xml:space="preserve">ของทุนที่ออกและชำระแล้ว เป็นจำนวนเงิน </w:t>
      </w:r>
      <w:r w:rsidRPr="00DA4C60">
        <w:rPr>
          <w:rFonts w:asciiTheme="majorBidi" w:hAnsiTheme="majorBidi" w:cstheme="majorBidi"/>
          <w:sz w:val="30"/>
          <w:szCs w:val="30"/>
        </w:rPr>
        <w:t xml:space="preserve">3,978.34 </w:t>
      </w:r>
      <w:r w:rsidRPr="00DA4C60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DA4C60">
        <w:rPr>
          <w:rFonts w:asciiTheme="majorBidi" w:hAnsiTheme="majorBidi" w:cstheme="majorBidi"/>
          <w:sz w:val="30"/>
          <w:szCs w:val="30"/>
        </w:rPr>
        <w:t xml:space="preserve"> </w:t>
      </w:r>
      <w:r w:rsidRPr="00DA4C60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Pr="00DA4C60">
        <w:rPr>
          <w:rFonts w:asciiTheme="majorBidi" w:hAnsiTheme="majorBidi" w:cstheme="majorBidi"/>
          <w:sz w:val="30"/>
          <w:szCs w:val="30"/>
        </w:rPr>
        <w:t xml:space="preserve">11,935.00 </w:t>
      </w:r>
      <w:r w:rsidRPr="00DA4C60">
        <w:rPr>
          <w:rFonts w:asciiTheme="majorBidi" w:hAnsiTheme="majorBidi" w:cstheme="majorBidi" w:hint="cs"/>
          <w:sz w:val="30"/>
          <w:szCs w:val="30"/>
          <w:cs/>
        </w:rPr>
        <w:t xml:space="preserve">ล้านบาท ตามลำดับ </w:t>
      </w:r>
      <w:r w:rsidRPr="00DA4C60">
        <w:rPr>
          <w:rFonts w:asciiTheme="majorBidi" w:hAnsiTheme="majorBidi" w:cstheme="majorBidi"/>
          <w:sz w:val="30"/>
          <w:szCs w:val="30"/>
          <w:cs/>
        </w:rPr>
        <w:t xml:space="preserve">ทำให้กลุ่มบริษัทมีสัดส่วนการถือหุ้นร้อยละ </w:t>
      </w:r>
      <w:r w:rsidRPr="00DA4C60">
        <w:rPr>
          <w:rFonts w:asciiTheme="majorBidi" w:hAnsiTheme="majorBidi" w:cstheme="majorBidi"/>
          <w:sz w:val="30"/>
          <w:szCs w:val="30"/>
        </w:rPr>
        <w:t>100</w:t>
      </w:r>
      <w:r w:rsidRPr="00DA4C6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A4C60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Pr="00DA4C60">
        <w:rPr>
          <w:rFonts w:asciiTheme="majorBidi" w:hAnsiTheme="majorBidi" w:cstheme="majorBidi"/>
          <w:sz w:val="30"/>
          <w:szCs w:val="30"/>
        </w:rPr>
        <w:t xml:space="preserve">31 </w:t>
      </w:r>
      <w:r w:rsidRPr="00DA4C60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DA4C6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A4C60">
        <w:rPr>
          <w:rFonts w:asciiTheme="majorBidi" w:hAnsiTheme="majorBidi" w:cstheme="majorBidi"/>
          <w:sz w:val="30"/>
          <w:szCs w:val="30"/>
        </w:rPr>
        <w:t>2563</w:t>
      </w:r>
      <w:r w:rsidRPr="00DA4C60">
        <w:rPr>
          <w:rFonts w:asciiTheme="majorBidi" w:hAnsiTheme="majorBidi" w:cstheme="majorBidi" w:hint="cs"/>
          <w:sz w:val="30"/>
          <w:szCs w:val="30"/>
          <w:cs/>
        </w:rPr>
        <w:t xml:space="preserve"> และถือเป็นบริษัทย่อยทางอ้อมของบริษัท </w:t>
      </w:r>
    </w:p>
    <w:p w14:paraId="20EBFC43" w14:textId="77777777" w:rsidR="00E3590B" w:rsidRPr="003F2F70" w:rsidRDefault="00E3590B" w:rsidP="00E3590B">
      <w:pPr>
        <w:tabs>
          <w:tab w:val="clear" w:pos="454"/>
          <w:tab w:val="left" w:pos="540"/>
          <w:tab w:val="left" w:pos="810"/>
        </w:tabs>
        <w:ind w:left="630"/>
        <w:rPr>
          <w:rFonts w:ascii="Angsana New" w:hAnsi="Angsana New"/>
          <w:sz w:val="22"/>
          <w:szCs w:val="22"/>
          <w:cs/>
        </w:rPr>
      </w:pPr>
    </w:p>
    <w:bookmarkEnd w:id="24"/>
    <w:p w14:paraId="18396787" w14:textId="77777777" w:rsidR="00E3590B" w:rsidRPr="00DA4C60" w:rsidRDefault="00E3590B" w:rsidP="00E3590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DA4C60">
        <w:rPr>
          <w:rFonts w:asciiTheme="majorBidi" w:hAnsiTheme="majorBidi" w:cstheme="majorBidi" w:hint="cs"/>
          <w:sz w:val="30"/>
          <w:szCs w:val="30"/>
          <w:cs/>
        </w:rPr>
        <w:t xml:space="preserve">ในวันเดียวกัน บริษัทได้ซื้อส่วนได้เสียในบริษัทย่อยแห่งหนึ่ง ซึ่งอยู่ภายใต้การควบคุมสูงสุดเดียวกันทั้งก่อนและหลังจากวันซื้อบริษัทย่อย </w:t>
      </w:r>
      <w:r w:rsidRPr="00DA4C60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Pr="00DA4C60">
        <w:rPr>
          <w:rFonts w:asciiTheme="majorBidi" w:hAnsiTheme="majorBidi" w:cstheme="majorBidi"/>
          <w:sz w:val="30"/>
          <w:szCs w:val="30"/>
        </w:rPr>
        <w:t xml:space="preserve">26  </w:t>
      </w:r>
      <w:r w:rsidRPr="00DA4C60">
        <w:rPr>
          <w:rFonts w:asciiTheme="majorBidi" w:hAnsiTheme="majorBidi" w:cstheme="majorBidi"/>
          <w:sz w:val="30"/>
          <w:szCs w:val="30"/>
          <w:cs/>
        </w:rPr>
        <w:t xml:space="preserve">ของทุนที่ออกและชำระแล้ว เป็นจำนวนเงิน </w:t>
      </w:r>
      <w:r w:rsidRPr="00DA4C60">
        <w:rPr>
          <w:rFonts w:asciiTheme="majorBidi" w:hAnsiTheme="majorBidi" w:cstheme="majorBidi"/>
          <w:sz w:val="30"/>
          <w:szCs w:val="30"/>
        </w:rPr>
        <w:t xml:space="preserve">1,003.60 </w:t>
      </w:r>
      <w:r w:rsidRPr="00DA4C60">
        <w:rPr>
          <w:rFonts w:asciiTheme="majorBidi" w:hAnsiTheme="majorBidi" w:cstheme="majorBidi"/>
          <w:sz w:val="30"/>
          <w:szCs w:val="30"/>
          <w:cs/>
        </w:rPr>
        <w:t xml:space="preserve">ล้านบาท ทำให้กลุ่มบริษัทมีสัดส่วนการถือหุ้นร้อยละ </w:t>
      </w:r>
      <w:r w:rsidRPr="00DA4C60">
        <w:rPr>
          <w:rFonts w:asciiTheme="majorBidi" w:hAnsiTheme="majorBidi" w:cstheme="majorBidi"/>
          <w:sz w:val="30"/>
          <w:szCs w:val="30"/>
        </w:rPr>
        <w:t>100</w:t>
      </w:r>
      <w:r w:rsidRPr="00DA4C6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A4C60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Pr="00DA4C60">
        <w:rPr>
          <w:rFonts w:asciiTheme="majorBidi" w:hAnsiTheme="majorBidi" w:cstheme="majorBidi"/>
          <w:sz w:val="30"/>
          <w:szCs w:val="30"/>
        </w:rPr>
        <w:t xml:space="preserve">31 </w:t>
      </w:r>
      <w:r w:rsidRPr="00DA4C60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DA4C6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A4C60">
        <w:rPr>
          <w:rFonts w:asciiTheme="majorBidi" w:hAnsiTheme="majorBidi" w:cstheme="majorBidi"/>
          <w:sz w:val="30"/>
          <w:szCs w:val="30"/>
        </w:rPr>
        <w:t>2563</w:t>
      </w:r>
      <w:r w:rsidRPr="00DA4C60">
        <w:rPr>
          <w:rFonts w:asciiTheme="majorBidi" w:hAnsiTheme="majorBidi" w:cstheme="majorBidi" w:hint="cs"/>
          <w:sz w:val="30"/>
          <w:szCs w:val="30"/>
          <w:cs/>
        </w:rPr>
        <w:t xml:space="preserve"> และถือเป็นบริษัทย่อยทางอ้อมของบริษัท                       </w:t>
      </w:r>
    </w:p>
    <w:p w14:paraId="6D456551" w14:textId="77777777" w:rsidR="00E3590B" w:rsidRPr="00DA4C60" w:rsidRDefault="00E3590B" w:rsidP="00E3590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A4CD09F" w14:textId="77777777" w:rsidR="00E3590B" w:rsidRPr="00DA4C60" w:rsidRDefault="00E3590B" w:rsidP="00E3590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bookmarkStart w:id="26" w:name="_Hlk46325952"/>
      <w:bookmarkEnd w:id="25"/>
      <w:r w:rsidRPr="00DA4C60">
        <w:rPr>
          <w:rFonts w:asciiTheme="majorBidi" w:hAnsiTheme="majorBidi" w:cstheme="majorBidi"/>
          <w:sz w:val="30"/>
          <w:szCs w:val="30"/>
          <w:cs/>
        </w:rPr>
        <w:t xml:space="preserve">ในระหว่างปี </w:t>
      </w:r>
      <w:r w:rsidRPr="00DA4C60">
        <w:rPr>
          <w:rFonts w:asciiTheme="majorBidi" w:hAnsiTheme="majorBidi" w:cstheme="majorBidi"/>
          <w:sz w:val="30"/>
          <w:szCs w:val="30"/>
        </w:rPr>
        <w:t xml:space="preserve">2563 </w:t>
      </w:r>
      <w:r w:rsidRPr="00DA4C60">
        <w:rPr>
          <w:rFonts w:asciiTheme="majorBidi" w:hAnsiTheme="majorBidi" w:cstheme="majorBidi"/>
          <w:sz w:val="30"/>
          <w:szCs w:val="30"/>
          <w:cs/>
        </w:rPr>
        <w:t>บริษัท เอดับบลิวซี คอนเน็กท์ ไลฟ์สไตล์ จำกัด</w:t>
      </w:r>
      <w:r w:rsidRPr="00DA4C60">
        <w:rPr>
          <w:rFonts w:asciiTheme="majorBidi" w:hAnsiTheme="majorBidi" w:cstheme="majorBidi"/>
          <w:sz w:val="30"/>
          <w:szCs w:val="30"/>
        </w:rPr>
        <w:t xml:space="preserve"> </w:t>
      </w:r>
      <w:r w:rsidRPr="00DA4C60">
        <w:rPr>
          <w:rFonts w:asciiTheme="majorBidi" w:hAnsiTheme="majorBidi" w:cstheme="majorBidi"/>
          <w:sz w:val="30"/>
          <w:szCs w:val="30"/>
          <w:cs/>
        </w:rPr>
        <w:t xml:space="preserve">ได้จดทะเบียนลดทุนที่ออกและชำระแล้วจำนวน </w:t>
      </w:r>
      <w:r w:rsidRPr="00DA4C60">
        <w:rPr>
          <w:rFonts w:asciiTheme="majorBidi" w:hAnsiTheme="majorBidi" w:cstheme="majorBidi"/>
          <w:sz w:val="30"/>
          <w:szCs w:val="30"/>
        </w:rPr>
        <w:t xml:space="preserve">4 </w:t>
      </w:r>
      <w:r w:rsidRPr="00DA4C60">
        <w:rPr>
          <w:rFonts w:asciiTheme="majorBidi" w:hAnsiTheme="majorBidi" w:cstheme="majorBidi"/>
          <w:sz w:val="30"/>
          <w:szCs w:val="30"/>
          <w:cs/>
        </w:rPr>
        <w:t>ครั้งจาก</w:t>
      </w:r>
      <w:r w:rsidRPr="00DA4C60">
        <w:rPr>
          <w:rFonts w:asciiTheme="majorBidi" w:hAnsiTheme="majorBidi" w:cstheme="majorBidi" w:hint="cs"/>
          <w:sz w:val="30"/>
          <w:szCs w:val="30"/>
          <w:cs/>
        </w:rPr>
        <w:t>จำนวนเงิน</w:t>
      </w:r>
      <w:r w:rsidRPr="00DA4C6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A4C60">
        <w:rPr>
          <w:rFonts w:asciiTheme="majorBidi" w:hAnsiTheme="majorBidi" w:cstheme="majorBidi"/>
          <w:sz w:val="30"/>
          <w:szCs w:val="30"/>
        </w:rPr>
        <w:t xml:space="preserve">24.06 </w:t>
      </w:r>
      <w:r w:rsidRPr="00DA4C60">
        <w:rPr>
          <w:rFonts w:asciiTheme="majorBidi" w:hAnsiTheme="majorBidi" w:cstheme="majorBidi"/>
          <w:sz w:val="30"/>
          <w:szCs w:val="30"/>
          <w:cs/>
        </w:rPr>
        <w:t>ล้านบาท (</w:t>
      </w:r>
      <w:r w:rsidRPr="00DA4C60">
        <w:rPr>
          <w:rFonts w:asciiTheme="majorBidi" w:hAnsiTheme="majorBidi" w:cstheme="majorBidi"/>
          <w:sz w:val="30"/>
          <w:szCs w:val="30"/>
        </w:rPr>
        <w:t xml:space="preserve">2.406 </w:t>
      </w:r>
      <w:r w:rsidRPr="00DA4C60">
        <w:rPr>
          <w:rFonts w:asciiTheme="majorBidi" w:hAnsiTheme="majorBidi" w:cstheme="majorBidi"/>
          <w:sz w:val="30"/>
          <w:szCs w:val="30"/>
          <w:cs/>
        </w:rPr>
        <w:t xml:space="preserve">ล้านหุ้น มูลค่าหุ้นละ </w:t>
      </w:r>
      <w:r w:rsidRPr="00DA4C60">
        <w:rPr>
          <w:rFonts w:asciiTheme="majorBidi" w:hAnsiTheme="majorBidi" w:cstheme="majorBidi"/>
          <w:sz w:val="30"/>
          <w:szCs w:val="30"/>
        </w:rPr>
        <w:t xml:space="preserve">10 </w:t>
      </w:r>
      <w:r w:rsidRPr="00DA4C60">
        <w:rPr>
          <w:rFonts w:asciiTheme="majorBidi" w:hAnsiTheme="majorBidi" w:cstheme="majorBidi"/>
          <w:sz w:val="30"/>
          <w:szCs w:val="30"/>
          <w:cs/>
        </w:rPr>
        <w:t xml:space="preserve">บาท) เป็นจำนวนเงิน </w:t>
      </w:r>
      <w:r w:rsidRPr="00DA4C60">
        <w:rPr>
          <w:rFonts w:asciiTheme="majorBidi" w:hAnsiTheme="majorBidi" w:cstheme="majorBidi"/>
          <w:sz w:val="30"/>
          <w:szCs w:val="30"/>
        </w:rPr>
        <w:t xml:space="preserve">0.10 </w:t>
      </w:r>
      <w:r w:rsidRPr="00DA4C60">
        <w:rPr>
          <w:rFonts w:asciiTheme="majorBidi" w:hAnsiTheme="majorBidi" w:cstheme="majorBidi"/>
          <w:sz w:val="30"/>
          <w:szCs w:val="30"/>
          <w:cs/>
        </w:rPr>
        <w:t xml:space="preserve">ล้านบาท (จำนวน </w:t>
      </w:r>
      <w:r w:rsidRPr="00DA4C60">
        <w:rPr>
          <w:rFonts w:asciiTheme="majorBidi" w:hAnsiTheme="majorBidi" w:cstheme="majorBidi"/>
          <w:sz w:val="30"/>
          <w:szCs w:val="30"/>
        </w:rPr>
        <w:t xml:space="preserve">10,000 </w:t>
      </w:r>
      <w:r w:rsidRPr="00DA4C60">
        <w:rPr>
          <w:rFonts w:asciiTheme="majorBidi" w:hAnsiTheme="majorBidi" w:cstheme="majorBidi"/>
          <w:sz w:val="30"/>
          <w:szCs w:val="30"/>
          <w:cs/>
        </w:rPr>
        <w:t xml:space="preserve">หุ้น มูลค่าหุ้นละ </w:t>
      </w:r>
      <w:r w:rsidRPr="00DA4C60">
        <w:rPr>
          <w:rFonts w:asciiTheme="majorBidi" w:hAnsiTheme="majorBidi" w:cstheme="majorBidi"/>
          <w:sz w:val="30"/>
          <w:szCs w:val="30"/>
        </w:rPr>
        <w:t xml:space="preserve">10 </w:t>
      </w:r>
      <w:r w:rsidRPr="00DA4C60">
        <w:rPr>
          <w:rFonts w:asciiTheme="majorBidi" w:hAnsiTheme="majorBidi" w:cstheme="majorBidi"/>
          <w:sz w:val="30"/>
          <w:szCs w:val="30"/>
          <w:cs/>
        </w:rPr>
        <w:t xml:space="preserve">บาท) และได้จดทะเบียนลดทุนต่อกระทรวงพาณิชย์แล้วในระหว่างปี </w:t>
      </w:r>
      <w:r w:rsidRPr="00DA4C60">
        <w:rPr>
          <w:rFonts w:asciiTheme="majorBidi" w:hAnsiTheme="majorBidi" w:cstheme="majorBidi"/>
          <w:sz w:val="30"/>
          <w:szCs w:val="30"/>
        </w:rPr>
        <w:t>2563</w:t>
      </w:r>
    </w:p>
    <w:p w14:paraId="0FEC2D1F" w14:textId="3780F200" w:rsidR="00E3590B" w:rsidRDefault="00E3590B" w:rsidP="00E3590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47" w:right="202"/>
        <w:rPr>
          <w:rFonts w:ascii="Angsana New" w:hAnsi="Angsana New"/>
          <w:i/>
          <w:iCs/>
          <w:sz w:val="30"/>
          <w:szCs w:val="30"/>
        </w:rPr>
      </w:pPr>
    </w:p>
    <w:p w14:paraId="68D0BD65" w14:textId="2AFEABE7" w:rsidR="00E3590B" w:rsidRDefault="00E3590B" w:rsidP="00E3590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47" w:right="202"/>
        <w:rPr>
          <w:rFonts w:ascii="Angsana New" w:hAnsi="Angsana New"/>
          <w:i/>
          <w:iCs/>
          <w:sz w:val="30"/>
          <w:szCs w:val="30"/>
        </w:rPr>
      </w:pPr>
    </w:p>
    <w:p w14:paraId="07157917" w14:textId="5DD3155C" w:rsidR="00E3590B" w:rsidRDefault="00E3590B" w:rsidP="00E3590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47" w:right="202"/>
        <w:rPr>
          <w:rFonts w:ascii="Angsana New" w:hAnsi="Angsana New"/>
          <w:i/>
          <w:iCs/>
          <w:sz w:val="30"/>
          <w:szCs w:val="30"/>
        </w:rPr>
      </w:pPr>
    </w:p>
    <w:p w14:paraId="728BAB11" w14:textId="77777777" w:rsidR="00E3590B" w:rsidRPr="00E11762" w:rsidRDefault="00E3590B" w:rsidP="00E3590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47" w:right="202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 w:hint="cs"/>
          <w:i/>
          <w:iCs/>
          <w:sz w:val="30"/>
          <w:szCs w:val="30"/>
          <w:cs/>
        </w:rPr>
        <w:t>การควบรวมกิจการของบริษัทย่อย</w:t>
      </w:r>
      <w:r w:rsidRPr="00E11762">
        <w:rPr>
          <w:rFonts w:ascii="Angsana New" w:hAnsi="Angsana New"/>
          <w:i/>
          <w:iCs/>
          <w:sz w:val="30"/>
          <w:szCs w:val="30"/>
          <w:cs/>
        </w:rPr>
        <w:t>ในระหว่าง</w:t>
      </w:r>
      <w:r w:rsidRPr="00E11762">
        <w:rPr>
          <w:rFonts w:ascii="Angsana New" w:hAnsi="Angsana New" w:hint="cs"/>
          <w:i/>
          <w:iCs/>
          <w:sz w:val="30"/>
          <w:szCs w:val="30"/>
          <w:cs/>
        </w:rPr>
        <w:t>ปี</w:t>
      </w:r>
      <w:r w:rsidRPr="00E11762">
        <w:rPr>
          <w:rFonts w:ascii="Angsana New" w:hAnsi="Angsana New"/>
          <w:i/>
          <w:iCs/>
          <w:sz w:val="30"/>
          <w:szCs w:val="30"/>
          <w:cs/>
        </w:rPr>
        <w:t xml:space="preserve">สิ้นสุดวันที่ </w:t>
      </w:r>
      <w:r w:rsidRPr="00E11762">
        <w:rPr>
          <w:rFonts w:ascii="Angsana New" w:hAnsi="Angsana New"/>
          <w:i/>
          <w:iCs/>
          <w:sz w:val="30"/>
          <w:szCs w:val="30"/>
        </w:rPr>
        <w:t xml:space="preserve">31 </w:t>
      </w:r>
      <w:r w:rsidRPr="00E11762">
        <w:rPr>
          <w:rFonts w:ascii="Angsana New" w:hAnsi="Angsana New" w:hint="cs"/>
          <w:i/>
          <w:iCs/>
          <w:sz w:val="30"/>
          <w:szCs w:val="30"/>
          <w:cs/>
        </w:rPr>
        <w:t>ธันว</w:t>
      </w:r>
      <w:r w:rsidRPr="00E11762">
        <w:rPr>
          <w:rFonts w:ascii="Angsana New" w:hAnsi="Angsana New"/>
          <w:i/>
          <w:iCs/>
          <w:sz w:val="30"/>
          <w:szCs w:val="30"/>
          <w:cs/>
        </w:rPr>
        <w:t xml:space="preserve">าคม </w:t>
      </w:r>
      <w:r w:rsidRPr="00E11762">
        <w:rPr>
          <w:rFonts w:ascii="Angsana New" w:hAnsi="Angsana New"/>
          <w:i/>
          <w:iCs/>
          <w:sz w:val="30"/>
          <w:szCs w:val="30"/>
        </w:rPr>
        <w:t>2563</w:t>
      </w:r>
    </w:p>
    <w:p w14:paraId="732E9CD7" w14:textId="77777777" w:rsidR="00E3590B" w:rsidRPr="00406CB4" w:rsidRDefault="00E3590B" w:rsidP="00E3590B">
      <w:pPr>
        <w:tabs>
          <w:tab w:val="clear" w:pos="680"/>
          <w:tab w:val="clear" w:pos="907"/>
          <w:tab w:val="left" w:pos="1350"/>
          <w:tab w:val="left" w:pos="10080"/>
        </w:tabs>
        <w:ind w:left="540" w:right="200"/>
        <w:jc w:val="thaiDistribute"/>
        <w:rPr>
          <w:rFonts w:ascii="Angsana New" w:hAnsi="Angsana New"/>
          <w:sz w:val="30"/>
          <w:szCs w:val="30"/>
        </w:rPr>
      </w:pPr>
      <w:r w:rsidRPr="00406CB4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406CB4">
        <w:rPr>
          <w:rFonts w:ascii="Angsana New" w:hAnsi="Angsana New"/>
          <w:sz w:val="30"/>
          <w:szCs w:val="30"/>
        </w:rPr>
        <w:t xml:space="preserve">1 </w:t>
      </w:r>
      <w:r w:rsidRPr="00406CB4">
        <w:rPr>
          <w:rFonts w:ascii="Angsana New" w:hAnsi="Angsana New"/>
          <w:sz w:val="30"/>
          <w:szCs w:val="30"/>
          <w:cs/>
        </w:rPr>
        <w:t xml:space="preserve">ตุลาคม </w:t>
      </w:r>
      <w:r w:rsidRPr="00406CB4">
        <w:rPr>
          <w:rFonts w:ascii="Angsana New" w:hAnsi="Angsana New"/>
          <w:sz w:val="30"/>
          <w:szCs w:val="30"/>
        </w:rPr>
        <w:t xml:space="preserve">2563 </w:t>
      </w:r>
      <w:r w:rsidRPr="00406CB4">
        <w:rPr>
          <w:rFonts w:ascii="Angsana New" w:hAnsi="Angsana New"/>
          <w:sz w:val="30"/>
          <w:szCs w:val="30"/>
          <w:cs/>
        </w:rPr>
        <w:t xml:space="preserve">บริษัทย่อยทางอ้อม </w:t>
      </w:r>
      <w:r w:rsidRPr="00406CB4">
        <w:rPr>
          <w:rFonts w:ascii="Angsana New" w:hAnsi="Angsana New"/>
          <w:sz w:val="30"/>
          <w:szCs w:val="30"/>
        </w:rPr>
        <w:t xml:space="preserve">4 </w:t>
      </w:r>
      <w:r w:rsidRPr="00406CB4">
        <w:rPr>
          <w:rFonts w:ascii="Angsana New" w:hAnsi="Angsana New"/>
          <w:sz w:val="30"/>
          <w:szCs w:val="30"/>
          <w:cs/>
        </w:rPr>
        <w:t>บริษัทได้ดำเนินการจดทะเบียนควบรวมบริษัทต่อกระทรวงพาณิ</w:t>
      </w:r>
      <w:r w:rsidRPr="00406CB4">
        <w:rPr>
          <w:rFonts w:ascii="Angsana New" w:hAnsi="Angsana New" w:hint="cs"/>
          <w:sz w:val="30"/>
          <w:szCs w:val="30"/>
          <w:cs/>
        </w:rPr>
        <w:t>ช</w:t>
      </w:r>
      <w:r w:rsidRPr="00406CB4">
        <w:rPr>
          <w:rFonts w:ascii="Angsana New" w:hAnsi="Angsana New"/>
          <w:sz w:val="30"/>
          <w:szCs w:val="30"/>
          <w:cs/>
        </w:rPr>
        <w:t>ย์ ดังนี้</w:t>
      </w:r>
    </w:p>
    <w:p w14:paraId="5E43D313" w14:textId="77777777" w:rsidR="00E3590B" w:rsidRPr="00B25DD7" w:rsidRDefault="00E3590B" w:rsidP="00E3590B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80"/>
        </w:tabs>
        <w:spacing w:after="160" w:line="254" w:lineRule="auto"/>
        <w:ind w:right="155"/>
        <w:jc w:val="thaiDistribute"/>
        <w:rPr>
          <w:rFonts w:ascii="Angsana New" w:eastAsia="MS Mincho" w:hAnsi="Angsana New"/>
          <w:sz w:val="30"/>
          <w:szCs w:val="30"/>
          <w:cs/>
        </w:rPr>
      </w:pPr>
      <w:r w:rsidRPr="00B25DD7">
        <w:rPr>
          <w:rFonts w:ascii="Angsana New" w:eastAsia="MS Mincho" w:hAnsi="Angsana New"/>
          <w:sz w:val="30"/>
          <w:szCs w:val="30"/>
          <w:cs/>
        </w:rPr>
        <w:t>บริษัท เดอะ</w:t>
      </w:r>
      <w:r>
        <w:rPr>
          <w:rFonts w:ascii="Angsana New" w:eastAsia="MS Mincho" w:hAnsi="Angsana New"/>
          <w:sz w:val="30"/>
          <w:szCs w:val="30"/>
        </w:rPr>
        <w:t xml:space="preserve"> </w:t>
      </w:r>
      <w:r w:rsidRPr="00B25DD7">
        <w:rPr>
          <w:rFonts w:ascii="Angsana New" w:eastAsia="MS Mincho" w:hAnsi="Angsana New"/>
          <w:sz w:val="30"/>
          <w:szCs w:val="30"/>
          <w:cs/>
        </w:rPr>
        <w:t xml:space="preserve">โฮเทล สุขุมวิท </w:t>
      </w:r>
      <w:r w:rsidRPr="00B25DD7">
        <w:rPr>
          <w:rFonts w:ascii="Angsana New" w:eastAsia="MS Mincho" w:hAnsi="Angsana New"/>
          <w:sz w:val="30"/>
          <w:szCs w:val="30"/>
        </w:rPr>
        <w:t xml:space="preserve">50 </w:t>
      </w:r>
      <w:r w:rsidRPr="00B25DD7">
        <w:rPr>
          <w:rFonts w:ascii="Angsana New" w:eastAsia="MS Mincho" w:hAnsi="Angsana New"/>
          <w:sz w:val="30"/>
          <w:szCs w:val="30"/>
          <w:cs/>
        </w:rPr>
        <w:t xml:space="preserve">จำกัด </w:t>
      </w:r>
      <w:r w:rsidRPr="00B25DD7">
        <w:rPr>
          <w:rFonts w:ascii="Angsana New" w:eastAsia="MS Mincho" w:hAnsi="Angsana New" w:hint="cs"/>
          <w:sz w:val="30"/>
          <w:szCs w:val="30"/>
          <w:cs/>
        </w:rPr>
        <w:t xml:space="preserve">ซึ่งเป็นบริษัทที่จัดตั้งขึ้นใหม่ </w:t>
      </w:r>
      <w:r w:rsidRPr="00B25DD7">
        <w:rPr>
          <w:rFonts w:ascii="Angsana New" w:eastAsia="MS Mincho" w:hAnsi="Angsana New"/>
          <w:sz w:val="30"/>
          <w:szCs w:val="30"/>
          <w:cs/>
        </w:rPr>
        <w:t>เกิดจากการควบรวมระหว่างบริษัท เดอะ</w:t>
      </w:r>
      <w:r>
        <w:rPr>
          <w:rFonts w:ascii="Angsana New" w:eastAsia="MS Mincho" w:hAnsi="Angsana New"/>
          <w:sz w:val="30"/>
          <w:szCs w:val="30"/>
        </w:rPr>
        <w:t xml:space="preserve"> </w:t>
      </w:r>
      <w:r w:rsidRPr="00B25DD7">
        <w:rPr>
          <w:rFonts w:ascii="Angsana New" w:eastAsia="MS Mincho" w:hAnsi="Angsana New"/>
          <w:sz w:val="30"/>
          <w:szCs w:val="30"/>
          <w:cs/>
        </w:rPr>
        <w:t xml:space="preserve">โฮเทล สุขุมวิท </w:t>
      </w:r>
      <w:r w:rsidRPr="00B25DD7">
        <w:rPr>
          <w:rFonts w:ascii="Angsana New" w:eastAsia="MS Mincho" w:hAnsi="Angsana New"/>
          <w:sz w:val="30"/>
          <w:szCs w:val="30"/>
        </w:rPr>
        <w:t xml:space="preserve">50 </w:t>
      </w:r>
      <w:r w:rsidRPr="00B25DD7">
        <w:rPr>
          <w:rFonts w:ascii="Angsana New" w:eastAsia="MS Mincho" w:hAnsi="Angsana New"/>
          <w:sz w:val="30"/>
          <w:szCs w:val="30"/>
          <w:cs/>
        </w:rPr>
        <w:t>จำกัด และ บริษัท แวลู โฮเทลส์ จำกัด</w:t>
      </w:r>
    </w:p>
    <w:p w14:paraId="6B055A30" w14:textId="77777777" w:rsidR="00E3590B" w:rsidRPr="00B25DD7" w:rsidRDefault="00E3590B" w:rsidP="00E3590B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270"/>
        </w:tabs>
        <w:spacing w:after="160" w:line="254" w:lineRule="auto"/>
        <w:ind w:right="155"/>
        <w:jc w:val="thaiDistribute"/>
        <w:rPr>
          <w:rFonts w:ascii="Angsana New" w:eastAsia="MS Mincho" w:hAnsi="Angsana New"/>
          <w:sz w:val="30"/>
          <w:szCs w:val="30"/>
        </w:rPr>
      </w:pPr>
      <w:r w:rsidRPr="00B25DD7">
        <w:rPr>
          <w:rFonts w:ascii="Angsana New" w:eastAsia="MS Mincho" w:hAnsi="Angsana New"/>
          <w:sz w:val="30"/>
          <w:szCs w:val="30"/>
          <w:cs/>
        </w:rPr>
        <w:t xml:space="preserve">บริษัท อันดามัน รีสอร์ท แอสเสท จำกัด </w:t>
      </w:r>
      <w:r w:rsidRPr="00B25DD7">
        <w:rPr>
          <w:rFonts w:ascii="Angsana New" w:eastAsia="MS Mincho" w:hAnsi="Angsana New" w:hint="cs"/>
          <w:sz w:val="30"/>
          <w:szCs w:val="30"/>
          <w:cs/>
        </w:rPr>
        <w:t xml:space="preserve">ซึ่งเป็นบริษัทที่จัดตั้งขึ้นใหม่ </w:t>
      </w:r>
      <w:r w:rsidRPr="00B25DD7">
        <w:rPr>
          <w:rFonts w:ascii="Angsana New" w:eastAsia="MS Mincho" w:hAnsi="Angsana New"/>
          <w:sz w:val="30"/>
          <w:szCs w:val="30"/>
          <w:cs/>
        </w:rPr>
        <w:t>เกิดจากการควบรวมระหว่างบริษัท อันดามัน รีสอร์ท แอสเสท จำกัด และ บริษัท ทีซีซีซีแอล อันดามัน รีสอร์ท จำกัด</w:t>
      </w:r>
    </w:p>
    <w:p w14:paraId="4761DEEB" w14:textId="77777777" w:rsidR="00E3590B" w:rsidRPr="00E11762" w:rsidRDefault="00E3590B" w:rsidP="00E3590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0"/>
          <w:tab w:val="left" w:pos="2070"/>
          <w:tab w:val="left" w:pos="9270"/>
        </w:tabs>
        <w:spacing w:line="240" w:lineRule="auto"/>
        <w:ind w:left="540" w:right="155"/>
        <w:jc w:val="thaiDistribute"/>
        <w:rPr>
          <w:rFonts w:ascii="Angsana New" w:eastAsia="MS Mincho" w:hAnsi="Angsana New"/>
          <w:sz w:val="24"/>
          <w:szCs w:val="24"/>
        </w:rPr>
      </w:pPr>
    </w:p>
    <w:p w14:paraId="10B1C467" w14:textId="505C526B" w:rsidR="00E3590B" w:rsidRPr="003D0863" w:rsidRDefault="00E3590B" w:rsidP="00E3590B">
      <w:pPr>
        <w:tabs>
          <w:tab w:val="clear" w:pos="680"/>
          <w:tab w:val="clear" w:pos="907"/>
          <w:tab w:val="left" w:pos="1350"/>
          <w:tab w:val="left" w:pos="9360"/>
          <w:tab w:val="left" w:pos="10080"/>
        </w:tabs>
        <w:ind w:left="540" w:right="155"/>
        <w:jc w:val="thaiDistribute"/>
        <w:rPr>
          <w:rFonts w:ascii="Angsana New" w:hAnsi="Angsana New"/>
          <w:sz w:val="30"/>
          <w:szCs w:val="30"/>
        </w:rPr>
      </w:pPr>
      <w:r w:rsidRPr="00406CB4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406CB4">
        <w:rPr>
          <w:rFonts w:ascii="Angsana New" w:hAnsi="Angsana New"/>
          <w:sz w:val="30"/>
          <w:szCs w:val="30"/>
        </w:rPr>
        <w:t xml:space="preserve">1 </w:t>
      </w:r>
      <w:r w:rsidRPr="00406CB4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406CB4">
        <w:rPr>
          <w:rFonts w:ascii="Angsana New" w:hAnsi="Angsana New"/>
          <w:sz w:val="30"/>
          <w:szCs w:val="30"/>
        </w:rPr>
        <w:t xml:space="preserve">2563 </w:t>
      </w:r>
      <w:r w:rsidRPr="00406CB4">
        <w:rPr>
          <w:rFonts w:ascii="Angsana New" w:hAnsi="Angsana New"/>
          <w:sz w:val="30"/>
          <w:szCs w:val="30"/>
          <w:cs/>
        </w:rPr>
        <w:t>บริษัท</w:t>
      </w:r>
      <w:r w:rsidRPr="003D0863">
        <w:rPr>
          <w:rFonts w:ascii="Angsana New" w:hAnsi="Angsana New" w:hint="cs"/>
          <w:sz w:val="30"/>
          <w:szCs w:val="30"/>
          <w:cs/>
        </w:rPr>
        <w:t>ทีซีซี</w:t>
      </w:r>
      <w:r w:rsidRPr="003D0863">
        <w:rPr>
          <w:rFonts w:ascii="Angsana New" w:hAnsi="Angsana New"/>
          <w:sz w:val="30"/>
          <w:szCs w:val="30"/>
          <w:cs/>
        </w:rPr>
        <w:t xml:space="preserve"> </w:t>
      </w:r>
      <w:r w:rsidRPr="003D0863">
        <w:rPr>
          <w:rFonts w:ascii="Angsana New" w:hAnsi="Angsana New" w:hint="cs"/>
          <w:sz w:val="30"/>
          <w:szCs w:val="30"/>
          <w:cs/>
        </w:rPr>
        <w:t>โฮเทลส์</w:t>
      </w:r>
      <w:r w:rsidRPr="003D0863">
        <w:rPr>
          <w:rFonts w:ascii="Angsana New" w:hAnsi="Angsana New"/>
          <w:sz w:val="30"/>
          <w:szCs w:val="30"/>
          <w:cs/>
        </w:rPr>
        <w:t xml:space="preserve"> </w:t>
      </w:r>
      <w:r w:rsidRPr="003D0863">
        <w:rPr>
          <w:rFonts w:ascii="Angsana New" w:hAnsi="Angsana New" w:hint="cs"/>
          <w:sz w:val="30"/>
          <w:szCs w:val="30"/>
          <w:cs/>
        </w:rPr>
        <w:t>แมนเนจเม้นท์</w:t>
      </w:r>
      <w:r w:rsidRPr="003D0863">
        <w:rPr>
          <w:rFonts w:ascii="Angsana New" w:hAnsi="Angsana New"/>
          <w:sz w:val="30"/>
          <w:szCs w:val="30"/>
          <w:cs/>
        </w:rPr>
        <w:t xml:space="preserve"> </w:t>
      </w:r>
      <w:r w:rsidRPr="003D0863">
        <w:rPr>
          <w:rFonts w:ascii="Angsana New" w:hAnsi="Angsana New" w:hint="cs"/>
          <w:sz w:val="30"/>
          <w:szCs w:val="30"/>
          <w:cs/>
        </w:rPr>
        <w:t>จำกัดและ</w:t>
      </w:r>
      <w:r w:rsidRPr="003D0863">
        <w:rPr>
          <w:rFonts w:ascii="Angsana New" w:hAnsi="Angsana New"/>
          <w:sz w:val="30"/>
          <w:szCs w:val="30"/>
          <w:cs/>
        </w:rPr>
        <w:t xml:space="preserve"> </w:t>
      </w:r>
      <w:r w:rsidRPr="003D0863">
        <w:rPr>
          <w:rFonts w:ascii="Angsana New" w:hAnsi="Angsana New" w:hint="cs"/>
          <w:sz w:val="30"/>
          <w:szCs w:val="30"/>
          <w:cs/>
        </w:rPr>
        <w:t>บริษัท</w:t>
      </w:r>
      <w:r w:rsidRPr="003D0863">
        <w:rPr>
          <w:rFonts w:ascii="Angsana New" w:hAnsi="Angsana New"/>
          <w:sz w:val="30"/>
          <w:szCs w:val="30"/>
          <w:cs/>
        </w:rPr>
        <w:t xml:space="preserve"> </w:t>
      </w:r>
      <w:r w:rsidRPr="003D0863">
        <w:rPr>
          <w:rFonts w:ascii="Angsana New" w:hAnsi="Angsana New" w:hint="cs"/>
          <w:sz w:val="30"/>
          <w:szCs w:val="30"/>
          <w:cs/>
        </w:rPr>
        <w:t>ผดุงลาภ</w:t>
      </w:r>
      <w:r w:rsidRPr="003D0863">
        <w:rPr>
          <w:rFonts w:ascii="Angsana New" w:hAnsi="Angsana New"/>
          <w:sz w:val="30"/>
          <w:szCs w:val="30"/>
          <w:cs/>
        </w:rPr>
        <w:t xml:space="preserve"> </w:t>
      </w:r>
      <w:r w:rsidRPr="003D0863">
        <w:rPr>
          <w:rFonts w:ascii="Angsana New" w:hAnsi="Angsana New" w:hint="cs"/>
          <w:sz w:val="30"/>
          <w:szCs w:val="30"/>
          <w:cs/>
        </w:rPr>
        <w:t>จำกัด</w:t>
      </w:r>
      <w:r w:rsidRPr="00406CB4">
        <w:rPr>
          <w:rFonts w:ascii="Angsana New" w:hAnsi="Angsana New"/>
          <w:sz w:val="30"/>
          <w:szCs w:val="30"/>
          <w:cs/>
        </w:rPr>
        <w:t>ได้ดำเนินการ</w:t>
      </w:r>
      <w:r w:rsidR="00BB3C94">
        <w:rPr>
          <w:rFonts w:ascii="Angsana New" w:hAnsi="Angsana New"/>
          <w:sz w:val="30"/>
          <w:szCs w:val="30"/>
        </w:rPr>
        <w:br/>
      </w:r>
      <w:r w:rsidRPr="00406CB4">
        <w:rPr>
          <w:rFonts w:ascii="Angsana New" w:hAnsi="Angsana New"/>
          <w:sz w:val="30"/>
          <w:szCs w:val="30"/>
          <w:cs/>
        </w:rPr>
        <w:t>จดทะเบียนควบรวมบริษัทต่อกระทรวงพาณิ</w:t>
      </w:r>
      <w:r w:rsidRPr="00406CB4">
        <w:rPr>
          <w:rFonts w:ascii="Angsana New" w:hAnsi="Angsana New" w:hint="cs"/>
          <w:sz w:val="30"/>
          <w:szCs w:val="30"/>
          <w:cs/>
        </w:rPr>
        <w:t>ช</w:t>
      </w:r>
      <w:r w:rsidRPr="00406CB4">
        <w:rPr>
          <w:rFonts w:ascii="Angsana New" w:hAnsi="Angsana New"/>
          <w:sz w:val="30"/>
          <w:szCs w:val="30"/>
          <w:cs/>
        </w:rPr>
        <w:t>ย์</w:t>
      </w:r>
      <w:r w:rsidRPr="00406CB4">
        <w:rPr>
          <w:rFonts w:ascii="Angsana New" w:hAnsi="Angsana New"/>
          <w:sz w:val="30"/>
          <w:szCs w:val="30"/>
        </w:rPr>
        <w:t xml:space="preserve"> </w:t>
      </w:r>
      <w:r w:rsidRPr="00406CB4">
        <w:rPr>
          <w:rFonts w:ascii="Angsana New" w:hAnsi="Angsana New" w:hint="cs"/>
          <w:sz w:val="30"/>
          <w:szCs w:val="30"/>
          <w:cs/>
        </w:rPr>
        <w:t>ภายใต้ชื่อ</w:t>
      </w:r>
      <w:r w:rsidRPr="003D0863">
        <w:rPr>
          <w:rFonts w:ascii="Angsana New" w:hAnsi="Angsana New" w:hint="cs"/>
          <w:sz w:val="30"/>
          <w:szCs w:val="30"/>
          <w:cs/>
        </w:rPr>
        <w:t>บริษัท</w:t>
      </w:r>
      <w:r w:rsidRPr="003D0863">
        <w:rPr>
          <w:rFonts w:ascii="Angsana New" w:hAnsi="Angsana New"/>
          <w:sz w:val="30"/>
          <w:szCs w:val="30"/>
          <w:cs/>
        </w:rPr>
        <w:t xml:space="preserve"> </w:t>
      </w:r>
      <w:r w:rsidRPr="003D0863">
        <w:rPr>
          <w:rFonts w:ascii="Angsana New" w:hAnsi="Angsana New" w:hint="cs"/>
          <w:sz w:val="30"/>
          <w:szCs w:val="30"/>
          <w:cs/>
        </w:rPr>
        <w:t>โฮเทลส์</w:t>
      </w:r>
      <w:r w:rsidRPr="003D0863">
        <w:rPr>
          <w:rFonts w:ascii="Angsana New" w:hAnsi="Angsana New"/>
          <w:sz w:val="30"/>
          <w:szCs w:val="30"/>
          <w:cs/>
        </w:rPr>
        <w:t xml:space="preserve"> </w:t>
      </w:r>
      <w:r w:rsidRPr="003D0863">
        <w:rPr>
          <w:rFonts w:ascii="Angsana New" w:hAnsi="Angsana New" w:hint="cs"/>
          <w:sz w:val="30"/>
          <w:szCs w:val="30"/>
          <w:cs/>
        </w:rPr>
        <w:t>เอเชียทีค</w:t>
      </w:r>
      <w:r w:rsidRPr="003D0863">
        <w:rPr>
          <w:rFonts w:ascii="Angsana New" w:hAnsi="Angsana New"/>
          <w:sz w:val="30"/>
          <w:szCs w:val="30"/>
          <w:cs/>
        </w:rPr>
        <w:t xml:space="preserve"> </w:t>
      </w:r>
      <w:r w:rsidRPr="003D0863">
        <w:rPr>
          <w:rFonts w:ascii="Angsana New" w:hAnsi="Angsana New" w:hint="cs"/>
          <w:sz w:val="30"/>
          <w:szCs w:val="30"/>
          <w:cs/>
        </w:rPr>
        <w:t>จำกัด</w:t>
      </w:r>
      <w:r>
        <w:rPr>
          <w:rFonts w:ascii="Angsana New" w:hAnsi="Angsana New"/>
          <w:sz w:val="30"/>
          <w:szCs w:val="30"/>
        </w:rPr>
        <w:t xml:space="preserve"> </w:t>
      </w:r>
      <w:r w:rsidRPr="003D0863">
        <w:rPr>
          <w:rFonts w:ascii="Angsana New" w:hAnsi="Angsana New" w:hint="cs"/>
          <w:sz w:val="30"/>
          <w:szCs w:val="30"/>
          <w:cs/>
        </w:rPr>
        <w:t>ซึ่งเป็นบริษัทจัดตั้งขึ้นใหม่</w:t>
      </w:r>
    </w:p>
    <w:p w14:paraId="0EC84D88" w14:textId="77777777" w:rsidR="00E3590B" w:rsidRPr="003D0863" w:rsidRDefault="00E3590B" w:rsidP="00E3590B">
      <w:pPr>
        <w:tabs>
          <w:tab w:val="clear" w:pos="3742"/>
          <w:tab w:val="left" w:pos="540"/>
          <w:tab w:val="left" w:pos="3735"/>
        </w:tabs>
        <w:ind w:left="540" w:right="155"/>
        <w:jc w:val="thaiDistribute"/>
        <w:rPr>
          <w:rFonts w:ascii="Angsana New" w:eastAsia="MS Mincho" w:hAnsi="Angsana New"/>
          <w:sz w:val="24"/>
          <w:szCs w:val="24"/>
        </w:rPr>
      </w:pPr>
    </w:p>
    <w:p w14:paraId="35531108" w14:textId="00D2BB7A" w:rsidR="00E3590B" w:rsidRPr="00E11762" w:rsidRDefault="00E3590B" w:rsidP="00E3590B">
      <w:pPr>
        <w:tabs>
          <w:tab w:val="clear" w:pos="1644"/>
          <w:tab w:val="clear" w:pos="3742"/>
          <w:tab w:val="left" w:pos="540"/>
          <w:tab w:val="left" w:pos="1620"/>
          <w:tab w:val="left" w:pos="3735"/>
        </w:tabs>
        <w:ind w:left="540" w:right="155"/>
        <w:jc w:val="thaiDistribute"/>
        <w:rPr>
          <w:rFonts w:ascii="Angsana New" w:eastAsia="MS Mincho" w:hAnsi="Angsana New"/>
          <w:sz w:val="30"/>
          <w:szCs w:val="30"/>
        </w:rPr>
      </w:pPr>
      <w:r w:rsidRPr="003D0863">
        <w:rPr>
          <w:rFonts w:ascii="Angsana New" w:eastAsia="MS Mincho" w:hAnsi="Angsana New"/>
          <w:sz w:val="30"/>
          <w:szCs w:val="30"/>
          <w:cs/>
        </w:rPr>
        <w:t>ทั้งนี้ บริษัทที่</w:t>
      </w:r>
      <w:r w:rsidRPr="003D0863">
        <w:rPr>
          <w:rFonts w:ascii="Angsana New" w:eastAsia="MS Mincho" w:hAnsi="Angsana New" w:hint="cs"/>
          <w:sz w:val="30"/>
          <w:szCs w:val="30"/>
          <w:cs/>
        </w:rPr>
        <w:t>จัดตั้งขึ้นใหม่</w:t>
      </w:r>
      <w:r w:rsidRPr="003D0863">
        <w:rPr>
          <w:rFonts w:ascii="Angsana New" w:eastAsia="MS Mincho" w:hAnsi="Angsana New"/>
          <w:sz w:val="30"/>
          <w:szCs w:val="30"/>
          <w:cs/>
        </w:rPr>
        <w:t xml:space="preserve"> รับโอนซึ่งทรัพย์สิน หนี้สิน สิทธิ หน้าที่ และภาระผูกพันทั้งหมดของบริษัทที่</w:t>
      </w:r>
      <w:r w:rsidR="00BB3C94">
        <w:rPr>
          <w:rFonts w:ascii="Angsana New" w:eastAsia="MS Mincho" w:hAnsi="Angsana New"/>
          <w:sz w:val="30"/>
          <w:szCs w:val="30"/>
        </w:rPr>
        <w:br/>
      </w:r>
      <w:r w:rsidRPr="003D0863">
        <w:rPr>
          <w:rFonts w:ascii="Angsana New" w:eastAsia="MS Mincho" w:hAnsi="Angsana New" w:hint="cs"/>
          <w:sz w:val="30"/>
          <w:szCs w:val="30"/>
          <w:cs/>
        </w:rPr>
        <w:t>สิ้นสภาพนิติบุคคล</w:t>
      </w:r>
      <w:r w:rsidRPr="003D0863">
        <w:rPr>
          <w:rFonts w:ascii="Angsana New" w:eastAsia="MS Mincho" w:hAnsi="Angsana New"/>
          <w:sz w:val="30"/>
          <w:szCs w:val="30"/>
          <w:cs/>
        </w:rPr>
        <w:t xml:space="preserve"> ตลอดรวมถึงผลประโยชน์ หนี้สิน และภาระผูกพันต่างๆ ภายใต้สัญญาที่ได้ทำไว้ก่อนหน้าการควบรวมกิจการ</w:t>
      </w:r>
      <w:bookmarkEnd w:id="26"/>
    </w:p>
    <w:p w14:paraId="4EC12357" w14:textId="77777777" w:rsidR="00E3590B" w:rsidRPr="00CD3D64" w:rsidRDefault="00E3590B" w:rsidP="00E3590B">
      <w:pPr>
        <w:tabs>
          <w:tab w:val="clear" w:pos="454"/>
          <w:tab w:val="left" w:pos="540"/>
        </w:tabs>
        <w:rPr>
          <w:rFonts w:eastAsia="Times New Roman" w:cs="Arial"/>
        </w:rPr>
      </w:pPr>
      <w:r w:rsidRPr="00E11762">
        <w:rPr>
          <w:rFonts w:ascii="Angsana New" w:hAnsi="Angsana New"/>
          <w:i/>
          <w:iCs/>
          <w:sz w:val="22"/>
          <w:szCs w:val="22"/>
        </w:rPr>
        <w:tab/>
      </w:r>
      <w:r w:rsidRPr="00E11762">
        <w:rPr>
          <w:rFonts w:ascii="Angsana New" w:hAnsi="Angsana New"/>
          <w:i/>
          <w:iCs/>
          <w:sz w:val="22"/>
          <w:szCs w:val="22"/>
        </w:rPr>
        <w:tab/>
      </w:r>
    </w:p>
    <w:p w14:paraId="1430CC0D" w14:textId="4215AC2B" w:rsidR="00325F72" w:rsidRPr="00E11762" w:rsidRDefault="00F33D90" w:rsidP="000D3708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</w:rPr>
      </w:pPr>
      <w:r w:rsidRPr="00E11762">
        <w:rPr>
          <w:rFonts w:ascii="Angsana New" w:hAnsi="Angsana New" w:hint="cs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2F10D24F" w14:textId="27F84FED" w:rsidR="00325F72" w:rsidRDefault="00325F72" w:rsidP="00325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2"/>
          <w:szCs w:val="22"/>
        </w:rPr>
      </w:pPr>
    </w:p>
    <w:tbl>
      <w:tblPr>
        <w:tblStyle w:val="TableGrid"/>
        <w:tblW w:w="88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0"/>
        <w:gridCol w:w="1170"/>
        <w:gridCol w:w="244"/>
        <w:gridCol w:w="2186"/>
      </w:tblGrid>
      <w:tr w:rsidR="009C0A0A" w:rsidRPr="00855E2E" w14:paraId="71D44463" w14:textId="77777777" w:rsidTr="00D44BF6">
        <w:tc>
          <w:tcPr>
            <w:tcW w:w="5220" w:type="dxa"/>
            <w:vAlign w:val="bottom"/>
          </w:tcPr>
          <w:p w14:paraId="6AC1B62C" w14:textId="77777777" w:rsidR="009C0A0A" w:rsidRPr="00855E2E" w:rsidRDefault="009C0A0A" w:rsidP="00906F18">
            <w:pPr>
              <w:ind w:left="5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4769585" w14:textId="32F31ADA" w:rsidR="009C0A0A" w:rsidRPr="00855E2E" w:rsidRDefault="009C0A0A" w:rsidP="00906F18">
            <w:pPr>
              <w:ind w:left="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71CA561F" w14:textId="77777777" w:rsidR="009C0A0A" w:rsidRPr="00855E2E" w:rsidRDefault="009C0A0A" w:rsidP="00906F1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86" w:type="dxa"/>
            <w:vAlign w:val="bottom"/>
          </w:tcPr>
          <w:p w14:paraId="7A56DFCA" w14:textId="263A793B" w:rsidR="009C0A0A" w:rsidRPr="002767C0" w:rsidRDefault="00790768" w:rsidP="002F3641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67C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90768" w:rsidRPr="00855E2E" w14:paraId="29ADE024" w14:textId="77777777" w:rsidTr="00D44BF6">
        <w:tc>
          <w:tcPr>
            <w:tcW w:w="5220" w:type="dxa"/>
            <w:vAlign w:val="bottom"/>
          </w:tcPr>
          <w:p w14:paraId="49EBE0E5" w14:textId="77777777" w:rsidR="00790768" w:rsidRPr="00855E2E" w:rsidRDefault="00790768" w:rsidP="00906F18">
            <w:pPr>
              <w:ind w:left="5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91F8FF9" w14:textId="3359FD08" w:rsidR="00790768" w:rsidRPr="00855E2E" w:rsidRDefault="00790768" w:rsidP="00906F18">
            <w:pPr>
              <w:ind w:left="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55E2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44" w:type="dxa"/>
            <w:vAlign w:val="bottom"/>
          </w:tcPr>
          <w:p w14:paraId="4AE33B0B" w14:textId="77777777" w:rsidR="00790768" w:rsidRPr="00855E2E" w:rsidRDefault="00790768" w:rsidP="00906F1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86" w:type="dxa"/>
            <w:vAlign w:val="bottom"/>
          </w:tcPr>
          <w:p w14:paraId="2B78A1FD" w14:textId="77777777" w:rsidR="00790768" w:rsidRPr="009C0A0A" w:rsidRDefault="00790768" w:rsidP="00790768">
            <w:pPr>
              <w:ind w:left="-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0A0A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</w:t>
            </w:r>
          </w:p>
          <w:p w14:paraId="0A5CEAF1" w14:textId="4DEB3343" w:rsidR="00790768" w:rsidRPr="009C0A0A" w:rsidRDefault="00790768" w:rsidP="00790768">
            <w:pPr>
              <w:ind w:lef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C0A0A">
              <w:rPr>
                <w:rFonts w:ascii="Angsana New" w:hAnsi="Angsana New"/>
                <w:sz w:val="30"/>
                <w:szCs w:val="30"/>
                <w:cs/>
              </w:rPr>
              <w:t>เพื่อการลงทุน</w:t>
            </w:r>
          </w:p>
        </w:tc>
      </w:tr>
      <w:tr w:rsidR="009C0A0A" w:rsidRPr="00855E2E" w14:paraId="2B2E89B6" w14:textId="77777777" w:rsidTr="00D44BF6">
        <w:tc>
          <w:tcPr>
            <w:tcW w:w="5220" w:type="dxa"/>
            <w:vAlign w:val="bottom"/>
          </w:tcPr>
          <w:p w14:paraId="31FA3EB9" w14:textId="34672DE2" w:rsidR="009C0A0A" w:rsidRPr="00855E2E" w:rsidRDefault="009C0A0A" w:rsidP="00906F18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68452076" w14:textId="77777777" w:rsidR="009C0A0A" w:rsidRPr="00855E2E" w:rsidRDefault="009C0A0A" w:rsidP="00906F18">
            <w:pPr>
              <w:ind w:left="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6584DF06" w14:textId="77777777" w:rsidR="009C0A0A" w:rsidRPr="00855E2E" w:rsidRDefault="009C0A0A" w:rsidP="00906F18">
            <w:pPr>
              <w:tabs>
                <w:tab w:val="left" w:pos="1245"/>
              </w:tabs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86" w:type="dxa"/>
            <w:vAlign w:val="bottom"/>
          </w:tcPr>
          <w:p w14:paraId="356CD4DA" w14:textId="363DAC16" w:rsidR="009C0A0A" w:rsidRPr="00855E2E" w:rsidRDefault="009C0A0A" w:rsidP="0011429C">
            <w:pPr>
              <w:tabs>
                <w:tab w:val="left" w:pos="1245"/>
              </w:tabs>
              <w:ind w:right="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E2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C0A0A" w:rsidRPr="00855E2E" w14:paraId="01AA6D90" w14:textId="77777777" w:rsidTr="00D44BF6">
        <w:tc>
          <w:tcPr>
            <w:tcW w:w="5220" w:type="dxa"/>
            <w:vAlign w:val="bottom"/>
          </w:tcPr>
          <w:p w14:paraId="7E0D026D" w14:textId="51CCE2EB" w:rsidR="009C0A0A" w:rsidRPr="00855E2E" w:rsidRDefault="009C0A0A" w:rsidP="009C0A0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55E2E">
              <w:rPr>
                <w:rFonts w:ascii="Angsana New" w:hAnsi="Angsana New"/>
                <w:sz w:val="30"/>
                <w:szCs w:val="30"/>
                <w:cs/>
              </w:rPr>
              <w:t>ณ</w:t>
            </w:r>
            <w:r w:rsidR="00E444A0">
              <w:rPr>
                <w:rFonts w:ascii="Angsana New" w:hAnsi="Angsana New" w:hint="cs"/>
                <w:sz w:val="30"/>
                <w:szCs w:val="30"/>
                <w:cs/>
              </w:rPr>
              <w:t xml:space="preserve"> วันที่</w:t>
            </w:r>
            <w:r w:rsidRPr="00855E2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55E2E">
              <w:rPr>
                <w:rFonts w:ascii="Angsana New" w:hAnsi="Angsana New"/>
                <w:sz w:val="30"/>
                <w:szCs w:val="30"/>
              </w:rPr>
              <w:t>31</w:t>
            </w:r>
            <w:r w:rsidRPr="00855E2E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855E2E">
              <w:rPr>
                <w:rFonts w:ascii="Angsana New" w:hAnsi="Angsana New"/>
                <w:sz w:val="30"/>
                <w:szCs w:val="30"/>
              </w:rPr>
              <w:t>2562</w:t>
            </w:r>
            <w:r w:rsidRPr="00855E2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55E2E">
              <w:rPr>
                <w:rFonts w:ascii="Angsana New" w:hAnsi="Angsana New"/>
                <w:sz w:val="30"/>
                <w:szCs w:val="30"/>
                <w:cs/>
              </w:rPr>
              <w:t>- ตามที่รายงาน</w:t>
            </w:r>
          </w:p>
        </w:tc>
        <w:tc>
          <w:tcPr>
            <w:tcW w:w="1170" w:type="dxa"/>
            <w:vAlign w:val="bottom"/>
          </w:tcPr>
          <w:p w14:paraId="54231E09" w14:textId="77777777" w:rsidR="009C0A0A" w:rsidRPr="00855E2E" w:rsidRDefault="009C0A0A" w:rsidP="009C0A0A">
            <w:pPr>
              <w:ind w:left="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731BD872" w14:textId="77777777" w:rsidR="009C0A0A" w:rsidRPr="00855E2E" w:rsidRDefault="009C0A0A" w:rsidP="009C0A0A">
            <w:pPr>
              <w:tabs>
                <w:tab w:val="left" w:pos="1245"/>
              </w:tabs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86" w:type="dxa"/>
            <w:vAlign w:val="bottom"/>
          </w:tcPr>
          <w:p w14:paraId="0E4B8142" w14:textId="67BAD872" w:rsidR="009C0A0A" w:rsidRDefault="009C0A0A" w:rsidP="009C0A0A">
            <w:pPr>
              <w:tabs>
                <w:tab w:val="left" w:pos="1245"/>
              </w:tabs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49,847,951</w:t>
            </w:r>
          </w:p>
        </w:tc>
      </w:tr>
      <w:tr w:rsidR="009C0A0A" w:rsidRPr="00855E2E" w14:paraId="2F9E9A22" w14:textId="77777777" w:rsidTr="00D44BF6">
        <w:tc>
          <w:tcPr>
            <w:tcW w:w="5220" w:type="dxa"/>
            <w:vAlign w:val="bottom"/>
          </w:tcPr>
          <w:p w14:paraId="63BA82F4" w14:textId="7DCA972F" w:rsidR="009C0A0A" w:rsidRPr="00855E2E" w:rsidRDefault="009C0A0A" w:rsidP="00906F18">
            <w:pPr>
              <w:rPr>
                <w:rFonts w:ascii="Angsana New" w:hAnsi="Angsana New"/>
                <w:sz w:val="30"/>
                <w:szCs w:val="30"/>
              </w:rPr>
            </w:pPr>
            <w:r w:rsidRPr="00855E2E">
              <w:rPr>
                <w:rFonts w:ascii="Angsana New" w:hAnsi="Angsana New"/>
                <w:sz w:val="30"/>
                <w:szCs w:val="30"/>
                <w:cs/>
              </w:rPr>
              <w:t>ผลกระทบจากการถือปฏิบัติตาม</w:t>
            </w:r>
            <w:r w:rsidRPr="00855E2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55E2E">
              <w:rPr>
                <w:rFonts w:ascii="Angsana New" w:hAnsi="Angsana New"/>
                <w:sz w:val="30"/>
                <w:szCs w:val="30"/>
              </w:rPr>
              <w:t>TFRS 16</w:t>
            </w:r>
          </w:p>
        </w:tc>
        <w:tc>
          <w:tcPr>
            <w:tcW w:w="1170" w:type="dxa"/>
            <w:vAlign w:val="bottom"/>
          </w:tcPr>
          <w:p w14:paraId="053EC29B" w14:textId="0C9E0482" w:rsidR="009C0A0A" w:rsidRPr="00812F8D" w:rsidRDefault="009C0A0A" w:rsidP="00906F18">
            <w:pPr>
              <w:ind w:left="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12F8D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244" w:type="dxa"/>
            <w:vAlign w:val="bottom"/>
          </w:tcPr>
          <w:p w14:paraId="5A18469A" w14:textId="77777777" w:rsidR="009C0A0A" w:rsidRPr="00855E2E" w:rsidRDefault="009C0A0A" w:rsidP="00906F18">
            <w:pPr>
              <w:tabs>
                <w:tab w:val="left" w:pos="124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86" w:type="dxa"/>
            <w:vAlign w:val="bottom"/>
          </w:tcPr>
          <w:p w14:paraId="70595F01" w14:textId="1F6B0E3B" w:rsidR="009C0A0A" w:rsidRPr="00855E2E" w:rsidRDefault="009C0A0A" w:rsidP="00906F18">
            <w:pPr>
              <w:tabs>
                <w:tab w:val="left" w:pos="1245"/>
              </w:tabs>
              <w:ind w:right="10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1,241,265</w:t>
            </w:r>
          </w:p>
        </w:tc>
      </w:tr>
      <w:tr w:rsidR="009C0A0A" w:rsidRPr="00855E2E" w14:paraId="686267D2" w14:textId="77777777" w:rsidTr="00D44BF6">
        <w:tc>
          <w:tcPr>
            <w:tcW w:w="5220" w:type="dxa"/>
            <w:vAlign w:val="bottom"/>
          </w:tcPr>
          <w:p w14:paraId="0E20B38E" w14:textId="4D26EBBF" w:rsidR="009C0A0A" w:rsidRPr="009C0A0A" w:rsidRDefault="009C0A0A" w:rsidP="002F3641">
            <w:pPr>
              <w:spacing w:line="240" w:lineRule="auto"/>
              <w:ind w:left="337" w:hanging="337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F013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ผลกระทบจากการเปลี่ยนนโยบายการบัญชีของอสังหาริมทรัพย์เพื่อการลงทุน</w:t>
            </w:r>
          </w:p>
        </w:tc>
        <w:tc>
          <w:tcPr>
            <w:tcW w:w="1170" w:type="dxa"/>
            <w:vAlign w:val="bottom"/>
          </w:tcPr>
          <w:p w14:paraId="17951758" w14:textId="4CF8FF4D" w:rsidR="009C0A0A" w:rsidRPr="00812F8D" w:rsidRDefault="009C0A0A" w:rsidP="00906F18">
            <w:pPr>
              <w:ind w:left="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12F8D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244" w:type="dxa"/>
            <w:vAlign w:val="bottom"/>
          </w:tcPr>
          <w:p w14:paraId="793E5A8D" w14:textId="77777777" w:rsidR="009C0A0A" w:rsidRPr="00855E2E" w:rsidRDefault="009C0A0A" w:rsidP="00906F18">
            <w:pPr>
              <w:tabs>
                <w:tab w:val="left" w:pos="124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  <w:vAlign w:val="bottom"/>
          </w:tcPr>
          <w:p w14:paraId="6824D73F" w14:textId="6A81AC16" w:rsidR="009C0A0A" w:rsidRPr="00855E2E" w:rsidRDefault="009C0A0A" w:rsidP="00906F18">
            <w:pPr>
              <w:tabs>
                <w:tab w:val="left" w:pos="1245"/>
              </w:tabs>
              <w:ind w:right="10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4735">
              <w:rPr>
                <w:rFonts w:ascii="Angsana New" w:hAnsi="Angsana New"/>
                <w:sz w:val="30"/>
                <w:szCs w:val="30"/>
              </w:rPr>
              <w:t>7,401,10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</w:tr>
      <w:tr w:rsidR="009C0A0A" w:rsidRPr="00855E2E" w14:paraId="2794D0BE" w14:textId="77777777" w:rsidTr="00D44BF6">
        <w:tc>
          <w:tcPr>
            <w:tcW w:w="5220" w:type="dxa"/>
            <w:vAlign w:val="bottom"/>
          </w:tcPr>
          <w:p w14:paraId="2235DEA0" w14:textId="77777777" w:rsidR="009C0A0A" w:rsidRPr="00855E2E" w:rsidRDefault="009C0A0A" w:rsidP="00906F18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วันที่</w:t>
            </w:r>
            <w:r w:rsidRPr="00855E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855E2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855E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855E2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2563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855E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1170" w:type="dxa"/>
            <w:vAlign w:val="bottom"/>
          </w:tcPr>
          <w:p w14:paraId="07AA52DB" w14:textId="77777777" w:rsidR="009C0A0A" w:rsidRPr="00855E2E" w:rsidRDefault="009C0A0A" w:rsidP="00906F18">
            <w:pPr>
              <w:ind w:left="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57FD1BBC" w14:textId="77777777" w:rsidR="009C0A0A" w:rsidRPr="00855E2E" w:rsidRDefault="009C0A0A" w:rsidP="00906F18">
            <w:pPr>
              <w:tabs>
                <w:tab w:val="left" w:pos="1245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86" w:type="dxa"/>
            <w:tcBorders>
              <w:top w:val="single" w:sz="4" w:space="0" w:color="auto"/>
            </w:tcBorders>
            <w:vAlign w:val="bottom"/>
          </w:tcPr>
          <w:p w14:paraId="241DD583" w14:textId="4E6FDB78" w:rsidR="009C0A0A" w:rsidRPr="00855E2E" w:rsidRDefault="009C0A0A" w:rsidP="00906F18">
            <w:pPr>
              <w:tabs>
                <w:tab w:val="left" w:pos="1245"/>
              </w:tabs>
              <w:ind w:right="7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4735">
              <w:rPr>
                <w:rFonts w:ascii="Angsana New" w:hAnsi="Angsana New"/>
                <w:b/>
                <w:bCs/>
                <w:sz w:val="30"/>
                <w:szCs w:val="30"/>
              </w:rPr>
              <w:t>58,490,32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</w:tr>
      <w:tr w:rsidR="009C0A0A" w:rsidRPr="00855E2E" w14:paraId="084B0D04" w14:textId="77777777" w:rsidTr="00D44BF6">
        <w:tc>
          <w:tcPr>
            <w:tcW w:w="5220" w:type="dxa"/>
            <w:vAlign w:val="bottom"/>
          </w:tcPr>
          <w:p w14:paraId="1318CDD0" w14:textId="77777777" w:rsidR="009C0A0A" w:rsidRPr="00855E2E" w:rsidRDefault="009C0A0A" w:rsidP="00906F1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55E2E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399C4E4C" w14:textId="77777777" w:rsidR="009C0A0A" w:rsidRPr="00855E2E" w:rsidRDefault="009C0A0A" w:rsidP="00906F18">
            <w:pPr>
              <w:ind w:left="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28F6D6E5" w14:textId="77777777" w:rsidR="009C0A0A" w:rsidRPr="00855E2E" w:rsidRDefault="009C0A0A" w:rsidP="00906F18">
            <w:pPr>
              <w:tabs>
                <w:tab w:val="left" w:pos="124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86" w:type="dxa"/>
            <w:vAlign w:val="bottom"/>
          </w:tcPr>
          <w:p w14:paraId="209ED481" w14:textId="5B163AC9" w:rsidR="009C0A0A" w:rsidRPr="00855E2E" w:rsidRDefault="00366336" w:rsidP="002F3641">
            <w:pPr>
              <w:tabs>
                <w:tab w:val="clear" w:pos="1871"/>
                <w:tab w:val="left" w:pos="1245"/>
                <w:tab w:val="left" w:pos="1813"/>
              </w:tabs>
              <w:ind w:right="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12F8D">
              <w:rPr>
                <w:rFonts w:ascii="Angsana New" w:hAnsi="Angsana New"/>
                <w:sz w:val="30"/>
                <w:szCs w:val="30"/>
              </w:rPr>
              <w:t>66</w:t>
            </w:r>
            <w:r w:rsidR="004805FB">
              <w:rPr>
                <w:rFonts w:ascii="Angsana New" w:hAnsi="Angsana New"/>
                <w:sz w:val="30"/>
                <w:szCs w:val="30"/>
              </w:rPr>
              <w:t>7</w:t>
            </w:r>
            <w:r w:rsidRPr="00812F8D">
              <w:rPr>
                <w:rFonts w:ascii="Angsana New" w:hAnsi="Angsana New"/>
                <w:sz w:val="30"/>
                <w:szCs w:val="30"/>
              </w:rPr>
              <w:t>,6</w:t>
            </w:r>
            <w:r w:rsidR="004805FB">
              <w:rPr>
                <w:rFonts w:ascii="Angsana New" w:hAnsi="Angsana New"/>
                <w:sz w:val="30"/>
                <w:szCs w:val="30"/>
              </w:rPr>
              <w:t>47</w:t>
            </w:r>
          </w:p>
        </w:tc>
      </w:tr>
      <w:tr w:rsidR="009C0A0A" w:rsidRPr="00855E2E" w14:paraId="4D12CA53" w14:textId="77777777" w:rsidTr="00D44BF6">
        <w:tc>
          <w:tcPr>
            <w:tcW w:w="5220" w:type="dxa"/>
            <w:vAlign w:val="bottom"/>
          </w:tcPr>
          <w:p w14:paraId="53A26C21" w14:textId="77777777" w:rsidR="009C0A0A" w:rsidRPr="00855E2E" w:rsidRDefault="009C0A0A" w:rsidP="00906F1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55E2E">
              <w:rPr>
                <w:rFonts w:ascii="Angsana New" w:hAnsi="Angsana New" w:hint="cs"/>
                <w:sz w:val="30"/>
                <w:szCs w:val="30"/>
                <w:cs/>
              </w:rPr>
              <w:t>กำไรจากการปรับปรุงมูลค่ายุติธรรม</w:t>
            </w:r>
          </w:p>
        </w:tc>
        <w:tc>
          <w:tcPr>
            <w:tcW w:w="1170" w:type="dxa"/>
            <w:vAlign w:val="bottom"/>
          </w:tcPr>
          <w:p w14:paraId="191B0701" w14:textId="77777777" w:rsidR="009C0A0A" w:rsidRPr="00855E2E" w:rsidRDefault="009C0A0A" w:rsidP="00906F18">
            <w:pPr>
              <w:ind w:left="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7B22BDB7" w14:textId="77777777" w:rsidR="009C0A0A" w:rsidRPr="00855E2E" w:rsidRDefault="009C0A0A" w:rsidP="00906F18">
            <w:pPr>
              <w:tabs>
                <w:tab w:val="left" w:pos="124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  <w:vAlign w:val="bottom"/>
          </w:tcPr>
          <w:p w14:paraId="7ED5044C" w14:textId="0B7AEBF5" w:rsidR="009C0A0A" w:rsidRPr="00855E2E" w:rsidRDefault="009C0A0A" w:rsidP="002F3641">
            <w:pPr>
              <w:tabs>
                <w:tab w:val="left" w:pos="1245"/>
              </w:tabs>
              <w:ind w:right="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428,569</w:t>
            </w:r>
          </w:p>
        </w:tc>
      </w:tr>
      <w:tr w:rsidR="009C0A0A" w:rsidRPr="00855E2E" w14:paraId="2E0A178D" w14:textId="77777777" w:rsidTr="00D44BF6">
        <w:tc>
          <w:tcPr>
            <w:tcW w:w="5220" w:type="dxa"/>
            <w:vAlign w:val="bottom"/>
          </w:tcPr>
          <w:p w14:paraId="64E8AF96" w14:textId="77777777" w:rsidR="009C0A0A" w:rsidRPr="00855E2E" w:rsidRDefault="009C0A0A" w:rsidP="00906F1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855E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855E2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855E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855E2E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70" w:type="dxa"/>
            <w:vAlign w:val="bottom"/>
          </w:tcPr>
          <w:p w14:paraId="4DA4FABD" w14:textId="77777777" w:rsidR="009C0A0A" w:rsidRPr="00855E2E" w:rsidRDefault="009C0A0A" w:rsidP="00906F18">
            <w:pPr>
              <w:ind w:left="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1EE242AA" w14:textId="77777777" w:rsidR="009C0A0A" w:rsidRPr="00855E2E" w:rsidRDefault="009C0A0A" w:rsidP="00906F18">
            <w:pPr>
              <w:tabs>
                <w:tab w:val="left" w:pos="1245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243B76" w14:textId="37F51A83" w:rsidR="009C0A0A" w:rsidRPr="00855E2E" w:rsidRDefault="009C0A0A" w:rsidP="002F3641">
            <w:pPr>
              <w:tabs>
                <w:tab w:val="left" w:pos="1245"/>
              </w:tabs>
              <w:ind w:right="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59,586,539</w:t>
            </w:r>
          </w:p>
        </w:tc>
      </w:tr>
    </w:tbl>
    <w:p w14:paraId="7C1F0DB6" w14:textId="249C0219" w:rsidR="00906F18" w:rsidRDefault="00906F18" w:rsidP="00325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2"/>
          <w:szCs w:val="22"/>
        </w:rPr>
      </w:pPr>
    </w:p>
    <w:p w14:paraId="100930E8" w14:textId="4BA5F41F" w:rsidR="00767D13" w:rsidRDefault="00767D13" w:rsidP="00325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2"/>
          <w:szCs w:val="22"/>
        </w:rPr>
      </w:pPr>
    </w:p>
    <w:p w14:paraId="389319CF" w14:textId="77777777" w:rsidR="00767D13" w:rsidRDefault="00767D13" w:rsidP="00325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2"/>
          <w:szCs w:val="22"/>
          <w:cs/>
        </w:rPr>
      </w:pPr>
    </w:p>
    <w:tbl>
      <w:tblPr>
        <w:tblStyle w:val="TableGrid"/>
        <w:tblW w:w="88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0"/>
        <w:gridCol w:w="1170"/>
        <w:gridCol w:w="246"/>
        <w:gridCol w:w="2184"/>
      </w:tblGrid>
      <w:tr w:rsidR="0011429C" w:rsidRPr="00855E2E" w14:paraId="535C7CA2" w14:textId="77777777" w:rsidTr="00D44BF6">
        <w:trPr>
          <w:tblHeader/>
        </w:trPr>
        <w:tc>
          <w:tcPr>
            <w:tcW w:w="5220" w:type="dxa"/>
            <w:vAlign w:val="bottom"/>
          </w:tcPr>
          <w:p w14:paraId="56141788" w14:textId="77777777" w:rsidR="0011429C" w:rsidRPr="00855E2E" w:rsidRDefault="0011429C" w:rsidP="00906F18">
            <w:pPr>
              <w:ind w:left="547" w:right="3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BD7968B" w14:textId="3F00013E" w:rsidR="0011429C" w:rsidRPr="00855E2E" w:rsidRDefault="0011429C" w:rsidP="00906F18">
            <w:pPr>
              <w:tabs>
                <w:tab w:val="clear" w:pos="680"/>
                <w:tab w:val="left" w:pos="288"/>
              </w:tabs>
              <w:ind w:right="-13" w:hanging="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6" w:type="dxa"/>
            <w:vAlign w:val="bottom"/>
          </w:tcPr>
          <w:p w14:paraId="63F9C6D8" w14:textId="77777777" w:rsidR="0011429C" w:rsidRPr="00855E2E" w:rsidRDefault="0011429C" w:rsidP="00906F18">
            <w:pPr>
              <w:ind w:lef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84" w:type="dxa"/>
            <w:vAlign w:val="bottom"/>
          </w:tcPr>
          <w:p w14:paraId="004E3539" w14:textId="4602AD15" w:rsidR="0011429C" w:rsidRPr="002767C0" w:rsidRDefault="002767C0" w:rsidP="0011429C">
            <w:pPr>
              <w:ind w:lef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67C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767C0" w:rsidRPr="00855E2E" w14:paraId="13B89D24" w14:textId="77777777" w:rsidTr="00D44BF6">
        <w:trPr>
          <w:tblHeader/>
        </w:trPr>
        <w:tc>
          <w:tcPr>
            <w:tcW w:w="5220" w:type="dxa"/>
            <w:vAlign w:val="bottom"/>
          </w:tcPr>
          <w:p w14:paraId="0D17D008" w14:textId="77777777" w:rsidR="002767C0" w:rsidRPr="00855E2E" w:rsidRDefault="002767C0" w:rsidP="002767C0">
            <w:pPr>
              <w:ind w:left="547" w:right="3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59476FB" w14:textId="786D2241" w:rsidR="002767C0" w:rsidRPr="00855E2E" w:rsidRDefault="002767C0" w:rsidP="002767C0">
            <w:pPr>
              <w:tabs>
                <w:tab w:val="clear" w:pos="680"/>
                <w:tab w:val="left" w:pos="288"/>
              </w:tabs>
              <w:ind w:right="-13" w:hanging="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55E2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46" w:type="dxa"/>
            <w:vAlign w:val="bottom"/>
          </w:tcPr>
          <w:p w14:paraId="0BA55E3E" w14:textId="77777777" w:rsidR="002767C0" w:rsidRPr="00855E2E" w:rsidRDefault="002767C0" w:rsidP="002767C0">
            <w:pPr>
              <w:ind w:lef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84" w:type="dxa"/>
            <w:vAlign w:val="bottom"/>
          </w:tcPr>
          <w:p w14:paraId="0DC80709" w14:textId="77777777" w:rsidR="002767C0" w:rsidRPr="00855E2E" w:rsidRDefault="002767C0" w:rsidP="002767C0">
            <w:pPr>
              <w:ind w:left="-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E2E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</w:t>
            </w:r>
          </w:p>
          <w:p w14:paraId="621D28F1" w14:textId="4DC29BA4" w:rsidR="002767C0" w:rsidRPr="00855E2E" w:rsidRDefault="002767C0" w:rsidP="002767C0">
            <w:pPr>
              <w:ind w:lef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55E2E">
              <w:rPr>
                <w:rFonts w:ascii="Angsana New" w:hAnsi="Angsana New" w:hint="cs"/>
                <w:sz w:val="30"/>
                <w:szCs w:val="30"/>
                <w:cs/>
              </w:rPr>
              <w:t>เพื่อการลงทุน</w:t>
            </w:r>
          </w:p>
        </w:tc>
      </w:tr>
      <w:tr w:rsidR="002767C0" w:rsidRPr="00855E2E" w14:paraId="5800C96A" w14:textId="77777777" w:rsidTr="00D44BF6">
        <w:tc>
          <w:tcPr>
            <w:tcW w:w="5220" w:type="dxa"/>
            <w:vAlign w:val="bottom"/>
          </w:tcPr>
          <w:p w14:paraId="33FD7BA1" w14:textId="04A51503" w:rsidR="002767C0" w:rsidRPr="00855E2E" w:rsidRDefault="002767C0" w:rsidP="002767C0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1E7CA56F" w14:textId="77777777" w:rsidR="002767C0" w:rsidRPr="00855E2E" w:rsidRDefault="002767C0" w:rsidP="002767C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vAlign w:val="bottom"/>
          </w:tcPr>
          <w:p w14:paraId="080F9918" w14:textId="77777777" w:rsidR="002767C0" w:rsidRPr="00855E2E" w:rsidRDefault="002767C0" w:rsidP="002767C0">
            <w:pPr>
              <w:tabs>
                <w:tab w:val="left" w:pos="1245"/>
              </w:tabs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84" w:type="dxa"/>
            <w:vAlign w:val="bottom"/>
          </w:tcPr>
          <w:p w14:paraId="5970D0A2" w14:textId="300EDD6D" w:rsidR="002767C0" w:rsidRPr="00855E2E" w:rsidRDefault="002767C0" w:rsidP="002767C0">
            <w:pPr>
              <w:tabs>
                <w:tab w:val="left" w:pos="1245"/>
              </w:tabs>
              <w:ind w:right="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E2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767C0" w:rsidRPr="00855E2E" w14:paraId="1F554A45" w14:textId="77777777" w:rsidTr="00D44BF6">
        <w:tc>
          <w:tcPr>
            <w:tcW w:w="5220" w:type="dxa"/>
            <w:vAlign w:val="bottom"/>
          </w:tcPr>
          <w:p w14:paraId="50CA6D99" w14:textId="0AA8618F" w:rsidR="002767C0" w:rsidRPr="00855E2E" w:rsidRDefault="002767C0" w:rsidP="002767C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55E2E">
              <w:rPr>
                <w:rFonts w:ascii="Angsana New" w:hAnsi="Angsana New"/>
                <w:sz w:val="30"/>
                <w:szCs w:val="30"/>
                <w:cs/>
              </w:rPr>
              <w:t xml:space="preserve">ณ </w:t>
            </w:r>
            <w:r w:rsidR="00E444A0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Pr="00855E2E">
              <w:rPr>
                <w:rFonts w:ascii="Angsana New" w:hAnsi="Angsana New"/>
                <w:sz w:val="30"/>
                <w:szCs w:val="30"/>
              </w:rPr>
              <w:t>31</w:t>
            </w:r>
            <w:r w:rsidRPr="00855E2E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855E2E">
              <w:rPr>
                <w:rFonts w:ascii="Angsana New" w:hAnsi="Angsana New"/>
                <w:sz w:val="30"/>
                <w:szCs w:val="30"/>
              </w:rPr>
              <w:t>2563</w:t>
            </w:r>
            <w:r w:rsidRPr="00855E2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55E2E">
              <w:rPr>
                <w:rFonts w:ascii="Angsana New" w:hAnsi="Angsana New"/>
                <w:sz w:val="30"/>
                <w:szCs w:val="30"/>
                <w:cs/>
              </w:rPr>
              <w:t>- ตามที่รายงาน</w:t>
            </w:r>
          </w:p>
        </w:tc>
        <w:tc>
          <w:tcPr>
            <w:tcW w:w="1170" w:type="dxa"/>
            <w:vAlign w:val="bottom"/>
          </w:tcPr>
          <w:p w14:paraId="00DB6C30" w14:textId="77777777" w:rsidR="002767C0" w:rsidRPr="00855E2E" w:rsidRDefault="002767C0" w:rsidP="002767C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vAlign w:val="bottom"/>
          </w:tcPr>
          <w:p w14:paraId="0D183BE4" w14:textId="77777777" w:rsidR="002767C0" w:rsidRPr="00855E2E" w:rsidRDefault="002767C0" w:rsidP="002767C0">
            <w:pPr>
              <w:tabs>
                <w:tab w:val="left" w:pos="1245"/>
              </w:tabs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84" w:type="dxa"/>
            <w:vAlign w:val="bottom"/>
          </w:tcPr>
          <w:p w14:paraId="75BE4476" w14:textId="0B50AC95" w:rsidR="002767C0" w:rsidRDefault="002767C0" w:rsidP="002767C0">
            <w:pPr>
              <w:tabs>
                <w:tab w:val="left" w:pos="1245"/>
              </w:tabs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97,493</w:t>
            </w:r>
          </w:p>
        </w:tc>
      </w:tr>
      <w:tr w:rsidR="002767C0" w:rsidRPr="00855E2E" w14:paraId="14EC8277" w14:textId="77777777" w:rsidTr="00D44BF6">
        <w:tc>
          <w:tcPr>
            <w:tcW w:w="5220" w:type="dxa"/>
            <w:vAlign w:val="bottom"/>
          </w:tcPr>
          <w:p w14:paraId="467D59F8" w14:textId="5F3B927A" w:rsidR="002767C0" w:rsidRPr="00855E2E" w:rsidRDefault="002767C0" w:rsidP="002767C0">
            <w:pPr>
              <w:ind w:left="336" w:hanging="336"/>
              <w:rPr>
                <w:rFonts w:ascii="Angsana New" w:hAnsi="Angsana New"/>
                <w:sz w:val="30"/>
                <w:szCs w:val="30"/>
                <w:cs/>
              </w:rPr>
            </w:pPr>
            <w:r w:rsidRPr="003F013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ผลกระทบจากการเปลี่ยนนโยบายการบัญชีของ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3F013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  <w:vAlign w:val="bottom"/>
          </w:tcPr>
          <w:p w14:paraId="51F165F8" w14:textId="69CA446E" w:rsidR="002767C0" w:rsidRPr="00812F8D" w:rsidRDefault="002767C0" w:rsidP="002767C0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12F8D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246" w:type="dxa"/>
            <w:vAlign w:val="bottom"/>
          </w:tcPr>
          <w:p w14:paraId="1FD87507" w14:textId="77777777" w:rsidR="002767C0" w:rsidRPr="00855E2E" w:rsidRDefault="002767C0" w:rsidP="002767C0">
            <w:pPr>
              <w:tabs>
                <w:tab w:val="left" w:pos="1245"/>
              </w:tabs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84" w:type="dxa"/>
            <w:tcBorders>
              <w:bottom w:val="single" w:sz="4" w:space="0" w:color="auto"/>
            </w:tcBorders>
            <w:vAlign w:val="bottom"/>
          </w:tcPr>
          <w:p w14:paraId="4E0E47FD" w14:textId="3D2B5BD1" w:rsidR="002767C0" w:rsidRPr="00855E2E" w:rsidRDefault="002767C0" w:rsidP="002767C0">
            <w:pPr>
              <w:tabs>
                <w:tab w:val="left" w:pos="1245"/>
              </w:tabs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8,589,046</w:t>
            </w:r>
          </w:p>
        </w:tc>
      </w:tr>
      <w:tr w:rsidR="002767C0" w:rsidRPr="00855E2E" w14:paraId="747F5454" w14:textId="77777777" w:rsidTr="00D44BF6">
        <w:tc>
          <w:tcPr>
            <w:tcW w:w="5220" w:type="dxa"/>
            <w:vAlign w:val="bottom"/>
          </w:tcPr>
          <w:p w14:paraId="5055C2A1" w14:textId="3542AC3C" w:rsidR="002767C0" w:rsidRPr="00A82EE7" w:rsidRDefault="00D44BF6" w:rsidP="002767C0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4BF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D44BF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D44BF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วันที่</w:t>
            </w:r>
            <w:r w:rsidRPr="00D44BF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F12C2C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44BF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D44BF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D44BF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F12C2C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  <w:r w:rsidRPr="00D44BF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D44BF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</w:t>
            </w:r>
            <w:r w:rsidRPr="00D44BF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EF220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44BF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D44BF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  <w:r w:rsidRPr="00D44BF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F12C2C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2767C0" w:rsidRPr="00A82EE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 ปรับปรุงใหม่</w:t>
            </w:r>
          </w:p>
        </w:tc>
        <w:tc>
          <w:tcPr>
            <w:tcW w:w="1170" w:type="dxa"/>
            <w:vAlign w:val="bottom"/>
          </w:tcPr>
          <w:p w14:paraId="05188B8F" w14:textId="77777777" w:rsidR="002767C0" w:rsidRPr="00855E2E" w:rsidRDefault="002767C0" w:rsidP="002767C0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vAlign w:val="bottom"/>
          </w:tcPr>
          <w:p w14:paraId="3B5DDFAA" w14:textId="77777777" w:rsidR="002767C0" w:rsidRPr="00855E2E" w:rsidRDefault="002767C0" w:rsidP="002767C0">
            <w:pPr>
              <w:tabs>
                <w:tab w:val="left" w:pos="1245"/>
              </w:tabs>
              <w:ind w:right="7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84" w:type="dxa"/>
            <w:tcBorders>
              <w:top w:val="single" w:sz="4" w:space="0" w:color="auto"/>
            </w:tcBorders>
            <w:vAlign w:val="bottom"/>
          </w:tcPr>
          <w:p w14:paraId="1B5A5BC5" w14:textId="4D0AC801" w:rsidR="002767C0" w:rsidRPr="00855E2E" w:rsidRDefault="002767C0" w:rsidP="002767C0">
            <w:pPr>
              <w:tabs>
                <w:tab w:val="left" w:pos="1245"/>
              </w:tabs>
              <w:ind w:right="7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59,586,539</w:t>
            </w:r>
          </w:p>
        </w:tc>
      </w:tr>
      <w:tr w:rsidR="002767C0" w:rsidRPr="00855E2E" w14:paraId="09601280" w14:textId="77777777" w:rsidTr="00D44BF6">
        <w:tc>
          <w:tcPr>
            <w:tcW w:w="5220" w:type="dxa"/>
            <w:vAlign w:val="bottom"/>
          </w:tcPr>
          <w:p w14:paraId="53D30A75" w14:textId="77777777" w:rsidR="002767C0" w:rsidRPr="00855E2E" w:rsidRDefault="002767C0" w:rsidP="002767C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55E2E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624512BA" w14:textId="77777777" w:rsidR="002767C0" w:rsidRPr="00855E2E" w:rsidRDefault="002767C0" w:rsidP="002767C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vAlign w:val="bottom"/>
          </w:tcPr>
          <w:p w14:paraId="0F0DC964" w14:textId="77777777" w:rsidR="002767C0" w:rsidRPr="00855E2E" w:rsidRDefault="002767C0" w:rsidP="002767C0">
            <w:pPr>
              <w:tabs>
                <w:tab w:val="left" w:pos="1245"/>
              </w:tabs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84" w:type="dxa"/>
            <w:vAlign w:val="bottom"/>
          </w:tcPr>
          <w:p w14:paraId="1EF3C883" w14:textId="1A266F23" w:rsidR="002767C0" w:rsidRPr="00855E2E" w:rsidRDefault="002767C0" w:rsidP="002767C0">
            <w:pPr>
              <w:tabs>
                <w:tab w:val="left" w:pos="1245"/>
              </w:tabs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12F8D">
              <w:rPr>
                <w:rFonts w:ascii="Angsana New" w:hAnsi="Angsana New"/>
                <w:sz w:val="30"/>
                <w:szCs w:val="30"/>
              </w:rPr>
              <w:t>330,688</w:t>
            </w:r>
          </w:p>
        </w:tc>
      </w:tr>
      <w:tr w:rsidR="002767C0" w:rsidRPr="00855E2E" w14:paraId="544C53E8" w14:textId="77777777" w:rsidTr="00D44BF6">
        <w:tc>
          <w:tcPr>
            <w:tcW w:w="5220" w:type="dxa"/>
            <w:vAlign w:val="bottom"/>
          </w:tcPr>
          <w:p w14:paraId="077761F5" w14:textId="77777777" w:rsidR="002767C0" w:rsidRPr="00855E2E" w:rsidRDefault="002767C0" w:rsidP="002767C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55E2E">
              <w:rPr>
                <w:rFonts w:ascii="Angsana New" w:hAnsi="Angsana New" w:hint="cs"/>
                <w:sz w:val="30"/>
                <w:szCs w:val="30"/>
                <w:cs/>
              </w:rPr>
              <w:t>โอนไปที่ดิน อาคารและอุปกรณ์</w:t>
            </w:r>
          </w:p>
        </w:tc>
        <w:tc>
          <w:tcPr>
            <w:tcW w:w="1170" w:type="dxa"/>
            <w:vAlign w:val="bottom"/>
          </w:tcPr>
          <w:p w14:paraId="09F5A310" w14:textId="33F8006C" w:rsidR="002767C0" w:rsidRPr="00812F8D" w:rsidRDefault="002767C0" w:rsidP="002767C0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12F8D">
              <w:rPr>
                <w:rFonts w:ascii="Angsana New" w:hAnsi="Angsana New"/>
                <w:i/>
                <w:iCs/>
                <w:sz w:val="30"/>
                <w:szCs w:val="30"/>
              </w:rPr>
              <w:t>11</w:t>
            </w:r>
          </w:p>
        </w:tc>
        <w:tc>
          <w:tcPr>
            <w:tcW w:w="246" w:type="dxa"/>
            <w:vAlign w:val="bottom"/>
          </w:tcPr>
          <w:p w14:paraId="4612E46C" w14:textId="77777777" w:rsidR="002767C0" w:rsidRPr="00855E2E" w:rsidRDefault="002767C0" w:rsidP="002767C0">
            <w:pPr>
              <w:tabs>
                <w:tab w:val="left" w:pos="1245"/>
              </w:tabs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84" w:type="dxa"/>
            <w:vAlign w:val="bottom"/>
          </w:tcPr>
          <w:p w14:paraId="5DD1CA57" w14:textId="3AF71D3F" w:rsidR="002767C0" w:rsidRPr="00855E2E" w:rsidRDefault="002767C0" w:rsidP="002767C0">
            <w:pPr>
              <w:tabs>
                <w:tab w:val="clear" w:pos="1871"/>
                <w:tab w:val="left" w:pos="1245"/>
                <w:tab w:val="left" w:pos="171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(586,500)</w:t>
            </w:r>
          </w:p>
        </w:tc>
      </w:tr>
      <w:tr w:rsidR="002767C0" w:rsidRPr="00855E2E" w14:paraId="11CA0E5A" w14:textId="77777777" w:rsidTr="00D44BF6">
        <w:tc>
          <w:tcPr>
            <w:tcW w:w="5220" w:type="dxa"/>
            <w:vAlign w:val="bottom"/>
          </w:tcPr>
          <w:p w14:paraId="0F3BBF21" w14:textId="24BE805F" w:rsidR="002767C0" w:rsidRPr="00855E2E" w:rsidRDefault="002767C0" w:rsidP="002767C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55E2E">
              <w:rPr>
                <w:rFonts w:ascii="Angsana New" w:hAnsi="Angsana New" w:hint="cs"/>
                <w:sz w:val="30"/>
                <w:szCs w:val="30"/>
                <w:cs/>
              </w:rPr>
              <w:t>กำไรจากการปรับมูลค่ายุติธรรม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02201249" w14:textId="77777777" w:rsidR="002767C0" w:rsidRPr="00855E2E" w:rsidRDefault="002767C0" w:rsidP="002767C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vAlign w:val="bottom"/>
          </w:tcPr>
          <w:p w14:paraId="1A03C67D" w14:textId="77777777" w:rsidR="002767C0" w:rsidRPr="00855E2E" w:rsidRDefault="002767C0" w:rsidP="002767C0">
            <w:pPr>
              <w:tabs>
                <w:tab w:val="left" w:pos="1245"/>
              </w:tabs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84" w:type="dxa"/>
            <w:tcBorders>
              <w:bottom w:val="single" w:sz="4" w:space="0" w:color="auto"/>
            </w:tcBorders>
            <w:vAlign w:val="bottom"/>
          </w:tcPr>
          <w:p w14:paraId="1DE2685A" w14:textId="0D6090E8" w:rsidR="002767C0" w:rsidRPr="00855E2E" w:rsidRDefault="002767C0" w:rsidP="002767C0">
            <w:pPr>
              <w:tabs>
                <w:tab w:val="left" w:pos="1245"/>
              </w:tabs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3,884,456</w:t>
            </w:r>
          </w:p>
        </w:tc>
      </w:tr>
      <w:tr w:rsidR="002767C0" w:rsidRPr="00855E2E" w14:paraId="4E2AAC41" w14:textId="77777777" w:rsidTr="00D44BF6">
        <w:tc>
          <w:tcPr>
            <w:tcW w:w="5220" w:type="dxa"/>
            <w:vAlign w:val="bottom"/>
          </w:tcPr>
          <w:p w14:paraId="0F955B61" w14:textId="77777777" w:rsidR="002767C0" w:rsidRPr="000F30BF" w:rsidRDefault="002767C0" w:rsidP="002767C0">
            <w:pPr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A82EE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82EE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82EE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82EE7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170" w:type="dxa"/>
            <w:vAlign w:val="bottom"/>
          </w:tcPr>
          <w:p w14:paraId="6FDF530E" w14:textId="77777777" w:rsidR="002767C0" w:rsidRPr="00855E2E" w:rsidRDefault="002767C0" w:rsidP="002767C0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vAlign w:val="bottom"/>
          </w:tcPr>
          <w:p w14:paraId="510A3243" w14:textId="77777777" w:rsidR="002767C0" w:rsidRPr="00855E2E" w:rsidRDefault="002767C0" w:rsidP="002767C0">
            <w:pPr>
              <w:tabs>
                <w:tab w:val="left" w:pos="1245"/>
              </w:tabs>
              <w:ind w:right="7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370E42" w14:textId="3CC4FCFE" w:rsidR="002767C0" w:rsidRPr="00855E2E" w:rsidRDefault="002767C0" w:rsidP="002767C0">
            <w:pPr>
              <w:tabs>
                <w:tab w:val="left" w:pos="1245"/>
              </w:tabs>
              <w:ind w:right="7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63,215,183</w:t>
            </w:r>
          </w:p>
        </w:tc>
      </w:tr>
    </w:tbl>
    <w:p w14:paraId="65807614" w14:textId="77777777" w:rsidR="00D37ED2" w:rsidRDefault="00D37ED2" w:rsidP="00D37ED2">
      <w:pPr>
        <w:tabs>
          <w:tab w:val="clear" w:pos="680"/>
          <w:tab w:val="left" w:pos="540"/>
        </w:tabs>
        <w:ind w:left="630" w:hanging="90"/>
        <w:jc w:val="thaiDistribute"/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</w:pPr>
    </w:p>
    <w:p w14:paraId="5ED223A8" w14:textId="5009A2D9" w:rsidR="00D37ED2" w:rsidRPr="00D37ED2" w:rsidRDefault="00D37ED2" w:rsidP="00D37ED2">
      <w:pPr>
        <w:tabs>
          <w:tab w:val="clear" w:pos="227"/>
          <w:tab w:val="clear" w:pos="454"/>
          <w:tab w:val="clear" w:pos="680"/>
          <w:tab w:val="left" w:pos="72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ab/>
        <w:t>ใน</w:t>
      </w:r>
      <w:r w:rsidRPr="00D56180">
        <w:rPr>
          <w:rFonts w:asciiTheme="majorBidi" w:hAnsiTheme="majorBidi" w:cstheme="majorBidi"/>
          <w:sz w:val="30"/>
          <w:szCs w:val="30"/>
          <w:cs/>
        </w:rPr>
        <w:t>ระหว่าง</w:t>
      </w:r>
      <w:r w:rsidRPr="00D56180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D56180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Pr="00D56180">
        <w:rPr>
          <w:rFonts w:asciiTheme="majorBidi" w:hAnsiTheme="majorBidi" w:cstheme="majorBidi"/>
          <w:sz w:val="30"/>
          <w:szCs w:val="30"/>
        </w:rPr>
        <w:t xml:space="preserve">31 </w:t>
      </w:r>
      <w:r w:rsidRPr="00D56180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D56180">
        <w:rPr>
          <w:rFonts w:asciiTheme="majorBidi" w:hAnsiTheme="majorBidi" w:cstheme="majorBidi"/>
          <w:sz w:val="30"/>
          <w:szCs w:val="30"/>
        </w:rPr>
        <w:t xml:space="preserve">2564 </w:t>
      </w:r>
      <w:r w:rsidRPr="00D56180">
        <w:rPr>
          <w:rFonts w:asciiTheme="majorBidi" w:hAnsiTheme="majorBidi" w:cstheme="majorBidi" w:hint="cs"/>
          <w:sz w:val="30"/>
          <w:szCs w:val="30"/>
          <w:cs/>
        </w:rPr>
        <w:t>กลุ่มบริษัทบันทึกค่าใช้จ่าย</w:t>
      </w:r>
      <w:r w:rsidRPr="00D56180">
        <w:rPr>
          <w:rFonts w:asciiTheme="majorBidi" w:hAnsiTheme="majorBidi" w:cstheme="majorBidi"/>
          <w:sz w:val="30"/>
          <w:szCs w:val="30"/>
          <w:cs/>
        </w:rPr>
        <w:t>ในภายหลังเข้าเป็นต้นทุนของสินทรัพย์ใน</w:t>
      </w:r>
      <w:r w:rsidR="00165A3B">
        <w:rPr>
          <w:rFonts w:asciiTheme="majorBidi" w:hAnsiTheme="majorBidi" w:cstheme="majorBidi"/>
          <w:sz w:val="30"/>
          <w:szCs w:val="30"/>
        </w:rPr>
        <w:br/>
      </w:r>
      <w:r w:rsidRPr="00D56180">
        <w:rPr>
          <w:rFonts w:asciiTheme="majorBidi" w:hAnsiTheme="majorBidi" w:cstheme="majorBidi"/>
          <w:sz w:val="30"/>
          <w:szCs w:val="30"/>
          <w:cs/>
        </w:rPr>
        <w:t xml:space="preserve">งบการเงินรวมจำนวนเงิน </w:t>
      </w:r>
      <w:r w:rsidR="00E21432">
        <w:rPr>
          <w:rFonts w:asciiTheme="majorBidi" w:hAnsiTheme="majorBidi" w:cstheme="majorBidi"/>
          <w:sz w:val="30"/>
          <w:szCs w:val="30"/>
        </w:rPr>
        <w:t>40.73</w:t>
      </w:r>
      <w:r w:rsidRPr="00D56180">
        <w:rPr>
          <w:rFonts w:asciiTheme="majorBidi" w:hAnsiTheme="majorBidi" w:cstheme="majorBidi"/>
          <w:sz w:val="30"/>
          <w:szCs w:val="30"/>
        </w:rPr>
        <w:t xml:space="preserve"> </w:t>
      </w:r>
      <w:r w:rsidRPr="00D56180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2C4EBD" w:rsidRPr="002C4EBD">
        <w:rPr>
          <w:rFonts w:asciiTheme="majorBidi" w:hAnsiTheme="majorBidi" w:cstheme="majorBidi"/>
          <w:i/>
          <w:iCs/>
          <w:sz w:val="30"/>
          <w:szCs w:val="30"/>
        </w:rPr>
        <w:t xml:space="preserve"> (2563:27.69 </w:t>
      </w:r>
      <w:r w:rsidR="002C4EBD" w:rsidRPr="002C4EBD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="002C4EBD" w:rsidRPr="002C4EBD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32182A82" w14:textId="77777777" w:rsidR="00D37ED2" w:rsidRPr="00C770EC" w:rsidRDefault="00D37ED2" w:rsidP="00D37ED2">
      <w:pPr>
        <w:tabs>
          <w:tab w:val="left" w:pos="540"/>
        </w:tabs>
        <w:ind w:left="630"/>
        <w:jc w:val="thaiDistribute"/>
        <w:rPr>
          <w:rFonts w:asciiTheme="majorBidi" w:hAnsiTheme="majorBidi" w:cstheme="majorBidi"/>
          <w:color w:val="0D0D0D"/>
          <w:sz w:val="30"/>
          <w:szCs w:val="30"/>
        </w:rPr>
      </w:pPr>
    </w:p>
    <w:p w14:paraId="65F47092" w14:textId="074A40F9" w:rsidR="00D37ED2" w:rsidRDefault="00D37ED2" w:rsidP="00D37ED2">
      <w:pPr>
        <w:tabs>
          <w:tab w:val="clear" w:pos="680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color w:val="0D0D0D"/>
          <w:sz w:val="30"/>
          <w:szCs w:val="30"/>
        </w:rPr>
      </w:pPr>
      <w:r w:rsidRPr="00344B45">
        <w:rPr>
          <w:rFonts w:asciiTheme="majorBidi" w:hAnsiTheme="majorBidi" w:cstheme="majorBidi"/>
          <w:color w:val="0D0D0D"/>
          <w:sz w:val="30"/>
          <w:szCs w:val="30"/>
          <w:cs/>
        </w:rPr>
        <w:t>ต้นทุนการกู้ยืมที่เกี่ยวข้องกับการได้มาซึ่งอสังหาริมทรัพย์เพื่อการลงทุน</w:t>
      </w:r>
      <w:r w:rsidRPr="00344B45">
        <w:rPr>
          <w:rFonts w:asciiTheme="majorBidi" w:hAnsiTheme="majorBidi" w:cstheme="majorBidi" w:hint="cs"/>
          <w:color w:val="0D0D0D"/>
          <w:sz w:val="30"/>
          <w:szCs w:val="30"/>
          <w:cs/>
        </w:rPr>
        <w:t>ระหว่างก่อสร้าง</w:t>
      </w:r>
      <w:r w:rsidRPr="00344B45">
        <w:rPr>
          <w:rFonts w:asciiTheme="majorBidi" w:hAnsiTheme="majorBidi" w:cstheme="majorBidi"/>
          <w:color w:val="0D0D0D"/>
          <w:sz w:val="30"/>
          <w:szCs w:val="30"/>
          <w:cs/>
        </w:rPr>
        <w:t>ได้บันทึกเป็นส่วนหนึ่งของต้นทุนสินทรัพย์จํานวนเงิน</w:t>
      </w:r>
      <w:r w:rsidRPr="00344B45">
        <w:rPr>
          <w:rFonts w:asciiTheme="majorBidi" w:hAnsiTheme="majorBidi" w:cstheme="majorBidi"/>
          <w:color w:val="0D0D0D"/>
          <w:sz w:val="30"/>
          <w:szCs w:val="30"/>
        </w:rPr>
        <w:t xml:space="preserve"> </w:t>
      </w:r>
      <w:r w:rsidR="003867E5" w:rsidRPr="00344B45">
        <w:rPr>
          <w:rFonts w:asciiTheme="majorBidi" w:hAnsiTheme="majorBidi" w:cstheme="majorBidi" w:hint="cs"/>
          <w:color w:val="0D0D0D"/>
          <w:sz w:val="30"/>
          <w:szCs w:val="30"/>
          <w:cs/>
        </w:rPr>
        <w:t>4.67</w:t>
      </w:r>
      <w:r w:rsidRPr="00344B45">
        <w:rPr>
          <w:rFonts w:asciiTheme="majorBidi" w:hAnsiTheme="majorBidi" w:cstheme="majorBidi"/>
          <w:color w:val="0D0D0D"/>
          <w:sz w:val="30"/>
          <w:szCs w:val="30"/>
        </w:rPr>
        <w:t xml:space="preserve"> </w:t>
      </w:r>
      <w:r w:rsidRPr="00344B45">
        <w:rPr>
          <w:rFonts w:asciiTheme="majorBidi" w:hAnsiTheme="majorBidi" w:cstheme="majorBidi"/>
          <w:color w:val="0D0D0D"/>
          <w:sz w:val="30"/>
          <w:szCs w:val="30"/>
          <w:cs/>
        </w:rPr>
        <w:t xml:space="preserve">ล้านบาท </w:t>
      </w:r>
      <w:r w:rsidRPr="00344B45">
        <w:rPr>
          <w:rFonts w:asciiTheme="majorBidi" w:hAnsiTheme="majorBidi" w:cstheme="majorBidi"/>
          <w:i/>
          <w:iCs/>
          <w:color w:val="0D0D0D"/>
          <w:sz w:val="30"/>
          <w:szCs w:val="30"/>
          <w:cs/>
        </w:rPr>
        <w:t>(</w:t>
      </w:r>
      <w:r w:rsidRPr="00344B45">
        <w:rPr>
          <w:rFonts w:asciiTheme="majorBidi" w:hAnsiTheme="majorBidi" w:cstheme="majorBidi"/>
          <w:i/>
          <w:iCs/>
          <w:color w:val="0D0D0D"/>
          <w:sz w:val="30"/>
          <w:szCs w:val="30"/>
        </w:rPr>
        <w:t xml:space="preserve">2563:  8.22 </w:t>
      </w:r>
      <w:r w:rsidRPr="00344B45">
        <w:rPr>
          <w:rFonts w:asciiTheme="majorBidi" w:hAnsiTheme="majorBidi" w:cstheme="majorBidi"/>
          <w:i/>
          <w:iCs/>
          <w:color w:val="0D0D0D"/>
          <w:sz w:val="30"/>
          <w:szCs w:val="30"/>
          <w:cs/>
        </w:rPr>
        <w:t>ล้านบาท</w:t>
      </w:r>
      <w:r w:rsidRPr="00344B45">
        <w:rPr>
          <w:rFonts w:asciiTheme="majorBidi" w:hAnsiTheme="majorBidi" w:cstheme="majorBidi"/>
          <w:i/>
          <w:iCs/>
          <w:color w:val="0D0D0D"/>
          <w:sz w:val="30"/>
          <w:szCs w:val="30"/>
        </w:rPr>
        <w:t xml:space="preserve">) </w:t>
      </w:r>
      <w:r w:rsidRPr="00344B45">
        <w:rPr>
          <w:rFonts w:asciiTheme="majorBidi" w:hAnsiTheme="majorBidi" w:cstheme="majorBidi"/>
          <w:color w:val="0D0D0D"/>
          <w:sz w:val="30"/>
          <w:szCs w:val="30"/>
          <w:cs/>
        </w:rPr>
        <w:t xml:space="preserve">มีอัตราดอกเบี้ยที่รับรู้ร้อยละ </w:t>
      </w:r>
      <w:r w:rsidR="00344B45">
        <w:rPr>
          <w:rFonts w:asciiTheme="majorBidi" w:hAnsiTheme="majorBidi" w:cstheme="majorBidi"/>
          <w:color w:val="0D0D0D"/>
          <w:sz w:val="30"/>
          <w:szCs w:val="30"/>
        </w:rPr>
        <w:t>2.95</w:t>
      </w:r>
      <w:r w:rsidR="00812F8D">
        <w:rPr>
          <w:rFonts w:asciiTheme="majorBidi" w:hAnsiTheme="majorBidi" w:cstheme="majorBidi"/>
          <w:color w:val="0D0D0D"/>
          <w:sz w:val="30"/>
          <w:szCs w:val="30"/>
        </w:rPr>
        <w:t xml:space="preserve"> </w:t>
      </w:r>
      <w:r w:rsidR="00812F8D">
        <w:rPr>
          <w:rFonts w:asciiTheme="majorBidi" w:hAnsiTheme="majorBidi" w:cstheme="majorBidi" w:hint="cs"/>
          <w:color w:val="0D0D0D"/>
          <w:sz w:val="30"/>
          <w:szCs w:val="30"/>
          <w:cs/>
        </w:rPr>
        <w:t xml:space="preserve">ถึง </w:t>
      </w:r>
      <w:r w:rsidR="00812F8D">
        <w:rPr>
          <w:rFonts w:asciiTheme="majorBidi" w:hAnsiTheme="majorBidi" w:cstheme="majorBidi"/>
          <w:color w:val="0D0D0D"/>
          <w:sz w:val="30"/>
          <w:szCs w:val="30"/>
        </w:rPr>
        <w:t>4.59</w:t>
      </w:r>
      <w:r w:rsidR="00165A3B">
        <w:rPr>
          <w:rFonts w:asciiTheme="majorBidi" w:hAnsiTheme="majorBidi" w:cstheme="majorBidi"/>
          <w:color w:val="0D0D0D"/>
          <w:sz w:val="30"/>
          <w:szCs w:val="30"/>
        </w:rPr>
        <w:br/>
      </w:r>
      <w:r w:rsidRPr="00344B45">
        <w:rPr>
          <w:rFonts w:asciiTheme="majorBidi" w:hAnsiTheme="majorBidi" w:cstheme="majorBidi"/>
          <w:color w:val="0D0D0D"/>
          <w:sz w:val="30"/>
          <w:szCs w:val="30"/>
          <w:cs/>
        </w:rPr>
        <w:t xml:space="preserve">ต่อปี </w:t>
      </w:r>
      <w:r w:rsidRPr="00344B45">
        <w:rPr>
          <w:rFonts w:asciiTheme="majorBidi" w:hAnsiTheme="majorBidi" w:cstheme="majorBidi"/>
          <w:i/>
          <w:iCs/>
          <w:color w:val="0D0D0D"/>
          <w:sz w:val="30"/>
          <w:szCs w:val="30"/>
          <w:cs/>
        </w:rPr>
        <w:t>(</w:t>
      </w:r>
      <w:r w:rsidRPr="00344B45">
        <w:rPr>
          <w:rFonts w:asciiTheme="majorBidi" w:hAnsiTheme="majorBidi" w:cstheme="majorBidi"/>
          <w:i/>
          <w:iCs/>
          <w:color w:val="0D0D0D"/>
          <w:sz w:val="30"/>
          <w:szCs w:val="30"/>
        </w:rPr>
        <w:t xml:space="preserve">2563: </w:t>
      </w:r>
      <w:r w:rsidRPr="00344B45">
        <w:rPr>
          <w:rFonts w:asciiTheme="majorBidi" w:hAnsiTheme="majorBidi" w:cstheme="majorBidi"/>
          <w:i/>
          <w:iCs/>
          <w:color w:val="0D0D0D"/>
          <w:sz w:val="30"/>
          <w:szCs w:val="30"/>
          <w:cs/>
        </w:rPr>
        <w:t>ร้อยละ</w:t>
      </w:r>
      <w:r w:rsidRPr="00344B45">
        <w:rPr>
          <w:rFonts w:asciiTheme="majorBidi" w:hAnsiTheme="majorBidi" w:cstheme="majorBidi"/>
          <w:i/>
          <w:iCs/>
          <w:color w:val="0D0D0D"/>
          <w:sz w:val="30"/>
          <w:szCs w:val="30"/>
        </w:rPr>
        <w:t xml:space="preserve"> 2.95 </w:t>
      </w:r>
      <w:r w:rsidRPr="00344B45">
        <w:rPr>
          <w:rFonts w:asciiTheme="majorBidi" w:hAnsiTheme="majorBidi" w:cstheme="majorBidi"/>
          <w:i/>
          <w:iCs/>
          <w:color w:val="0D0D0D"/>
          <w:sz w:val="30"/>
          <w:szCs w:val="30"/>
          <w:cs/>
        </w:rPr>
        <w:t>ถึง</w:t>
      </w:r>
      <w:r w:rsidRPr="00344B45">
        <w:rPr>
          <w:rFonts w:asciiTheme="majorBidi" w:hAnsiTheme="majorBidi" w:cstheme="majorBidi"/>
          <w:i/>
          <w:iCs/>
          <w:color w:val="0D0D0D"/>
          <w:sz w:val="30"/>
          <w:szCs w:val="30"/>
        </w:rPr>
        <w:t xml:space="preserve"> 4.59 </w:t>
      </w:r>
      <w:r w:rsidRPr="00344B45">
        <w:rPr>
          <w:rFonts w:asciiTheme="majorBidi" w:hAnsiTheme="majorBidi" w:cstheme="majorBidi"/>
          <w:i/>
          <w:iCs/>
          <w:color w:val="0D0D0D"/>
          <w:sz w:val="30"/>
          <w:szCs w:val="30"/>
          <w:cs/>
        </w:rPr>
        <w:t>ต่อปี</w:t>
      </w:r>
      <w:r w:rsidRPr="00344B45">
        <w:rPr>
          <w:rFonts w:asciiTheme="majorBidi" w:hAnsiTheme="majorBidi" w:cstheme="majorBidi"/>
          <w:i/>
          <w:iCs/>
          <w:color w:val="0D0D0D"/>
          <w:sz w:val="30"/>
          <w:szCs w:val="30"/>
        </w:rPr>
        <w:t>)</w:t>
      </w:r>
      <w:r>
        <w:rPr>
          <w:rFonts w:asciiTheme="majorBidi" w:hAnsiTheme="majorBidi" w:cstheme="majorBidi" w:hint="cs"/>
          <w:i/>
          <w:iCs/>
          <w:color w:val="0D0D0D"/>
          <w:sz w:val="30"/>
          <w:szCs w:val="30"/>
          <w:cs/>
        </w:rPr>
        <w:t xml:space="preserve"> </w:t>
      </w:r>
    </w:p>
    <w:p w14:paraId="325FBF71" w14:textId="77777777" w:rsidR="002767C0" w:rsidRDefault="002767C0" w:rsidP="00D37ED2">
      <w:pPr>
        <w:tabs>
          <w:tab w:val="clear" w:pos="680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color w:val="0D0D0D"/>
          <w:sz w:val="30"/>
          <w:szCs w:val="30"/>
        </w:rPr>
      </w:pPr>
    </w:p>
    <w:p w14:paraId="45E145F7" w14:textId="5D63E83F" w:rsidR="00D37ED2" w:rsidRPr="00816216" w:rsidRDefault="00D37ED2" w:rsidP="00D37ED2">
      <w:pPr>
        <w:tabs>
          <w:tab w:val="clear" w:pos="680"/>
          <w:tab w:val="left" w:pos="540"/>
        </w:tabs>
        <w:ind w:left="630" w:hanging="90"/>
        <w:jc w:val="thaiDistribute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  <w:r w:rsidRPr="00816216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>การโอนไปที่ดิน อาคาร  และอุปกรณ์</w:t>
      </w:r>
      <w:r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 xml:space="preserve"> </w:t>
      </w:r>
    </w:p>
    <w:p w14:paraId="6E45F576" w14:textId="77777777" w:rsidR="00D37ED2" w:rsidRPr="00D37ED2" w:rsidRDefault="00D37ED2" w:rsidP="00D37ED2">
      <w:pPr>
        <w:tabs>
          <w:tab w:val="left" w:pos="540"/>
        </w:tabs>
        <w:ind w:left="630"/>
        <w:jc w:val="thaiDistribute"/>
        <w:rPr>
          <w:rFonts w:asciiTheme="majorBidi" w:hAnsiTheme="majorBidi" w:cstheme="majorBidi"/>
          <w:sz w:val="20"/>
          <w:szCs w:val="20"/>
        </w:rPr>
      </w:pPr>
    </w:p>
    <w:p w14:paraId="0CE69CD1" w14:textId="3314FC9A" w:rsidR="00D37ED2" w:rsidRDefault="00D37ED2" w:rsidP="00D37ED2">
      <w:pPr>
        <w:tabs>
          <w:tab w:val="clear" w:pos="227"/>
          <w:tab w:val="clear" w:pos="454"/>
          <w:tab w:val="clear" w:pos="680"/>
          <w:tab w:val="left" w:pos="72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ab/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ในเดือนมีนาคม </w:t>
      </w:r>
      <w:r>
        <w:rPr>
          <w:rFonts w:asciiTheme="majorBidi" w:hAnsiTheme="majorBidi" w:cstheme="majorBidi"/>
          <w:sz w:val="30"/>
          <w:szCs w:val="30"/>
        </w:rPr>
        <w:t xml:space="preserve">2564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กลุ่มบริษัทโอนอสังหาริมทรัพย์เพื่อการลงทุนมูลค่าตามบัญชีจำนวนเงิน </w:t>
      </w:r>
      <w:r>
        <w:rPr>
          <w:rFonts w:asciiTheme="majorBidi" w:hAnsiTheme="majorBidi" w:cstheme="majorBidi"/>
          <w:sz w:val="30"/>
          <w:szCs w:val="30"/>
        </w:rPr>
        <w:t>586.50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ล้านบาท</w:t>
      </w:r>
      <w:r w:rsidR="00165A3B">
        <w:rPr>
          <w:rFonts w:asciiTheme="majorBidi" w:hAnsiTheme="majorBidi" w:cstheme="majorBidi"/>
          <w:sz w:val="30"/>
          <w:szCs w:val="30"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ไปเป็นที่ดิน อาคาร และอุปกรณ์ เนื่องจากมีการเปลี่ยนแปลงการใช้งานของสินทรัพย์ดังกล่าวเพื่อใช้ประโยชน์ในกลุ่มบริษัท โดยรับรู้เป็นมูลค่าตามบัญชีของที่ดินจำนวนเงิน </w:t>
      </w:r>
      <w:r>
        <w:rPr>
          <w:rFonts w:asciiTheme="majorBidi" w:hAnsiTheme="majorBidi" w:cstheme="majorBidi"/>
          <w:sz w:val="30"/>
          <w:szCs w:val="30"/>
        </w:rPr>
        <w:t xml:space="preserve">519.50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 และอาคารและส่วนปรับปรุงอาคารจำนวนเงิน </w:t>
      </w:r>
      <w:r>
        <w:rPr>
          <w:rFonts w:asciiTheme="majorBidi" w:hAnsiTheme="majorBidi" w:cstheme="majorBidi"/>
          <w:sz w:val="30"/>
          <w:szCs w:val="30"/>
        </w:rPr>
        <w:t xml:space="preserve">67.00 </w:t>
      </w:r>
      <w:r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30BA6CC9" w14:textId="3ABDC771" w:rsidR="004B66C1" w:rsidRDefault="004B66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  <w:r>
        <w:rPr>
          <w:rFonts w:asciiTheme="majorBidi" w:hAnsiTheme="majorBidi" w:cstheme="majorBidi"/>
          <w:sz w:val="20"/>
          <w:szCs w:val="20"/>
          <w:cs/>
        </w:rPr>
        <w:br w:type="page"/>
      </w:r>
    </w:p>
    <w:tbl>
      <w:tblPr>
        <w:tblW w:w="99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90"/>
        <w:gridCol w:w="1620"/>
        <w:gridCol w:w="236"/>
        <w:gridCol w:w="1654"/>
      </w:tblGrid>
      <w:tr w:rsidR="00906F18" w:rsidRPr="00757612" w14:paraId="7B68207F" w14:textId="77777777" w:rsidTr="00906F18">
        <w:trPr>
          <w:trHeight w:val="20"/>
          <w:tblHeader/>
        </w:trPr>
        <w:tc>
          <w:tcPr>
            <w:tcW w:w="6390" w:type="dxa"/>
          </w:tcPr>
          <w:p w14:paraId="008AC2B5" w14:textId="63988B59" w:rsidR="00906F18" w:rsidRPr="00757612" w:rsidRDefault="00906F18" w:rsidP="00906F18">
            <w:pPr>
              <w:spacing w:line="223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vAlign w:val="center"/>
          </w:tcPr>
          <w:p w14:paraId="665C3B9F" w14:textId="77777777" w:rsidR="00906F18" w:rsidRPr="00757612" w:rsidRDefault="00906F18" w:rsidP="00906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3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761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06F18" w:rsidRPr="00757612" w14:paraId="4A9E2672" w14:textId="77777777" w:rsidTr="00906F18">
        <w:trPr>
          <w:trHeight w:val="20"/>
          <w:tblHeader/>
        </w:trPr>
        <w:tc>
          <w:tcPr>
            <w:tcW w:w="6390" w:type="dxa"/>
          </w:tcPr>
          <w:p w14:paraId="64B3965B" w14:textId="77777777" w:rsidR="00906F18" w:rsidRPr="00757612" w:rsidRDefault="00906F18" w:rsidP="00906F18">
            <w:pPr>
              <w:spacing w:line="223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576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7576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576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620" w:type="dxa"/>
            <w:vAlign w:val="center"/>
          </w:tcPr>
          <w:p w14:paraId="589C0264" w14:textId="77777777" w:rsidR="00906F18" w:rsidRPr="00757612" w:rsidRDefault="00906F18" w:rsidP="00906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3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761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  <w:vAlign w:val="center"/>
          </w:tcPr>
          <w:p w14:paraId="74148E4B" w14:textId="77777777" w:rsidR="00906F18" w:rsidRPr="00757612" w:rsidRDefault="00906F18" w:rsidP="00906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3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4" w:type="dxa"/>
            <w:vAlign w:val="center"/>
          </w:tcPr>
          <w:p w14:paraId="53A3B686" w14:textId="77777777" w:rsidR="00906F18" w:rsidRPr="00757612" w:rsidRDefault="00906F18" w:rsidP="00906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3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761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906F18" w:rsidRPr="00757612" w14:paraId="47CEC85B" w14:textId="77777777" w:rsidTr="00906F18">
        <w:trPr>
          <w:trHeight w:val="20"/>
          <w:tblHeader/>
        </w:trPr>
        <w:tc>
          <w:tcPr>
            <w:tcW w:w="6390" w:type="dxa"/>
          </w:tcPr>
          <w:p w14:paraId="3035AF3E" w14:textId="77777777" w:rsidR="00906F18" w:rsidRPr="00757612" w:rsidRDefault="00906F18" w:rsidP="00906F18">
            <w:pPr>
              <w:tabs>
                <w:tab w:val="left" w:pos="540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3510" w:type="dxa"/>
            <w:gridSpan w:val="3"/>
          </w:tcPr>
          <w:p w14:paraId="1690B079" w14:textId="77777777" w:rsidR="00906F18" w:rsidRPr="00757612" w:rsidRDefault="00906F18" w:rsidP="002F3641">
            <w:pPr>
              <w:pStyle w:val="acctfourfigures"/>
              <w:tabs>
                <w:tab w:val="clear" w:pos="765"/>
              </w:tabs>
              <w:spacing w:line="223" w:lineRule="auto"/>
              <w:ind w:left="620" w:right="-914" w:firstLine="44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76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75761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ปรับปรุงใหม่</w:t>
            </w:r>
            <w:r w:rsidRPr="007576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906F18" w:rsidRPr="00757612" w14:paraId="369306AD" w14:textId="77777777" w:rsidTr="00906F18">
        <w:trPr>
          <w:trHeight w:val="20"/>
          <w:tblHeader/>
        </w:trPr>
        <w:tc>
          <w:tcPr>
            <w:tcW w:w="6390" w:type="dxa"/>
          </w:tcPr>
          <w:p w14:paraId="62E91FF3" w14:textId="77777777" w:rsidR="00906F18" w:rsidRPr="00757612" w:rsidRDefault="00906F18" w:rsidP="00906F18">
            <w:pPr>
              <w:tabs>
                <w:tab w:val="left" w:pos="540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3510" w:type="dxa"/>
            <w:gridSpan w:val="3"/>
          </w:tcPr>
          <w:p w14:paraId="247BA5C4" w14:textId="77777777" w:rsidR="00906F18" w:rsidRPr="00757612" w:rsidRDefault="00906F18" w:rsidP="00906F18">
            <w:pPr>
              <w:pStyle w:val="acctfourfigures"/>
              <w:tabs>
                <w:tab w:val="clear" w:pos="765"/>
              </w:tabs>
              <w:spacing w:line="223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75761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06F18" w:rsidRPr="00757612" w14:paraId="7642C61B" w14:textId="77777777" w:rsidTr="00906F18">
        <w:trPr>
          <w:trHeight w:val="20"/>
          <w:tblHeader/>
        </w:trPr>
        <w:tc>
          <w:tcPr>
            <w:tcW w:w="6390" w:type="dxa"/>
          </w:tcPr>
          <w:p w14:paraId="4173F6B6" w14:textId="04BE387C" w:rsidR="00906F18" w:rsidRPr="00757612" w:rsidRDefault="00906F18" w:rsidP="00906F18">
            <w:pPr>
              <w:tabs>
                <w:tab w:val="left" w:pos="540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576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3510" w:type="dxa"/>
            <w:gridSpan w:val="3"/>
          </w:tcPr>
          <w:p w14:paraId="18CC721F" w14:textId="77777777" w:rsidR="00906F18" w:rsidRPr="00757612" w:rsidRDefault="00906F18" w:rsidP="00906F18">
            <w:pPr>
              <w:pStyle w:val="acctfourfigures"/>
              <w:tabs>
                <w:tab w:val="clear" w:pos="765"/>
              </w:tabs>
              <w:spacing w:line="223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906F18" w:rsidRPr="00757612" w14:paraId="652F86DC" w14:textId="77777777" w:rsidTr="00906F18">
        <w:trPr>
          <w:trHeight w:val="20"/>
        </w:trPr>
        <w:tc>
          <w:tcPr>
            <w:tcW w:w="6390" w:type="dxa"/>
          </w:tcPr>
          <w:p w14:paraId="7AB6F882" w14:textId="77777777" w:rsidR="00906F18" w:rsidRPr="00757612" w:rsidRDefault="00906F18" w:rsidP="00906F18">
            <w:pPr>
              <w:spacing w:line="223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5761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รายได้จากการให้เช่าและให้บริการอาคารพาณิชยกรรม</w:t>
            </w:r>
          </w:p>
        </w:tc>
        <w:tc>
          <w:tcPr>
            <w:tcW w:w="1620" w:type="dxa"/>
          </w:tcPr>
          <w:p w14:paraId="5868996C" w14:textId="5CC173BB" w:rsidR="00906F18" w:rsidRPr="00757612" w:rsidRDefault="00755659" w:rsidP="00906F18">
            <w:pPr>
              <w:pStyle w:val="acctfourfigures"/>
              <w:tabs>
                <w:tab w:val="clear" w:pos="765"/>
              </w:tabs>
              <w:spacing w:line="223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2,47</w:t>
            </w:r>
            <w:r w:rsidR="0013644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,9</w:t>
            </w:r>
            <w:r w:rsidR="000C6E7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C1332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3FD2AA5D" w14:textId="77777777" w:rsidR="00906F18" w:rsidRPr="00757612" w:rsidRDefault="00906F18" w:rsidP="00906F18">
            <w:pPr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54" w:type="dxa"/>
          </w:tcPr>
          <w:p w14:paraId="0FDE7B5E" w14:textId="29F36ADD" w:rsidR="00906F18" w:rsidRPr="00757612" w:rsidRDefault="00CB4797" w:rsidP="00906F18">
            <w:pPr>
              <w:pStyle w:val="acctfourfigures"/>
              <w:tabs>
                <w:tab w:val="clear" w:pos="765"/>
              </w:tabs>
              <w:spacing w:line="223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3,115,940</w:t>
            </w:r>
          </w:p>
        </w:tc>
      </w:tr>
      <w:tr w:rsidR="00906F18" w:rsidRPr="00757612" w14:paraId="2DD0333F" w14:textId="77777777" w:rsidTr="00906F18">
        <w:trPr>
          <w:trHeight w:val="72"/>
        </w:trPr>
        <w:tc>
          <w:tcPr>
            <w:tcW w:w="6390" w:type="dxa"/>
          </w:tcPr>
          <w:p w14:paraId="6B558B39" w14:textId="77777777" w:rsidR="00906F18" w:rsidRPr="00757612" w:rsidRDefault="00906F18" w:rsidP="00906F18">
            <w:pPr>
              <w:spacing w:line="235" w:lineRule="auto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757612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ต้นทุนที่ใช้ในการดำเนินงานทางตรง (รวมทั้งค่าซ่อมแซมและค่าบํารุงรักษา)</w:t>
            </w:r>
          </w:p>
        </w:tc>
        <w:tc>
          <w:tcPr>
            <w:tcW w:w="1620" w:type="dxa"/>
          </w:tcPr>
          <w:p w14:paraId="4BCAF9B9" w14:textId="77777777" w:rsidR="00906F18" w:rsidRPr="00757612" w:rsidRDefault="00906F18" w:rsidP="00906F18">
            <w:pPr>
              <w:pStyle w:val="acctfourfigures"/>
              <w:tabs>
                <w:tab w:val="clear" w:pos="765"/>
              </w:tabs>
              <w:spacing w:line="235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4DB1D53" w14:textId="77777777" w:rsidR="00906F18" w:rsidRPr="00757612" w:rsidRDefault="00906F18" w:rsidP="00906F18">
            <w:pPr>
              <w:spacing w:line="235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54" w:type="dxa"/>
          </w:tcPr>
          <w:p w14:paraId="2500E14E" w14:textId="77777777" w:rsidR="00906F18" w:rsidRPr="00757612" w:rsidRDefault="00906F18" w:rsidP="00906F18">
            <w:pPr>
              <w:pStyle w:val="acctfourfigures"/>
              <w:tabs>
                <w:tab w:val="clear" w:pos="765"/>
              </w:tabs>
              <w:spacing w:line="235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C6152" w:rsidRPr="00812F8D" w14:paraId="4ECD204B" w14:textId="77777777" w:rsidTr="00906F18">
        <w:trPr>
          <w:trHeight w:val="20"/>
        </w:trPr>
        <w:tc>
          <w:tcPr>
            <w:tcW w:w="6390" w:type="dxa"/>
          </w:tcPr>
          <w:p w14:paraId="274ABD6C" w14:textId="77777777" w:rsidR="00FC6152" w:rsidRPr="00812F8D" w:rsidRDefault="00FC6152" w:rsidP="00812F8D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0" w:hanging="262"/>
              <w:rPr>
                <w:rFonts w:asciiTheme="majorBidi" w:hAnsiTheme="majorBidi" w:cstheme="majorBidi"/>
                <w:sz w:val="30"/>
                <w:szCs w:val="30"/>
              </w:rPr>
            </w:pPr>
            <w:r w:rsidRPr="00812F8D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อสังหาริมทรัพย์เพื่อการลงทุนที่มีรายได้ค่าเช่า</w:t>
            </w:r>
          </w:p>
        </w:tc>
        <w:tc>
          <w:tcPr>
            <w:tcW w:w="1620" w:type="dxa"/>
            <w:vAlign w:val="center"/>
          </w:tcPr>
          <w:p w14:paraId="7951A149" w14:textId="70CB7FDD" w:rsidR="00FC6152" w:rsidRPr="00812F8D" w:rsidRDefault="00FC6152" w:rsidP="00812F8D">
            <w:pPr>
              <w:pStyle w:val="acctfourfigures"/>
              <w:tabs>
                <w:tab w:val="clear" w:pos="765"/>
              </w:tabs>
              <w:spacing w:line="223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12F8D">
              <w:rPr>
                <w:rFonts w:asciiTheme="majorBidi" w:hAnsiTheme="majorBidi" w:cstheme="majorBidi"/>
                <w:sz w:val="30"/>
                <w:szCs w:val="30"/>
              </w:rPr>
              <w:t>80,621</w:t>
            </w:r>
          </w:p>
        </w:tc>
        <w:tc>
          <w:tcPr>
            <w:tcW w:w="236" w:type="dxa"/>
          </w:tcPr>
          <w:p w14:paraId="4BA5718B" w14:textId="77777777" w:rsidR="00FC6152" w:rsidRPr="00812F8D" w:rsidRDefault="00FC6152" w:rsidP="00812F8D">
            <w:pPr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54" w:type="dxa"/>
            <w:vAlign w:val="center"/>
          </w:tcPr>
          <w:p w14:paraId="2501BD6F" w14:textId="3419E9C6" w:rsidR="00FC6152" w:rsidRPr="00812F8D" w:rsidRDefault="00FC6152" w:rsidP="00812F8D">
            <w:pPr>
              <w:pStyle w:val="acctfourfigures"/>
              <w:tabs>
                <w:tab w:val="clear" w:pos="765"/>
              </w:tabs>
              <w:spacing w:line="223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12F8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77,842</w:t>
            </w:r>
          </w:p>
        </w:tc>
      </w:tr>
      <w:tr w:rsidR="00FC6152" w:rsidRPr="00812F8D" w14:paraId="032737F9" w14:textId="77777777" w:rsidTr="00906F18">
        <w:trPr>
          <w:trHeight w:val="20"/>
        </w:trPr>
        <w:tc>
          <w:tcPr>
            <w:tcW w:w="6390" w:type="dxa"/>
          </w:tcPr>
          <w:p w14:paraId="2E5CB656" w14:textId="77777777" w:rsidR="00FC6152" w:rsidRPr="00812F8D" w:rsidRDefault="00FC6152" w:rsidP="00812F8D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0" w:hanging="2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2F8D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อสังหาริมทรัพย์เพื่อการลงทุนที่ไม่มีรายได้ค่าเช่า</w:t>
            </w:r>
          </w:p>
        </w:tc>
        <w:tc>
          <w:tcPr>
            <w:tcW w:w="1620" w:type="dxa"/>
            <w:vAlign w:val="center"/>
          </w:tcPr>
          <w:p w14:paraId="35CBD9F5" w14:textId="07E8B1B9" w:rsidR="00FC6152" w:rsidRPr="00812F8D" w:rsidRDefault="00FC6152" w:rsidP="00812F8D">
            <w:pPr>
              <w:pStyle w:val="acctfourfigures"/>
              <w:tabs>
                <w:tab w:val="clear" w:pos="765"/>
              </w:tabs>
              <w:spacing w:line="223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2F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9,754</w:t>
            </w:r>
          </w:p>
        </w:tc>
        <w:tc>
          <w:tcPr>
            <w:tcW w:w="236" w:type="dxa"/>
          </w:tcPr>
          <w:p w14:paraId="6875683D" w14:textId="77777777" w:rsidR="00FC6152" w:rsidRPr="00812F8D" w:rsidRDefault="00FC6152" w:rsidP="00812F8D">
            <w:pPr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54" w:type="dxa"/>
            <w:vAlign w:val="center"/>
          </w:tcPr>
          <w:p w14:paraId="7B2CDD00" w14:textId="282AEB16" w:rsidR="00FC6152" w:rsidRPr="00812F8D" w:rsidRDefault="00FC6152" w:rsidP="00812F8D">
            <w:pPr>
              <w:pStyle w:val="acctfourfigures"/>
              <w:tabs>
                <w:tab w:val="clear" w:pos="765"/>
              </w:tabs>
              <w:spacing w:line="223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</w:pPr>
            <w:r w:rsidRPr="00812F8D"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  <w:t>4,027</w:t>
            </w:r>
          </w:p>
        </w:tc>
      </w:tr>
    </w:tbl>
    <w:p w14:paraId="06F64017" w14:textId="30057771" w:rsidR="000C014A" w:rsidRPr="00812F8D" w:rsidRDefault="000C014A" w:rsidP="00812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2"/>
          <w:szCs w:val="22"/>
        </w:rPr>
      </w:pPr>
    </w:p>
    <w:p w14:paraId="0263ECE4" w14:textId="329E7A59" w:rsidR="00906F18" w:rsidRPr="00812F8D" w:rsidRDefault="00906F18" w:rsidP="00812F8D">
      <w:pPr>
        <w:tabs>
          <w:tab w:val="clear" w:pos="227"/>
          <w:tab w:val="left" w:pos="63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12F8D">
        <w:rPr>
          <w:rFonts w:asciiTheme="majorBidi" w:hAnsiTheme="majorBidi" w:cstheme="majorBidi"/>
          <w:sz w:val="30"/>
          <w:szCs w:val="30"/>
          <w:cs/>
        </w:rPr>
        <w:t>การกระทบยอดระหว่างการวัดมูลค่ามูลค่ายุติธรรมของอสังหาริมทรัพย์เพื่อการลงทุนจากการประเมินโดย</w:t>
      </w:r>
      <w:r w:rsidR="005558AC">
        <w:rPr>
          <w:rFonts w:asciiTheme="majorBidi" w:hAnsiTheme="majorBidi" w:cstheme="majorBidi"/>
          <w:sz w:val="30"/>
          <w:szCs w:val="30"/>
          <w:cs/>
        </w:rPr>
        <w:br/>
      </w:r>
      <w:r w:rsidRPr="00812F8D">
        <w:rPr>
          <w:rFonts w:asciiTheme="majorBidi" w:hAnsiTheme="majorBidi" w:cstheme="majorBidi"/>
          <w:sz w:val="30"/>
          <w:szCs w:val="30"/>
          <w:cs/>
        </w:rPr>
        <w:t>ผู้ประเมินอิสระที่ได้ กับการวัดมูลค่ามูลค่ายุติธรรมของอสังหาริมทรัพย์เพื่อการลงทุนที่ปรับปรุงแล้วมีดังนี้</w:t>
      </w:r>
    </w:p>
    <w:p w14:paraId="1024C0C3" w14:textId="77777777" w:rsidR="007A0F74" w:rsidRPr="00812F8D" w:rsidRDefault="007A0F74" w:rsidP="00812F8D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9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90"/>
        <w:gridCol w:w="280"/>
        <w:gridCol w:w="1340"/>
        <w:gridCol w:w="238"/>
        <w:gridCol w:w="1652"/>
      </w:tblGrid>
      <w:tr w:rsidR="00CB4797" w:rsidRPr="00812F8D" w14:paraId="67E2215A" w14:textId="77777777" w:rsidTr="00CB4797">
        <w:trPr>
          <w:trHeight w:val="569"/>
        </w:trPr>
        <w:tc>
          <w:tcPr>
            <w:tcW w:w="6390" w:type="dxa"/>
          </w:tcPr>
          <w:p w14:paraId="2C2D7835" w14:textId="2C2A515B" w:rsidR="00CB4797" w:rsidRPr="00812F8D" w:rsidRDefault="00CB4797" w:rsidP="00812F8D">
            <w:pPr>
              <w:ind w:lef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0" w:type="dxa"/>
          </w:tcPr>
          <w:p w14:paraId="67694F9C" w14:textId="77777777" w:rsidR="00CB4797" w:rsidRPr="00812F8D" w:rsidRDefault="00CB4797" w:rsidP="00812F8D">
            <w:pPr>
              <w:ind w:lef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30" w:type="dxa"/>
            <w:gridSpan w:val="3"/>
          </w:tcPr>
          <w:p w14:paraId="4E200304" w14:textId="77777777" w:rsidR="00CB4797" w:rsidRPr="00812F8D" w:rsidRDefault="00CB4797" w:rsidP="00812F8D">
            <w:pPr>
              <w:ind w:lef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2F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B4797" w:rsidRPr="00812F8D" w14:paraId="2F18CC25" w14:textId="77777777" w:rsidTr="00CB4797">
        <w:tc>
          <w:tcPr>
            <w:tcW w:w="6390" w:type="dxa"/>
          </w:tcPr>
          <w:p w14:paraId="69265E8C" w14:textId="77777777" w:rsidR="00CB4797" w:rsidRPr="00812F8D" w:rsidRDefault="00CB4797" w:rsidP="00812F8D">
            <w:pPr>
              <w:ind w:lef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</w:tcPr>
          <w:p w14:paraId="00060D6F" w14:textId="77777777" w:rsidR="00CB4797" w:rsidRPr="00812F8D" w:rsidRDefault="00CB4797" w:rsidP="00812F8D">
            <w:pPr>
              <w:ind w:lef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0" w:type="dxa"/>
          </w:tcPr>
          <w:p w14:paraId="033E165F" w14:textId="77777777" w:rsidR="00CB4797" w:rsidRPr="00812F8D" w:rsidRDefault="00CB4797" w:rsidP="00812F8D">
            <w:pPr>
              <w:ind w:left="72" w:firstLine="450"/>
              <w:rPr>
                <w:rFonts w:asciiTheme="majorBidi" w:hAnsiTheme="majorBidi" w:cstheme="majorBidi"/>
                <w:sz w:val="30"/>
                <w:szCs w:val="30"/>
              </w:rPr>
            </w:pPr>
            <w:r w:rsidRPr="00812F8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8" w:type="dxa"/>
          </w:tcPr>
          <w:p w14:paraId="7FECF315" w14:textId="77777777" w:rsidR="00CB4797" w:rsidRPr="00812F8D" w:rsidRDefault="00CB4797" w:rsidP="00812F8D">
            <w:pPr>
              <w:ind w:lef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2" w:type="dxa"/>
          </w:tcPr>
          <w:p w14:paraId="40365972" w14:textId="77777777" w:rsidR="00CB4797" w:rsidRPr="00812F8D" w:rsidRDefault="00CB4797" w:rsidP="00812F8D">
            <w:pPr>
              <w:ind w:lef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2F8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CB4797" w:rsidRPr="00812F8D" w14:paraId="70DCEF0E" w14:textId="77777777" w:rsidTr="00CB4797">
        <w:tc>
          <w:tcPr>
            <w:tcW w:w="6390" w:type="dxa"/>
          </w:tcPr>
          <w:p w14:paraId="655C7B5C" w14:textId="77777777" w:rsidR="00CB4797" w:rsidRPr="00812F8D" w:rsidRDefault="00CB4797" w:rsidP="00812F8D">
            <w:pPr>
              <w:ind w:lef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</w:tcPr>
          <w:p w14:paraId="27F5630C" w14:textId="77777777" w:rsidR="00CB4797" w:rsidRPr="00812F8D" w:rsidRDefault="00CB4797" w:rsidP="00812F8D">
            <w:pPr>
              <w:ind w:lef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0" w:type="dxa"/>
          </w:tcPr>
          <w:p w14:paraId="0BE5890C" w14:textId="77777777" w:rsidR="00CB4797" w:rsidRPr="00812F8D" w:rsidRDefault="00CB4797" w:rsidP="00812F8D">
            <w:pPr>
              <w:ind w:left="72" w:firstLine="4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7FC741FC" w14:textId="77777777" w:rsidR="00CB4797" w:rsidRPr="00812F8D" w:rsidRDefault="00CB4797" w:rsidP="00812F8D">
            <w:pPr>
              <w:ind w:lef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2" w:type="dxa"/>
          </w:tcPr>
          <w:p w14:paraId="1A3B5C55" w14:textId="77777777" w:rsidR="00CB4797" w:rsidRPr="00812F8D" w:rsidRDefault="00CB4797" w:rsidP="00812F8D">
            <w:pPr>
              <w:ind w:left="72" w:firstLine="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2F8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12F8D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ปรับปรุงใหม่</w:t>
            </w:r>
            <w:r w:rsidRPr="00812F8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B4797" w:rsidRPr="00812F8D" w14:paraId="5D729AAD" w14:textId="77777777" w:rsidTr="00E15529">
        <w:tc>
          <w:tcPr>
            <w:tcW w:w="6390" w:type="dxa"/>
          </w:tcPr>
          <w:p w14:paraId="232BD0F2" w14:textId="77777777" w:rsidR="00CB4797" w:rsidRPr="00812F8D" w:rsidRDefault="00CB4797" w:rsidP="00812F8D">
            <w:pPr>
              <w:ind w:lef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" w:type="dxa"/>
          </w:tcPr>
          <w:p w14:paraId="62FB9F37" w14:textId="77777777" w:rsidR="00CB4797" w:rsidRPr="00812F8D" w:rsidRDefault="00CB4797" w:rsidP="00812F8D">
            <w:pPr>
              <w:ind w:lef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30" w:type="dxa"/>
            <w:gridSpan w:val="3"/>
          </w:tcPr>
          <w:p w14:paraId="2714A109" w14:textId="471B27E2" w:rsidR="00CB4797" w:rsidRPr="00812F8D" w:rsidRDefault="00CB4797" w:rsidP="00812F8D">
            <w:pPr>
              <w:tabs>
                <w:tab w:val="left" w:pos="3007"/>
              </w:tabs>
              <w:ind w:left="72" w:hanging="1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2F8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B4797" w:rsidRPr="00812F8D" w14:paraId="2E5D25C2" w14:textId="77777777" w:rsidTr="00CB4797">
        <w:tc>
          <w:tcPr>
            <w:tcW w:w="6390" w:type="dxa"/>
          </w:tcPr>
          <w:p w14:paraId="3B1E1012" w14:textId="04C86B06" w:rsidR="00CB4797" w:rsidRPr="00812F8D" w:rsidRDefault="00CB4797" w:rsidP="00812F8D">
            <w:pPr>
              <w:ind w:left="322" w:right="216" w:hanging="250"/>
              <w:rPr>
                <w:rFonts w:asciiTheme="majorBidi" w:hAnsiTheme="majorBidi" w:cstheme="majorBidi"/>
                <w:sz w:val="30"/>
                <w:szCs w:val="30"/>
              </w:rPr>
            </w:pPr>
            <w:r w:rsidRPr="00812F8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มูลค่ายุติธรรมของอสังหาริมทรัพย์เพื่อการลงทุน </w:t>
            </w:r>
            <w:r w:rsidRPr="00812F8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12F8D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การประเมินโดย</w:t>
            </w:r>
            <w:r w:rsidR="005558AC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812F8D">
              <w:rPr>
                <w:rFonts w:asciiTheme="majorBidi" w:hAnsiTheme="majorBidi" w:cstheme="majorBidi"/>
                <w:sz w:val="30"/>
                <w:szCs w:val="30"/>
                <w:cs/>
              </w:rPr>
              <w:t>ผู้ประเมินอิสระ</w:t>
            </w:r>
            <w:r w:rsidRPr="00812F8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0" w:type="dxa"/>
          </w:tcPr>
          <w:p w14:paraId="0B5B5CFB" w14:textId="77777777" w:rsidR="00CB4797" w:rsidRPr="00812F8D" w:rsidRDefault="00CB4797" w:rsidP="00812F8D">
            <w:pPr>
              <w:ind w:left="72" w:firstLine="12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0" w:type="dxa"/>
          </w:tcPr>
          <w:p w14:paraId="0B87A75A" w14:textId="77777777" w:rsidR="00C14F20" w:rsidRPr="00812F8D" w:rsidRDefault="00C14F20" w:rsidP="00812F8D">
            <w:pPr>
              <w:tabs>
                <w:tab w:val="left" w:pos="1163"/>
              </w:tabs>
              <w:ind w:left="72" w:hanging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977531E" w14:textId="031013FD" w:rsidR="00CB4797" w:rsidRPr="00812F8D" w:rsidRDefault="00C14F20" w:rsidP="00812F8D">
            <w:pPr>
              <w:tabs>
                <w:tab w:val="left" w:pos="875"/>
              </w:tabs>
              <w:ind w:left="-25" w:right="72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2F8D">
              <w:rPr>
                <w:rFonts w:asciiTheme="majorBidi" w:hAnsiTheme="majorBidi" w:cstheme="majorBidi"/>
                <w:sz w:val="30"/>
                <w:szCs w:val="30"/>
              </w:rPr>
              <w:t>62,423,157</w:t>
            </w:r>
          </w:p>
        </w:tc>
        <w:tc>
          <w:tcPr>
            <w:tcW w:w="238" w:type="dxa"/>
          </w:tcPr>
          <w:p w14:paraId="31BC7BD8" w14:textId="77777777" w:rsidR="00CB4797" w:rsidRPr="00812F8D" w:rsidRDefault="00CB4797" w:rsidP="00812F8D">
            <w:pPr>
              <w:ind w:lef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2" w:type="dxa"/>
          </w:tcPr>
          <w:p w14:paraId="255B6373" w14:textId="77777777" w:rsidR="00CB4797" w:rsidRPr="00812F8D" w:rsidRDefault="00CB4797" w:rsidP="00812F8D">
            <w:pPr>
              <w:ind w:lef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BEE17C0" w14:textId="282301C5" w:rsidR="00C14F20" w:rsidRPr="00812F8D" w:rsidRDefault="00C14F20" w:rsidP="00812F8D">
            <w:pPr>
              <w:ind w:left="72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2F8D">
              <w:rPr>
                <w:rFonts w:asciiTheme="majorBidi" w:hAnsiTheme="majorBidi" w:cstheme="majorBidi"/>
                <w:sz w:val="30"/>
                <w:szCs w:val="30"/>
              </w:rPr>
              <w:t>58,765,08</w:t>
            </w:r>
            <w:r w:rsidR="00182F99" w:rsidRPr="00812F8D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CB4797" w:rsidRPr="00812F8D" w14:paraId="5CB2E65D" w14:textId="77777777" w:rsidTr="00CB4797">
        <w:tc>
          <w:tcPr>
            <w:tcW w:w="6390" w:type="dxa"/>
          </w:tcPr>
          <w:p w14:paraId="467E4809" w14:textId="77777777" w:rsidR="00CB4797" w:rsidRPr="00812F8D" w:rsidRDefault="00CB4797" w:rsidP="00812F8D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12F8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หนี้สินจากสัญญาเช่า </w:t>
            </w:r>
          </w:p>
        </w:tc>
        <w:tc>
          <w:tcPr>
            <w:tcW w:w="280" w:type="dxa"/>
          </w:tcPr>
          <w:p w14:paraId="759E62D3" w14:textId="77777777" w:rsidR="00CB4797" w:rsidRPr="00812F8D" w:rsidRDefault="00CB4797" w:rsidP="00812F8D">
            <w:pPr>
              <w:ind w:left="72" w:firstLine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0" w:type="dxa"/>
          </w:tcPr>
          <w:p w14:paraId="58422586" w14:textId="19BAED87" w:rsidR="00CB4797" w:rsidRPr="00812F8D" w:rsidRDefault="00C14F20" w:rsidP="00812F8D">
            <w:pPr>
              <w:tabs>
                <w:tab w:val="left" w:pos="1284"/>
              </w:tabs>
              <w:ind w:left="72" w:right="72" w:firstLine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2F8D">
              <w:rPr>
                <w:rFonts w:asciiTheme="majorBidi" w:hAnsiTheme="majorBidi" w:cstheme="majorBidi"/>
                <w:sz w:val="30"/>
                <w:szCs w:val="30"/>
              </w:rPr>
              <w:t>864,31</w:t>
            </w:r>
            <w:r w:rsidR="009E289C" w:rsidRPr="00812F8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8" w:type="dxa"/>
          </w:tcPr>
          <w:p w14:paraId="7CA65CAB" w14:textId="77777777" w:rsidR="00CB4797" w:rsidRPr="00812F8D" w:rsidRDefault="00CB4797" w:rsidP="00812F8D">
            <w:pPr>
              <w:ind w:lef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2" w:type="dxa"/>
          </w:tcPr>
          <w:p w14:paraId="153E07E8" w14:textId="5CCC27F4" w:rsidR="00CB4797" w:rsidRPr="00812F8D" w:rsidRDefault="00C14F20" w:rsidP="00812F8D">
            <w:pPr>
              <w:ind w:left="72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2F8D">
              <w:rPr>
                <w:rFonts w:asciiTheme="majorBidi" w:hAnsiTheme="majorBidi" w:cstheme="majorBidi"/>
                <w:sz w:val="30"/>
                <w:szCs w:val="30"/>
              </w:rPr>
              <w:t>887,139</w:t>
            </w:r>
          </w:p>
        </w:tc>
      </w:tr>
      <w:tr w:rsidR="00CB4797" w:rsidRPr="00812F8D" w14:paraId="273B31BC" w14:textId="77777777" w:rsidTr="00CB4797">
        <w:tc>
          <w:tcPr>
            <w:tcW w:w="6390" w:type="dxa"/>
          </w:tcPr>
          <w:p w14:paraId="563C633D" w14:textId="77777777" w:rsidR="00CB4797" w:rsidRPr="00812F8D" w:rsidRDefault="00CB4797" w:rsidP="00812F8D">
            <w:pPr>
              <w:ind w:left="322" w:right="216" w:hanging="250"/>
              <w:rPr>
                <w:rFonts w:asciiTheme="majorBidi" w:hAnsiTheme="majorBidi" w:cstheme="majorBidi"/>
                <w:sz w:val="30"/>
                <w:szCs w:val="30"/>
              </w:rPr>
            </w:pPr>
            <w:r w:rsidRPr="00812F8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รายได้ค่าเช่าจากสัญญาเช่าดําเนินงานค้างรับ</w:t>
            </w:r>
          </w:p>
        </w:tc>
        <w:tc>
          <w:tcPr>
            <w:tcW w:w="280" w:type="dxa"/>
          </w:tcPr>
          <w:p w14:paraId="65B7F2C0" w14:textId="77777777" w:rsidR="00CB4797" w:rsidRPr="00812F8D" w:rsidRDefault="00CB4797" w:rsidP="00812F8D">
            <w:pPr>
              <w:tabs>
                <w:tab w:val="clear" w:pos="1644"/>
                <w:tab w:val="left" w:pos="1660"/>
              </w:tabs>
              <w:ind w:left="72" w:firstLine="4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61E48127" w14:textId="1A7EE31E" w:rsidR="00CB4797" w:rsidRPr="00812F8D" w:rsidRDefault="00C14F20" w:rsidP="00812F8D">
            <w:pPr>
              <w:tabs>
                <w:tab w:val="left" w:pos="1127"/>
              </w:tabs>
              <w:ind w:left="72" w:firstLine="2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2F8D">
              <w:rPr>
                <w:rFonts w:asciiTheme="majorBidi" w:hAnsiTheme="majorBidi" w:cstheme="majorBidi"/>
                <w:sz w:val="30"/>
                <w:szCs w:val="30"/>
              </w:rPr>
              <w:t>(72,290)</w:t>
            </w:r>
          </w:p>
        </w:tc>
        <w:tc>
          <w:tcPr>
            <w:tcW w:w="238" w:type="dxa"/>
          </w:tcPr>
          <w:p w14:paraId="163B9E85" w14:textId="77777777" w:rsidR="00CB4797" w:rsidRPr="00812F8D" w:rsidRDefault="00CB4797" w:rsidP="00812F8D">
            <w:pPr>
              <w:ind w:lef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2" w:type="dxa"/>
            <w:tcBorders>
              <w:bottom w:val="single" w:sz="4" w:space="0" w:color="auto"/>
            </w:tcBorders>
          </w:tcPr>
          <w:p w14:paraId="2A99EED0" w14:textId="1F7846FE" w:rsidR="00CB4797" w:rsidRPr="00812F8D" w:rsidRDefault="00C14F20" w:rsidP="00812F8D">
            <w:pPr>
              <w:ind w:left="72" w:firstLine="3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2F8D">
              <w:rPr>
                <w:rFonts w:asciiTheme="majorBidi" w:hAnsiTheme="majorBidi" w:cstheme="majorBidi"/>
                <w:sz w:val="30"/>
                <w:szCs w:val="30"/>
              </w:rPr>
              <w:t>(65,689)</w:t>
            </w:r>
          </w:p>
        </w:tc>
      </w:tr>
      <w:tr w:rsidR="00CB4797" w:rsidRPr="00816216" w14:paraId="2273BC20" w14:textId="77777777" w:rsidTr="00CB4797">
        <w:tc>
          <w:tcPr>
            <w:tcW w:w="6390" w:type="dxa"/>
          </w:tcPr>
          <w:p w14:paraId="24EFB6E4" w14:textId="77777777" w:rsidR="00CB4797" w:rsidRPr="00812F8D" w:rsidRDefault="00CB4797" w:rsidP="00812F8D">
            <w:pPr>
              <w:ind w:left="322" w:right="216" w:hanging="2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2F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</w:t>
            </w:r>
            <w:r w:rsidRPr="00812F8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่าตามบัญชี</w:t>
            </w:r>
            <w:r w:rsidRPr="00812F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</w:t>
            </w:r>
            <w:r w:rsidRPr="00812F8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อง</w:t>
            </w:r>
            <w:r w:rsidRPr="00812F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280" w:type="dxa"/>
          </w:tcPr>
          <w:p w14:paraId="1B480825" w14:textId="77777777" w:rsidR="00CB4797" w:rsidRPr="00812F8D" w:rsidRDefault="00CB4797" w:rsidP="00812F8D">
            <w:pPr>
              <w:ind w:lef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4696D7" w14:textId="6C026E03" w:rsidR="00CB4797" w:rsidRPr="00812F8D" w:rsidRDefault="00C14F20" w:rsidP="00812F8D">
            <w:pPr>
              <w:tabs>
                <w:tab w:val="left" w:pos="785"/>
              </w:tabs>
              <w:ind w:left="72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2F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63,215,18</w:t>
            </w:r>
            <w:r w:rsidR="009E289C" w:rsidRPr="00812F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8" w:type="dxa"/>
            <w:vAlign w:val="bottom"/>
          </w:tcPr>
          <w:p w14:paraId="41159929" w14:textId="77777777" w:rsidR="00CB4797" w:rsidRPr="00812F8D" w:rsidRDefault="00CB4797" w:rsidP="00812F8D">
            <w:pPr>
              <w:ind w:lef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A198AD" w14:textId="0C77E013" w:rsidR="00CB4797" w:rsidRPr="00C14F20" w:rsidRDefault="00C14F20" w:rsidP="00812F8D">
            <w:pPr>
              <w:tabs>
                <w:tab w:val="left" w:pos="1096"/>
              </w:tabs>
              <w:ind w:left="72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2F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59,586,53</w:t>
            </w:r>
            <w:r w:rsidR="001545F4" w:rsidRPr="00812F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</w:tr>
    </w:tbl>
    <w:p w14:paraId="0E7D847C" w14:textId="77777777" w:rsidR="004805FB" w:rsidRDefault="004805FB" w:rsidP="00906F18">
      <w:pPr>
        <w:tabs>
          <w:tab w:val="left" w:pos="540"/>
        </w:tabs>
        <w:ind w:firstLine="630"/>
        <w:jc w:val="thaiDistribute"/>
        <w:rPr>
          <w:rFonts w:asciiTheme="majorBidi" w:hAnsiTheme="majorBidi"/>
          <w:b/>
          <w:bCs/>
          <w:color w:val="0D0D0D"/>
          <w:sz w:val="30"/>
          <w:szCs w:val="30"/>
        </w:rPr>
      </w:pPr>
    </w:p>
    <w:p w14:paraId="542EA8BC" w14:textId="267ADEC4" w:rsidR="00906F18" w:rsidRPr="00621A33" w:rsidRDefault="00906F18" w:rsidP="00906F18">
      <w:pPr>
        <w:tabs>
          <w:tab w:val="left" w:pos="540"/>
        </w:tabs>
        <w:ind w:firstLine="630"/>
        <w:jc w:val="thaiDistribute"/>
        <w:rPr>
          <w:rFonts w:asciiTheme="majorBidi" w:hAnsiTheme="majorBidi"/>
          <w:b/>
          <w:bCs/>
          <w:color w:val="0D0D0D"/>
          <w:sz w:val="30"/>
          <w:szCs w:val="30"/>
        </w:rPr>
      </w:pPr>
      <w:r w:rsidRPr="00621A33">
        <w:rPr>
          <w:rFonts w:asciiTheme="majorBidi" w:hAnsiTheme="majorBidi" w:hint="cs"/>
          <w:b/>
          <w:bCs/>
          <w:color w:val="0D0D0D"/>
          <w:sz w:val="30"/>
          <w:szCs w:val="30"/>
          <w:cs/>
        </w:rPr>
        <w:t>การวัดมูลค่ายุติธรรม</w:t>
      </w:r>
      <w:r>
        <w:rPr>
          <w:rFonts w:asciiTheme="majorBidi" w:hAnsiTheme="majorBidi"/>
          <w:b/>
          <w:bCs/>
          <w:color w:val="0D0D0D"/>
          <w:sz w:val="30"/>
          <w:szCs w:val="30"/>
        </w:rPr>
        <w:t xml:space="preserve"> </w:t>
      </w:r>
    </w:p>
    <w:p w14:paraId="1D0C061F" w14:textId="77777777" w:rsidR="00906F18" w:rsidRPr="00621A33" w:rsidRDefault="00906F18" w:rsidP="00906F18">
      <w:pPr>
        <w:tabs>
          <w:tab w:val="left" w:pos="540"/>
        </w:tabs>
        <w:ind w:left="630"/>
        <w:jc w:val="thaiDistribute"/>
        <w:rPr>
          <w:rFonts w:asciiTheme="majorBidi" w:hAnsiTheme="majorBidi"/>
          <w:color w:val="0D0D0D"/>
          <w:sz w:val="30"/>
          <w:szCs w:val="30"/>
        </w:rPr>
      </w:pPr>
    </w:p>
    <w:p w14:paraId="71539439" w14:textId="703D63DD" w:rsidR="00906F18" w:rsidRPr="00621A33" w:rsidRDefault="00906F18" w:rsidP="00906F18">
      <w:pPr>
        <w:tabs>
          <w:tab w:val="left" w:pos="540"/>
        </w:tabs>
        <w:ind w:left="630"/>
        <w:jc w:val="thaiDistribute"/>
        <w:rPr>
          <w:rFonts w:asciiTheme="majorBidi" w:hAnsiTheme="majorBidi"/>
          <w:color w:val="0D0D0D"/>
          <w:sz w:val="30"/>
          <w:szCs w:val="30"/>
        </w:rPr>
      </w:pPr>
      <w:r w:rsidRPr="00621A33">
        <w:rPr>
          <w:rFonts w:asciiTheme="majorBidi" w:hAnsiTheme="majorBidi" w:hint="cs"/>
          <w:color w:val="0D0D0D"/>
          <w:sz w:val="30"/>
          <w:szCs w:val="30"/>
          <w:cs/>
        </w:rPr>
        <w:t xml:space="preserve">มูลค่ายุติธรรมประเมินโดยผู้ประเมินราคาทรัพย์สินอิสระจากภายนอก ซึ่งมีคุณสมบัติในวิชาชีพที่เหมาะสมและมีประสบการณ์ในการประเมินราคาทรัพย์สินประเภทดังกล่าว </w:t>
      </w:r>
    </w:p>
    <w:p w14:paraId="2E6A3B0E" w14:textId="77777777" w:rsidR="00906F18" w:rsidRPr="00621A33" w:rsidRDefault="00906F18" w:rsidP="00906F18">
      <w:pPr>
        <w:tabs>
          <w:tab w:val="left" w:pos="540"/>
        </w:tabs>
        <w:ind w:left="630"/>
        <w:jc w:val="thaiDistribute"/>
        <w:rPr>
          <w:rFonts w:asciiTheme="majorBidi" w:hAnsiTheme="majorBidi"/>
          <w:color w:val="0D0D0D"/>
          <w:sz w:val="30"/>
          <w:szCs w:val="30"/>
        </w:rPr>
      </w:pPr>
    </w:p>
    <w:p w14:paraId="3C6854BD" w14:textId="77777777" w:rsidR="00906F18" w:rsidRPr="00621A33" w:rsidRDefault="00906F18" w:rsidP="00906F18">
      <w:pPr>
        <w:tabs>
          <w:tab w:val="left" w:pos="540"/>
        </w:tabs>
        <w:ind w:left="630"/>
        <w:jc w:val="thaiDistribute"/>
        <w:rPr>
          <w:rFonts w:asciiTheme="majorBidi" w:hAnsiTheme="majorBidi"/>
          <w:color w:val="0D0D0D"/>
          <w:sz w:val="30"/>
          <w:szCs w:val="30"/>
        </w:rPr>
      </w:pPr>
      <w:r w:rsidRPr="00621A33">
        <w:rPr>
          <w:rFonts w:asciiTheme="majorBidi" w:hAnsiTheme="majorBidi" w:hint="cs"/>
          <w:color w:val="0D0D0D"/>
          <w:sz w:val="30"/>
          <w:szCs w:val="30"/>
          <w:cs/>
        </w:rPr>
        <w:t xml:space="preserve">การวัด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Pr="00621A33">
        <w:rPr>
          <w:rFonts w:asciiTheme="majorBidi" w:hAnsiTheme="majorBidi"/>
          <w:color w:val="0D0D0D"/>
          <w:sz w:val="30"/>
          <w:szCs w:val="30"/>
        </w:rPr>
        <w:t xml:space="preserve">3 </w:t>
      </w:r>
      <w:r w:rsidRPr="00621A33">
        <w:rPr>
          <w:rFonts w:asciiTheme="majorBidi" w:hAnsiTheme="majorBidi"/>
          <w:color w:val="0D0D0D"/>
          <w:sz w:val="30"/>
          <w:szCs w:val="30"/>
        </w:rPr>
        <w:br/>
      </w:r>
      <w:r w:rsidRPr="00621A33">
        <w:rPr>
          <w:rFonts w:asciiTheme="majorBidi" w:hAnsiTheme="majorBidi" w:hint="cs"/>
          <w:color w:val="0D0D0D"/>
          <w:sz w:val="30"/>
          <w:szCs w:val="30"/>
          <w:cs/>
        </w:rPr>
        <w:t>จากเกณฑ์ข้อมูลที่นำมาใช้ในเทคนิคการประเมินมูลค่ายุติธรรม</w:t>
      </w:r>
    </w:p>
    <w:p w14:paraId="0987A989" w14:textId="7E51FE26" w:rsidR="00906F18" w:rsidRDefault="00906F18" w:rsidP="00906F18">
      <w:pPr>
        <w:tabs>
          <w:tab w:val="left" w:pos="540"/>
        </w:tabs>
        <w:jc w:val="thaiDistribute"/>
        <w:rPr>
          <w:rFonts w:asciiTheme="majorBidi" w:hAnsiTheme="majorBidi"/>
          <w:color w:val="0D0D0D"/>
          <w:sz w:val="30"/>
          <w:szCs w:val="30"/>
        </w:rPr>
      </w:pPr>
    </w:p>
    <w:tbl>
      <w:tblPr>
        <w:tblW w:w="9540" w:type="dxa"/>
        <w:tblInd w:w="450" w:type="dxa"/>
        <w:tblLook w:val="04A0" w:firstRow="1" w:lastRow="0" w:firstColumn="1" w:lastColumn="0" w:noHBand="0" w:noVBand="1"/>
      </w:tblPr>
      <w:tblGrid>
        <w:gridCol w:w="3312"/>
        <w:gridCol w:w="6228"/>
      </w:tblGrid>
      <w:tr w:rsidR="00906F18" w:rsidRPr="00816216" w14:paraId="7CD7560E" w14:textId="77777777" w:rsidTr="00906F18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14:paraId="7F720D34" w14:textId="6F6D59EE" w:rsidR="00906F18" w:rsidRPr="00816216" w:rsidRDefault="002767C0" w:rsidP="00906F18">
            <w:pPr>
              <w:tabs>
                <w:tab w:val="left" w:pos="540"/>
              </w:tabs>
              <w:spacing w:line="235" w:lineRule="auto"/>
              <w:ind w:lef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62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  <w:tc>
          <w:tcPr>
            <w:tcW w:w="6228" w:type="dxa"/>
            <w:shd w:val="clear" w:color="auto" w:fill="auto"/>
            <w:vAlign w:val="bottom"/>
          </w:tcPr>
          <w:p w14:paraId="55717661" w14:textId="312DA28F" w:rsidR="00906F18" w:rsidRPr="00816216" w:rsidRDefault="002767C0" w:rsidP="00906F18">
            <w:pPr>
              <w:tabs>
                <w:tab w:val="left" w:pos="540"/>
              </w:tabs>
              <w:spacing w:line="235" w:lineRule="auto"/>
              <w:ind w:lef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คำอธิบาย</w:t>
            </w:r>
            <w:r w:rsidR="002C4EBD" w:rsidRPr="008162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906F18" w:rsidRPr="00816216" w14:paraId="78BE1C9E" w14:textId="77777777" w:rsidTr="00906F18">
        <w:tc>
          <w:tcPr>
            <w:tcW w:w="3312" w:type="dxa"/>
            <w:shd w:val="clear" w:color="auto" w:fill="auto"/>
          </w:tcPr>
          <w:p w14:paraId="5AC5166B" w14:textId="6A5CB0CD" w:rsidR="002C4EBD" w:rsidRDefault="002C4EBD" w:rsidP="002C4EBD">
            <w:pPr>
              <w:pStyle w:val="ListParagraph"/>
              <w:numPr>
                <w:ilvl w:val="0"/>
                <w:numId w:val="45"/>
              </w:numPr>
              <w:tabs>
                <w:tab w:val="clear" w:pos="227"/>
                <w:tab w:val="clear" w:pos="680"/>
                <w:tab w:val="left" w:pos="300"/>
                <w:tab w:val="left" w:pos="540"/>
              </w:tabs>
              <w:spacing w:line="240" w:lineRule="auto"/>
              <w:ind w:left="256" w:hanging="27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การเปรียบเทียบราคาตลาด</w:t>
            </w:r>
          </w:p>
          <w:p w14:paraId="70C959C8" w14:textId="00F7A6E1" w:rsidR="002C4EBD" w:rsidRDefault="002C4EBD" w:rsidP="002C4EBD">
            <w:pPr>
              <w:pStyle w:val="ListParagraph"/>
              <w:tabs>
                <w:tab w:val="clear" w:pos="227"/>
                <w:tab w:val="clear" w:pos="680"/>
                <w:tab w:val="left" w:pos="300"/>
                <w:tab w:val="left" w:pos="540"/>
              </w:tabs>
              <w:spacing w:line="240" w:lineRule="auto"/>
              <w:ind w:left="256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37C9C9A0" w14:textId="77777777" w:rsidR="002C4EBD" w:rsidRDefault="002C4EBD" w:rsidP="002C4EBD">
            <w:pPr>
              <w:pStyle w:val="ListParagraph"/>
              <w:tabs>
                <w:tab w:val="clear" w:pos="227"/>
                <w:tab w:val="clear" w:pos="680"/>
                <w:tab w:val="left" w:pos="300"/>
                <w:tab w:val="left" w:pos="540"/>
              </w:tabs>
              <w:spacing w:line="240" w:lineRule="auto"/>
              <w:ind w:left="256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5FB672FA" w14:textId="5E1C81D8" w:rsidR="002C4EBD" w:rsidRDefault="002C4EBD" w:rsidP="002C4EBD">
            <w:pPr>
              <w:pStyle w:val="ListParagraph"/>
              <w:numPr>
                <w:ilvl w:val="0"/>
                <w:numId w:val="45"/>
              </w:numPr>
              <w:tabs>
                <w:tab w:val="clear" w:pos="227"/>
                <w:tab w:val="clear" w:pos="680"/>
                <w:tab w:val="left" w:pos="300"/>
                <w:tab w:val="left" w:pos="540"/>
              </w:tabs>
              <w:spacing w:line="240" w:lineRule="auto"/>
              <w:ind w:left="256" w:hanging="27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81621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การคิดลดกระแสเงินสด รูปแบบ</w:t>
            </w:r>
            <w: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br/>
            </w:r>
            <w:r w:rsidRPr="00816216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การ</w:t>
            </w:r>
            <w:r w:rsidRPr="0081621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ประเมินมูลค่าพิจารณาถึงมูลค่าปัจจุบันของกระแสเงินสดสุทธิที่ได้จากทรัพย์สิน </w:t>
            </w:r>
          </w:p>
          <w:p w14:paraId="53972CAE" w14:textId="1B49F2CF" w:rsidR="002C4EBD" w:rsidRDefault="002C4EBD" w:rsidP="002C4EBD">
            <w:pPr>
              <w:tabs>
                <w:tab w:val="clear" w:pos="227"/>
                <w:tab w:val="clear" w:pos="680"/>
                <w:tab w:val="left" w:pos="300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7EF4C284" w14:textId="0ED7418F" w:rsidR="002C4EBD" w:rsidRDefault="002C4EBD" w:rsidP="002C4EBD">
            <w:pPr>
              <w:tabs>
                <w:tab w:val="clear" w:pos="227"/>
                <w:tab w:val="clear" w:pos="680"/>
                <w:tab w:val="left" w:pos="300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72FACB4F" w14:textId="1A569707" w:rsidR="002C4EBD" w:rsidRPr="002C4EBD" w:rsidRDefault="002C4EBD" w:rsidP="002C4EBD">
            <w:pPr>
              <w:tabs>
                <w:tab w:val="clear" w:pos="227"/>
                <w:tab w:val="clear" w:pos="680"/>
                <w:tab w:val="left" w:pos="300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  <w:p w14:paraId="06ECAECE" w14:textId="77777777" w:rsidR="002C4EBD" w:rsidRPr="002C4EBD" w:rsidRDefault="002C4EBD" w:rsidP="002C4EBD">
            <w:pPr>
              <w:tabs>
                <w:tab w:val="clear" w:pos="227"/>
                <w:tab w:val="clear" w:pos="680"/>
                <w:tab w:val="left" w:pos="300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6C0D49B9" w14:textId="61E8138F" w:rsidR="00906F18" w:rsidRPr="002C4EBD" w:rsidRDefault="002C4EBD" w:rsidP="002C4EBD">
            <w:pPr>
              <w:pStyle w:val="ListParagraph"/>
              <w:numPr>
                <w:ilvl w:val="0"/>
                <w:numId w:val="45"/>
              </w:numPr>
              <w:tabs>
                <w:tab w:val="clear" w:pos="227"/>
                <w:tab w:val="clear" w:pos="680"/>
                <w:tab w:val="clear" w:pos="4451"/>
                <w:tab w:val="left" w:pos="300"/>
                <w:tab w:val="left" w:pos="540"/>
                <w:tab w:val="left" w:pos="2416"/>
              </w:tabs>
              <w:spacing w:line="240" w:lineRule="auto"/>
              <w:ind w:left="256" w:hanging="270"/>
              <w:jc w:val="thaiDistribute"/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</w:pPr>
            <w:r w:rsidRPr="002C4EBD">
              <w:rPr>
                <w:rFonts w:asciiTheme="majorBidi" w:hAnsiTheme="majorBidi" w:cstheme="majorBidi" w:hint="cs"/>
                <w:spacing w:val="-12"/>
                <w:sz w:val="30"/>
                <w:szCs w:val="30"/>
                <w:cs/>
              </w:rPr>
              <w:t>การประมาณต้นทุนทดแทนหักค่าเสื่อม</w:t>
            </w:r>
          </w:p>
        </w:tc>
        <w:tc>
          <w:tcPr>
            <w:tcW w:w="6228" w:type="dxa"/>
            <w:shd w:val="clear" w:color="auto" w:fill="auto"/>
          </w:tcPr>
          <w:p w14:paraId="54D23B1D" w14:textId="77777777" w:rsidR="00906F18" w:rsidRPr="00816216" w:rsidRDefault="00906F18" w:rsidP="00906F1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35" w:lineRule="auto"/>
              <w:ind w:left="256" w:hanging="2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16216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วิธีการเปรียบเทียบราคาตลาด</w:t>
            </w:r>
            <w:r w:rsidRPr="0081621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16216">
              <w:rPr>
                <w:rFonts w:asciiTheme="majorBidi" w:hAnsiTheme="majorBidi" w:cstheme="majorBidi"/>
                <w:sz w:val="30"/>
                <w:szCs w:val="30"/>
                <w:cs/>
              </w:rPr>
              <w:t>โดยราคาเสนอซื้อขายหรือราคาซื้อขายสำหรับที่ดินที่คล้ายคลึงกันในตลาดที่ปรับปรุงปัจจัยอื่น เช่น สถานที่ตั้ง ขนาด สภาพของที่ดิน และศักยภาพในการพัฒนา</w:t>
            </w:r>
          </w:p>
          <w:p w14:paraId="20329995" w14:textId="77777777" w:rsidR="00906F18" w:rsidRPr="00816216" w:rsidRDefault="00906F18" w:rsidP="00906F1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35" w:lineRule="auto"/>
              <w:ind w:left="256" w:hanging="270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816216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วิธีการรายได้ โดยการคิดลดกระแสเงินสด รูปแบบการประเมินมูลค่าพิจารณาถึงมูลค่าปัจจุบันของกระแสเงินสดสุทธิที่ได้จากทรัพย์สิน โดยคำนึงถึงการเพิ่มขึ้นของอัตราค่าเช่าที่คาดไว้ ระยะเวลาที่เลิกเช่า อัตราการครอบครอง ค่าใช้จ่ายเพื่อเป็นสิ่งจูงใจในการเช่า เช่น ระยะเวลาที่ให้เช่าฟรี และการยกเว้นค่าใช้จ่ายอื่นๆ แก่ผู้เช่า กระแสเงินสดสุทธิที่คาดไว้จะถูกคิดลดโดยใช้อัตราคิดลดที่ปรับค่าความเสี่ยงแล้ว การประมาณอัตราคิดลดได้พิจารณาถึงคุณภาพของอาคารและสถานที่ตั้ง (ตำแหน่งที่ดี</w:t>
            </w:r>
            <w:r w:rsidRPr="0081621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ที่สุด หรือ รองลงมา) คุณภาพเครดิตของผู้เช่าและระยะเวลาการเช่า</w:t>
            </w:r>
          </w:p>
          <w:p w14:paraId="503ABEFF" w14:textId="77777777" w:rsidR="00906F18" w:rsidRPr="00816216" w:rsidRDefault="00906F18" w:rsidP="00906F1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35" w:lineRule="auto"/>
              <w:ind w:left="256" w:hanging="2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16216">
              <w:rPr>
                <w:rFonts w:asciiTheme="majorBidi" w:hAnsiTheme="majorBidi" w:cstheme="majorBidi"/>
                <w:sz w:val="30"/>
                <w:szCs w:val="30"/>
                <w:cs/>
              </w:rPr>
              <w:t>วิธีต้นทุน โดยการประมาณต้นทุนทดแทน หักด้วยค่าเสื่อมราคาตามสภาพ อันประกอบด้วยค่าเสื่อมราคาทางกายภาพ ค่าเสื่อมราคาทางการใช้ประโยชน์ใช้สอย และค่าเสื่อมราคาอันเนื่องมาจากปัจจัยภายนอกหรือทางเศรษฐกิจ</w:t>
            </w:r>
          </w:p>
        </w:tc>
      </w:tr>
    </w:tbl>
    <w:p w14:paraId="305CCD64" w14:textId="5ED6DB7C" w:rsidR="00906F18" w:rsidRDefault="00906F18" w:rsidP="00906F18">
      <w:pPr>
        <w:spacing w:line="240" w:lineRule="auto"/>
        <w:ind w:left="72" w:firstLine="706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720" w:type="dxa"/>
        <w:tblInd w:w="270" w:type="dxa"/>
        <w:tblLook w:val="04A0" w:firstRow="1" w:lastRow="0" w:firstColumn="1" w:lastColumn="0" w:noHBand="0" w:noVBand="1"/>
      </w:tblPr>
      <w:tblGrid>
        <w:gridCol w:w="2880"/>
        <w:gridCol w:w="2970"/>
        <w:gridCol w:w="3870"/>
      </w:tblGrid>
      <w:tr w:rsidR="002767C0" w:rsidRPr="00816216" w14:paraId="0441638A" w14:textId="77777777" w:rsidTr="00C03130">
        <w:trPr>
          <w:tblHeader/>
        </w:trPr>
        <w:tc>
          <w:tcPr>
            <w:tcW w:w="2880" w:type="dxa"/>
            <w:shd w:val="clear" w:color="auto" w:fill="auto"/>
            <w:vAlign w:val="bottom"/>
          </w:tcPr>
          <w:p w14:paraId="44CD7BBA" w14:textId="77777777" w:rsidR="002767C0" w:rsidRPr="00816216" w:rsidRDefault="002767C0" w:rsidP="00906F18">
            <w:pPr>
              <w:tabs>
                <w:tab w:val="left" w:pos="540"/>
              </w:tabs>
              <w:spacing w:line="240" w:lineRule="auto"/>
              <w:ind w:lef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62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  <w:tc>
          <w:tcPr>
            <w:tcW w:w="2970" w:type="dxa"/>
            <w:shd w:val="clear" w:color="auto" w:fill="auto"/>
            <w:vAlign w:val="bottom"/>
          </w:tcPr>
          <w:p w14:paraId="1A106A96" w14:textId="77777777" w:rsidR="002767C0" w:rsidRPr="00816216" w:rsidRDefault="002767C0" w:rsidP="00906F18">
            <w:pPr>
              <w:tabs>
                <w:tab w:val="left" w:pos="540"/>
              </w:tabs>
              <w:spacing w:line="240" w:lineRule="auto"/>
              <w:ind w:lef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62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ข้อมูลที่ไม่สามารถสังเกตได้</w:t>
            </w:r>
          </w:p>
          <w:p w14:paraId="02D5B212" w14:textId="77777777" w:rsidR="002767C0" w:rsidRPr="00816216" w:rsidRDefault="002767C0" w:rsidP="00906F18">
            <w:pPr>
              <w:tabs>
                <w:tab w:val="left" w:pos="540"/>
              </w:tabs>
              <w:spacing w:line="240" w:lineRule="auto"/>
              <w:ind w:lef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62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ที่มีนัยสำคัญ</w:t>
            </w:r>
          </w:p>
        </w:tc>
        <w:tc>
          <w:tcPr>
            <w:tcW w:w="3870" w:type="dxa"/>
            <w:shd w:val="clear" w:color="auto" w:fill="auto"/>
            <w:vAlign w:val="bottom"/>
          </w:tcPr>
          <w:p w14:paraId="5B1D0B25" w14:textId="77777777" w:rsidR="002767C0" w:rsidRPr="00816216" w:rsidRDefault="002767C0" w:rsidP="00906F18">
            <w:pPr>
              <w:tabs>
                <w:tab w:val="left" w:pos="540"/>
              </w:tabs>
              <w:spacing w:line="240" w:lineRule="auto"/>
              <w:ind w:lef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162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ความสัมพันธ์ระหว่างข้อมูลที่ไม่สามารถสังเกตได้ที่มีนัยสำคัญและการวัดมูลค่ายุติธรรม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2767C0" w:rsidRPr="00816216" w14:paraId="6A723E06" w14:textId="77777777" w:rsidTr="00C03130">
        <w:tc>
          <w:tcPr>
            <w:tcW w:w="2880" w:type="dxa"/>
            <w:shd w:val="clear" w:color="auto" w:fill="auto"/>
          </w:tcPr>
          <w:p w14:paraId="629FC6CB" w14:textId="77777777" w:rsidR="002767C0" w:rsidRPr="00816216" w:rsidRDefault="002767C0" w:rsidP="00906F18">
            <w:pPr>
              <w:pStyle w:val="ListParagraph"/>
              <w:numPr>
                <w:ilvl w:val="0"/>
                <w:numId w:val="45"/>
              </w:numPr>
              <w:tabs>
                <w:tab w:val="clear" w:pos="227"/>
                <w:tab w:val="clear" w:pos="680"/>
                <w:tab w:val="left" w:pos="300"/>
                <w:tab w:val="left" w:pos="540"/>
              </w:tabs>
              <w:spacing w:line="240" w:lineRule="auto"/>
              <w:ind w:left="256" w:hanging="27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81621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การคิดลดกระแสเงินสด  รูปแบบ</w:t>
            </w:r>
            <w:r w:rsidRPr="00816216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การ</w:t>
            </w:r>
            <w:r w:rsidRPr="0081621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ประเมินมูลค่าพิจารณาถึงมูลค่าปัจจุบันของกระแสเงินสดสุทธิที่ได้จากทรัพย์สิน </w:t>
            </w:r>
          </w:p>
          <w:p w14:paraId="269A4B6A" w14:textId="77777777" w:rsidR="002767C0" w:rsidRPr="00816216" w:rsidRDefault="002767C0" w:rsidP="00906F18">
            <w:pPr>
              <w:tabs>
                <w:tab w:val="left" w:pos="540"/>
              </w:tabs>
              <w:spacing w:line="240" w:lineRule="auto"/>
              <w:ind w:left="-14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084BEA0B" w14:textId="77777777" w:rsidR="002767C0" w:rsidRPr="00816216" w:rsidRDefault="002767C0" w:rsidP="00906F18">
            <w:pPr>
              <w:tabs>
                <w:tab w:val="left" w:pos="540"/>
              </w:tabs>
              <w:spacing w:line="240" w:lineRule="auto"/>
              <w:ind w:left="-14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635E54E0" w14:textId="77777777" w:rsidR="002767C0" w:rsidRPr="00816216" w:rsidRDefault="002767C0" w:rsidP="00906F18">
            <w:pPr>
              <w:tabs>
                <w:tab w:val="left" w:pos="540"/>
              </w:tabs>
              <w:spacing w:line="240" w:lineRule="auto"/>
              <w:ind w:left="-14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34EB0E03" w14:textId="77777777" w:rsidR="002767C0" w:rsidRDefault="002767C0" w:rsidP="00906F18">
            <w:pPr>
              <w:pStyle w:val="ListParagraph"/>
              <w:tabs>
                <w:tab w:val="clear" w:pos="227"/>
                <w:tab w:val="clear" w:pos="680"/>
                <w:tab w:val="left" w:pos="251"/>
                <w:tab w:val="left" w:pos="540"/>
              </w:tabs>
              <w:spacing w:line="240" w:lineRule="auto"/>
              <w:ind w:left="-14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38854D80" w14:textId="77777777" w:rsidR="002767C0" w:rsidRDefault="002767C0" w:rsidP="00906F18">
            <w:pPr>
              <w:pStyle w:val="ListParagraph"/>
              <w:tabs>
                <w:tab w:val="clear" w:pos="227"/>
                <w:tab w:val="clear" w:pos="680"/>
                <w:tab w:val="left" w:pos="251"/>
                <w:tab w:val="left" w:pos="540"/>
              </w:tabs>
              <w:spacing w:line="240" w:lineRule="auto"/>
              <w:ind w:left="-14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6CFAFB1E" w14:textId="415EEC12" w:rsidR="002767C0" w:rsidRDefault="002767C0" w:rsidP="00906F18">
            <w:pPr>
              <w:pStyle w:val="ListParagraph"/>
              <w:tabs>
                <w:tab w:val="clear" w:pos="227"/>
                <w:tab w:val="clear" w:pos="680"/>
                <w:tab w:val="left" w:pos="251"/>
                <w:tab w:val="left" w:pos="540"/>
              </w:tabs>
              <w:spacing w:line="240" w:lineRule="auto"/>
              <w:ind w:left="-14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71934813" w14:textId="77777777" w:rsidR="002767C0" w:rsidRPr="00816216" w:rsidRDefault="002767C0" w:rsidP="00906F18">
            <w:pPr>
              <w:pStyle w:val="ListParagraph"/>
              <w:tabs>
                <w:tab w:val="clear" w:pos="227"/>
                <w:tab w:val="clear" w:pos="680"/>
                <w:tab w:val="left" w:pos="251"/>
                <w:tab w:val="left" w:pos="540"/>
              </w:tabs>
              <w:spacing w:line="240" w:lineRule="auto"/>
              <w:ind w:left="-14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7380A302" w14:textId="77777777" w:rsidR="002767C0" w:rsidRPr="00816216" w:rsidRDefault="002767C0" w:rsidP="00906F18">
            <w:pPr>
              <w:pStyle w:val="ListParagraph"/>
              <w:numPr>
                <w:ilvl w:val="0"/>
                <w:numId w:val="45"/>
              </w:numPr>
              <w:tabs>
                <w:tab w:val="clear" w:pos="227"/>
                <w:tab w:val="clear" w:pos="680"/>
                <w:tab w:val="left" w:pos="300"/>
                <w:tab w:val="left" w:pos="540"/>
              </w:tabs>
              <w:spacing w:line="240" w:lineRule="auto"/>
              <w:ind w:left="256" w:hanging="27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81621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การประมาณต้นทุนทดแทนหักด้วยค่าเสื่อมราคาตามสภาพ</w:t>
            </w:r>
          </w:p>
          <w:p w14:paraId="28FA8056" w14:textId="77777777" w:rsidR="002767C0" w:rsidRPr="00816216" w:rsidRDefault="002767C0" w:rsidP="00906F18">
            <w:pPr>
              <w:pStyle w:val="ListParagraph"/>
              <w:tabs>
                <w:tab w:val="clear" w:pos="227"/>
                <w:tab w:val="clear" w:pos="680"/>
                <w:tab w:val="left" w:pos="251"/>
                <w:tab w:val="left" w:pos="540"/>
              </w:tabs>
              <w:spacing w:line="240" w:lineRule="auto"/>
              <w:ind w:left="-14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2D1A196B" w14:textId="61CF0817" w:rsidR="002767C0" w:rsidRDefault="002767C0" w:rsidP="00906F18">
            <w:pPr>
              <w:pStyle w:val="ListParagraph"/>
              <w:tabs>
                <w:tab w:val="clear" w:pos="227"/>
                <w:tab w:val="clear" w:pos="680"/>
                <w:tab w:val="left" w:pos="251"/>
                <w:tab w:val="left" w:pos="540"/>
              </w:tabs>
              <w:spacing w:line="240" w:lineRule="auto"/>
              <w:ind w:left="-14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5E764966" w14:textId="7AEAAF3C" w:rsidR="00C03130" w:rsidRDefault="00C03130" w:rsidP="00906F18">
            <w:pPr>
              <w:pStyle w:val="ListParagraph"/>
              <w:tabs>
                <w:tab w:val="clear" w:pos="227"/>
                <w:tab w:val="clear" w:pos="680"/>
                <w:tab w:val="left" w:pos="251"/>
                <w:tab w:val="left" w:pos="540"/>
              </w:tabs>
              <w:spacing w:line="240" w:lineRule="auto"/>
              <w:ind w:left="-14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5D4DDDDC" w14:textId="77777777" w:rsidR="002767C0" w:rsidRPr="00816216" w:rsidRDefault="002767C0" w:rsidP="004B66C1">
            <w:pPr>
              <w:pStyle w:val="ListParagraph"/>
              <w:numPr>
                <w:ilvl w:val="0"/>
                <w:numId w:val="45"/>
              </w:numPr>
              <w:tabs>
                <w:tab w:val="clear" w:pos="227"/>
                <w:tab w:val="clear" w:pos="680"/>
                <w:tab w:val="left" w:pos="300"/>
                <w:tab w:val="left" w:pos="540"/>
              </w:tabs>
              <w:spacing w:line="240" w:lineRule="auto"/>
              <w:ind w:left="256" w:hanging="27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81621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การเปรียบเทียบราคาตลาด</w:t>
            </w:r>
          </w:p>
        </w:tc>
        <w:tc>
          <w:tcPr>
            <w:tcW w:w="2970" w:type="dxa"/>
            <w:shd w:val="clear" w:color="auto" w:fill="auto"/>
          </w:tcPr>
          <w:p w14:paraId="0F451F69" w14:textId="58542244" w:rsidR="002767C0" w:rsidRPr="00816216" w:rsidRDefault="002767C0" w:rsidP="00906F18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55C72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>อัตราการเติบโตระยะยาวของค่าเช่า</w:t>
            </w:r>
            <w:r w:rsidRPr="00816216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ร้อย</w:t>
            </w:r>
            <w:r w:rsidRPr="00812F8D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ละ </w:t>
            </w:r>
            <w:r w:rsidRPr="00812F8D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0.67 </w:t>
            </w:r>
            <w:r w:rsidR="00303BDB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 </w:t>
            </w:r>
            <w:r w:rsidRPr="00812F8D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ถึงร้อยละ</w:t>
            </w:r>
            <w:r w:rsidRPr="00812F8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12F8D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812F8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12F8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(2563:</w:t>
            </w:r>
            <w:r w:rsidRPr="00812F8D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</w:rPr>
              <w:t>ร้อย</w:t>
            </w:r>
            <w:r w:rsidRPr="00816216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</w:rPr>
              <w:t xml:space="preserve">ละ </w:t>
            </w:r>
            <w:r w:rsidRPr="00816216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</w:rPr>
              <w:t xml:space="preserve">1 </w:t>
            </w:r>
            <w:r w:rsidRPr="00816216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</w:rPr>
              <w:t>ถึงร้อยละ</w:t>
            </w:r>
            <w:r w:rsidRPr="0081621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81621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30)</w:t>
            </w:r>
          </w:p>
          <w:p w14:paraId="69D2B47E" w14:textId="73AC33EF" w:rsidR="002767C0" w:rsidRPr="00816216" w:rsidRDefault="002767C0" w:rsidP="00906F18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1621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อัตราคิดลดร้อยละ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7.5</w:t>
            </w:r>
            <w:r w:rsidRPr="0081621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1621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ถึง ร้อยละ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81621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1621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(2563:</w:t>
            </w:r>
            <w:r w:rsidRPr="00816216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</w:rPr>
              <w:t xml:space="preserve">ร้อยละ </w:t>
            </w:r>
            <w:r w:rsidRPr="00816216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</w:rPr>
              <w:t xml:space="preserve">9 </w:t>
            </w:r>
            <w:r w:rsidRPr="00816216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</w:rPr>
              <w:t>ถึงร้อยละ</w:t>
            </w:r>
            <w:r w:rsidRPr="0081621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81621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11)</w:t>
            </w:r>
          </w:p>
          <w:p w14:paraId="53632C33" w14:textId="42257B3F" w:rsidR="002767C0" w:rsidRPr="002767C0" w:rsidRDefault="002767C0" w:rsidP="00906F18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1621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อัตราผลตอบแทนการลงทุนร้อยละ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6.50</w:t>
            </w:r>
            <w:r w:rsidRPr="0081621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1621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ถึง ร้อยละ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9 </w:t>
            </w:r>
            <w:r w:rsidRPr="0081621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(2563:</w:t>
            </w:r>
            <w:r w:rsidRPr="0081621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ร้อยละ </w:t>
            </w:r>
            <w:r w:rsidRPr="0081621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6 </w:t>
            </w:r>
            <w:r w:rsidRPr="0081621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ถึงร้อยละ </w:t>
            </w:r>
            <w:r w:rsidRPr="0081621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8)</w:t>
            </w:r>
          </w:p>
          <w:p w14:paraId="6B2D569E" w14:textId="6EBB085B" w:rsidR="002767C0" w:rsidRDefault="002767C0" w:rsidP="002767C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3C7130" w14:textId="77777777" w:rsidR="00C03130" w:rsidRPr="00816216" w:rsidRDefault="00C03130" w:rsidP="002767C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EA385FC" w14:textId="15BB7126" w:rsidR="002767C0" w:rsidRPr="00C03130" w:rsidRDefault="002767C0" w:rsidP="00906F18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16216">
              <w:rPr>
                <w:rFonts w:asciiTheme="majorBidi" w:hAnsiTheme="majorBidi" w:cstheme="majorBidi"/>
                <w:sz w:val="30"/>
                <w:szCs w:val="30"/>
                <w:cs/>
              </w:rPr>
              <w:t>ราคาต้นทุนค่าก่อสร้างอาคารใหม่อยู่ระหว่าง</w:t>
            </w:r>
            <w:r w:rsidRPr="0081621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,005</w:t>
            </w:r>
            <w:r w:rsidRPr="0081621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1621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บาท ถึง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26,319</w:t>
            </w:r>
            <w:r w:rsidRPr="0081621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บาทต่อตารางเมตร</w:t>
            </w:r>
            <w:r w:rsidRPr="0081621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(2563:1,100</w:t>
            </w:r>
            <w:r w:rsidRPr="0081621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บาท</w:t>
            </w:r>
            <w:r w:rsidRPr="0081621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81621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ถึง </w:t>
            </w:r>
            <w:r w:rsidRPr="0081621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25,800 </w:t>
            </w:r>
            <w:r w:rsidRPr="0081621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บาทต่อตารางเมตร</w:t>
            </w:r>
            <w:r w:rsidRPr="0081621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  <w:r w:rsidRPr="0081621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</w:p>
          <w:p w14:paraId="7C4B23BA" w14:textId="35C67B8F" w:rsidR="002767C0" w:rsidRPr="00816216" w:rsidRDefault="002767C0" w:rsidP="00FE5CE6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1621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ราคาตลาดของที่ดินอยู่ระหว่าง </w:t>
            </w:r>
            <w:r w:rsidRPr="00812F8D">
              <w:rPr>
                <w:rFonts w:asciiTheme="majorBidi" w:hAnsiTheme="majorBidi" w:cstheme="majorBidi"/>
                <w:sz w:val="30"/>
                <w:szCs w:val="30"/>
              </w:rPr>
              <w:t>6,250</w:t>
            </w:r>
            <w:r w:rsidRPr="00812F8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 ถึง </w:t>
            </w:r>
            <w:r w:rsidRPr="00812F8D">
              <w:rPr>
                <w:rFonts w:asciiTheme="majorBidi" w:hAnsiTheme="majorBidi" w:cstheme="majorBidi"/>
                <w:sz w:val="30"/>
                <w:szCs w:val="30"/>
              </w:rPr>
              <w:t xml:space="preserve">625,000 </w:t>
            </w:r>
            <w:r w:rsidRPr="00812F8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บาทต่อตารางเมตร </w:t>
            </w:r>
            <w:r w:rsidRPr="00812F8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(2563:</w:t>
            </w:r>
            <w:r w:rsidRPr="00812F8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812F8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5,500</w:t>
            </w:r>
            <w:r w:rsidRPr="00812F8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บาท ถึง</w:t>
            </w:r>
            <w:r w:rsidRPr="00812F8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500,000 </w:t>
            </w:r>
            <w:r w:rsidRPr="00812F8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บาทต่อตารา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ง</w:t>
            </w:r>
            <w:r w:rsidRPr="00812F8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เมตร</w:t>
            </w:r>
            <w:r w:rsidRPr="00812F8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3870" w:type="dxa"/>
            <w:shd w:val="clear" w:color="auto" w:fill="auto"/>
          </w:tcPr>
          <w:p w14:paraId="69A69EDD" w14:textId="3791F9E9" w:rsidR="002767C0" w:rsidRPr="00816216" w:rsidRDefault="002767C0" w:rsidP="00906F1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16216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มูลค่ายุติธรรมที่ประมาณการไว้จะเพิ่มขึ้น (ลดลง) หาก</w:t>
            </w:r>
          </w:p>
          <w:p w14:paraId="382984A3" w14:textId="77777777" w:rsidR="002767C0" w:rsidRPr="00816216" w:rsidRDefault="002767C0" w:rsidP="00906F18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16216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อัตราการเพิ่มขึ้นของค่าเช่าที่ประมาณการไว้สูงขึ้น (ลดลง)</w:t>
            </w:r>
          </w:p>
          <w:p w14:paraId="2BD240D3" w14:textId="77777777" w:rsidR="002767C0" w:rsidRPr="00816216" w:rsidRDefault="002767C0" w:rsidP="00906F18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16216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 ลดลง</w:t>
            </w:r>
            <w:r w:rsidRPr="0081621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1621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  <w:r w:rsidRPr="0081621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  <w:p w14:paraId="3C0DAFCD" w14:textId="77777777" w:rsidR="002767C0" w:rsidRDefault="002767C0" w:rsidP="00906F18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16216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อัตราผลตอบแทนการลงทุนลดลง</w:t>
            </w:r>
            <w:r w:rsidRPr="00816216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81621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  <w:r w:rsidRPr="0081621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  <w:p w14:paraId="741E1A72" w14:textId="77777777" w:rsidR="002767C0" w:rsidRDefault="002767C0" w:rsidP="00906F1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1E9727D" w14:textId="4F4314BA" w:rsidR="002767C0" w:rsidRDefault="002767C0" w:rsidP="00906F1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B7F07D3" w14:textId="335C04D7" w:rsidR="002767C0" w:rsidRDefault="002767C0" w:rsidP="00906F1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C32881D" w14:textId="699CC2D5" w:rsidR="002767C0" w:rsidRDefault="002767C0" w:rsidP="00906F1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DEB60C9" w14:textId="41638705" w:rsidR="002767C0" w:rsidRDefault="002767C0" w:rsidP="00906F1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36D6DC" w14:textId="7DCD9C03" w:rsidR="002767C0" w:rsidRDefault="002767C0" w:rsidP="002767C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16216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มูลค่ายุติธรรมที่ประมาณการไว้จะเพิ่มขึ้น (ลดลง) หาก</w:t>
            </w:r>
          </w:p>
          <w:p w14:paraId="33D9EE9E" w14:textId="77777777" w:rsidR="002767C0" w:rsidRPr="00816216" w:rsidRDefault="002767C0" w:rsidP="00906F18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1621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ราคาต้นทุนค่าก่อสร้าง สูงขึ้น </w:t>
            </w:r>
            <w:r w:rsidRPr="0081621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16216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  <w:r w:rsidRPr="0081621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  <w:p w14:paraId="4AA3E8A2" w14:textId="77777777" w:rsidR="002767C0" w:rsidRPr="00816216" w:rsidRDefault="002767C0" w:rsidP="00906F1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D206266" w14:textId="1D34CA30" w:rsidR="002767C0" w:rsidRDefault="002767C0" w:rsidP="00906F1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1FA366A" w14:textId="77777777" w:rsidR="00C03130" w:rsidRDefault="00C03130" w:rsidP="00C0313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16216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มูลค่ายุติธรรมที่ประมาณการไว้จะเพิ่มขึ้น (ลดลง) หาก</w:t>
            </w:r>
          </w:p>
          <w:p w14:paraId="7385AE07" w14:textId="77777777" w:rsidR="002767C0" w:rsidRPr="00816216" w:rsidRDefault="002767C0" w:rsidP="00906F18">
            <w:pPr>
              <w:pStyle w:val="ListParagraph"/>
              <w:numPr>
                <w:ilvl w:val="0"/>
                <w:numId w:val="4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6216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มูลค่ายุติธรรมที่ประมาณการไว้จะเพิ่มขึ้น (ลดลง) หากราคาต่อพื้นที่สูงขึ้น (ลดลง)</w:t>
            </w:r>
          </w:p>
        </w:tc>
      </w:tr>
    </w:tbl>
    <w:p w14:paraId="3BC25335" w14:textId="77777777" w:rsidR="00906F18" w:rsidRPr="004B66C1" w:rsidRDefault="00906F18" w:rsidP="00906F18">
      <w:pPr>
        <w:rPr>
          <w:rFonts w:asciiTheme="majorBidi" w:hAnsiTheme="majorBidi"/>
          <w:i/>
          <w:iCs/>
          <w:sz w:val="24"/>
          <w:szCs w:val="24"/>
        </w:rPr>
      </w:pPr>
    </w:p>
    <w:p w14:paraId="5633048E" w14:textId="0CCB405F" w:rsidR="00906F18" w:rsidRPr="004805FB" w:rsidRDefault="00906F18" w:rsidP="00906F18">
      <w:pPr>
        <w:ind w:left="630"/>
        <w:rPr>
          <w:rFonts w:asciiTheme="majorBidi" w:hAnsiTheme="majorBidi" w:cstheme="majorBidi"/>
          <w:i/>
          <w:iCs/>
          <w:sz w:val="30"/>
          <w:szCs w:val="30"/>
        </w:rPr>
      </w:pPr>
      <w:r w:rsidRPr="004805FB">
        <w:rPr>
          <w:rFonts w:asciiTheme="majorBidi" w:hAnsiTheme="majorBidi"/>
          <w:i/>
          <w:iCs/>
          <w:sz w:val="30"/>
          <w:szCs w:val="30"/>
          <w:cs/>
        </w:rPr>
        <w:t>ขั้นตอนการประเมินมูลค่ายุติธรรม</w:t>
      </w:r>
      <w:r w:rsidRPr="004805FB">
        <w:rPr>
          <w:rFonts w:asciiTheme="majorBidi" w:hAnsiTheme="majorBidi"/>
          <w:i/>
          <w:iCs/>
          <w:sz w:val="30"/>
          <w:szCs w:val="30"/>
        </w:rPr>
        <w:t xml:space="preserve"> </w:t>
      </w:r>
    </w:p>
    <w:p w14:paraId="7E42A562" w14:textId="77777777" w:rsidR="00906F18" w:rsidRPr="004B66C1" w:rsidRDefault="00906F18" w:rsidP="00906F18">
      <w:pPr>
        <w:ind w:left="630"/>
        <w:rPr>
          <w:rFonts w:asciiTheme="majorBidi" w:hAnsiTheme="majorBidi" w:cstheme="majorBidi"/>
          <w:sz w:val="24"/>
          <w:szCs w:val="24"/>
        </w:rPr>
      </w:pPr>
    </w:p>
    <w:p w14:paraId="558FE9CA" w14:textId="48DE76A8" w:rsidR="00906F18" w:rsidRPr="00664786" w:rsidRDefault="00906F18" w:rsidP="00664786">
      <w:pPr>
        <w:ind w:left="630"/>
        <w:jc w:val="thaiDistribute"/>
        <w:rPr>
          <w:rFonts w:asciiTheme="majorBidi" w:hAnsiTheme="majorBidi" w:cstheme="majorBidi"/>
          <w:sz w:val="30"/>
          <w:szCs w:val="30"/>
        </w:rPr>
      </w:pPr>
      <w:bookmarkStart w:id="27" w:name="_Hlk95652501"/>
      <w:r w:rsidRPr="004805FB">
        <w:rPr>
          <w:rFonts w:asciiTheme="majorBidi" w:hAnsiTheme="majorBidi"/>
          <w:sz w:val="30"/>
          <w:szCs w:val="30"/>
          <w:cs/>
        </w:rPr>
        <w:t>กลุ่ม</w:t>
      </w:r>
      <w:r w:rsidRPr="004805FB">
        <w:rPr>
          <w:rFonts w:asciiTheme="majorBidi" w:hAnsiTheme="majorBidi" w:hint="cs"/>
          <w:sz w:val="30"/>
          <w:szCs w:val="30"/>
          <w:cs/>
        </w:rPr>
        <w:t>บริษัท</w:t>
      </w:r>
      <w:r w:rsidRPr="004805FB">
        <w:rPr>
          <w:rFonts w:asciiTheme="majorBidi" w:hAnsiTheme="majorBidi"/>
          <w:sz w:val="30"/>
          <w:szCs w:val="30"/>
          <w:cs/>
        </w:rPr>
        <w:t xml:space="preserve">ได้จัดให้มีการประเมินมูลค่าอสังหาริมทรัพย์เพื่อการลงทุนโดยผู้เชี่ยวชาญการประเมินมูลค่าอิสระ </w:t>
      </w:r>
      <w:r w:rsidRPr="004805FB">
        <w:rPr>
          <w:rFonts w:asciiTheme="majorBidi" w:hAnsiTheme="majorBidi"/>
          <w:sz w:val="30"/>
          <w:szCs w:val="30"/>
        </w:rPr>
        <w:br/>
      </w:r>
      <w:r w:rsidRPr="00664786">
        <w:rPr>
          <w:rFonts w:asciiTheme="majorBidi" w:hAnsiTheme="majorBidi"/>
          <w:sz w:val="30"/>
          <w:szCs w:val="30"/>
          <w:cs/>
        </w:rPr>
        <w:t xml:space="preserve">(“ผู้ประเมินอิสระ”) ในปี </w:t>
      </w:r>
      <w:r w:rsidRPr="00664786">
        <w:rPr>
          <w:rFonts w:asciiTheme="majorBidi" w:hAnsiTheme="majorBidi" w:cstheme="majorBidi"/>
          <w:sz w:val="30"/>
          <w:szCs w:val="30"/>
        </w:rPr>
        <w:t>2564</w:t>
      </w:r>
      <w:r w:rsidRPr="00664786">
        <w:rPr>
          <w:rFonts w:asciiTheme="majorBidi" w:hAnsiTheme="majorBidi"/>
          <w:sz w:val="30"/>
          <w:szCs w:val="30"/>
          <w:cs/>
        </w:rPr>
        <w:t xml:space="preserve"> โดยผู้ประเมินอิสระเป็นผู้ที่ได้รับการรับรองตามมาตรฐานวิชาชีพและเป็นผู้มีประสบการณ์ในการประเมินมูลค่าในอสังหาริมทรัพย์ประเภทเดียวกันและอยู่ในทำเลที่ตั้งเดียวกับหรือใกล้เคียงกับอสังหาริมทรัพย์เพื่อการลงทุนที่ได้รับการประเมินมูลค่าดังกล่าว การใช้งานอสังหาริมทรัพย์เพื่อการลงทุนของกลุ่มกิจการทุกสินทรัพย์เป็นการใช้ประโยชน์ในลักษณะที่เป็นการใช้ประโยชน์ที่ดีที่สุดและก่อให้เกิดประโยชน์สูงสุดแก่กลุ่ม</w:t>
      </w:r>
      <w:r w:rsidRPr="00664786">
        <w:rPr>
          <w:rFonts w:asciiTheme="majorBidi" w:hAnsiTheme="majorBidi" w:hint="cs"/>
          <w:sz w:val="30"/>
          <w:szCs w:val="30"/>
          <w:cs/>
        </w:rPr>
        <w:t>บริษัท</w:t>
      </w:r>
      <w:r w:rsidRPr="00664786">
        <w:rPr>
          <w:rFonts w:asciiTheme="majorBidi" w:hAnsiTheme="majorBidi"/>
          <w:sz w:val="30"/>
          <w:szCs w:val="30"/>
          <w:cs/>
        </w:rPr>
        <w:t xml:space="preserve"> เพื่อวัตถุประสงค์ในการรายงานทางการเงิน คณะทำงานในฝ่ายบัญชีของกลุ่มกิจการจะทำการสอบทานมูลค่าที่ประเมินโดยผู้ประเมินอิสระ โดยคณะทำงานดังกล่าวจะรายงานโดยตรงไปยัง หัวหน้าคณะผู้บริหารด้านบัญชี และผู้ประเมินอิสระจะมีการประชุมหารือเกี่ยวกับขั้นตอนการประเมินมูลค่าและผลการประเมินมูลค่าทุกปีเป็นอย่างน้อย ซึ่งรอบการประชุมหารือดังกล่าวจะสอดคล้องกับรอบระยะเวลารายงานประจำปีของกลุ่มกิจการ โดยทุกวันสิ้นปีฝ่ายบัญชีจะปฏิบัติดังนี้</w:t>
      </w:r>
    </w:p>
    <w:bookmarkEnd w:id="27"/>
    <w:p w14:paraId="0D08C353" w14:textId="77777777" w:rsidR="00906F18" w:rsidRPr="00664786" w:rsidRDefault="00906F18" w:rsidP="00906F18">
      <w:pPr>
        <w:ind w:left="630"/>
        <w:jc w:val="thaiDistribute"/>
        <w:rPr>
          <w:rFonts w:asciiTheme="majorBidi" w:hAnsiTheme="majorBidi"/>
          <w:sz w:val="30"/>
          <w:szCs w:val="30"/>
        </w:rPr>
      </w:pPr>
      <w:r w:rsidRPr="00664786">
        <w:rPr>
          <w:rFonts w:asciiTheme="majorBidi" w:hAnsiTheme="majorBidi"/>
          <w:sz w:val="30"/>
          <w:szCs w:val="30"/>
          <w:cs/>
        </w:rPr>
        <w:t>-</w:t>
      </w:r>
      <w:r w:rsidRPr="00664786">
        <w:rPr>
          <w:rFonts w:asciiTheme="majorBidi" w:hAnsiTheme="majorBidi"/>
          <w:sz w:val="30"/>
          <w:szCs w:val="30"/>
          <w:cs/>
        </w:rPr>
        <w:tab/>
        <w:t>ตรวจสอบข้อมูลที่สำคัญที่จะนำไปใช้ในรายงานการประเมินมูลค่าของผู้ประเมินอิสระ</w:t>
      </w:r>
    </w:p>
    <w:p w14:paraId="243A11EF" w14:textId="77777777" w:rsidR="00906F18" w:rsidRPr="00664786" w:rsidRDefault="00906F18" w:rsidP="00906F18">
      <w:pPr>
        <w:ind w:left="630"/>
        <w:jc w:val="thaiDistribute"/>
        <w:rPr>
          <w:rFonts w:asciiTheme="majorBidi" w:hAnsiTheme="majorBidi"/>
          <w:sz w:val="30"/>
          <w:szCs w:val="30"/>
        </w:rPr>
      </w:pPr>
      <w:r w:rsidRPr="00664786">
        <w:rPr>
          <w:rFonts w:asciiTheme="majorBidi" w:hAnsiTheme="majorBidi"/>
          <w:sz w:val="30"/>
          <w:szCs w:val="30"/>
          <w:cs/>
        </w:rPr>
        <w:t>-</w:t>
      </w:r>
      <w:r w:rsidRPr="00664786">
        <w:rPr>
          <w:rFonts w:asciiTheme="majorBidi" w:hAnsiTheme="majorBidi"/>
          <w:sz w:val="30"/>
          <w:szCs w:val="30"/>
          <w:cs/>
        </w:rPr>
        <w:tab/>
        <w:t>ประเมินการเปลี่ยนแปลงในมูลค่าอสังหาริมทรัพย์โดยเปรียบเทียบกับรายการการประเมินมูลค่าในปีก่อน</w:t>
      </w:r>
    </w:p>
    <w:p w14:paraId="12FCE070" w14:textId="07172831" w:rsidR="002C62EA" w:rsidRDefault="00906F18" w:rsidP="004B66C1">
      <w:pPr>
        <w:ind w:left="630"/>
        <w:jc w:val="thaiDistribute"/>
      </w:pPr>
      <w:r w:rsidRPr="00664786">
        <w:rPr>
          <w:rFonts w:asciiTheme="majorBidi" w:hAnsiTheme="majorBidi"/>
          <w:sz w:val="30"/>
          <w:szCs w:val="30"/>
          <w:cs/>
        </w:rPr>
        <w:t>-</w:t>
      </w:r>
      <w:r w:rsidRPr="00664786">
        <w:rPr>
          <w:rFonts w:asciiTheme="majorBidi" w:hAnsiTheme="majorBidi"/>
          <w:sz w:val="30"/>
          <w:szCs w:val="30"/>
          <w:cs/>
        </w:rPr>
        <w:tab/>
        <w:t>จัดประชุมเพื่ออภิปรายกับผู้ประเมินอิสระ</w:t>
      </w:r>
    </w:p>
    <w:p w14:paraId="2824C581" w14:textId="77777777" w:rsidR="00DF589E" w:rsidRPr="00E11762" w:rsidRDefault="00DF589E" w:rsidP="00DF58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i/>
          <w:iCs/>
          <w:color w:val="0D0D0D"/>
          <w:sz w:val="32"/>
          <w:szCs w:val="32"/>
          <w:cs/>
        </w:rPr>
        <w:sectPr w:rsidR="00DF589E" w:rsidRPr="00E11762" w:rsidSect="00EB2AE7">
          <w:headerReference w:type="default" r:id="rId12"/>
          <w:footerReference w:type="default" r:id="rId13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25B9B2D1" w14:textId="4F7049C6" w:rsidR="007A3D56" w:rsidRPr="00D310CC" w:rsidRDefault="0039603A" w:rsidP="003F31C6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440"/>
          <w:tab w:val="left" w:pos="1620"/>
        </w:tabs>
        <w:spacing w:line="270" w:lineRule="exact"/>
        <w:ind w:left="630" w:right="29" w:hanging="90"/>
        <w:jc w:val="both"/>
        <w:rPr>
          <w:rFonts w:ascii="Angsana New" w:hAnsi="Angsana New"/>
          <w:b/>
          <w:bCs/>
          <w:sz w:val="30"/>
          <w:szCs w:val="30"/>
        </w:rPr>
      </w:pPr>
      <w:bookmarkStart w:id="28" w:name="_Hlk94971471"/>
      <w:r w:rsidRPr="00D310CC">
        <w:rPr>
          <w:rFonts w:ascii="Angsana New" w:hAnsi="Angsana New" w:hint="cs"/>
          <w:b/>
          <w:bCs/>
          <w:sz w:val="30"/>
          <w:szCs w:val="30"/>
          <w:cs/>
        </w:rPr>
        <w:t>ท</w:t>
      </w:r>
      <w:r w:rsidR="00EA217C">
        <w:rPr>
          <w:rFonts w:ascii="Angsana New" w:hAnsi="Angsana New" w:hint="cs"/>
          <w:b/>
          <w:bCs/>
          <w:sz w:val="30"/>
          <w:szCs w:val="30"/>
          <w:cs/>
        </w:rPr>
        <w:t>ี่</w:t>
      </w:r>
      <w:r w:rsidRPr="00D310CC">
        <w:rPr>
          <w:rFonts w:ascii="Angsana New" w:hAnsi="Angsana New" w:hint="cs"/>
          <w:b/>
          <w:bCs/>
          <w:sz w:val="30"/>
          <w:szCs w:val="30"/>
          <w:cs/>
        </w:rPr>
        <w:t>ดิน</w:t>
      </w:r>
      <w:r w:rsidR="00F5798A" w:rsidRPr="00D310CC">
        <w:rPr>
          <w:rFonts w:ascii="Angsana New" w:hAnsi="Angsana New"/>
          <w:b/>
          <w:bCs/>
          <w:sz w:val="30"/>
          <w:szCs w:val="30"/>
        </w:rPr>
        <w:t xml:space="preserve"> </w:t>
      </w:r>
      <w:r w:rsidRPr="00D310CC">
        <w:rPr>
          <w:rFonts w:ascii="Angsana New" w:hAnsi="Angsana New" w:hint="cs"/>
          <w:b/>
          <w:bCs/>
          <w:sz w:val="30"/>
          <w:szCs w:val="30"/>
          <w:cs/>
        </w:rPr>
        <w:t>อาคารและอุปกรณ์</w:t>
      </w:r>
    </w:p>
    <w:tbl>
      <w:tblPr>
        <w:tblW w:w="31480" w:type="dxa"/>
        <w:tblInd w:w="90" w:type="dxa"/>
        <w:tblLayout w:type="fixed"/>
        <w:tblLook w:val="0020" w:firstRow="1" w:lastRow="0" w:firstColumn="0" w:lastColumn="0" w:noHBand="0" w:noVBand="0"/>
      </w:tblPr>
      <w:tblGrid>
        <w:gridCol w:w="3312"/>
        <w:gridCol w:w="468"/>
        <w:gridCol w:w="900"/>
        <w:gridCol w:w="270"/>
        <w:gridCol w:w="810"/>
        <w:gridCol w:w="270"/>
        <w:gridCol w:w="900"/>
        <w:gridCol w:w="240"/>
        <w:gridCol w:w="1200"/>
        <w:gridCol w:w="253"/>
        <w:gridCol w:w="1277"/>
        <w:gridCol w:w="256"/>
        <w:gridCol w:w="1112"/>
        <w:gridCol w:w="255"/>
        <w:gridCol w:w="1185"/>
        <w:gridCol w:w="252"/>
        <w:gridCol w:w="1170"/>
        <w:gridCol w:w="270"/>
        <w:gridCol w:w="1440"/>
        <w:gridCol w:w="3910"/>
        <w:gridCol w:w="3910"/>
        <w:gridCol w:w="3910"/>
        <w:gridCol w:w="3910"/>
      </w:tblGrid>
      <w:tr w:rsidR="00EA217C" w:rsidRPr="00E11762" w14:paraId="66FBF76B" w14:textId="77777777" w:rsidTr="005558C8">
        <w:trPr>
          <w:gridAfter w:val="4"/>
          <w:wAfter w:w="15640" w:type="dxa"/>
          <w:cantSplit/>
        </w:trPr>
        <w:tc>
          <w:tcPr>
            <w:tcW w:w="3312" w:type="dxa"/>
          </w:tcPr>
          <w:p w14:paraId="1089DB0B" w14:textId="666CC691" w:rsidR="00EA217C" w:rsidRPr="00E11762" w:rsidRDefault="00EA217C" w:rsidP="003F31C6">
            <w:pPr>
              <w:pStyle w:val="30"/>
              <w:tabs>
                <w:tab w:val="clear" w:pos="360"/>
                <w:tab w:val="clear" w:pos="720"/>
                <w:tab w:val="left" w:pos="372"/>
              </w:tabs>
              <w:spacing w:line="260" w:lineRule="exact"/>
              <w:ind w:left="-98" w:right="63" w:firstLine="9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468" w:type="dxa"/>
          </w:tcPr>
          <w:p w14:paraId="37F30194" w14:textId="5C323FF1" w:rsidR="00EA217C" w:rsidRPr="00D948B9" w:rsidRDefault="00EA217C" w:rsidP="003F31C6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right="-108"/>
              <w:jc w:val="center"/>
              <w:rPr>
                <w:rFonts w:ascii="Angsana New" w:hAnsi="Angsana New"/>
                <w:i/>
                <w:iCs/>
                <w:sz w:val="23"/>
                <w:szCs w:val="23"/>
                <w:cs/>
                <w:lang w:val="en-US"/>
              </w:rPr>
            </w:pPr>
          </w:p>
        </w:tc>
        <w:tc>
          <w:tcPr>
            <w:tcW w:w="12060" w:type="dxa"/>
            <w:gridSpan w:val="17"/>
          </w:tcPr>
          <w:p w14:paraId="15CCA5A9" w14:textId="4B063AD9" w:rsidR="00EA217C" w:rsidRPr="00E11762" w:rsidRDefault="00EA217C" w:rsidP="003F31C6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90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E11762"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  <w:t>งบการเงินรวม</w:t>
            </w:r>
          </w:p>
        </w:tc>
      </w:tr>
      <w:bookmarkEnd w:id="28"/>
      <w:tr w:rsidR="00D867DE" w:rsidRPr="00E11762" w14:paraId="2E1667D0" w14:textId="77777777" w:rsidTr="005558C8">
        <w:trPr>
          <w:gridAfter w:val="4"/>
          <w:wAfter w:w="15640" w:type="dxa"/>
          <w:cantSplit/>
        </w:trPr>
        <w:tc>
          <w:tcPr>
            <w:tcW w:w="3312" w:type="dxa"/>
          </w:tcPr>
          <w:p w14:paraId="3614C6CD" w14:textId="77777777" w:rsidR="00D867DE" w:rsidRPr="00E11762" w:rsidRDefault="00D867DE" w:rsidP="00D867DE">
            <w:pPr>
              <w:pStyle w:val="30"/>
              <w:tabs>
                <w:tab w:val="clear" w:pos="360"/>
                <w:tab w:val="clear" w:pos="720"/>
                <w:tab w:val="left" w:pos="372"/>
              </w:tabs>
              <w:spacing w:line="260" w:lineRule="exact"/>
              <w:ind w:left="-98" w:right="63" w:firstLine="98"/>
              <w:jc w:val="both"/>
              <w:rPr>
                <w:rFonts w:ascii="Angsana New" w:hAnsi="Angsana New"/>
                <w:i/>
                <w:iCs/>
                <w:sz w:val="23"/>
                <w:szCs w:val="23"/>
                <w:cs/>
                <w:lang w:val="en-US"/>
              </w:rPr>
            </w:pPr>
          </w:p>
        </w:tc>
        <w:tc>
          <w:tcPr>
            <w:tcW w:w="468" w:type="dxa"/>
          </w:tcPr>
          <w:p w14:paraId="14580E99" w14:textId="77777777" w:rsidR="00D867DE" w:rsidRDefault="00D867DE" w:rsidP="00D867DE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right="-108"/>
              <w:jc w:val="center"/>
              <w:rPr>
                <w:rFonts w:ascii="Angsana New" w:hAnsi="Angsana New"/>
                <w:i/>
                <w:iCs/>
                <w:sz w:val="23"/>
                <w:szCs w:val="23"/>
                <w:lang w:val="en-US"/>
              </w:rPr>
            </w:pPr>
          </w:p>
          <w:p w14:paraId="2D68573F" w14:textId="77777777" w:rsidR="00D867DE" w:rsidRDefault="00D867DE" w:rsidP="00D867DE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right="-108"/>
              <w:jc w:val="center"/>
              <w:rPr>
                <w:rFonts w:ascii="Angsana New" w:hAnsi="Angsana New"/>
                <w:i/>
                <w:iCs/>
                <w:sz w:val="23"/>
                <w:szCs w:val="23"/>
                <w:lang w:val="en-US"/>
              </w:rPr>
            </w:pPr>
          </w:p>
          <w:p w14:paraId="561B89D4" w14:textId="1134B09E" w:rsidR="00D867DE" w:rsidRDefault="00D867DE" w:rsidP="00D867DE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right="-108"/>
              <w:jc w:val="center"/>
              <w:rPr>
                <w:rFonts w:ascii="Angsana New" w:hAnsi="Angsana New"/>
                <w:i/>
                <w:iCs/>
                <w:sz w:val="23"/>
                <w:szCs w:val="23"/>
                <w:lang w:val="en-US"/>
              </w:rPr>
            </w:pPr>
            <w:r w:rsidRPr="00D948B9">
              <w:rPr>
                <w:rFonts w:ascii="Angsana New" w:hAnsi="Angsana New" w:hint="cs"/>
                <w:i/>
                <w:iCs/>
                <w:sz w:val="23"/>
                <w:szCs w:val="23"/>
                <w:cs/>
                <w:lang w:val="en-US"/>
              </w:rPr>
              <w:t>หมายเหตุ</w:t>
            </w:r>
          </w:p>
        </w:tc>
        <w:tc>
          <w:tcPr>
            <w:tcW w:w="900" w:type="dxa"/>
          </w:tcPr>
          <w:p w14:paraId="57F5842E" w14:textId="77777777" w:rsidR="00D867DE" w:rsidRPr="00E11762" w:rsidRDefault="00D867DE" w:rsidP="00D867DE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96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  <w:p w14:paraId="00A85A40" w14:textId="77777777" w:rsidR="00D867DE" w:rsidRDefault="00D867DE" w:rsidP="00D867DE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  <w:p w14:paraId="0C0BFA32" w14:textId="77777777" w:rsidR="00D867DE" w:rsidRDefault="00D867DE" w:rsidP="00D867DE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  <w:p w14:paraId="79835E4F" w14:textId="4BC2D256" w:rsidR="00D867DE" w:rsidRPr="00E11762" w:rsidRDefault="00D867DE" w:rsidP="00D867DE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E11762">
              <w:rPr>
                <w:rFonts w:ascii="Angsana New" w:hAnsi="Angsana New"/>
                <w:sz w:val="23"/>
                <w:szCs w:val="23"/>
                <w:cs/>
                <w:lang w:val="en-US"/>
              </w:rPr>
              <w:t>ที่ดิน</w:t>
            </w:r>
          </w:p>
        </w:tc>
        <w:tc>
          <w:tcPr>
            <w:tcW w:w="270" w:type="dxa"/>
          </w:tcPr>
          <w:p w14:paraId="3FC5E3CD" w14:textId="77777777" w:rsidR="00D867DE" w:rsidRPr="00E11762" w:rsidRDefault="00D867DE" w:rsidP="00D867DE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810" w:type="dxa"/>
          </w:tcPr>
          <w:p w14:paraId="20714BA1" w14:textId="77777777" w:rsidR="00D867DE" w:rsidRDefault="00D867DE" w:rsidP="00DB12D8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ที่ดิน</w:t>
            </w:r>
          </w:p>
          <w:p w14:paraId="25C106EA" w14:textId="4CF3277D" w:rsidR="00D867DE" w:rsidRDefault="00D867DE" w:rsidP="00D867DE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และอาคาร</w:t>
            </w:r>
            <w:r w:rsidR="00DB12D8"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  <w:r w:rsidR="00DB12D8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270" w:type="dxa"/>
          </w:tcPr>
          <w:p w14:paraId="793317DF" w14:textId="77777777" w:rsidR="00D867DE" w:rsidRPr="00E11762" w:rsidRDefault="00D867DE" w:rsidP="00D867DE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900" w:type="dxa"/>
          </w:tcPr>
          <w:p w14:paraId="518274C2" w14:textId="77777777" w:rsidR="00D867DE" w:rsidRDefault="00D867DE" w:rsidP="00D867DE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  <w:p w14:paraId="3827B030" w14:textId="14C622E7" w:rsidR="00D867DE" w:rsidRPr="00E11762" w:rsidRDefault="00D867DE" w:rsidP="00D867DE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E11762">
              <w:rPr>
                <w:rFonts w:ascii="Angsana New" w:hAnsi="Angsana New"/>
                <w:sz w:val="23"/>
                <w:szCs w:val="23"/>
                <w:cs/>
                <w:lang w:val="en-US"/>
              </w:rPr>
              <w:t>ที่ดิน</w:t>
            </w:r>
            <w:r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240" w:type="dxa"/>
          </w:tcPr>
          <w:p w14:paraId="659EE3BF" w14:textId="77777777" w:rsidR="00D867DE" w:rsidRPr="00E11762" w:rsidRDefault="00D867DE" w:rsidP="00D867DE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200" w:type="dxa"/>
            <w:vAlign w:val="bottom"/>
          </w:tcPr>
          <w:p w14:paraId="1B940D13" w14:textId="1035A507" w:rsidR="00D867DE" w:rsidRPr="00E11762" w:rsidRDefault="00D867DE" w:rsidP="00D867DE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pacing w:val="-6"/>
                <w:sz w:val="23"/>
                <w:szCs w:val="23"/>
                <w:cs/>
                <w:lang w:val="en-US"/>
              </w:rPr>
            </w:pPr>
            <w:r w:rsidRPr="00E11762">
              <w:rPr>
                <w:rFonts w:ascii="Angsana New" w:hAnsi="Angsana New"/>
                <w:sz w:val="23"/>
                <w:szCs w:val="23"/>
                <w:cs/>
                <w:lang w:val="en-US"/>
              </w:rPr>
              <w:t>ส่วนปรับปรุงที่ดิน</w:t>
            </w:r>
          </w:p>
        </w:tc>
        <w:tc>
          <w:tcPr>
            <w:tcW w:w="253" w:type="dxa"/>
            <w:vAlign w:val="bottom"/>
          </w:tcPr>
          <w:p w14:paraId="19C660F4" w14:textId="77777777" w:rsidR="00D867DE" w:rsidRPr="00E11762" w:rsidRDefault="00D867DE" w:rsidP="00D867DE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63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277" w:type="dxa"/>
            <w:vAlign w:val="bottom"/>
          </w:tcPr>
          <w:p w14:paraId="7508BE5A" w14:textId="77777777" w:rsidR="00D867DE" w:rsidRPr="00E11762" w:rsidRDefault="00D867DE" w:rsidP="00D867DE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pacing w:val="-6"/>
                <w:sz w:val="23"/>
                <w:szCs w:val="23"/>
                <w:lang w:val="en-US"/>
              </w:rPr>
            </w:pPr>
            <w:r w:rsidRPr="00E11762">
              <w:rPr>
                <w:rFonts w:ascii="Angsana New" w:hAnsi="Angsana New"/>
                <w:spacing w:val="-6"/>
                <w:sz w:val="23"/>
                <w:szCs w:val="23"/>
                <w:cs/>
                <w:lang w:val="en-US"/>
              </w:rPr>
              <w:t>อาคารและ</w:t>
            </w:r>
          </w:p>
          <w:p w14:paraId="6A823C51" w14:textId="6B7B8777" w:rsidR="00D867DE" w:rsidRPr="00E11762" w:rsidRDefault="00D867DE" w:rsidP="00D867DE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E11762">
              <w:rPr>
                <w:rFonts w:ascii="Angsana New" w:hAnsi="Angsana New"/>
                <w:spacing w:val="-6"/>
                <w:sz w:val="23"/>
                <w:szCs w:val="23"/>
                <w:cs/>
                <w:lang w:val="en-US"/>
              </w:rPr>
              <w:t>ส่วนปรับปรุงอาคาร</w:t>
            </w:r>
          </w:p>
        </w:tc>
        <w:tc>
          <w:tcPr>
            <w:tcW w:w="256" w:type="dxa"/>
            <w:vAlign w:val="bottom"/>
          </w:tcPr>
          <w:p w14:paraId="2150DACD" w14:textId="77777777" w:rsidR="00D867DE" w:rsidRPr="00E11762" w:rsidRDefault="00D867DE" w:rsidP="00D867DE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63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12" w:type="dxa"/>
            <w:vAlign w:val="bottom"/>
          </w:tcPr>
          <w:p w14:paraId="7D08DB56" w14:textId="77777777" w:rsidR="00D867DE" w:rsidRPr="00E11762" w:rsidRDefault="00D867DE" w:rsidP="00D867DE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E11762">
              <w:rPr>
                <w:rFonts w:ascii="Angsana New" w:hAnsi="Angsana New"/>
                <w:sz w:val="23"/>
                <w:szCs w:val="23"/>
                <w:cs/>
                <w:lang w:val="en-US"/>
              </w:rPr>
              <w:t xml:space="preserve">เครื่องตกแต่ง </w:t>
            </w:r>
          </w:p>
          <w:p w14:paraId="57D35CDD" w14:textId="77777777" w:rsidR="00D867DE" w:rsidRPr="00E11762" w:rsidRDefault="00D867DE" w:rsidP="00D867DE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E11762">
              <w:rPr>
                <w:rFonts w:ascii="Angsana New" w:hAnsi="Angsana New"/>
                <w:sz w:val="23"/>
                <w:szCs w:val="23"/>
                <w:cs/>
                <w:lang w:val="en-US"/>
              </w:rPr>
              <w:t>ติดตั้งและ</w:t>
            </w:r>
          </w:p>
          <w:p w14:paraId="35E6A91D" w14:textId="629E7668" w:rsidR="00D867DE" w:rsidRPr="00E11762" w:rsidRDefault="00D867DE" w:rsidP="00D867DE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90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E11762">
              <w:rPr>
                <w:rFonts w:ascii="Angsana New" w:hAnsi="Angsana New"/>
                <w:sz w:val="23"/>
                <w:szCs w:val="23"/>
                <w:cs/>
                <w:lang w:val="en-US"/>
              </w:rPr>
              <w:t>อุปกรณ์สำนักงาน</w:t>
            </w:r>
          </w:p>
        </w:tc>
        <w:tc>
          <w:tcPr>
            <w:tcW w:w="255" w:type="dxa"/>
            <w:vAlign w:val="bottom"/>
          </w:tcPr>
          <w:p w14:paraId="6CF291AD" w14:textId="77777777" w:rsidR="00D867DE" w:rsidRPr="00E11762" w:rsidRDefault="00D867DE" w:rsidP="00D867DE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90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185" w:type="dxa"/>
            <w:vAlign w:val="bottom"/>
          </w:tcPr>
          <w:p w14:paraId="30CB9960" w14:textId="743151BD" w:rsidR="00D867DE" w:rsidRPr="00E11762" w:rsidRDefault="00D867DE" w:rsidP="00D867DE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90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E11762">
              <w:rPr>
                <w:rFonts w:ascii="Angsana New" w:hAnsi="Angsana New"/>
                <w:sz w:val="23"/>
                <w:szCs w:val="23"/>
                <w:cs/>
                <w:lang w:val="en-US"/>
              </w:rPr>
              <w:t>ยานพาหนะ</w:t>
            </w:r>
          </w:p>
        </w:tc>
        <w:tc>
          <w:tcPr>
            <w:tcW w:w="252" w:type="dxa"/>
            <w:vAlign w:val="bottom"/>
          </w:tcPr>
          <w:p w14:paraId="0DC7D7B6" w14:textId="77777777" w:rsidR="00D867DE" w:rsidRPr="00E11762" w:rsidRDefault="00D867DE" w:rsidP="00D867DE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90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319B753" w14:textId="77777777" w:rsidR="00D867DE" w:rsidRPr="00E11762" w:rsidRDefault="00D867DE" w:rsidP="00D867DE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90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E11762">
              <w:rPr>
                <w:rFonts w:ascii="Angsana New" w:hAnsi="Angsana New"/>
                <w:sz w:val="23"/>
                <w:szCs w:val="23"/>
                <w:cs/>
                <w:lang w:val="en-US"/>
              </w:rPr>
              <w:t>สินทรัพย์</w:t>
            </w:r>
          </w:p>
          <w:p w14:paraId="2C9AA1C7" w14:textId="77777777" w:rsidR="00D867DE" w:rsidRPr="00E11762" w:rsidRDefault="00D867DE" w:rsidP="00D867DE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90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E11762">
              <w:rPr>
                <w:rFonts w:ascii="Angsana New" w:hAnsi="Angsana New"/>
                <w:sz w:val="23"/>
                <w:szCs w:val="23"/>
                <w:cs/>
                <w:lang w:val="en-US"/>
              </w:rPr>
              <w:t>ระหว่างก่อสร้าง</w:t>
            </w:r>
          </w:p>
          <w:p w14:paraId="200BD444" w14:textId="433D12BB" w:rsidR="00D867DE" w:rsidRPr="00E11762" w:rsidRDefault="00D867DE" w:rsidP="00D867DE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90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E11762">
              <w:rPr>
                <w:rFonts w:ascii="Angsana New" w:hAnsi="Angsana New"/>
                <w:sz w:val="23"/>
                <w:szCs w:val="23"/>
                <w:cs/>
                <w:lang w:val="en-US"/>
              </w:rPr>
              <w:t>และติดตั้ง</w:t>
            </w:r>
          </w:p>
        </w:tc>
        <w:tc>
          <w:tcPr>
            <w:tcW w:w="270" w:type="dxa"/>
          </w:tcPr>
          <w:p w14:paraId="3C2CF9A9" w14:textId="77777777" w:rsidR="00D867DE" w:rsidRPr="00E11762" w:rsidRDefault="00D867DE" w:rsidP="00D867DE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90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6AB20CE" w14:textId="7F7EBD31" w:rsidR="00D867DE" w:rsidRPr="00E11762" w:rsidRDefault="00D867DE" w:rsidP="00D867DE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90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E11762">
              <w:rPr>
                <w:rFonts w:ascii="Angsana New" w:hAnsi="Angsana New"/>
                <w:sz w:val="23"/>
                <w:szCs w:val="23"/>
                <w:cs/>
                <w:lang w:val="en-US"/>
              </w:rPr>
              <w:t>รวม</w:t>
            </w:r>
          </w:p>
        </w:tc>
      </w:tr>
      <w:tr w:rsidR="00D867DE" w:rsidRPr="00E11762" w14:paraId="6971AED5" w14:textId="190455B2" w:rsidTr="005558C8">
        <w:trPr>
          <w:cantSplit/>
        </w:trPr>
        <w:tc>
          <w:tcPr>
            <w:tcW w:w="3312" w:type="dxa"/>
          </w:tcPr>
          <w:p w14:paraId="7F607D13" w14:textId="77777777" w:rsidR="00D867DE" w:rsidRPr="00E11762" w:rsidRDefault="00D867DE" w:rsidP="00D867DE">
            <w:pPr>
              <w:pStyle w:val="30"/>
              <w:tabs>
                <w:tab w:val="clear" w:pos="360"/>
                <w:tab w:val="clear" w:pos="720"/>
                <w:tab w:val="left" w:pos="372"/>
              </w:tabs>
              <w:spacing w:line="260" w:lineRule="exact"/>
              <w:ind w:left="-98" w:right="63" w:firstLine="98"/>
              <w:jc w:val="both"/>
              <w:rPr>
                <w:rFonts w:ascii="Angsana New" w:hAnsi="Angsana New"/>
                <w:i/>
                <w:iCs/>
                <w:sz w:val="23"/>
                <w:szCs w:val="23"/>
                <w:cs/>
                <w:lang w:val="en-US"/>
              </w:rPr>
            </w:pPr>
          </w:p>
        </w:tc>
        <w:tc>
          <w:tcPr>
            <w:tcW w:w="468" w:type="dxa"/>
          </w:tcPr>
          <w:p w14:paraId="33AB2F39" w14:textId="77777777" w:rsidR="00D867DE" w:rsidRDefault="00D867DE" w:rsidP="00D867DE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right="-108"/>
              <w:jc w:val="center"/>
              <w:rPr>
                <w:rFonts w:ascii="Angsana New" w:hAnsi="Angsana New"/>
                <w:i/>
                <w:iCs/>
                <w:sz w:val="23"/>
                <w:szCs w:val="23"/>
                <w:lang w:val="en-US"/>
              </w:rPr>
            </w:pPr>
          </w:p>
        </w:tc>
        <w:tc>
          <w:tcPr>
            <w:tcW w:w="12060" w:type="dxa"/>
            <w:gridSpan w:val="17"/>
          </w:tcPr>
          <w:p w14:paraId="76926676" w14:textId="17848761" w:rsidR="00D867DE" w:rsidRPr="00E444A0" w:rsidRDefault="00E444A0" w:rsidP="00D867DE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90"/>
              <w:jc w:val="center"/>
              <w:rPr>
                <w:rFonts w:ascii="Angsana New" w:hAnsi="Angsana New"/>
                <w:i/>
                <w:iCs/>
                <w:sz w:val="23"/>
                <w:szCs w:val="23"/>
                <w:cs/>
                <w:lang w:val="en-US"/>
              </w:rPr>
            </w:pPr>
            <w:r w:rsidRPr="00E444A0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>(</w:t>
            </w:r>
            <w:r w:rsidRPr="00E444A0">
              <w:rPr>
                <w:rFonts w:ascii="Angsana New" w:hAnsi="Angsana New"/>
                <w:i/>
                <w:iCs/>
                <w:sz w:val="23"/>
                <w:szCs w:val="23"/>
                <w:cs/>
                <w:lang w:val="en-US"/>
              </w:rPr>
              <w:t>พันบาท)</w:t>
            </w:r>
          </w:p>
        </w:tc>
        <w:tc>
          <w:tcPr>
            <w:tcW w:w="3910" w:type="dxa"/>
          </w:tcPr>
          <w:p w14:paraId="56584543" w14:textId="77777777" w:rsidR="00D867DE" w:rsidRPr="00E11762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3910" w:type="dxa"/>
          </w:tcPr>
          <w:p w14:paraId="1365ECA4" w14:textId="77777777" w:rsidR="00D867DE" w:rsidRPr="00E11762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3910" w:type="dxa"/>
          </w:tcPr>
          <w:p w14:paraId="48340620" w14:textId="77777777" w:rsidR="00D867DE" w:rsidRPr="00E11762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3910" w:type="dxa"/>
          </w:tcPr>
          <w:p w14:paraId="0EDBDC75" w14:textId="77777777" w:rsidR="00D867DE" w:rsidRPr="00E11762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D867DE" w:rsidRPr="00E11762" w14:paraId="2C5FCD07" w14:textId="77777777" w:rsidTr="005558C8">
        <w:trPr>
          <w:gridAfter w:val="4"/>
          <w:wAfter w:w="15640" w:type="dxa"/>
          <w:cantSplit/>
        </w:trPr>
        <w:tc>
          <w:tcPr>
            <w:tcW w:w="3312" w:type="dxa"/>
          </w:tcPr>
          <w:p w14:paraId="131DEAC8" w14:textId="77777777" w:rsidR="00D867DE" w:rsidRPr="00E11762" w:rsidRDefault="00D867DE" w:rsidP="00D867DE">
            <w:pPr>
              <w:tabs>
                <w:tab w:val="left" w:pos="372"/>
              </w:tabs>
              <w:spacing w:line="260" w:lineRule="exact"/>
              <w:ind w:right="63"/>
              <w:jc w:val="both"/>
              <w:rPr>
                <w:rFonts w:ascii="Angsana New" w:hAnsi="Angsana New"/>
                <w:b/>
                <w:bCs/>
                <w:i/>
                <w:iCs/>
                <w:sz w:val="23"/>
                <w:szCs w:val="23"/>
              </w:rPr>
            </w:pPr>
            <w:r w:rsidRPr="00E11762"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  <w:t xml:space="preserve">ราคาทุน </w:t>
            </w:r>
            <w:r w:rsidRPr="00E11762">
              <w:rPr>
                <w:rFonts w:ascii="Angsana New" w:hAnsi="Angsana New"/>
                <w:b/>
                <w:bCs/>
                <w:i/>
                <w:iCs/>
                <w:sz w:val="23"/>
                <w:szCs w:val="23"/>
              </w:rPr>
              <w:t xml:space="preserve">/ </w:t>
            </w:r>
            <w:r w:rsidRPr="00E11762"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  <w:t>ราคาประเมินใหม่</w:t>
            </w:r>
          </w:p>
        </w:tc>
        <w:tc>
          <w:tcPr>
            <w:tcW w:w="468" w:type="dxa"/>
          </w:tcPr>
          <w:p w14:paraId="7DC4A630" w14:textId="77777777" w:rsidR="00D867DE" w:rsidRPr="00E11762" w:rsidRDefault="00D867DE" w:rsidP="00D867DE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60" w:lineRule="exact"/>
              <w:ind w:right="-18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900" w:type="dxa"/>
          </w:tcPr>
          <w:p w14:paraId="7C286DBB" w14:textId="77777777" w:rsidR="00D867DE" w:rsidRPr="00E11762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36068729" w14:textId="77777777" w:rsidR="00D867DE" w:rsidRPr="00E11762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</w:tcPr>
          <w:p w14:paraId="5BBE7319" w14:textId="77777777" w:rsidR="00D867DE" w:rsidRPr="00E11762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34525DD3" w14:textId="77777777" w:rsidR="00D867DE" w:rsidRPr="00E11762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00" w:type="dxa"/>
          </w:tcPr>
          <w:p w14:paraId="337BFCD9" w14:textId="748CE1C7" w:rsidR="00D867DE" w:rsidRPr="00E11762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40" w:type="dxa"/>
          </w:tcPr>
          <w:p w14:paraId="369FD937" w14:textId="77777777" w:rsidR="00D867DE" w:rsidRPr="00E11762" w:rsidRDefault="00D867DE" w:rsidP="00D867DE">
            <w:pPr>
              <w:pStyle w:val="30"/>
              <w:tabs>
                <w:tab w:val="clear" w:pos="360"/>
                <w:tab w:val="clear" w:pos="720"/>
                <w:tab w:val="left" w:pos="823"/>
                <w:tab w:val="center" w:pos="1592"/>
              </w:tabs>
              <w:spacing w:line="260" w:lineRule="exact"/>
              <w:ind w:left="-108" w:right="162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</w:tcPr>
          <w:p w14:paraId="2D5CD84A" w14:textId="77777777" w:rsidR="00D867DE" w:rsidRPr="00E11762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60" w:lineRule="exact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53" w:type="dxa"/>
          </w:tcPr>
          <w:p w14:paraId="5DE26965" w14:textId="77777777" w:rsidR="00D867DE" w:rsidRPr="00E11762" w:rsidRDefault="00D867DE" w:rsidP="00D867DE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60" w:lineRule="exact"/>
              <w:ind w:left="-108" w:right="-18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277" w:type="dxa"/>
          </w:tcPr>
          <w:p w14:paraId="51F231B7" w14:textId="77777777" w:rsidR="00D867DE" w:rsidRPr="00E11762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60" w:lineRule="exact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56" w:type="dxa"/>
          </w:tcPr>
          <w:p w14:paraId="536A1425" w14:textId="77777777" w:rsidR="00D867DE" w:rsidRPr="00E11762" w:rsidRDefault="00D867DE" w:rsidP="00D867DE">
            <w:pPr>
              <w:pStyle w:val="30"/>
              <w:tabs>
                <w:tab w:val="clear" w:pos="360"/>
                <w:tab w:val="clear" w:pos="720"/>
                <w:tab w:val="decimal" w:pos="719"/>
              </w:tabs>
              <w:spacing w:line="260" w:lineRule="exact"/>
              <w:ind w:right="72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</w:tcPr>
          <w:p w14:paraId="2793A10A" w14:textId="77777777" w:rsidR="00D867DE" w:rsidRPr="00E11762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60" w:lineRule="exact"/>
              <w:ind w:right="-126"/>
              <w:rPr>
                <w:rFonts w:ascii="Angsana New" w:eastAsia="MS Mincho" w:hAnsi="Angsana New"/>
                <w:b/>
                <w:bCs/>
                <w:color w:val="FF0000"/>
                <w:sz w:val="23"/>
                <w:szCs w:val="23"/>
              </w:rPr>
            </w:pPr>
          </w:p>
        </w:tc>
        <w:tc>
          <w:tcPr>
            <w:tcW w:w="255" w:type="dxa"/>
          </w:tcPr>
          <w:p w14:paraId="6595CF0D" w14:textId="77777777" w:rsidR="00D867DE" w:rsidRPr="00E11762" w:rsidRDefault="00D867DE" w:rsidP="00D867DE">
            <w:pPr>
              <w:pStyle w:val="30"/>
              <w:tabs>
                <w:tab w:val="clear" w:pos="360"/>
                <w:tab w:val="clear" w:pos="720"/>
                <w:tab w:val="decimal" w:pos="351"/>
              </w:tabs>
              <w:spacing w:line="260" w:lineRule="exact"/>
              <w:ind w:right="152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185" w:type="dxa"/>
          </w:tcPr>
          <w:p w14:paraId="3F351E6F" w14:textId="77777777" w:rsidR="00D867DE" w:rsidRPr="00E11762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60" w:lineRule="exact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52" w:type="dxa"/>
          </w:tcPr>
          <w:p w14:paraId="73DD53B3" w14:textId="77777777" w:rsidR="00D867DE" w:rsidRPr="00E11762" w:rsidRDefault="00D867DE" w:rsidP="00D867DE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60" w:lineRule="exact"/>
              <w:ind w:right="-18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170" w:type="dxa"/>
          </w:tcPr>
          <w:p w14:paraId="48B3260C" w14:textId="77777777" w:rsidR="00D867DE" w:rsidRPr="00E11762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60" w:lineRule="exact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0ED3658F" w14:textId="77777777" w:rsidR="00D867DE" w:rsidRPr="00E11762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60" w:lineRule="exact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</w:tcPr>
          <w:p w14:paraId="0CE0EFE5" w14:textId="36B9BEA4" w:rsidR="00D867DE" w:rsidRPr="00E11762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60" w:lineRule="exact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</w:tr>
      <w:tr w:rsidR="00D867DE" w:rsidRPr="00E11762" w14:paraId="105E039C" w14:textId="77777777" w:rsidTr="005558C8">
        <w:trPr>
          <w:gridAfter w:val="4"/>
          <w:wAfter w:w="15640" w:type="dxa"/>
          <w:cantSplit/>
        </w:trPr>
        <w:tc>
          <w:tcPr>
            <w:tcW w:w="3312" w:type="dxa"/>
          </w:tcPr>
          <w:p w14:paraId="72495F28" w14:textId="77C2EC51" w:rsidR="00D867DE" w:rsidRPr="00E11762" w:rsidRDefault="00D867DE" w:rsidP="00D867DE">
            <w:pPr>
              <w:tabs>
                <w:tab w:val="left" w:pos="372"/>
              </w:tabs>
              <w:spacing w:line="260" w:lineRule="exact"/>
              <w:ind w:right="-10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E11762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E11762">
              <w:rPr>
                <w:rFonts w:ascii="Angsana New" w:hAnsi="Angsana New"/>
                <w:sz w:val="23"/>
                <w:szCs w:val="23"/>
              </w:rPr>
              <w:t xml:space="preserve">1 </w:t>
            </w:r>
            <w:r w:rsidRPr="00E11762">
              <w:rPr>
                <w:rFonts w:ascii="Angsana New" w:hAnsi="Angsana New"/>
                <w:sz w:val="23"/>
                <w:szCs w:val="23"/>
                <w:cs/>
              </w:rPr>
              <w:t>มกราคม</w:t>
            </w:r>
            <w:r w:rsidRPr="00E11762">
              <w:rPr>
                <w:rFonts w:ascii="Angsana New" w:hAnsi="Angsana New"/>
                <w:sz w:val="23"/>
                <w:szCs w:val="23"/>
              </w:rPr>
              <w:t xml:space="preserve"> 256</w:t>
            </w:r>
            <w:r>
              <w:rPr>
                <w:rFonts w:ascii="Angsana New" w:hAnsi="Angsana New"/>
                <w:sz w:val="23"/>
                <w:szCs w:val="23"/>
              </w:rPr>
              <w:t>3</w:t>
            </w:r>
            <w:r w:rsidRPr="00E11762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 w:rsidRPr="00E11762">
              <w:rPr>
                <w:rFonts w:ascii="Angsana New" w:hAnsi="Angsana New"/>
                <w:sz w:val="23"/>
                <w:szCs w:val="23"/>
              </w:rPr>
              <w:t xml:space="preserve">- </w:t>
            </w:r>
            <w:r w:rsidRPr="00E11762">
              <w:rPr>
                <w:rFonts w:ascii="Angsana New" w:hAnsi="Angsana New"/>
                <w:sz w:val="23"/>
                <w:szCs w:val="23"/>
                <w:cs/>
              </w:rPr>
              <w:t>ปรับปรุงใหม่</w:t>
            </w:r>
          </w:p>
        </w:tc>
        <w:tc>
          <w:tcPr>
            <w:tcW w:w="468" w:type="dxa"/>
          </w:tcPr>
          <w:p w14:paraId="03D464AA" w14:textId="77777777" w:rsidR="00D867DE" w:rsidRPr="00E11762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exact"/>
              <w:ind w:left="-108"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06268D3A" w14:textId="4BCF72A5" w:rsidR="00D867DE" w:rsidRPr="00851CE6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851CE6">
              <w:rPr>
                <w:rFonts w:ascii="Angsana New" w:eastAsia="MS Mincho" w:hAnsi="Angsana New"/>
                <w:sz w:val="23"/>
                <w:szCs w:val="23"/>
              </w:rPr>
              <w:t>40,468,263</w:t>
            </w:r>
          </w:p>
        </w:tc>
        <w:tc>
          <w:tcPr>
            <w:tcW w:w="270" w:type="dxa"/>
          </w:tcPr>
          <w:p w14:paraId="100497C8" w14:textId="77777777" w:rsidR="00D867DE" w:rsidRPr="00851CE6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8B3843B" w14:textId="3BB74203" w:rsidR="00D867DE" w:rsidRPr="00851CE6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851CE6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79E4B587" w14:textId="77777777" w:rsidR="00D867DE" w:rsidRPr="00851CE6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1B3F7F7E" w14:textId="23A53E63" w:rsidR="00D867DE" w:rsidRPr="00851CE6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1370" w:firstLine="77"/>
              <w:rPr>
                <w:rFonts w:ascii="Angsana New" w:eastAsia="MS Mincho" w:hAnsi="Angsana New"/>
                <w:sz w:val="23"/>
                <w:szCs w:val="23"/>
              </w:rPr>
            </w:pPr>
            <w:r w:rsidRPr="00851CE6">
              <w:rPr>
                <w:rFonts w:ascii="Angsana New" w:eastAsia="MS Mincho" w:hAnsi="Angsana New"/>
                <w:sz w:val="23"/>
                <w:szCs w:val="23"/>
              </w:rPr>
              <w:t>2,067,592</w:t>
            </w:r>
          </w:p>
        </w:tc>
        <w:tc>
          <w:tcPr>
            <w:tcW w:w="240" w:type="dxa"/>
          </w:tcPr>
          <w:p w14:paraId="6E0AC236" w14:textId="77777777" w:rsidR="00D867DE" w:rsidRPr="00851CE6" w:rsidRDefault="00D867DE" w:rsidP="00D867DE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260" w:lineRule="exact"/>
              <w:ind w:right="-18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200" w:type="dxa"/>
          </w:tcPr>
          <w:p w14:paraId="2DC98FB9" w14:textId="15571331" w:rsidR="00D867DE" w:rsidRPr="00851CE6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851CE6">
              <w:rPr>
                <w:rFonts w:ascii="Angsana New" w:eastAsia="MS Mincho" w:hAnsi="Angsana New"/>
                <w:sz w:val="23"/>
                <w:szCs w:val="23"/>
              </w:rPr>
              <w:t>6,995</w:t>
            </w:r>
          </w:p>
        </w:tc>
        <w:tc>
          <w:tcPr>
            <w:tcW w:w="253" w:type="dxa"/>
          </w:tcPr>
          <w:p w14:paraId="289B7AA9" w14:textId="77777777" w:rsidR="00D867DE" w:rsidRPr="00851CE6" w:rsidRDefault="00D867DE" w:rsidP="00D867DE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260" w:lineRule="exact"/>
              <w:ind w:right="-18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277" w:type="dxa"/>
          </w:tcPr>
          <w:p w14:paraId="6FBD5FB0" w14:textId="4887ED42" w:rsidR="00D867DE" w:rsidRPr="00851CE6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851CE6">
              <w:rPr>
                <w:rFonts w:ascii="Angsana New" w:eastAsia="MS Mincho" w:hAnsi="Angsana New"/>
                <w:sz w:val="23"/>
                <w:szCs w:val="23"/>
              </w:rPr>
              <w:t>27,375,326</w:t>
            </w:r>
          </w:p>
        </w:tc>
        <w:tc>
          <w:tcPr>
            <w:tcW w:w="256" w:type="dxa"/>
          </w:tcPr>
          <w:p w14:paraId="4F0CC8EA" w14:textId="77777777" w:rsidR="00D867DE" w:rsidRPr="00851CE6" w:rsidRDefault="00D867DE" w:rsidP="00D867DE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522"/>
                <w:tab w:val="decimal" w:pos="719"/>
              </w:tabs>
              <w:spacing w:line="260" w:lineRule="exact"/>
              <w:ind w:right="-18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</w:tcPr>
          <w:p w14:paraId="38849B17" w14:textId="21A5C822" w:rsidR="00D867DE" w:rsidRPr="00851CE6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  <w:cs/>
              </w:rPr>
            </w:pPr>
            <w:r w:rsidRPr="00851CE6">
              <w:rPr>
                <w:rFonts w:ascii="Angsana New" w:eastAsia="MS Mincho" w:hAnsi="Angsana New"/>
                <w:sz w:val="23"/>
                <w:szCs w:val="23"/>
              </w:rPr>
              <w:t>4,469,002</w:t>
            </w:r>
          </w:p>
        </w:tc>
        <w:tc>
          <w:tcPr>
            <w:tcW w:w="255" w:type="dxa"/>
          </w:tcPr>
          <w:p w14:paraId="523E9247" w14:textId="77777777" w:rsidR="00D867DE" w:rsidRPr="00851CE6" w:rsidRDefault="00D867DE" w:rsidP="00D867DE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98"/>
              </w:tabs>
              <w:spacing w:line="260" w:lineRule="exact"/>
              <w:ind w:left="-108" w:right="-126"/>
              <w:rPr>
                <w:rFonts w:ascii="Angsana New" w:eastAsia="MS Mincho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185" w:type="dxa"/>
          </w:tcPr>
          <w:p w14:paraId="457E8E3A" w14:textId="6FFB7AF1" w:rsidR="00D867DE" w:rsidRPr="00851CE6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851CE6">
              <w:rPr>
                <w:rFonts w:ascii="Angsana New" w:eastAsia="MS Mincho" w:hAnsi="Angsana New"/>
                <w:sz w:val="23"/>
                <w:szCs w:val="23"/>
              </w:rPr>
              <w:t>71,121</w:t>
            </w:r>
          </w:p>
        </w:tc>
        <w:tc>
          <w:tcPr>
            <w:tcW w:w="252" w:type="dxa"/>
          </w:tcPr>
          <w:p w14:paraId="23231825" w14:textId="77777777" w:rsidR="00D867DE" w:rsidRPr="00851CE6" w:rsidRDefault="00D867DE" w:rsidP="00D867DE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60" w:lineRule="exact"/>
              <w:ind w:right="-18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170" w:type="dxa"/>
          </w:tcPr>
          <w:p w14:paraId="4BDBD00E" w14:textId="1DA87167" w:rsidR="00D867DE" w:rsidRPr="00851CE6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851CE6">
              <w:rPr>
                <w:rFonts w:asciiTheme="majorBidi" w:hAnsiTheme="majorBidi" w:cstheme="majorBidi"/>
                <w:sz w:val="23"/>
                <w:szCs w:val="23"/>
              </w:rPr>
              <w:t>1,825,731</w:t>
            </w:r>
          </w:p>
        </w:tc>
        <w:tc>
          <w:tcPr>
            <w:tcW w:w="270" w:type="dxa"/>
          </w:tcPr>
          <w:p w14:paraId="1902A51E" w14:textId="77777777" w:rsidR="00D867DE" w:rsidRPr="00851CE6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440" w:type="dxa"/>
          </w:tcPr>
          <w:p w14:paraId="14620B73" w14:textId="5EEBD977" w:rsidR="00D867DE" w:rsidRPr="00851CE6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851CE6">
              <w:rPr>
                <w:rFonts w:ascii="Angsana New" w:eastAsia="MS Mincho" w:hAnsi="Angsana New"/>
                <w:sz w:val="23"/>
                <w:szCs w:val="23"/>
              </w:rPr>
              <w:t>76,284,030</w:t>
            </w:r>
          </w:p>
        </w:tc>
      </w:tr>
      <w:tr w:rsidR="00D867DE" w:rsidRPr="00E11762" w14:paraId="246D18AB" w14:textId="77777777" w:rsidTr="005558C8">
        <w:trPr>
          <w:gridAfter w:val="4"/>
          <w:wAfter w:w="15640" w:type="dxa"/>
          <w:cantSplit/>
          <w:trHeight w:val="261"/>
        </w:trPr>
        <w:tc>
          <w:tcPr>
            <w:tcW w:w="3312" w:type="dxa"/>
            <w:shd w:val="clear" w:color="auto" w:fill="auto"/>
          </w:tcPr>
          <w:p w14:paraId="01BD406E" w14:textId="085B5A47" w:rsidR="00D867DE" w:rsidRPr="00E11762" w:rsidRDefault="00D867DE" w:rsidP="00D867DE">
            <w:pPr>
              <w:tabs>
                <w:tab w:val="left" w:pos="372"/>
              </w:tabs>
              <w:spacing w:line="260" w:lineRule="exact"/>
              <w:ind w:right="-10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E11762">
              <w:rPr>
                <w:rFonts w:ascii="Angsana New" w:hAnsi="Angsana New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468" w:type="dxa"/>
          </w:tcPr>
          <w:p w14:paraId="545D7DBF" w14:textId="77777777" w:rsidR="00D867DE" w:rsidRPr="00E11762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exact"/>
              <w:ind w:left="-108"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21ADF4AA" w14:textId="555E73F1" w:rsidR="00D867DE" w:rsidRPr="00851CE6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851CE6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298FD3EF" w14:textId="77777777" w:rsidR="00D867DE" w:rsidRPr="00851CE6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F48C12E" w14:textId="006C4D87" w:rsidR="00D867DE" w:rsidRPr="00851CE6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851CE6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252801D7" w14:textId="77777777" w:rsidR="00D867DE" w:rsidRPr="00851CE6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0DC237D1" w14:textId="62134E03" w:rsidR="00D867DE" w:rsidRPr="00851CE6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851CE6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40" w:type="dxa"/>
          </w:tcPr>
          <w:p w14:paraId="6EE4050B" w14:textId="77777777" w:rsidR="00D867DE" w:rsidRPr="00851CE6" w:rsidRDefault="00D867DE" w:rsidP="00D867DE">
            <w:pPr>
              <w:pStyle w:val="30"/>
              <w:tabs>
                <w:tab w:val="clear" w:pos="360"/>
                <w:tab w:val="clear" w:pos="720"/>
                <w:tab w:val="left" w:pos="823"/>
                <w:tab w:val="center" w:pos="1592"/>
              </w:tabs>
              <w:spacing w:line="260" w:lineRule="exact"/>
              <w:ind w:left="-108" w:right="162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</w:tcPr>
          <w:p w14:paraId="3CA27912" w14:textId="19A4C1E0" w:rsidR="00D867DE" w:rsidRPr="00851CE6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851CE6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3" w:type="dxa"/>
          </w:tcPr>
          <w:p w14:paraId="400B8DF7" w14:textId="77777777" w:rsidR="00D867DE" w:rsidRPr="00851CE6" w:rsidRDefault="00D867DE" w:rsidP="00D867DE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60" w:lineRule="exact"/>
              <w:ind w:left="-108" w:right="-18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77" w:type="dxa"/>
          </w:tcPr>
          <w:p w14:paraId="16522230" w14:textId="60AE80B8" w:rsidR="00D867DE" w:rsidRPr="00851CE6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851CE6">
              <w:rPr>
                <w:rFonts w:ascii="Angsana New" w:eastAsia="MS Mincho" w:hAnsi="Angsana New"/>
                <w:sz w:val="23"/>
                <w:szCs w:val="23"/>
              </w:rPr>
              <w:t>41,722</w:t>
            </w:r>
          </w:p>
        </w:tc>
        <w:tc>
          <w:tcPr>
            <w:tcW w:w="256" w:type="dxa"/>
          </w:tcPr>
          <w:p w14:paraId="67F63CAA" w14:textId="77777777" w:rsidR="00D867DE" w:rsidRPr="00851CE6" w:rsidRDefault="00D867DE" w:rsidP="00D867DE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719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</w:tcPr>
          <w:p w14:paraId="6C822C8F" w14:textId="218D0496" w:rsidR="00D867DE" w:rsidRPr="00851CE6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851CE6">
              <w:rPr>
                <w:rFonts w:ascii="Angsana New" w:eastAsia="MS Mincho" w:hAnsi="Angsana New"/>
                <w:sz w:val="23"/>
                <w:szCs w:val="23"/>
              </w:rPr>
              <w:t>177,330</w:t>
            </w:r>
          </w:p>
        </w:tc>
        <w:tc>
          <w:tcPr>
            <w:tcW w:w="255" w:type="dxa"/>
          </w:tcPr>
          <w:p w14:paraId="58F44BE1" w14:textId="77777777" w:rsidR="00D867DE" w:rsidRPr="00851CE6" w:rsidRDefault="00D867DE" w:rsidP="00D867DE">
            <w:pPr>
              <w:pStyle w:val="30"/>
              <w:tabs>
                <w:tab w:val="clear" w:pos="360"/>
                <w:tab w:val="clear" w:pos="720"/>
                <w:tab w:val="decimal" w:pos="351"/>
                <w:tab w:val="decimal" w:pos="106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1185" w:type="dxa"/>
          </w:tcPr>
          <w:p w14:paraId="2F0FE02A" w14:textId="39F5BDFE" w:rsidR="00D867DE" w:rsidRPr="00851CE6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851CE6">
              <w:rPr>
                <w:rFonts w:ascii="Angsana New" w:eastAsia="MS Mincho" w:hAnsi="Angsana New"/>
                <w:sz w:val="23"/>
                <w:szCs w:val="23"/>
              </w:rPr>
              <w:t>28,021</w:t>
            </w:r>
          </w:p>
        </w:tc>
        <w:tc>
          <w:tcPr>
            <w:tcW w:w="252" w:type="dxa"/>
          </w:tcPr>
          <w:p w14:paraId="0F17748A" w14:textId="77777777" w:rsidR="00D867DE" w:rsidRPr="00851CE6" w:rsidRDefault="00D867DE" w:rsidP="00D867DE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1170" w:type="dxa"/>
          </w:tcPr>
          <w:p w14:paraId="30826654" w14:textId="23868866" w:rsidR="00D867DE" w:rsidRPr="00851CE6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851CE6">
              <w:rPr>
                <w:rFonts w:asciiTheme="majorBidi" w:hAnsiTheme="majorBidi" w:cstheme="majorBidi"/>
                <w:sz w:val="23"/>
                <w:szCs w:val="23"/>
              </w:rPr>
              <w:t>2,015,189</w:t>
            </w:r>
          </w:p>
        </w:tc>
        <w:tc>
          <w:tcPr>
            <w:tcW w:w="270" w:type="dxa"/>
          </w:tcPr>
          <w:p w14:paraId="2F09F2CA" w14:textId="77777777" w:rsidR="00D867DE" w:rsidRPr="00851CE6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440" w:type="dxa"/>
          </w:tcPr>
          <w:p w14:paraId="11DE9E57" w14:textId="15851F2E" w:rsidR="00D867DE" w:rsidRPr="00851CE6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  <w:cs/>
              </w:rPr>
            </w:pPr>
            <w:r w:rsidRPr="00851CE6">
              <w:rPr>
                <w:rFonts w:ascii="Angsana New" w:eastAsia="MS Mincho" w:hAnsi="Angsana New"/>
                <w:sz w:val="23"/>
                <w:szCs w:val="23"/>
              </w:rPr>
              <w:t>2,262,262</w:t>
            </w:r>
          </w:p>
        </w:tc>
      </w:tr>
      <w:tr w:rsidR="00D867DE" w:rsidRPr="00E11762" w14:paraId="469088BA" w14:textId="77777777" w:rsidTr="005558C8">
        <w:trPr>
          <w:gridAfter w:val="4"/>
          <w:wAfter w:w="15640" w:type="dxa"/>
          <w:cantSplit/>
        </w:trPr>
        <w:tc>
          <w:tcPr>
            <w:tcW w:w="3312" w:type="dxa"/>
            <w:shd w:val="clear" w:color="auto" w:fill="auto"/>
          </w:tcPr>
          <w:p w14:paraId="08582048" w14:textId="120BDDB4" w:rsidR="00D867DE" w:rsidRPr="00E11762" w:rsidRDefault="00D867DE" w:rsidP="00D867DE">
            <w:pPr>
              <w:tabs>
                <w:tab w:val="left" w:pos="372"/>
              </w:tabs>
              <w:spacing w:line="260" w:lineRule="exact"/>
              <w:ind w:right="63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E11762">
              <w:rPr>
                <w:rFonts w:ascii="Angsana New" w:hAnsi="Angsana New"/>
                <w:sz w:val="23"/>
                <w:szCs w:val="23"/>
                <w:cs/>
              </w:rPr>
              <w:t>ส่วนเกินทุนจากการตีราคา</w:t>
            </w:r>
          </w:p>
        </w:tc>
        <w:tc>
          <w:tcPr>
            <w:tcW w:w="468" w:type="dxa"/>
          </w:tcPr>
          <w:p w14:paraId="37DB1A90" w14:textId="77777777" w:rsidR="00D867DE" w:rsidRPr="00E11762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exact"/>
              <w:ind w:left="-108" w:right="-126" w:hanging="29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6B96C6D3" w14:textId="1E576C59" w:rsidR="00D867DE" w:rsidRPr="00E11762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  <w:cs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2,532</w:t>
            </w:r>
          </w:p>
        </w:tc>
        <w:tc>
          <w:tcPr>
            <w:tcW w:w="270" w:type="dxa"/>
          </w:tcPr>
          <w:p w14:paraId="1256758E" w14:textId="77777777" w:rsidR="00D867DE" w:rsidRPr="00E11762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  <w:cs/>
              </w:rPr>
            </w:pPr>
          </w:p>
        </w:tc>
        <w:tc>
          <w:tcPr>
            <w:tcW w:w="810" w:type="dxa"/>
          </w:tcPr>
          <w:p w14:paraId="1CFD2574" w14:textId="55E6DEC0" w:rsidR="00D867DE" w:rsidRPr="00E11762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D867DE">
              <w:rPr>
                <w:rFonts w:ascii="Angsana New" w:eastAsia="MS Mincho" w:hAnsi="Angsana New"/>
                <w:sz w:val="23"/>
                <w:szCs w:val="23"/>
              </w:rPr>
              <w:t xml:space="preserve"> -</w:t>
            </w:r>
          </w:p>
        </w:tc>
        <w:tc>
          <w:tcPr>
            <w:tcW w:w="270" w:type="dxa"/>
          </w:tcPr>
          <w:p w14:paraId="369298C0" w14:textId="77777777" w:rsidR="00D867DE" w:rsidRPr="00E11762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19E88774" w14:textId="7B2B83B3" w:rsidR="00D867DE" w:rsidRPr="00E11762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40" w:type="dxa"/>
          </w:tcPr>
          <w:p w14:paraId="08A12FD5" w14:textId="77777777" w:rsidR="00D867DE" w:rsidRPr="00E11762" w:rsidRDefault="00D867DE" w:rsidP="00D867DE">
            <w:pPr>
              <w:pStyle w:val="30"/>
              <w:tabs>
                <w:tab w:val="clear" w:pos="360"/>
                <w:tab w:val="clear" w:pos="720"/>
                <w:tab w:val="left" w:pos="823"/>
                <w:tab w:val="center" w:pos="1592"/>
              </w:tabs>
              <w:spacing w:line="260" w:lineRule="exact"/>
              <w:ind w:left="-108" w:right="162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</w:tcPr>
          <w:p w14:paraId="2AB4A4D2" w14:textId="4F685147" w:rsidR="00D867DE" w:rsidRPr="00E11762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3" w:type="dxa"/>
          </w:tcPr>
          <w:p w14:paraId="6F23C6BB" w14:textId="77777777" w:rsidR="00D867DE" w:rsidRPr="00E11762" w:rsidRDefault="00D867DE" w:rsidP="00D867DE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60" w:lineRule="exact"/>
              <w:ind w:left="-108" w:right="-18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77" w:type="dxa"/>
          </w:tcPr>
          <w:p w14:paraId="4A8BE7D9" w14:textId="7002F651" w:rsidR="00D867DE" w:rsidRPr="00E11762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6" w:type="dxa"/>
          </w:tcPr>
          <w:p w14:paraId="744A49AB" w14:textId="77777777" w:rsidR="00D867DE" w:rsidRPr="00E11762" w:rsidRDefault="00D867DE" w:rsidP="00D867DE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719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</w:tcPr>
          <w:p w14:paraId="60F91D28" w14:textId="3CB08659" w:rsidR="00D867DE" w:rsidRPr="00E11762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5" w:type="dxa"/>
          </w:tcPr>
          <w:p w14:paraId="4FE06112" w14:textId="77777777" w:rsidR="00D867DE" w:rsidRPr="00E11762" w:rsidRDefault="00D867DE" w:rsidP="00D867DE">
            <w:pPr>
              <w:pStyle w:val="30"/>
              <w:tabs>
                <w:tab w:val="clear" w:pos="360"/>
                <w:tab w:val="clear" w:pos="720"/>
                <w:tab w:val="decimal" w:pos="351"/>
                <w:tab w:val="decimal" w:pos="106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1185" w:type="dxa"/>
          </w:tcPr>
          <w:p w14:paraId="6DF8CBB3" w14:textId="4E085DE6" w:rsidR="00D867DE" w:rsidRPr="00E11762" w:rsidRDefault="00D867DE" w:rsidP="004E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>
              <w:rPr>
                <w:rFonts w:ascii="Angsana New" w:eastAsia="MS Mincho" w:hAnsi="Angsana New"/>
                <w:sz w:val="23"/>
                <w:szCs w:val="23"/>
              </w:rPr>
              <w:t xml:space="preserve">   </w:t>
            </w:r>
            <w:r w:rsidRPr="00E11762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2" w:type="dxa"/>
          </w:tcPr>
          <w:p w14:paraId="7CAB7BE6" w14:textId="77777777" w:rsidR="00D867DE" w:rsidRPr="00E11762" w:rsidRDefault="00D867DE" w:rsidP="00D867DE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1170" w:type="dxa"/>
          </w:tcPr>
          <w:p w14:paraId="307FD108" w14:textId="4B970023" w:rsidR="00D867DE" w:rsidRPr="00D867DE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D867DE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34D8611F" w14:textId="77777777" w:rsidR="00D867DE" w:rsidRPr="00E11762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440" w:type="dxa"/>
          </w:tcPr>
          <w:p w14:paraId="59BD19B8" w14:textId="2BB40960" w:rsidR="00D867DE" w:rsidRPr="00E11762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2,532</w:t>
            </w:r>
          </w:p>
        </w:tc>
      </w:tr>
      <w:tr w:rsidR="00D867DE" w:rsidRPr="00E11762" w14:paraId="1CEE3756" w14:textId="77777777" w:rsidTr="005558C8">
        <w:trPr>
          <w:gridAfter w:val="4"/>
          <w:wAfter w:w="15640" w:type="dxa"/>
          <w:cantSplit/>
          <w:trHeight w:val="279"/>
        </w:trPr>
        <w:tc>
          <w:tcPr>
            <w:tcW w:w="3312" w:type="dxa"/>
          </w:tcPr>
          <w:p w14:paraId="31DA1C17" w14:textId="30702B18" w:rsidR="00D867DE" w:rsidRPr="00E11762" w:rsidRDefault="00D867DE" w:rsidP="00D867DE">
            <w:pPr>
              <w:tabs>
                <w:tab w:val="left" w:pos="372"/>
              </w:tabs>
              <w:spacing w:line="260" w:lineRule="exact"/>
              <w:ind w:right="63"/>
              <w:jc w:val="both"/>
              <w:rPr>
                <w:rFonts w:ascii="Angsana New" w:hAnsi="Angsana New"/>
                <w:sz w:val="23"/>
                <w:szCs w:val="23"/>
              </w:rPr>
            </w:pPr>
            <w:r w:rsidRPr="00E11762">
              <w:rPr>
                <w:rFonts w:ascii="Angsana New" w:hAnsi="Angsana New"/>
                <w:sz w:val="23"/>
                <w:szCs w:val="23"/>
                <w:cs/>
              </w:rPr>
              <w:t>โอน</w:t>
            </w:r>
          </w:p>
        </w:tc>
        <w:tc>
          <w:tcPr>
            <w:tcW w:w="468" w:type="dxa"/>
          </w:tcPr>
          <w:p w14:paraId="17747400" w14:textId="77777777" w:rsidR="00D867DE" w:rsidRPr="00E11762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exact"/>
              <w:ind w:left="-108"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6992EF13" w14:textId="3BD04E6D" w:rsidR="00D867DE" w:rsidRPr="00E11762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86158B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44EAAC41" w14:textId="77777777" w:rsidR="00D867DE" w:rsidRPr="00E11762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0B4FE79" w14:textId="14FC5A20" w:rsidR="00D867DE" w:rsidRPr="00E11762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D867DE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5A931DC1" w14:textId="77777777" w:rsidR="00D867DE" w:rsidRPr="00E11762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79DF1938" w14:textId="7AED1C4C" w:rsidR="00D867DE" w:rsidRPr="00E11762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86158B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40" w:type="dxa"/>
          </w:tcPr>
          <w:p w14:paraId="7ED770DA" w14:textId="77777777" w:rsidR="00D867DE" w:rsidRPr="00E11762" w:rsidRDefault="00D867DE" w:rsidP="00D867DE">
            <w:pPr>
              <w:pStyle w:val="30"/>
              <w:tabs>
                <w:tab w:val="clear" w:pos="360"/>
                <w:tab w:val="clear" w:pos="720"/>
                <w:tab w:val="decimal" w:pos="602"/>
                <w:tab w:val="left" w:pos="823"/>
                <w:tab w:val="center" w:pos="1592"/>
              </w:tabs>
              <w:spacing w:line="260" w:lineRule="exact"/>
              <w:ind w:left="-108" w:right="-18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</w:tcPr>
          <w:p w14:paraId="2A11509C" w14:textId="75638ACA" w:rsidR="00D867DE" w:rsidRPr="00E11762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86158B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3" w:type="dxa"/>
          </w:tcPr>
          <w:p w14:paraId="754E3C6C" w14:textId="77777777" w:rsidR="00D867DE" w:rsidRPr="00E11762" w:rsidRDefault="00D867DE" w:rsidP="00D867DE">
            <w:pPr>
              <w:pStyle w:val="30"/>
              <w:tabs>
                <w:tab w:val="clear" w:pos="360"/>
                <w:tab w:val="clear" w:pos="720"/>
                <w:tab w:val="decimal" w:pos="602"/>
                <w:tab w:val="left" w:pos="823"/>
                <w:tab w:val="center" w:pos="1592"/>
              </w:tabs>
              <w:spacing w:line="260" w:lineRule="exact"/>
              <w:ind w:left="-108" w:right="-18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77" w:type="dxa"/>
          </w:tcPr>
          <w:p w14:paraId="5570ED93" w14:textId="06D058E7" w:rsidR="00D867DE" w:rsidRPr="00E11762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1E70BF">
              <w:rPr>
                <w:rFonts w:ascii="Angsana New" w:eastAsia="MS Mincho" w:hAnsi="Angsana New"/>
                <w:sz w:val="23"/>
                <w:szCs w:val="23"/>
              </w:rPr>
              <w:t>2,231,119</w:t>
            </w:r>
          </w:p>
        </w:tc>
        <w:tc>
          <w:tcPr>
            <w:tcW w:w="256" w:type="dxa"/>
          </w:tcPr>
          <w:p w14:paraId="6857016F" w14:textId="77777777" w:rsidR="00D867DE" w:rsidRPr="00E11762" w:rsidRDefault="00D867DE" w:rsidP="00D867DE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719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</w:tcPr>
          <w:p w14:paraId="6CDEE1C7" w14:textId="01EF5097" w:rsidR="00D867DE" w:rsidRPr="00E11762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>
              <w:rPr>
                <w:rFonts w:ascii="Angsana New" w:eastAsia="MS Mincho" w:hAnsi="Angsana New"/>
                <w:sz w:val="23"/>
                <w:szCs w:val="23"/>
              </w:rPr>
              <w:t>425</w:t>
            </w:r>
            <w:r w:rsidRPr="0086158B">
              <w:rPr>
                <w:rFonts w:ascii="Angsana New" w:eastAsia="MS Mincho" w:hAnsi="Angsana New"/>
                <w:sz w:val="23"/>
                <w:szCs w:val="23"/>
              </w:rPr>
              <w:t>,</w:t>
            </w:r>
            <w:r>
              <w:rPr>
                <w:rFonts w:ascii="Angsana New" w:eastAsia="MS Mincho" w:hAnsi="Angsana New"/>
                <w:sz w:val="23"/>
                <w:szCs w:val="23"/>
              </w:rPr>
              <w:t>611</w:t>
            </w:r>
          </w:p>
        </w:tc>
        <w:tc>
          <w:tcPr>
            <w:tcW w:w="255" w:type="dxa"/>
          </w:tcPr>
          <w:p w14:paraId="3D88830F" w14:textId="77777777" w:rsidR="00D867DE" w:rsidRPr="00E11762" w:rsidRDefault="00D867DE" w:rsidP="00D867DE">
            <w:pPr>
              <w:pStyle w:val="30"/>
              <w:tabs>
                <w:tab w:val="clear" w:pos="360"/>
                <w:tab w:val="clear" w:pos="720"/>
                <w:tab w:val="decimal" w:pos="582"/>
                <w:tab w:val="decimal" w:pos="106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1185" w:type="dxa"/>
          </w:tcPr>
          <w:p w14:paraId="3918A25A" w14:textId="54F36CF2" w:rsidR="00D867DE" w:rsidRPr="00E11762" w:rsidRDefault="00D867DE" w:rsidP="004E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86158B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2" w:type="dxa"/>
          </w:tcPr>
          <w:p w14:paraId="0119309D" w14:textId="77777777" w:rsidR="00D867DE" w:rsidRPr="00E11762" w:rsidRDefault="00D867DE" w:rsidP="00D867DE">
            <w:pPr>
              <w:pStyle w:val="30"/>
              <w:tabs>
                <w:tab w:val="clear" w:pos="360"/>
                <w:tab w:val="clear" w:pos="720"/>
                <w:tab w:val="decimal" w:pos="719"/>
                <w:tab w:val="decimal" w:pos="106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1170" w:type="dxa"/>
          </w:tcPr>
          <w:p w14:paraId="654F4A95" w14:textId="19A773AF" w:rsidR="00D867DE" w:rsidRPr="00D867DE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D867DE">
              <w:rPr>
                <w:rFonts w:asciiTheme="majorBidi" w:hAnsiTheme="majorBidi" w:cstheme="majorBidi"/>
                <w:sz w:val="23"/>
                <w:szCs w:val="23"/>
              </w:rPr>
              <w:t>(2,656,730)</w:t>
            </w:r>
          </w:p>
        </w:tc>
        <w:tc>
          <w:tcPr>
            <w:tcW w:w="270" w:type="dxa"/>
          </w:tcPr>
          <w:p w14:paraId="2479921F" w14:textId="77777777" w:rsidR="00D867DE" w:rsidRPr="0086158B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440" w:type="dxa"/>
          </w:tcPr>
          <w:p w14:paraId="3E6AA950" w14:textId="6C12B368" w:rsidR="00D867DE" w:rsidRPr="00E11762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  <w:cs/>
              </w:rPr>
            </w:pPr>
            <w:r w:rsidRPr="0086158B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</w:tr>
      <w:tr w:rsidR="00D867DE" w:rsidRPr="00E11762" w14:paraId="788A0802" w14:textId="77777777" w:rsidTr="005558C8">
        <w:trPr>
          <w:gridAfter w:val="4"/>
          <w:wAfter w:w="15640" w:type="dxa"/>
          <w:cantSplit/>
          <w:trHeight w:val="297"/>
        </w:trPr>
        <w:tc>
          <w:tcPr>
            <w:tcW w:w="3312" w:type="dxa"/>
          </w:tcPr>
          <w:p w14:paraId="538CC1F9" w14:textId="5A31F4C9" w:rsidR="00D867DE" w:rsidRPr="00E11762" w:rsidRDefault="00D867DE" w:rsidP="00D867DE">
            <w:pPr>
              <w:tabs>
                <w:tab w:val="left" w:pos="372"/>
              </w:tabs>
              <w:spacing w:line="260" w:lineRule="exact"/>
              <w:ind w:right="63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E11762">
              <w:rPr>
                <w:rFonts w:ascii="Angsana New" w:hAnsi="Angsana New"/>
                <w:sz w:val="23"/>
                <w:szCs w:val="23"/>
                <w:cs/>
              </w:rPr>
              <w:t>โอนจากอสังหาริมทรัพย์เพื่อการลงทุน</w:t>
            </w:r>
          </w:p>
        </w:tc>
        <w:tc>
          <w:tcPr>
            <w:tcW w:w="468" w:type="dxa"/>
          </w:tcPr>
          <w:p w14:paraId="59FA42CD" w14:textId="77777777" w:rsidR="00D867DE" w:rsidRPr="00851CE6" w:rsidRDefault="00D867DE" w:rsidP="00D867DE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right="-108" w:hanging="34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900" w:type="dxa"/>
          </w:tcPr>
          <w:p w14:paraId="70E1880A" w14:textId="39D81860" w:rsidR="00D867DE" w:rsidRPr="00851CE6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  <w:r w:rsidRPr="00851CE6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172CD21C" w14:textId="77777777" w:rsidR="00D867DE" w:rsidRPr="00851CE6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D8533FF" w14:textId="301A2B8F" w:rsidR="00D867DE" w:rsidRPr="00851CE6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  <w:r w:rsidRPr="00851CE6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6A287D79" w14:textId="77777777" w:rsidR="00D867DE" w:rsidRPr="00851CE6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2E6281DF" w14:textId="480DBD0B" w:rsidR="00D867DE" w:rsidRPr="00851CE6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  <w:r w:rsidRPr="00851CE6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40" w:type="dxa"/>
          </w:tcPr>
          <w:p w14:paraId="141D059B" w14:textId="77777777" w:rsidR="00D867DE" w:rsidRPr="00E11762" w:rsidRDefault="00D867DE" w:rsidP="00D867DE">
            <w:pPr>
              <w:pStyle w:val="30"/>
              <w:tabs>
                <w:tab w:val="clear" w:pos="360"/>
                <w:tab w:val="clear" w:pos="720"/>
                <w:tab w:val="decimal" w:pos="602"/>
                <w:tab w:val="left" w:pos="823"/>
                <w:tab w:val="center" w:pos="1592"/>
              </w:tabs>
              <w:spacing w:line="260" w:lineRule="exact"/>
              <w:ind w:left="-108" w:right="-18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</w:tcPr>
          <w:p w14:paraId="386CCAA0" w14:textId="521A18E0" w:rsidR="00D867DE" w:rsidRPr="00851CE6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  <w:r w:rsidRPr="00851CE6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53" w:type="dxa"/>
          </w:tcPr>
          <w:p w14:paraId="40A62242" w14:textId="77777777" w:rsidR="00D867DE" w:rsidRPr="00851CE6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  <w:tab w:val="decimal" w:pos="1060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277" w:type="dxa"/>
          </w:tcPr>
          <w:p w14:paraId="407D186A" w14:textId="4E3926F6" w:rsidR="00D867DE" w:rsidRPr="00851CE6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  <w:r w:rsidRPr="0086158B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56" w:type="dxa"/>
          </w:tcPr>
          <w:p w14:paraId="1A1E7D91" w14:textId="77777777" w:rsidR="00D867DE" w:rsidRPr="00851CE6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"/>
                <w:tab w:val="left" w:pos="372"/>
                <w:tab w:val="decimal" w:pos="893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12" w:type="dxa"/>
          </w:tcPr>
          <w:p w14:paraId="1EC3DC19" w14:textId="01988031" w:rsidR="00D867DE" w:rsidRPr="00851CE6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  <w:r w:rsidRPr="00851CE6">
              <w:rPr>
                <w:rFonts w:ascii="Angsana New" w:hAnsi="Angsana New"/>
                <w:sz w:val="23"/>
                <w:szCs w:val="23"/>
              </w:rPr>
              <w:t>2,663</w:t>
            </w:r>
          </w:p>
        </w:tc>
        <w:tc>
          <w:tcPr>
            <w:tcW w:w="255" w:type="dxa"/>
          </w:tcPr>
          <w:p w14:paraId="5ADF7C4E" w14:textId="77777777" w:rsidR="00D867DE" w:rsidRPr="00851CE6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  <w:tab w:val="decimal" w:pos="1060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85" w:type="dxa"/>
          </w:tcPr>
          <w:p w14:paraId="4AB09247" w14:textId="527A7C97" w:rsidR="00D867DE" w:rsidRPr="00851CE6" w:rsidRDefault="00D867DE" w:rsidP="004E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  <w:r w:rsidRPr="00851CE6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52" w:type="dxa"/>
          </w:tcPr>
          <w:p w14:paraId="72E894BE" w14:textId="77777777" w:rsidR="00D867DE" w:rsidRPr="00851CE6" w:rsidRDefault="00D867DE" w:rsidP="00D867DE">
            <w:pPr>
              <w:tabs>
                <w:tab w:val="left" w:pos="372"/>
              </w:tabs>
              <w:spacing w:line="260" w:lineRule="exact"/>
              <w:ind w:right="63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70" w:type="dxa"/>
          </w:tcPr>
          <w:p w14:paraId="7ED75D3B" w14:textId="400A8DD0" w:rsidR="00D867DE" w:rsidRPr="00851CE6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  <w:r w:rsidRPr="00851CE6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585EA054" w14:textId="77777777" w:rsidR="00D867DE" w:rsidRPr="00851CE6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40" w:type="dxa"/>
          </w:tcPr>
          <w:p w14:paraId="5F9F2CE4" w14:textId="66E7741E" w:rsidR="00D867DE" w:rsidRPr="00851CE6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  <w:r w:rsidRPr="00851CE6">
              <w:rPr>
                <w:rFonts w:ascii="Angsana New" w:hAnsi="Angsana New"/>
                <w:sz w:val="23"/>
                <w:szCs w:val="23"/>
              </w:rPr>
              <w:t>2,663</w:t>
            </w:r>
          </w:p>
        </w:tc>
      </w:tr>
      <w:tr w:rsidR="00D867DE" w:rsidRPr="00E11762" w14:paraId="57BFA414" w14:textId="77777777" w:rsidTr="005558C8">
        <w:trPr>
          <w:gridAfter w:val="4"/>
          <w:wAfter w:w="15640" w:type="dxa"/>
          <w:cantSplit/>
          <w:trHeight w:val="270"/>
        </w:trPr>
        <w:tc>
          <w:tcPr>
            <w:tcW w:w="3312" w:type="dxa"/>
          </w:tcPr>
          <w:p w14:paraId="7A5957CB" w14:textId="49889E48" w:rsidR="00D867DE" w:rsidRPr="00E11762" w:rsidRDefault="00D867DE" w:rsidP="00D867DE">
            <w:pPr>
              <w:tabs>
                <w:tab w:val="left" w:pos="372"/>
              </w:tabs>
              <w:spacing w:line="260" w:lineRule="exact"/>
              <w:ind w:right="63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E11762">
              <w:rPr>
                <w:rFonts w:ascii="Angsana New" w:hAnsi="Angsana New"/>
                <w:sz w:val="23"/>
                <w:szCs w:val="23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468" w:type="dxa"/>
          </w:tcPr>
          <w:p w14:paraId="508A042D" w14:textId="77777777" w:rsidR="00D867DE" w:rsidRPr="00851CE6" w:rsidRDefault="00D867DE" w:rsidP="00D867DE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right="-108" w:hanging="34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900" w:type="dxa"/>
          </w:tcPr>
          <w:p w14:paraId="59CF0EE2" w14:textId="14855709" w:rsidR="00D867DE" w:rsidRPr="00851CE6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  <w:r w:rsidRPr="00851CE6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777ADA73" w14:textId="77777777" w:rsidR="00D867DE" w:rsidRPr="00851CE6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F1B72A0" w14:textId="7705CDAF" w:rsidR="00D867DE" w:rsidRPr="00851CE6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  <w:r w:rsidRPr="00851CE6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1B093FEA" w14:textId="77777777" w:rsidR="00D867DE" w:rsidRPr="00851CE6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4CE5BB0A" w14:textId="6FEF4B83" w:rsidR="00D867DE" w:rsidRPr="00851CE6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  <w:r w:rsidRPr="00851CE6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40" w:type="dxa"/>
          </w:tcPr>
          <w:p w14:paraId="24454FF7" w14:textId="77777777" w:rsidR="00D867DE" w:rsidRPr="00E11762" w:rsidRDefault="00D867DE" w:rsidP="00D867DE">
            <w:pPr>
              <w:pStyle w:val="30"/>
              <w:tabs>
                <w:tab w:val="clear" w:pos="360"/>
                <w:tab w:val="clear" w:pos="720"/>
                <w:tab w:val="decimal" w:pos="602"/>
                <w:tab w:val="left" w:pos="823"/>
                <w:tab w:val="center" w:pos="1592"/>
              </w:tabs>
              <w:spacing w:line="260" w:lineRule="exact"/>
              <w:ind w:left="-108" w:right="-18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</w:tcPr>
          <w:p w14:paraId="12198EB3" w14:textId="4A30D075" w:rsidR="00D867DE" w:rsidRPr="00851CE6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  <w:r w:rsidRPr="00851CE6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53" w:type="dxa"/>
          </w:tcPr>
          <w:p w14:paraId="798425F1" w14:textId="77777777" w:rsidR="00D867DE" w:rsidRPr="00851CE6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  <w:tab w:val="decimal" w:pos="1060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277" w:type="dxa"/>
          </w:tcPr>
          <w:p w14:paraId="5DB0823D" w14:textId="4DB9F9AF" w:rsidR="00D867DE" w:rsidRPr="00851CE6" w:rsidRDefault="00D867DE" w:rsidP="00ED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  <w:r w:rsidRPr="0086158B">
              <w:rPr>
                <w:rFonts w:ascii="Angsana New" w:hAnsi="Angsana New"/>
                <w:sz w:val="23"/>
                <w:szCs w:val="23"/>
              </w:rPr>
              <w:t>(1,774)</w:t>
            </w:r>
          </w:p>
        </w:tc>
        <w:tc>
          <w:tcPr>
            <w:tcW w:w="256" w:type="dxa"/>
          </w:tcPr>
          <w:p w14:paraId="57814962" w14:textId="77777777" w:rsidR="00D867DE" w:rsidRPr="00851CE6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"/>
                <w:tab w:val="left" w:pos="372"/>
                <w:tab w:val="decimal" w:pos="893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12" w:type="dxa"/>
          </w:tcPr>
          <w:p w14:paraId="15E90BAC" w14:textId="72AC9EF7" w:rsidR="00D867DE" w:rsidRPr="00851CE6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  <w:r w:rsidRPr="00851CE6">
              <w:rPr>
                <w:rFonts w:ascii="Angsana New" w:hAnsi="Angsana New"/>
                <w:sz w:val="23"/>
                <w:szCs w:val="23"/>
              </w:rPr>
              <w:t>(552)</w:t>
            </w:r>
          </w:p>
        </w:tc>
        <w:tc>
          <w:tcPr>
            <w:tcW w:w="255" w:type="dxa"/>
          </w:tcPr>
          <w:p w14:paraId="28717B82" w14:textId="77777777" w:rsidR="00D867DE" w:rsidRPr="00851CE6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  <w:tab w:val="decimal" w:pos="1060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85" w:type="dxa"/>
          </w:tcPr>
          <w:p w14:paraId="249C02A5" w14:textId="635B5540" w:rsidR="00D867DE" w:rsidRPr="00851CE6" w:rsidRDefault="00D867DE" w:rsidP="004E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  <w:r w:rsidRPr="00851CE6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52" w:type="dxa"/>
          </w:tcPr>
          <w:p w14:paraId="101E344F" w14:textId="77777777" w:rsidR="00D867DE" w:rsidRPr="00851CE6" w:rsidRDefault="00D867DE" w:rsidP="00D867DE">
            <w:pPr>
              <w:tabs>
                <w:tab w:val="left" w:pos="372"/>
              </w:tabs>
              <w:spacing w:line="260" w:lineRule="exact"/>
              <w:ind w:right="63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70" w:type="dxa"/>
          </w:tcPr>
          <w:p w14:paraId="28DC491B" w14:textId="41E26B44" w:rsidR="00D867DE" w:rsidRPr="00851CE6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  <w:r w:rsidRPr="00851CE6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58C58055" w14:textId="77777777" w:rsidR="00D867DE" w:rsidRPr="00851CE6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40" w:type="dxa"/>
          </w:tcPr>
          <w:p w14:paraId="71C96F4C" w14:textId="413992E7" w:rsidR="00D867DE" w:rsidRPr="00851CE6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  <w:r w:rsidRPr="00851CE6">
              <w:rPr>
                <w:rFonts w:ascii="Angsana New" w:hAnsi="Angsana New"/>
                <w:sz w:val="23"/>
                <w:szCs w:val="23"/>
              </w:rPr>
              <w:t>(2,326)</w:t>
            </w:r>
          </w:p>
        </w:tc>
      </w:tr>
      <w:tr w:rsidR="00D867DE" w:rsidRPr="00E11762" w14:paraId="21005EB8" w14:textId="77777777" w:rsidTr="005558C8">
        <w:trPr>
          <w:gridAfter w:val="4"/>
          <w:wAfter w:w="15640" w:type="dxa"/>
          <w:cantSplit/>
          <w:trHeight w:val="252"/>
        </w:trPr>
        <w:tc>
          <w:tcPr>
            <w:tcW w:w="3312" w:type="dxa"/>
          </w:tcPr>
          <w:p w14:paraId="013A4036" w14:textId="192D1324" w:rsidR="00D867DE" w:rsidRPr="00E11762" w:rsidRDefault="00D867DE" w:rsidP="00D867DE">
            <w:pPr>
              <w:tabs>
                <w:tab w:val="left" w:pos="372"/>
              </w:tabs>
              <w:spacing w:line="260" w:lineRule="exact"/>
              <w:ind w:right="63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E11762">
              <w:rPr>
                <w:rFonts w:ascii="Angsana New" w:hAnsi="Angsana New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468" w:type="dxa"/>
          </w:tcPr>
          <w:p w14:paraId="32BE0EB1" w14:textId="77777777" w:rsidR="00D867DE" w:rsidRPr="00851CE6" w:rsidRDefault="00D867DE" w:rsidP="00D867DE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right="-108" w:hanging="34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900" w:type="dxa"/>
          </w:tcPr>
          <w:p w14:paraId="4046632F" w14:textId="2BD1FF4A" w:rsidR="00D867DE" w:rsidRPr="00851CE6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  <w:r w:rsidRPr="00851CE6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6757E0F8" w14:textId="77777777" w:rsidR="00D867DE" w:rsidRPr="00851CE6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315E78FD" w14:textId="34B0B061" w:rsidR="00D867DE" w:rsidRPr="00851CE6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  <w:r w:rsidRPr="00851CE6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10545529" w14:textId="77777777" w:rsidR="00D867DE" w:rsidRPr="00851CE6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0E53B1CE" w14:textId="2639E293" w:rsidR="00D867DE" w:rsidRPr="00851CE6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  <w:r w:rsidRPr="00851CE6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40" w:type="dxa"/>
          </w:tcPr>
          <w:p w14:paraId="3BD8F03F" w14:textId="77777777" w:rsidR="00D867DE" w:rsidRPr="00E11762" w:rsidRDefault="00D867DE" w:rsidP="00D867DE">
            <w:pPr>
              <w:pStyle w:val="30"/>
              <w:tabs>
                <w:tab w:val="clear" w:pos="360"/>
                <w:tab w:val="clear" w:pos="720"/>
                <w:tab w:val="decimal" w:pos="602"/>
                <w:tab w:val="left" w:pos="823"/>
                <w:tab w:val="center" w:pos="1592"/>
              </w:tabs>
              <w:spacing w:line="260" w:lineRule="exact"/>
              <w:ind w:left="-108" w:right="-18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</w:tcPr>
          <w:p w14:paraId="0C857483" w14:textId="15B5F733" w:rsidR="00D867DE" w:rsidRPr="00851CE6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  <w:r w:rsidRPr="00851CE6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53" w:type="dxa"/>
          </w:tcPr>
          <w:p w14:paraId="76D36DF9" w14:textId="77777777" w:rsidR="00D867DE" w:rsidRPr="00851CE6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  <w:tab w:val="decimal" w:pos="1060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277" w:type="dxa"/>
          </w:tcPr>
          <w:p w14:paraId="282EE5FD" w14:textId="00D9122F" w:rsidR="00D867DE" w:rsidRPr="00851CE6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  <w:r w:rsidRPr="0086158B">
              <w:rPr>
                <w:rFonts w:ascii="Angsana New" w:hAnsi="Angsana New"/>
                <w:sz w:val="23"/>
                <w:szCs w:val="23"/>
              </w:rPr>
              <w:t>(7,318)</w:t>
            </w:r>
          </w:p>
        </w:tc>
        <w:tc>
          <w:tcPr>
            <w:tcW w:w="256" w:type="dxa"/>
          </w:tcPr>
          <w:p w14:paraId="2A39F08E" w14:textId="77777777" w:rsidR="00D867DE" w:rsidRPr="00851CE6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"/>
                <w:tab w:val="left" w:pos="372"/>
                <w:tab w:val="decimal" w:pos="893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12" w:type="dxa"/>
          </w:tcPr>
          <w:p w14:paraId="0BCE42AB" w14:textId="229B4076" w:rsidR="00D867DE" w:rsidRPr="00851CE6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  <w:r w:rsidRPr="00851CE6">
              <w:rPr>
                <w:rFonts w:ascii="Angsana New" w:hAnsi="Angsana New"/>
                <w:sz w:val="23"/>
                <w:szCs w:val="23"/>
              </w:rPr>
              <w:t>(8,615)</w:t>
            </w:r>
          </w:p>
        </w:tc>
        <w:tc>
          <w:tcPr>
            <w:tcW w:w="255" w:type="dxa"/>
          </w:tcPr>
          <w:p w14:paraId="02E04DC0" w14:textId="77777777" w:rsidR="00D867DE" w:rsidRPr="00851CE6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  <w:tab w:val="decimal" w:pos="1060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85" w:type="dxa"/>
          </w:tcPr>
          <w:p w14:paraId="721377FE" w14:textId="3904A8DD" w:rsidR="00D867DE" w:rsidRPr="00851CE6" w:rsidRDefault="00D867DE" w:rsidP="00ED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  <w:r w:rsidRPr="00851CE6">
              <w:rPr>
                <w:rFonts w:ascii="Angsana New" w:hAnsi="Angsana New"/>
                <w:sz w:val="23"/>
                <w:szCs w:val="23"/>
              </w:rPr>
              <w:t>(1,788)</w:t>
            </w:r>
          </w:p>
        </w:tc>
        <w:tc>
          <w:tcPr>
            <w:tcW w:w="252" w:type="dxa"/>
          </w:tcPr>
          <w:p w14:paraId="6FEF42C9" w14:textId="77777777" w:rsidR="00D867DE" w:rsidRPr="00851CE6" w:rsidRDefault="00D867DE" w:rsidP="00D867DE">
            <w:pPr>
              <w:tabs>
                <w:tab w:val="left" w:pos="372"/>
              </w:tabs>
              <w:spacing w:line="260" w:lineRule="exact"/>
              <w:ind w:right="63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70" w:type="dxa"/>
          </w:tcPr>
          <w:p w14:paraId="1D1BF6C5" w14:textId="02CEFBE5" w:rsidR="00D867DE" w:rsidRPr="00851CE6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  <w:r w:rsidRPr="00851CE6">
              <w:rPr>
                <w:rFonts w:ascii="Angsana New" w:hAnsi="Angsana New"/>
                <w:sz w:val="23"/>
                <w:szCs w:val="23"/>
              </w:rPr>
              <w:t>(30)</w:t>
            </w:r>
          </w:p>
        </w:tc>
        <w:tc>
          <w:tcPr>
            <w:tcW w:w="270" w:type="dxa"/>
          </w:tcPr>
          <w:p w14:paraId="4437CC46" w14:textId="77777777" w:rsidR="00D867DE" w:rsidRPr="00851CE6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40" w:type="dxa"/>
          </w:tcPr>
          <w:p w14:paraId="48E1FEFF" w14:textId="2BD9239B" w:rsidR="00D867DE" w:rsidRPr="00851CE6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  <w:r w:rsidRPr="00851CE6">
              <w:rPr>
                <w:rFonts w:ascii="Angsana New" w:hAnsi="Angsana New"/>
                <w:sz w:val="23"/>
                <w:szCs w:val="23"/>
              </w:rPr>
              <w:t>(17,751)</w:t>
            </w:r>
          </w:p>
        </w:tc>
      </w:tr>
      <w:tr w:rsidR="00D867DE" w:rsidRPr="00E11762" w14:paraId="4938DC7A" w14:textId="77777777" w:rsidTr="005558C8">
        <w:trPr>
          <w:gridAfter w:val="4"/>
          <w:wAfter w:w="15640" w:type="dxa"/>
          <w:cantSplit/>
          <w:trHeight w:val="252"/>
        </w:trPr>
        <w:tc>
          <w:tcPr>
            <w:tcW w:w="3312" w:type="dxa"/>
          </w:tcPr>
          <w:p w14:paraId="79CD91F1" w14:textId="58621FC0" w:rsidR="00D867DE" w:rsidRPr="00851CE6" w:rsidRDefault="00D867DE" w:rsidP="00D867DE">
            <w:pPr>
              <w:tabs>
                <w:tab w:val="left" w:pos="372"/>
              </w:tabs>
              <w:spacing w:line="260" w:lineRule="exact"/>
              <w:ind w:right="63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E11762">
              <w:rPr>
                <w:rFonts w:ascii="Angsana New" w:hAnsi="Angsana New"/>
                <w:sz w:val="23"/>
                <w:szCs w:val="23"/>
                <w:cs/>
              </w:rPr>
              <w:t>ตัดจำหน่าย</w:t>
            </w:r>
          </w:p>
        </w:tc>
        <w:tc>
          <w:tcPr>
            <w:tcW w:w="468" w:type="dxa"/>
          </w:tcPr>
          <w:p w14:paraId="5E64B120" w14:textId="3789CEA1" w:rsidR="00D867DE" w:rsidRPr="00851CE6" w:rsidRDefault="00D867DE" w:rsidP="00D867DE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right="-108" w:hanging="34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900" w:type="dxa"/>
          </w:tcPr>
          <w:p w14:paraId="57EC0C17" w14:textId="4DBD3A17" w:rsidR="00D867DE" w:rsidRPr="00851CE6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  <w:r w:rsidRPr="00851CE6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1598A4AD" w14:textId="77777777" w:rsidR="00D867DE" w:rsidRPr="00851CE6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0BEDDCA4" w14:textId="796B522D" w:rsidR="00D867DE" w:rsidRPr="00851CE6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  <w:r w:rsidRPr="00851CE6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3F36330E" w14:textId="77777777" w:rsidR="00D867DE" w:rsidRPr="00851CE6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1BF23DEB" w14:textId="59A234A4" w:rsidR="00D867DE" w:rsidRPr="00851CE6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  <w:r w:rsidRPr="00851CE6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40" w:type="dxa"/>
          </w:tcPr>
          <w:p w14:paraId="373E1545" w14:textId="77777777" w:rsidR="00D867DE" w:rsidRPr="00E11762" w:rsidRDefault="00D867DE" w:rsidP="00D867DE">
            <w:pPr>
              <w:pStyle w:val="30"/>
              <w:tabs>
                <w:tab w:val="clear" w:pos="360"/>
                <w:tab w:val="clear" w:pos="720"/>
                <w:tab w:val="decimal" w:pos="602"/>
                <w:tab w:val="left" w:pos="823"/>
                <w:tab w:val="center" w:pos="1592"/>
              </w:tabs>
              <w:spacing w:line="260" w:lineRule="exact"/>
              <w:ind w:left="-108" w:right="-18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</w:tcPr>
          <w:p w14:paraId="63C2DB0B" w14:textId="3ECA571D" w:rsidR="00D867DE" w:rsidRPr="00851CE6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  <w:r w:rsidRPr="00851CE6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53" w:type="dxa"/>
          </w:tcPr>
          <w:p w14:paraId="455A332D" w14:textId="77777777" w:rsidR="00D867DE" w:rsidRPr="00851CE6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  <w:tab w:val="decimal" w:pos="1060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277" w:type="dxa"/>
          </w:tcPr>
          <w:p w14:paraId="306A1AB1" w14:textId="737CD4B7" w:rsidR="00D867DE" w:rsidRPr="00851CE6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  <w:r w:rsidRPr="00851CE6">
              <w:rPr>
                <w:rFonts w:ascii="Angsana New" w:hAnsi="Angsana New"/>
                <w:sz w:val="23"/>
                <w:szCs w:val="23"/>
              </w:rPr>
              <w:t>(1,075)</w:t>
            </w:r>
          </w:p>
        </w:tc>
        <w:tc>
          <w:tcPr>
            <w:tcW w:w="256" w:type="dxa"/>
          </w:tcPr>
          <w:p w14:paraId="718ECDDE" w14:textId="77777777" w:rsidR="00D867DE" w:rsidRPr="00851CE6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"/>
                <w:tab w:val="left" w:pos="372"/>
                <w:tab w:val="decimal" w:pos="893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12" w:type="dxa"/>
          </w:tcPr>
          <w:p w14:paraId="0E7CA820" w14:textId="16F960E0" w:rsidR="00D867DE" w:rsidRPr="00851CE6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  <w:r w:rsidRPr="00851CE6">
              <w:rPr>
                <w:rFonts w:ascii="Angsana New" w:hAnsi="Angsana New"/>
                <w:sz w:val="23"/>
                <w:szCs w:val="23"/>
              </w:rPr>
              <w:t>(5,156)</w:t>
            </w:r>
          </w:p>
        </w:tc>
        <w:tc>
          <w:tcPr>
            <w:tcW w:w="255" w:type="dxa"/>
          </w:tcPr>
          <w:p w14:paraId="5F4A8B72" w14:textId="77777777" w:rsidR="00D867DE" w:rsidRPr="00851CE6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  <w:tab w:val="decimal" w:pos="1060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85" w:type="dxa"/>
          </w:tcPr>
          <w:p w14:paraId="49D47A9E" w14:textId="78063688" w:rsidR="00D867DE" w:rsidRPr="00851CE6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  <w:r w:rsidRPr="00851CE6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52" w:type="dxa"/>
          </w:tcPr>
          <w:p w14:paraId="7770CFF1" w14:textId="77777777" w:rsidR="00D867DE" w:rsidRPr="00851CE6" w:rsidRDefault="00D867DE" w:rsidP="00D867DE">
            <w:pPr>
              <w:tabs>
                <w:tab w:val="left" w:pos="372"/>
              </w:tabs>
              <w:spacing w:line="260" w:lineRule="exact"/>
              <w:ind w:right="63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70" w:type="dxa"/>
          </w:tcPr>
          <w:p w14:paraId="46C3BA4C" w14:textId="2166F259" w:rsidR="00D867DE" w:rsidRPr="00851CE6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  <w:r w:rsidRPr="00851CE6">
              <w:rPr>
                <w:rFonts w:ascii="Angsana New" w:hAnsi="Angsana New"/>
                <w:sz w:val="23"/>
                <w:szCs w:val="23"/>
              </w:rPr>
              <w:t>(179)</w:t>
            </w:r>
          </w:p>
        </w:tc>
        <w:tc>
          <w:tcPr>
            <w:tcW w:w="270" w:type="dxa"/>
          </w:tcPr>
          <w:p w14:paraId="5C185011" w14:textId="77777777" w:rsidR="00D867DE" w:rsidRPr="00851CE6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40" w:type="dxa"/>
          </w:tcPr>
          <w:p w14:paraId="3DE65ADE" w14:textId="2BA4608A" w:rsidR="00D867DE" w:rsidRPr="00851CE6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  <w:r w:rsidRPr="00851CE6">
              <w:rPr>
                <w:rFonts w:ascii="Angsana New" w:hAnsi="Angsana New"/>
                <w:sz w:val="23"/>
                <w:szCs w:val="23"/>
              </w:rPr>
              <w:t>(6,410)</w:t>
            </w:r>
          </w:p>
        </w:tc>
      </w:tr>
      <w:tr w:rsidR="00D867DE" w:rsidRPr="00E11762" w14:paraId="06C2A410" w14:textId="77777777" w:rsidTr="005558C8">
        <w:trPr>
          <w:gridAfter w:val="4"/>
          <w:wAfter w:w="15640" w:type="dxa"/>
          <w:cantSplit/>
        </w:trPr>
        <w:tc>
          <w:tcPr>
            <w:tcW w:w="3312" w:type="dxa"/>
          </w:tcPr>
          <w:p w14:paraId="256F0864" w14:textId="1D2893C6" w:rsidR="00D867DE" w:rsidRPr="00E11762" w:rsidRDefault="00D867DE" w:rsidP="00D867DE">
            <w:pPr>
              <w:tabs>
                <w:tab w:val="left" w:pos="372"/>
              </w:tabs>
              <w:spacing w:line="260" w:lineRule="exact"/>
              <w:ind w:right="63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E11762">
              <w:rPr>
                <w:rFonts w:ascii="Angsana New" w:hAnsi="Angsana New"/>
                <w:sz w:val="23"/>
                <w:szCs w:val="23"/>
                <w:cs/>
              </w:rPr>
              <w:t>ยกเลิกสัญญาเช่า</w:t>
            </w:r>
          </w:p>
        </w:tc>
        <w:tc>
          <w:tcPr>
            <w:tcW w:w="468" w:type="dxa"/>
          </w:tcPr>
          <w:p w14:paraId="2FA1B687" w14:textId="77777777" w:rsidR="00D867DE" w:rsidRPr="008914E1" w:rsidRDefault="00D867DE" w:rsidP="00D867DE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right="-108"/>
              <w:rPr>
                <w:rFonts w:ascii="Angsana New" w:hAnsi="Angsana New"/>
                <w:i/>
                <w:iCs/>
                <w:sz w:val="23"/>
                <w:szCs w:val="23"/>
                <w:highlight w:val="yellow"/>
                <w:lang w:val="en-US"/>
              </w:rPr>
            </w:pPr>
          </w:p>
        </w:tc>
        <w:tc>
          <w:tcPr>
            <w:tcW w:w="900" w:type="dxa"/>
          </w:tcPr>
          <w:p w14:paraId="69E4167B" w14:textId="43FF1AB9" w:rsidR="00D867DE" w:rsidRPr="00E11762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86158B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6E3F6AC9" w14:textId="77777777" w:rsidR="00D867DE" w:rsidRPr="00E11762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5885F8DD" w14:textId="253C797E" w:rsidR="00D867DE" w:rsidRPr="00E11762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D867DE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26A92AE0" w14:textId="77777777" w:rsidR="00D867DE" w:rsidRPr="00E11762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11F095C3" w14:textId="056C0C63" w:rsidR="00D867DE" w:rsidRPr="00E11762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86158B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40" w:type="dxa"/>
          </w:tcPr>
          <w:p w14:paraId="55AE0D51" w14:textId="77777777" w:rsidR="00D867DE" w:rsidRPr="00E11762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60" w:lineRule="exact"/>
              <w:ind w:left="-108"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200" w:type="dxa"/>
          </w:tcPr>
          <w:p w14:paraId="1141AE1A" w14:textId="1D23F374" w:rsidR="00D867DE" w:rsidRPr="00E11762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86158B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3" w:type="dxa"/>
          </w:tcPr>
          <w:p w14:paraId="1FC0CE79" w14:textId="77777777" w:rsidR="00D867DE" w:rsidRPr="00E11762" w:rsidRDefault="00D867DE" w:rsidP="00D867DE">
            <w:pPr>
              <w:pStyle w:val="30"/>
              <w:tabs>
                <w:tab w:val="clear" w:pos="360"/>
                <w:tab w:val="clear" w:pos="720"/>
                <w:tab w:val="decimal" w:pos="602"/>
                <w:tab w:val="left" w:pos="823"/>
                <w:tab w:val="center" w:pos="1592"/>
              </w:tabs>
              <w:spacing w:line="260" w:lineRule="exact"/>
              <w:ind w:left="-108" w:right="-18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77" w:type="dxa"/>
          </w:tcPr>
          <w:p w14:paraId="42BDC62F" w14:textId="073F798B" w:rsidR="00D867DE" w:rsidRPr="00E11762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86158B">
              <w:rPr>
                <w:rFonts w:ascii="Angsana New" w:hAnsi="Angsana New"/>
                <w:sz w:val="23"/>
                <w:szCs w:val="23"/>
                <w:lang w:eastAsia="zh-CN"/>
              </w:rPr>
              <w:t>-</w:t>
            </w:r>
          </w:p>
        </w:tc>
        <w:tc>
          <w:tcPr>
            <w:tcW w:w="256" w:type="dxa"/>
          </w:tcPr>
          <w:p w14:paraId="0568C4D5" w14:textId="77777777" w:rsidR="00D867DE" w:rsidRPr="00E11762" w:rsidRDefault="00D867DE" w:rsidP="00D867DE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719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</w:tcPr>
          <w:p w14:paraId="1F53C4FF" w14:textId="29267927" w:rsidR="00D867DE" w:rsidRPr="00E11762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86158B">
              <w:rPr>
                <w:rFonts w:ascii="Angsana New" w:eastAsia="MS Mincho" w:hAnsi="Angsana New"/>
                <w:sz w:val="23"/>
                <w:szCs w:val="23"/>
              </w:rPr>
              <w:t>(2,029)</w:t>
            </w:r>
          </w:p>
        </w:tc>
        <w:tc>
          <w:tcPr>
            <w:tcW w:w="255" w:type="dxa"/>
          </w:tcPr>
          <w:p w14:paraId="6BB92527" w14:textId="77777777" w:rsidR="00D867DE" w:rsidRPr="00E11762" w:rsidRDefault="00D867DE" w:rsidP="00D867DE">
            <w:pPr>
              <w:pStyle w:val="30"/>
              <w:tabs>
                <w:tab w:val="clear" w:pos="360"/>
                <w:tab w:val="clear" w:pos="720"/>
                <w:tab w:val="decimal" w:pos="582"/>
                <w:tab w:val="decimal" w:pos="106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1185" w:type="dxa"/>
          </w:tcPr>
          <w:p w14:paraId="38D3440D" w14:textId="440294B9" w:rsidR="00D867DE" w:rsidRPr="00E11762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86158B">
              <w:rPr>
                <w:rFonts w:ascii="Angsana New" w:eastAsia="MS Mincho" w:hAnsi="Angsana New"/>
                <w:sz w:val="23"/>
                <w:szCs w:val="23"/>
              </w:rPr>
              <w:t>(4,65</w:t>
            </w:r>
            <w:r>
              <w:rPr>
                <w:rFonts w:ascii="Angsana New" w:eastAsia="MS Mincho" w:hAnsi="Angsana New"/>
                <w:sz w:val="23"/>
                <w:szCs w:val="23"/>
              </w:rPr>
              <w:t>0</w:t>
            </w:r>
            <w:r w:rsidRPr="0086158B">
              <w:rPr>
                <w:rFonts w:ascii="Angsana New" w:eastAsia="MS Mincho" w:hAnsi="Angsana New"/>
                <w:sz w:val="23"/>
                <w:szCs w:val="23"/>
              </w:rPr>
              <w:t>)</w:t>
            </w:r>
          </w:p>
        </w:tc>
        <w:tc>
          <w:tcPr>
            <w:tcW w:w="252" w:type="dxa"/>
          </w:tcPr>
          <w:p w14:paraId="1BE67C5E" w14:textId="77777777" w:rsidR="00D867DE" w:rsidRPr="00E11762" w:rsidRDefault="00D867DE" w:rsidP="00D867DE">
            <w:pPr>
              <w:pStyle w:val="30"/>
              <w:tabs>
                <w:tab w:val="clear" w:pos="360"/>
                <w:tab w:val="clear" w:pos="720"/>
                <w:tab w:val="decimal" w:pos="719"/>
                <w:tab w:val="decimal" w:pos="106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3D94ADA" w14:textId="321068F5" w:rsidR="00D867DE" w:rsidRPr="00D867DE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D867DE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2FCA1142" w14:textId="77777777" w:rsidR="00D867DE" w:rsidRPr="0086158B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440" w:type="dxa"/>
          </w:tcPr>
          <w:p w14:paraId="743DED39" w14:textId="2BC49663" w:rsidR="00D867DE" w:rsidRPr="00E11762" w:rsidRDefault="00D867DE" w:rsidP="004E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86158B">
              <w:rPr>
                <w:rFonts w:ascii="Angsana New" w:eastAsia="MS Mincho" w:hAnsi="Angsana New"/>
                <w:sz w:val="23"/>
                <w:szCs w:val="23"/>
              </w:rPr>
              <w:t>(6,6</w:t>
            </w:r>
            <w:r>
              <w:rPr>
                <w:rFonts w:ascii="Angsana New" w:eastAsia="MS Mincho" w:hAnsi="Angsana New"/>
                <w:sz w:val="23"/>
                <w:szCs w:val="23"/>
              </w:rPr>
              <w:t>79</w:t>
            </w:r>
            <w:r w:rsidRPr="0086158B">
              <w:rPr>
                <w:rFonts w:ascii="Angsana New" w:eastAsia="MS Mincho" w:hAnsi="Angsana New"/>
                <w:sz w:val="23"/>
                <w:szCs w:val="23"/>
              </w:rPr>
              <w:t>)</w:t>
            </w:r>
          </w:p>
        </w:tc>
      </w:tr>
      <w:tr w:rsidR="00D867DE" w:rsidRPr="00E11762" w14:paraId="36FA0604" w14:textId="77777777" w:rsidTr="005558C8">
        <w:trPr>
          <w:gridAfter w:val="4"/>
          <w:wAfter w:w="15640" w:type="dxa"/>
          <w:cantSplit/>
        </w:trPr>
        <w:tc>
          <w:tcPr>
            <w:tcW w:w="3312" w:type="dxa"/>
          </w:tcPr>
          <w:p w14:paraId="5BDA3716" w14:textId="0D302209" w:rsidR="00D867DE" w:rsidRPr="00E11762" w:rsidRDefault="00D867DE" w:rsidP="00D867DE">
            <w:pPr>
              <w:tabs>
                <w:tab w:val="left" w:pos="372"/>
              </w:tabs>
              <w:spacing w:line="260" w:lineRule="exact"/>
              <w:ind w:right="-108"/>
              <w:jc w:val="both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E11762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E11762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31 </w:t>
            </w:r>
            <w:r w:rsidRPr="00E11762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Pr="00E11762">
              <w:rPr>
                <w:rFonts w:ascii="Angsana New" w:hAnsi="Angsana New"/>
                <w:b/>
                <w:bCs/>
                <w:sz w:val="23"/>
                <w:szCs w:val="23"/>
              </w:rPr>
              <w:t>256</w:t>
            </w:r>
            <w:r>
              <w:rPr>
                <w:rFonts w:ascii="Angsana New" w:hAnsi="Angsana New"/>
                <w:b/>
                <w:bCs/>
                <w:sz w:val="23"/>
                <w:szCs w:val="23"/>
              </w:rPr>
              <w:t>3</w:t>
            </w:r>
            <w:r w:rsidRPr="00E11762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 </w:t>
            </w:r>
            <w:r w:rsidR="00851CE6"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 xml:space="preserve">และ </w:t>
            </w:r>
            <w:r w:rsidR="00851CE6" w:rsidRPr="00E11762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1 </w:t>
            </w:r>
            <w:r w:rsidR="00851CE6" w:rsidRPr="00E11762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มกราคม </w:t>
            </w:r>
            <w:r w:rsidR="00851CE6" w:rsidRPr="00E11762">
              <w:rPr>
                <w:rFonts w:ascii="Angsana New" w:hAnsi="Angsana New"/>
                <w:b/>
                <w:bCs/>
                <w:sz w:val="23"/>
                <w:szCs w:val="23"/>
              </w:rPr>
              <w:t>256</w:t>
            </w:r>
            <w:r w:rsidR="00851CE6">
              <w:rPr>
                <w:rFonts w:ascii="Angsana New" w:hAnsi="Angsana New"/>
                <w:b/>
                <w:bCs/>
                <w:sz w:val="23"/>
                <w:szCs w:val="23"/>
              </w:rPr>
              <w:t>4</w:t>
            </w:r>
          </w:p>
        </w:tc>
        <w:tc>
          <w:tcPr>
            <w:tcW w:w="468" w:type="dxa"/>
          </w:tcPr>
          <w:p w14:paraId="5D80306A" w14:textId="77777777" w:rsidR="00D867DE" w:rsidRPr="008914E1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exact"/>
              <w:ind w:left="-108" w:right="-126"/>
              <w:jc w:val="center"/>
              <w:rPr>
                <w:rFonts w:ascii="Angsana New" w:eastAsia="MS Mincho" w:hAnsi="Angsana New"/>
                <w:i/>
                <w:iCs/>
                <w:sz w:val="23"/>
                <w:szCs w:val="23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9CE4227" w14:textId="109006FF" w:rsidR="00D867DE" w:rsidRPr="00855B4A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60" w:lineRule="exact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  <w:r w:rsidRPr="00C114D9">
              <w:rPr>
                <w:rFonts w:ascii="Angsana New" w:eastAsia="MS Mincho" w:hAnsi="Angsana New"/>
                <w:b/>
                <w:bCs/>
                <w:sz w:val="23"/>
                <w:szCs w:val="23"/>
              </w:rPr>
              <w:t>40,470,795</w:t>
            </w:r>
          </w:p>
        </w:tc>
        <w:tc>
          <w:tcPr>
            <w:tcW w:w="270" w:type="dxa"/>
          </w:tcPr>
          <w:p w14:paraId="18CC9E5F" w14:textId="77777777" w:rsidR="00D867DE" w:rsidRPr="00E11762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60" w:lineRule="exact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C159019" w14:textId="1C0D950B" w:rsidR="00D867DE" w:rsidRPr="00757B51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60" w:lineRule="exact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  <w:r>
              <w:rPr>
                <w:rFonts w:ascii="Angsana New" w:eastAsia="MS Mincho" w:hAnsi="Angsana New"/>
                <w:b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4245FC67" w14:textId="77777777" w:rsidR="00D867DE" w:rsidRPr="00C114D9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60" w:lineRule="exact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CE471EF" w14:textId="3A973A1F" w:rsidR="00D867DE" w:rsidRPr="00E11762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1550" w:firstLine="77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  <w:r w:rsidRPr="00671CDF">
              <w:rPr>
                <w:rFonts w:ascii="Angsana New" w:eastAsia="MS Mincho" w:hAnsi="Angsana New"/>
                <w:b/>
                <w:bCs/>
                <w:sz w:val="23"/>
                <w:szCs w:val="23"/>
              </w:rPr>
              <w:t>2,067,592</w:t>
            </w:r>
          </w:p>
        </w:tc>
        <w:tc>
          <w:tcPr>
            <w:tcW w:w="240" w:type="dxa"/>
          </w:tcPr>
          <w:p w14:paraId="62F3CC57" w14:textId="77777777" w:rsidR="00D867DE" w:rsidRPr="00E11762" w:rsidRDefault="00D867DE" w:rsidP="00D867DE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260" w:lineRule="exact"/>
              <w:ind w:right="-18"/>
              <w:jc w:val="right"/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3DF322D0" w14:textId="569D9D2A" w:rsidR="00D867DE" w:rsidRPr="00E11762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60" w:lineRule="exact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  <w:r w:rsidRPr="00C114D9">
              <w:rPr>
                <w:rFonts w:ascii="Angsana New" w:eastAsia="MS Mincho" w:hAnsi="Angsana New"/>
                <w:b/>
                <w:bCs/>
                <w:sz w:val="23"/>
                <w:szCs w:val="23"/>
              </w:rPr>
              <w:t>6,995</w:t>
            </w:r>
          </w:p>
        </w:tc>
        <w:tc>
          <w:tcPr>
            <w:tcW w:w="253" w:type="dxa"/>
          </w:tcPr>
          <w:p w14:paraId="338B4D0C" w14:textId="77777777" w:rsidR="00D867DE" w:rsidRPr="00E11762" w:rsidRDefault="00D867DE" w:rsidP="00D867DE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260" w:lineRule="exact"/>
              <w:ind w:right="-126"/>
              <w:rPr>
                <w:rFonts w:ascii="Angsana New" w:eastAsia="MS Mincho" w:hAnsi="Angsana New"/>
                <w:b/>
                <w:sz w:val="23"/>
                <w:szCs w:val="23"/>
                <w:cs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021783C7" w14:textId="77A32F4B" w:rsidR="00D867DE" w:rsidRPr="00E11762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  <w:r w:rsidRPr="00F61C7A">
              <w:rPr>
                <w:rFonts w:ascii="Angsana New" w:eastAsia="MS Mincho" w:hAnsi="Angsana New"/>
                <w:b/>
                <w:bCs/>
                <w:sz w:val="23"/>
                <w:szCs w:val="23"/>
              </w:rPr>
              <w:t>29,638,</w:t>
            </w:r>
            <w:r>
              <w:rPr>
                <w:rFonts w:ascii="Angsana New" w:eastAsia="MS Mincho" w:hAnsi="Angsana New"/>
                <w:b/>
                <w:bCs/>
                <w:sz w:val="23"/>
                <w:szCs w:val="23"/>
              </w:rPr>
              <w:t>000</w:t>
            </w:r>
          </w:p>
        </w:tc>
        <w:tc>
          <w:tcPr>
            <w:tcW w:w="256" w:type="dxa"/>
          </w:tcPr>
          <w:p w14:paraId="5B272888" w14:textId="77777777" w:rsidR="00D867DE" w:rsidRPr="00E11762" w:rsidRDefault="00D867DE" w:rsidP="00D867DE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522"/>
                <w:tab w:val="decimal" w:pos="719"/>
              </w:tabs>
              <w:spacing w:line="260" w:lineRule="exact"/>
              <w:ind w:right="-126"/>
              <w:rPr>
                <w:rFonts w:ascii="Angsana New" w:eastAsia="MS Mincho" w:hAnsi="Angsana New"/>
                <w:b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</w:tcPr>
          <w:p w14:paraId="084ACEF1" w14:textId="4A5A44AF" w:rsidR="00D867DE" w:rsidRPr="00E11762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60" w:lineRule="exact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b/>
                <w:bCs/>
                <w:sz w:val="23"/>
                <w:szCs w:val="23"/>
              </w:rPr>
              <w:t>5,058,254</w:t>
            </w:r>
          </w:p>
        </w:tc>
        <w:tc>
          <w:tcPr>
            <w:tcW w:w="255" w:type="dxa"/>
          </w:tcPr>
          <w:p w14:paraId="38F19C63" w14:textId="77777777" w:rsidR="00D867DE" w:rsidRPr="00E11762" w:rsidRDefault="00D867DE" w:rsidP="00D867DE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260" w:lineRule="exact"/>
              <w:ind w:right="-126"/>
              <w:rPr>
                <w:rFonts w:ascii="Angsana New" w:eastAsia="MS Mincho" w:hAnsi="Angsana New"/>
                <w:b/>
                <w:sz w:val="23"/>
                <w:szCs w:val="23"/>
                <w:cs/>
                <w:lang w:val="en-US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14:paraId="28095B95" w14:textId="0409D1E8" w:rsidR="00D867DE" w:rsidRPr="00E11762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60" w:lineRule="exact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b/>
                <w:bCs/>
                <w:sz w:val="23"/>
                <w:szCs w:val="23"/>
              </w:rPr>
              <w:t>92,70</w:t>
            </w:r>
            <w:r>
              <w:rPr>
                <w:rFonts w:ascii="Angsana New" w:eastAsia="MS Mincho" w:hAnsi="Angsana New"/>
                <w:b/>
                <w:bCs/>
                <w:sz w:val="23"/>
                <w:szCs w:val="23"/>
              </w:rPr>
              <w:t>4</w:t>
            </w:r>
          </w:p>
        </w:tc>
        <w:tc>
          <w:tcPr>
            <w:tcW w:w="252" w:type="dxa"/>
          </w:tcPr>
          <w:p w14:paraId="0A0B1FE6" w14:textId="77777777" w:rsidR="00D867DE" w:rsidRPr="00E11762" w:rsidRDefault="00D867DE" w:rsidP="00D867DE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60" w:lineRule="exact"/>
              <w:ind w:right="-126"/>
              <w:rPr>
                <w:rFonts w:ascii="Angsana New" w:eastAsia="MS Mincho" w:hAnsi="Angsana New"/>
                <w:b/>
                <w:sz w:val="23"/>
                <w:szCs w:val="23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3DA72B5" w14:textId="07C66D14" w:rsidR="00D867DE" w:rsidRPr="00D867DE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60" w:lineRule="exact"/>
              <w:ind w:right="-126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D867D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1,183,981</w:t>
            </w:r>
          </w:p>
        </w:tc>
        <w:tc>
          <w:tcPr>
            <w:tcW w:w="270" w:type="dxa"/>
          </w:tcPr>
          <w:p w14:paraId="334A0146" w14:textId="77777777" w:rsidR="00D867DE" w:rsidRPr="00E11762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="Angsana New" w:eastAsia="MS Mincho" w:hAnsi="Angsana New"/>
                <w:b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7D379F1" w14:textId="7604DAC7" w:rsidR="00D867DE" w:rsidRPr="00E11762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="Angsana New" w:eastAsia="MS Mincho" w:hAnsi="Angsana New"/>
                <w:b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b/>
                <w:sz w:val="23"/>
                <w:szCs w:val="23"/>
              </w:rPr>
              <w:t>78,518,321</w:t>
            </w:r>
          </w:p>
        </w:tc>
      </w:tr>
      <w:tr w:rsidR="004B07B2" w:rsidRPr="00E11762" w14:paraId="2BF3AD3D" w14:textId="77777777" w:rsidTr="005558C8">
        <w:trPr>
          <w:gridAfter w:val="4"/>
          <w:wAfter w:w="15640" w:type="dxa"/>
          <w:cantSplit/>
          <w:trHeight w:val="252"/>
        </w:trPr>
        <w:tc>
          <w:tcPr>
            <w:tcW w:w="3312" w:type="dxa"/>
            <w:shd w:val="clear" w:color="auto" w:fill="auto"/>
          </w:tcPr>
          <w:p w14:paraId="1431E175" w14:textId="52ADF406" w:rsidR="004B07B2" w:rsidRPr="00E11762" w:rsidRDefault="004B07B2" w:rsidP="004B07B2">
            <w:pPr>
              <w:tabs>
                <w:tab w:val="left" w:pos="372"/>
              </w:tabs>
              <w:spacing w:line="260" w:lineRule="exact"/>
              <w:ind w:right="-10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468" w:type="dxa"/>
            <w:shd w:val="clear" w:color="auto" w:fill="auto"/>
          </w:tcPr>
          <w:p w14:paraId="58A301D2" w14:textId="77777777" w:rsidR="004B07B2" w:rsidRPr="008914E1" w:rsidRDefault="004B07B2" w:rsidP="004B07B2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right="-108" w:hanging="34"/>
              <w:rPr>
                <w:rFonts w:ascii="Angsana New" w:hAnsi="Angsana New"/>
                <w:i/>
                <w:iCs/>
                <w:sz w:val="23"/>
                <w:szCs w:val="23"/>
                <w:highlight w:val="yellow"/>
                <w:lang w:val="en-US"/>
              </w:rPr>
            </w:pPr>
          </w:p>
        </w:tc>
        <w:tc>
          <w:tcPr>
            <w:tcW w:w="900" w:type="dxa"/>
          </w:tcPr>
          <w:p w14:paraId="0089B799" w14:textId="45ECC0E3" w:rsidR="004B07B2" w:rsidRPr="00F40EDC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 xml:space="preserve"> 515,601</w:t>
            </w:r>
          </w:p>
        </w:tc>
        <w:tc>
          <w:tcPr>
            <w:tcW w:w="270" w:type="dxa"/>
          </w:tcPr>
          <w:p w14:paraId="3E55280C" w14:textId="77777777" w:rsidR="004B07B2" w:rsidRPr="00F40EDC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</w:tcPr>
          <w:p w14:paraId="64EEC448" w14:textId="501B784C" w:rsidR="004B07B2" w:rsidRPr="00F40EDC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F40EDC">
              <w:rPr>
                <w:rFonts w:asciiTheme="majorBidi" w:hAnsiTheme="majorBidi" w:cstheme="majorBidi"/>
                <w:sz w:val="23"/>
                <w:szCs w:val="23"/>
              </w:rPr>
              <w:t xml:space="preserve"> 304,156 </w:t>
            </w:r>
          </w:p>
        </w:tc>
        <w:tc>
          <w:tcPr>
            <w:tcW w:w="270" w:type="dxa"/>
          </w:tcPr>
          <w:p w14:paraId="36ECDB85" w14:textId="77777777" w:rsidR="004B07B2" w:rsidRPr="00F40EDC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900" w:type="dxa"/>
            <w:shd w:val="clear" w:color="auto" w:fill="auto"/>
          </w:tcPr>
          <w:p w14:paraId="63EE286E" w14:textId="03433759" w:rsidR="004B07B2" w:rsidRPr="00F40EDC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 xml:space="preserve"> 86,396 </w:t>
            </w:r>
          </w:p>
        </w:tc>
        <w:tc>
          <w:tcPr>
            <w:tcW w:w="240" w:type="dxa"/>
            <w:shd w:val="clear" w:color="auto" w:fill="auto"/>
          </w:tcPr>
          <w:p w14:paraId="4291E19F" w14:textId="77777777" w:rsidR="004B07B2" w:rsidRPr="00F40EDC" w:rsidRDefault="004B07B2" w:rsidP="004B07B2">
            <w:pPr>
              <w:pStyle w:val="30"/>
              <w:tabs>
                <w:tab w:val="clear" w:pos="360"/>
                <w:tab w:val="clear" w:pos="720"/>
                <w:tab w:val="left" w:pos="823"/>
                <w:tab w:val="center" w:pos="1592"/>
              </w:tabs>
              <w:spacing w:line="260" w:lineRule="exact"/>
              <w:ind w:left="-108" w:right="162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71896C8C" w14:textId="73B84BAA" w:rsidR="004B07B2" w:rsidRPr="00F40EDC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 xml:space="preserve"> 1,186 </w:t>
            </w:r>
          </w:p>
        </w:tc>
        <w:tc>
          <w:tcPr>
            <w:tcW w:w="253" w:type="dxa"/>
            <w:shd w:val="clear" w:color="auto" w:fill="auto"/>
          </w:tcPr>
          <w:p w14:paraId="40162441" w14:textId="77777777" w:rsidR="004B07B2" w:rsidRPr="00F40EDC" w:rsidRDefault="004B07B2" w:rsidP="004B07B2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77" w:type="dxa"/>
            <w:shd w:val="clear" w:color="auto" w:fill="auto"/>
          </w:tcPr>
          <w:p w14:paraId="2C79B2F2" w14:textId="0C679BCF" w:rsidR="004B07B2" w:rsidRPr="00F40EDC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83,982</w:t>
            </w:r>
          </w:p>
        </w:tc>
        <w:tc>
          <w:tcPr>
            <w:tcW w:w="256" w:type="dxa"/>
            <w:shd w:val="clear" w:color="auto" w:fill="auto"/>
          </w:tcPr>
          <w:p w14:paraId="53D2C5E1" w14:textId="77777777" w:rsidR="004B07B2" w:rsidRPr="00F40EDC" w:rsidRDefault="004B07B2" w:rsidP="004B07B2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719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  <w:shd w:val="clear" w:color="auto" w:fill="auto"/>
          </w:tcPr>
          <w:p w14:paraId="57FE2C04" w14:textId="592E603B" w:rsidR="004B07B2" w:rsidRPr="00F40EDC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 xml:space="preserve"> 193,571 </w:t>
            </w:r>
          </w:p>
        </w:tc>
        <w:tc>
          <w:tcPr>
            <w:tcW w:w="255" w:type="dxa"/>
            <w:shd w:val="clear" w:color="auto" w:fill="auto"/>
          </w:tcPr>
          <w:p w14:paraId="4CEB8924" w14:textId="77777777" w:rsidR="004B07B2" w:rsidRPr="00F40EDC" w:rsidRDefault="004B07B2" w:rsidP="004B07B2">
            <w:pPr>
              <w:pStyle w:val="30"/>
              <w:tabs>
                <w:tab w:val="clear" w:pos="360"/>
                <w:tab w:val="clear" w:pos="720"/>
                <w:tab w:val="decimal" w:pos="351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85" w:type="dxa"/>
            <w:shd w:val="clear" w:color="auto" w:fill="auto"/>
          </w:tcPr>
          <w:p w14:paraId="02F9154E" w14:textId="0B6E48C7" w:rsidR="004B07B2" w:rsidRPr="00D867DE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>
              <w:rPr>
                <w:rFonts w:ascii="Angsana New" w:eastAsia="MS Mincho" w:hAnsi="Angsana New"/>
                <w:sz w:val="23"/>
                <w:szCs w:val="23"/>
              </w:rPr>
              <w:t xml:space="preserve"> 5,921 </w:t>
            </w:r>
          </w:p>
        </w:tc>
        <w:tc>
          <w:tcPr>
            <w:tcW w:w="252" w:type="dxa"/>
            <w:shd w:val="clear" w:color="auto" w:fill="auto"/>
          </w:tcPr>
          <w:p w14:paraId="28B3020B" w14:textId="77777777" w:rsidR="004B07B2" w:rsidRPr="00F40EDC" w:rsidRDefault="004B07B2" w:rsidP="004B07B2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70" w:type="dxa"/>
          </w:tcPr>
          <w:p w14:paraId="46D94B5F" w14:textId="69100E18" w:rsidR="004B07B2" w:rsidRPr="00D867DE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 xml:space="preserve"> 1,885,629 </w:t>
            </w:r>
          </w:p>
        </w:tc>
        <w:tc>
          <w:tcPr>
            <w:tcW w:w="270" w:type="dxa"/>
          </w:tcPr>
          <w:p w14:paraId="2F336202" w14:textId="77777777" w:rsidR="004B07B2" w:rsidRPr="00F40EDC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440" w:type="dxa"/>
            <w:shd w:val="clear" w:color="auto" w:fill="auto"/>
          </w:tcPr>
          <w:p w14:paraId="76621605" w14:textId="22101599" w:rsidR="004B07B2" w:rsidRPr="00F40EDC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 xml:space="preserve"> 3,076,442 </w:t>
            </w:r>
          </w:p>
        </w:tc>
      </w:tr>
      <w:tr w:rsidR="004B07B2" w:rsidRPr="00E11762" w14:paraId="0A8ADB08" w14:textId="77777777" w:rsidTr="005558C8">
        <w:trPr>
          <w:gridAfter w:val="4"/>
          <w:wAfter w:w="15640" w:type="dxa"/>
          <w:cantSplit/>
        </w:trPr>
        <w:tc>
          <w:tcPr>
            <w:tcW w:w="3312" w:type="dxa"/>
            <w:shd w:val="clear" w:color="auto" w:fill="auto"/>
          </w:tcPr>
          <w:p w14:paraId="3E49B488" w14:textId="60D41C7E" w:rsidR="004B07B2" w:rsidRPr="00E11762" w:rsidRDefault="004B07B2" w:rsidP="004B07B2">
            <w:pPr>
              <w:tabs>
                <w:tab w:val="left" w:pos="372"/>
              </w:tabs>
              <w:spacing w:line="260" w:lineRule="exact"/>
              <w:ind w:right="-10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  <w:cs/>
              </w:rPr>
              <w:t>ส่วนเกินทุนจากการตีราคา</w:t>
            </w:r>
          </w:p>
        </w:tc>
        <w:tc>
          <w:tcPr>
            <w:tcW w:w="468" w:type="dxa"/>
            <w:shd w:val="clear" w:color="auto" w:fill="auto"/>
          </w:tcPr>
          <w:p w14:paraId="2C9FA82A" w14:textId="77777777" w:rsidR="004B07B2" w:rsidRPr="008914E1" w:rsidRDefault="004B07B2" w:rsidP="004B07B2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right="-108" w:hanging="34"/>
              <w:rPr>
                <w:rFonts w:ascii="Angsana New" w:hAnsi="Angsana New"/>
                <w:i/>
                <w:iCs/>
                <w:sz w:val="23"/>
                <w:szCs w:val="23"/>
                <w:highlight w:val="yellow"/>
                <w:lang w:val="en-US"/>
              </w:rPr>
            </w:pPr>
          </w:p>
        </w:tc>
        <w:tc>
          <w:tcPr>
            <w:tcW w:w="900" w:type="dxa"/>
          </w:tcPr>
          <w:p w14:paraId="0403162C" w14:textId="612602F6" w:rsidR="004B07B2" w:rsidRPr="00F40EDC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 xml:space="preserve"> 24,504</w:t>
            </w:r>
          </w:p>
        </w:tc>
        <w:tc>
          <w:tcPr>
            <w:tcW w:w="270" w:type="dxa"/>
          </w:tcPr>
          <w:p w14:paraId="05765155" w14:textId="77777777" w:rsidR="004B07B2" w:rsidRPr="00F40EDC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10" w:type="dxa"/>
          </w:tcPr>
          <w:p w14:paraId="326FD7F3" w14:textId="48E2E961" w:rsidR="004B07B2" w:rsidRPr="00846FAC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D867DE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07BC651D" w14:textId="77777777" w:rsidR="004B07B2" w:rsidRPr="00F40EDC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900" w:type="dxa"/>
            <w:shd w:val="clear" w:color="auto" w:fill="auto"/>
          </w:tcPr>
          <w:p w14:paraId="271AD7F6" w14:textId="2E963DFB" w:rsidR="004B07B2" w:rsidRPr="00F40EDC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>
              <w:rPr>
                <w:rFonts w:ascii="Angsana New" w:eastAsia="MS Mincho" w:hAnsi="Angsana New"/>
                <w:sz w:val="23"/>
                <w:szCs w:val="23"/>
              </w:rPr>
              <w:t xml:space="preserve"> -   </w:t>
            </w:r>
          </w:p>
        </w:tc>
        <w:tc>
          <w:tcPr>
            <w:tcW w:w="240" w:type="dxa"/>
            <w:shd w:val="clear" w:color="auto" w:fill="auto"/>
          </w:tcPr>
          <w:p w14:paraId="4BDBC70B" w14:textId="77777777" w:rsidR="004B07B2" w:rsidRPr="00F40EDC" w:rsidRDefault="004B07B2" w:rsidP="004B07B2">
            <w:pPr>
              <w:pStyle w:val="30"/>
              <w:tabs>
                <w:tab w:val="clear" w:pos="360"/>
                <w:tab w:val="clear" w:pos="720"/>
                <w:tab w:val="left" w:pos="823"/>
                <w:tab w:val="center" w:pos="1592"/>
              </w:tabs>
              <w:spacing w:line="260" w:lineRule="exact"/>
              <w:ind w:left="-108" w:right="162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496FC032" w14:textId="78967FAE" w:rsidR="004B07B2" w:rsidRPr="00D867DE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60" w:lineRule="exact"/>
              <w:ind w:right="-126" w:firstLine="287"/>
              <w:rPr>
                <w:rFonts w:ascii="Angsana New" w:eastAsia="MS Mincho" w:hAnsi="Angsana New"/>
                <w:sz w:val="23"/>
                <w:szCs w:val="23"/>
              </w:rPr>
            </w:pPr>
            <w:r>
              <w:rPr>
                <w:rFonts w:ascii="Angsana New" w:eastAsia="MS Mincho" w:hAnsi="Angsana New"/>
                <w:sz w:val="23"/>
                <w:szCs w:val="23"/>
              </w:rPr>
              <w:t xml:space="preserve"> -   </w:t>
            </w:r>
          </w:p>
        </w:tc>
        <w:tc>
          <w:tcPr>
            <w:tcW w:w="253" w:type="dxa"/>
            <w:shd w:val="clear" w:color="auto" w:fill="auto"/>
          </w:tcPr>
          <w:p w14:paraId="5F2D17C7" w14:textId="77777777" w:rsidR="004B07B2" w:rsidRPr="00F40EDC" w:rsidRDefault="004B07B2" w:rsidP="004B07B2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77" w:type="dxa"/>
            <w:shd w:val="clear" w:color="auto" w:fill="auto"/>
          </w:tcPr>
          <w:p w14:paraId="5FF6106C" w14:textId="507A8D57" w:rsidR="004B07B2" w:rsidRPr="00F40EDC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 xml:space="preserve"> -</w:t>
            </w:r>
          </w:p>
        </w:tc>
        <w:tc>
          <w:tcPr>
            <w:tcW w:w="256" w:type="dxa"/>
            <w:shd w:val="clear" w:color="auto" w:fill="auto"/>
          </w:tcPr>
          <w:p w14:paraId="7DE0E4FC" w14:textId="77777777" w:rsidR="004B07B2" w:rsidRPr="00F40EDC" w:rsidRDefault="004B07B2" w:rsidP="004B07B2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71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  <w:shd w:val="clear" w:color="auto" w:fill="auto"/>
          </w:tcPr>
          <w:p w14:paraId="37BD8B03" w14:textId="290A6D45" w:rsidR="004B07B2" w:rsidRPr="00F40EDC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 xml:space="preserve"> -   </w:t>
            </w:r>
          </w:p>
        </w:tc>
        <w:tc>
          <w:tcPr>
            <w:tcW w:w="255" w:type="dxa"/>
            <w:shd w:val="clear" w:color="auto" w:fill="auto"/>
          </w:tcPr>
          <w:p w14:paraId="7D8AC87B" w14:textId="77777777" w:rsidR="004B07B2" w:rsidRPr="00F40EDC" w:rsidRDefault="004B07B2" w:rsidP="004B07B2">
            <w:pPr>
              <w:pStyle w:val="30"/>
              <w:tabs>
                <w:tab w:val="clear" w:pos="360"/>
                <w:tab w:val="clear" w:pos="720"/>
                <w:tab w:val="decimal" w:pos="351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85" w:type="dxa"/>
            <w:shd w:val="clear" w:color="auto" w:fill="auto"/>
          </w:tcPr>
          <w:p w14:paraId="503A0115" w14:textId="1D87F2F4" w:rsidR="004B07B2" w:rsidRPr="00D867DE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>
              <w:rPr>
                <w:rFonts w:ascii="Angsana New" w:eastAsia="MS Mincho" w:hAnsi="Angsana New"/>
                <w:sz w:val="23"/>
                <w:szCs w:val="23"/>
              </w:rPr>
              <w:t xml:space="preserve"> -</w:t>
            </w:r>
          </w:p>
        </w:tc>
        <w:tc>
          <w:tcPr>
            <w:tcW w:w="252" w:type="dxa"/>
            <w:shd w:val="clear" w:color="auto" w:fill="auto"/>
          </w:tcPr>
          <w:p w14:paraId="5C4859C5" w14:textId="77777777" w:rsidR="004B07B2" w:rsidRPr="00F40EDC" w:rsidRDefault="004B07B2" w:rsidP="004B07B2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70" w:type="dxa"/>
          </w:tcPr>
          <w:p w14:paraId="7BD9C7BC" w14:textId="6A58C555" w:rsidR="004B07B2" w:rsidRPr="00D867DE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 xml:space="preserve"> -</w:t>
            </w:r>
          </w:p>
        </w:tc>
        <w:tc>
          <w:tcPr>
            <w:tcW w:w="270" w:type="dxa"/>
          </w:tcPr>
          <w:p w14:paraId="7CEF26FC" w14:textId="77777777" w:rsidR="004B07B2" w:rsidRPr="00F40EDC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440" w:type="dxa"/>
            <w:shd w:val="clear" w:color="auto" w:fill="auto"/>
          </w:tcPr>
          <w:p w14:paraId="5EA8BDEB" w14:textId="0A5B6760" w:rsidR="004B07B2" w:rsidRPr="00F40EDC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24,504</w:t>
            </w:r>
          </w:p>
        </w:tc>
      </w:tr>
      <w:tr w:rsidR="004B07B2" w:rsidRPr="00E11762" w14:paraId="78B4ED63" w14:textId="77777777" w:rsidTr="005558C8">
        <w:trPr>
          <w:gridAfter w:val="4"/>
          <w:wAfter w:w="15640" w:type="dxa"/>
          <w:cantSplit/>
          <w:trHeight w:val="87"/>
        </w:trPr>
        <w:tc>
          <w:tcPr>
            <w:tcW w:w="3312" w:type="dxa"/>
          </w:tcPr>
          <w:p w14:paraId="0C0182A6" w14:textId="2E4747D9" w:rsidR="004B07B2" w:rsidRPr="00E11762" w:rsidRDefault="004B07B2" w:rsidP="004B07B2">
            <w:pPr>
              <w:tabs>
                <w:tab w:val="left" w:pos="372"/>
              </w:tabs>
              <w:spacing w:line="260" w:lineRule="exact"/>
              <w:ind w:right="63"/>
              <w:jc w:val="both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  <w:cs/>
              </w:rPr>
              <w:t>โอน</w:t>
            </w:r>
          </w:p>
        </w:tc>
        <w:tc>
          <w:tcPr>
            <w:tcW w:w="468" w:type="dxa"/>
          </w:tcPr>
          <w:p w14:paraId="30FDCB62" w14:textId="77777777" w:rsidR="004B07B2" w:rsidRPr="008914E1" w:rsidRDefault="004B07B2" w:rsidP="004B07B2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right="-108" w:hanging="34"/>
              <w:rPr>
                <w:rFonts w:ascii="Angsana New" w:hAnsi="Angsana New"/>
                <w:i/>
                <w:iCs/>
                <w:sz w:val="23"/>
                <w:szCs w:val="23"/>
                <w:highlight w:val="yellow"/>
                <w:lang w:val="en-US"/>
              </w:rPr>
            </w:pPr>
          </w:p>
        </w:tc>
        <w:tc>
          <w:tcPr>
            <w:tcW w:w="900" w:type="dxa"/>
          </w:tcPr>
          <w:p w14:paraId="13704778" w14:textId="36377B08" w:rsidR="004B07B2" w:rsidRPr="00F40EDC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 xml:space="preserve"> -</w:t>
            </w:r>
          </w:p>
        </w:tc>
        <w:tc>
          <w:tcPr>
            <w:tcW w:w="270" w:type="dxa"/>
          </w:tcPr>
          <w:p w14:paraId="55728A67" w14:textId="77777777" w:rsidR="004B07B2" w:rsidRPr="00F40EDC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</w:tcPr>
          <w:p w14:paraId="7E5778AE" w14:textId="44200C0C" w:rsidR="004B07B2" w:rsidRPr="00846FAC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D867DE">
              <w:rPr>
                <w:rFonts w:ascii="Angsana New" w:eastAsia="MS Mincho" w:hAnsi="Angsana New"/>
                <w:sz w:val="23"/>
                <w:szCs w:val="23"/>
              </w:rPr>
              <w:t xml:space="preserve"> -</w:t>
            </w:r>
          </w:p>
        </w:tc>
        <w:tc>
          <w:tcPr>
            <w:tcW w:w="270" w:type="dxa"/>
          </w:tcPr>
          <w:p w14:paraId="7CBD9767" w14:textId="77777777" w:rsidR="004B07B2" w:rsidRPr="00F40EDC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900" w:type="dxa"/>
          </w:tcPr>
          <w:p w14:paraId="26347A05" w14:textId="460C164C" w:rsidR="004B07B2" w:rsidRPr="00D867DE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>
              <w:rPr>
                <w:rFonts w:ascii="Angsana New" w:eastAsia="MS Mincho" w:hAnsi="Angsana New"/>
                <w:sz w:val="23"/>
                <w:szCs w:val="23"/>
              </w:rPr>
              <w:t xml:space="preserve"> -   </w:t>
            </w:r>
          </w:p>
        </w:tc>
        <w:tc>
          <w:tcPr>
            <w:tcW w:w="240" w:type="dxa"/>
          </w:tcPr>
          <w:p w14:paraId="4639DB2C" w14:textId="77777777" w:rsidR="004B07B2" w:rsidRPr="00F40EDC" w:rsidRDefault="004B07B2" w:rsidP="004B07B2">
            <w:pPr>
              <w:pStyle w:val="30"/>
              <w:tabs>
                <w:tab w:val="clear" w:pos="360"/>
                <w:tab w:val="clear" w:pos="720"/>
                <w:tab w:val="decimal" w:pos="602"/>
                <w:tab w:val="left" w:pos="823"/>
                <w:tab w:val="center" w:pos="1592"/>
              </w:tabs>
              <w:spacing w:line="260" w:lineRule="exact"/>
              <w:ind w:left="-108" w:right="-1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</w:tcPr>
          <w:p w14:paraId="3499FA28" w14:textId="61F1D9BB" w:rsidR="004B07B2" w:rsidRPr="00D867DE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60" w:lineRule="exact"/>
              <w:ind w:right="-126" w:firstLine="287"/>
              <w:rPr>
                <w:rFonts w:ascii="Angsana New" w:eastAsia="MS Mincho" w:hAnsi="Angsana New"/>
                <w:sz w:val="23"/>
                <w:szCs w:val="23"/>
              </w:rPr>
            </w:pPr>
            <w:r>
              <w:rPr>
                <w:rFonts w:ascii="Angsana New" w:eastAsia="MS Mincho" w:hAnsi="Angsana New"/>
                <w:sz w:val="23"/>
                <w:szCs w:val="23"/>
              </w:rPr>
              <w:t xml:space="preserve"> -   </w:t>
            </w:r>
          </w:p>
        </w:tc>
        <w:tc>
          <w:tcPr>
            <w:tcW w:w="253" w:type="dxa"/>
          </w:tcPr>
          <w:p w14:paraId="121E9BD6" w14:textId="77777777" w:rsidR="004B07B2" w:rsidRPr="00F40EDC" w:rsidRDefault="004B07B2" w:rsidP="004B07B2">
            <w:pPr>
              <w:pStyle w:val="30"/>
              <w:tabs>
                <w:tab w:val="clear" w:pos="360"/>
                <w:tab w:val="clear" w:pos="720"/>
                <w:tab w:val="decimal" w:pos="602"/>
                <w:tab w:val="left" w:pos="823"/>
                <w:tab w:val="center" w:pos="1592"/>
              </w:tabs>
              <w:spacing w:line="260" w:lineRule="exact"/>
              <w:ind w:left="-108" w:right="-1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77" w:type="dxa"/>
          </w:tcPr>
          <w:p w14:paraId="3B4D2946" w14:textId="38419DA1" w:rsidR="004B07B2" w:rsidRPr="006A37E6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 xml:space="preserve"> 535,399</w:t>
            </w:r>
          </w:p>
        </w:tc>
        <w:tc>
          <w:tcPr>
            <w:tcW w:w="256" w:type="dxa"/>
          </w:tcPr>
          <w:p w14:paraId="1A3535AD" w14:textId="77777777" w:rsidR="004B07B2" w:rsidRPr="00F40EDC" w:rsidRDefault="004B07B2" w:rsidP="004B07B2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719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</w:tcPr>
          <w:p w14:paraId="0659001F" w14:textId="3E88EF81" w:rsidR="004B07B2" w:rsidRPr="00F40EDC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 xml:space="preserve"> 24,006 </w:t>
            </w:r>
          </w:p>
        </w:tc>
        <w:tc>
          <w:tcPr>
            <w:tcW w:w="255" w:type="dxa"/>
          </w:tcPr>
          <w:p w14:paraId="1F6669AC" w14:textId="77777777" w:rsidR="004B07B2" w:rsidRPr="00F40EDC" w:rsidRDefault="004B07B2" w:rsidP="004B07B2">
            <w:pPr>
              <w:pStyle w:val="30"/>
              <w:tabs>
                <w:tab w:val="clear" w:pos="360"/>
                <w:tab w:val="clear" w:pos="720"/>
                <w:tab w:val="decimal" w:pos="582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85" w:type="dxa"/>
          </w:tcPr>
          <w:p w14:paraId="36F0BF1B" w14:textId="40D6BA3A" w:rsidR="004B07B2" w:rsidRPr="00D867DE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>
              <w:rPr>
                <w:rFonts w:ascii="Angsana New" w:eastAsia="MS Mincho" w:hAnsi="Angsana New"/>
                <w:sz w:val="23"/>
                <w:szCs w:val="23"/>
              </w:rPr>
              <w:t xml:space="preserve"> -</w:t>
            </w:r>
          </w:p>
        </w:tc>
        <w:tc>
          <w:tcPr>
            <w:tcW w:w="252" w:type="dxa"/>
          </w:tcPr>
          <w:p w14:paraId="4CE03D8F" w14:textId="77777777" w:rsidR="004B07B2" w:rsidRPr="00F40EDC" w:rsidRDefault="004B07B2" w:rsidP="004B07B2">
            <w:pPr>
              <w:pStyle w:val="30"/>
              <w:tabs>
                <w:tab w:val="clear" w:pos="360"/>
                <w:tab w:val="clear" w:pos="720"/>
                <w:tab w:val="decimal" w:pos="71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70" w:type="dxa"/>
          </w:tcPr>
          <w:p w14:paraId="1282B253" w14:textId="578069D0" w:rsidR="004B07B2" w:rsidRPr="00D867DE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 xml:space="preserve"> (559,405)</w:t>
            </w:r>
          </w:p>
        </w:tc>
        <w:tc>
          <w:tcPr>
            <w:tcW w:w="270" w:type="dxa"/>
          </w:tcPr>
          <w:p w14:paraId="070BBCBE" w14:textId="77777777" w:rsidR="004B07B2" w:rsidRPr="00F40EDC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440" w:type="dxa"/>
          </w:tcPr>
          <w:p w14:paraId="51A66D1E" w14:textId="6E4953C5" w:rsidR="004B07B2" w:rsidRPr="00F40EDC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4B07B2" w:rsidRPr="00E11762" w14:paraId="71E10602" w14:textId="77777777" w:rsidTr="005558C8">
        <w:trPr>
          <w:gridAfter w:val="4"/>
          <w:wAfter w:w="15640" w:type="dxa"/>
          <w:cantSplit/>
          <w:trHeight w:val="87"/>
        </w:trPr>
        <w:tc>
          <w:tcPr>
            <w:tcW w:w="3312" w:type="dxa"/>
          </w:tcPr>
          <w:p w14:paraId="5003F8D5" w14:textId="21AA632E" w:rsidR="004B07B2" w:rsidRPr="00E11762" w:rsidRDefault="004B07B2" w:rsidP="004B07B2">
            <w:pPr>
              <w:tabs>
                <w:tab w:val="left" w:pos="372"/>
              </w:tabs>
              <w:spacing w:line="260" w:lineRule="exact"/>
              <w:ind w:right="63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  <w:cs/>
              </w:rPr>
              <w:t>โอนจากอสังหาริมทรัพย์เพื่อการลงทุน</w:t>
            </w:r>
          </w:p>
        </w:tc>
        <w:tc>
          <w:tcPr>
            <w:tcW w:w="468" w:type="dxa"/>
          </w:tcPr>
          <w:p w14:paraId="436DE59C" w14:textId="7C80141E" w:rsidR="004B07B2" w:rsidRPr="00F015EF" w:rsidRDefault="004B07B2" w:rsidP="004B07B2">
            <w:pPr>
              <w:pStyle w:val="30"/>
              <w:tabs>
                <w:tab w:val="clear" w:pos="360"/>
                <w:tab w:val="clear" w:pos="720"/>
                <w:tab w:val="left" w:pos="288"/>
              </w:tabs>
              <w:spacing w:line="260" w:lineRule="exact"/>
              <w:ind w:right="-108" w:hanging="34"/>
              <w:jc w:val="center"/>
              <w:rPr>
                <w:rFonts w:ascii="Angsana New" w:hAnsi="Angsana New"/>
                <w:i/>
                <w:iCs/>
                <w:sz w:val="23"/>
                <w:szCs w:val="23"/>
                <w:lang w:val="en-US"/>
              </w:rPr>
            </w:pPr>
            <w:r w:rsidRPr="00F015EF">
              <w:rPr>
                <w:rFonts w:ascii="Angsana New" w:hAnsi="Angsana New"/>
                <w:i/>
                <w:iCs/>
                <w:sz w:val="23"/>
                <w:szCs w:val="23"/>
                <w:lang w:val="en-US"/>
              </w:rPr>
              <w:t>10</w:t>
            </w:r>
          </w:p>
        </w:tc>
        <w:tc>
          <w:tcPr>
            <w:tcW w:w="900" w:type="dxa"/>
          </w:tcPr>
          <w:p w14:paraId="6A0E7087" w14:textId="51B7FC91" w:rsidR="004B07B2" w:rsidRPr="00F40EDC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 xml:space="preserve"> 519,500</w:t>
            </w:r>
          </w:p>
        </w:tc>
        <w:tc>
          <w:tcPr>
            <w:tcW w:w="270" w:type="dxa"/>
          </w:tcPr>
          <w:p w14:paraId="46FFE999" w14:textId="77777777" w:rsidR="004B07B2" w:rsidRPr="00F40EDC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</w:tcPr>
          <w:p w14:paraId="40F2F45E" w14:textId="1C7B1216" w:rsidR="004B07B2" w:rsidRPr="00846FAC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D867DE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43959E67" w14:textId="77777777" w:rsidR="004B07B2" w:rsidRPr="00F40EDC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900" w:type="dxa"/>
          </w:tcPr>
          <w:p w14:paraId="62B16467" w14:textId="5A18AFA2" w:rsidR="004B07B2" w:rsidRPr="00D867DE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>
              <w:rPr>
                <w:rFonts w:ascii="Angsana New" w:eastAsia="MS Mincho" w:hAnsi="Angsana New"/>
                <w:sz w:val="23"/>
                <w:szCs w:val="23"/>
              </w:rPr>
              <w:t xml:space="preserve"> -   </w:t>
            </w:r>
          </w:p>
        </w:tc>
        <w:tc>
          <w:tcPr>
            <w:tcW w:w="240" w:type="dxa"/>
          </w:tcPr>
          <w:p w14:paraId="4A65AABE" w14:textId="77777777" w:rsidR="004B07B2" w:rsidRPr="00F40EDC" w:rsidRDefault="004B07B2" w:rsidP="004B07B2">
            <w:pPr>
              <w:pStyle w:val="30"/>
              <w:tabs>
                <w:tab w:val="clear" w:pos="360"/>
                <w:tab w:val="clear" w:pos="720"/>
                <w:tab w:val="decimal" w:pos="602"/>
                <w:tab w:val="left" w:pos="823"/>
                <w:tab w:val="center" w:pos="1592"/>
              </w:tabs>
              <w:spacing w:line="260" w:lineRule="exact"/>
              <w:ind w:left="-108" w:right="-1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</w:tcPr>
          <w:p w14:paraId="3954275F" w14:textId="045403D1" w:rsidR="004B07B2" w:rsidRPr="00D867DE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60" w:lineRule="exact"/>
              <w:ind w:right="-126" w:firstLine="287"/>
              <w:rPr>
                <w:rFonts w:ascii="Angsana New" w:eastAsia="MS Mincho" w:hAnsi="Angsana New"/>
                <w:sz w:val="23"/>
                <w:szCs w:val="23"/>
              </w:rPr>
            </w:pPr>
            <w:r>
              <w:rPr>
                <w:rFonts w:ascii="Angsana New" w:eastAsia="MS Mincho" w:hAnsi="Angsana New"/>
                <w:sz w:val="23"/>
                <w:szCs w:val="23"/>
              </w:rPr>
              <w:t xml:space="preserve"> -   </w:t>
            </w:r>
          </w:p>
        </w:tc>
        <w:tc>
          <w:tcPr>
            <w:tcW w:w="253" w:type="dxa"/>
          </w:tcPr>
          <w:p w14:paraId="6C773403" w14:textId="77777777" w:rsidR="004B07B2" w:rsidRPr="00F40EDC" w:rsidRDefault="004B07B2" w:rsidP="004B07B2">
            <w:pPr>
              <w:pStyle w:val="30"/>
              <w:tabs>
                <w:tab w:val="clear" w:pos="360"/>
                <w:tab w:val="clear" w:pos="720"/>
                <w:tab w:val="decimal" w:pos="602"/>
                <w:tab w:val="left" w:pos="823"/>
                <w:tab w:val="center" w:pos="1592"/>
              </w:tabs>
              <w:spacing w:line="260" w:lineRule="exact"/>
              <w:ind w:left="-108" w:right="-1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77" w:type="dxa"/>
          </w:tcPr>
          <w:p w14:paraId="34134263" w14:textId="2E7DDE4C" w:rsidR="004B07B2" w:rsidRPr="006A37E6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 xml:space="preserve"> 67,000</w:t>
            </w:r>
          </w:p>
        </w:tc>
        <w:tc>
          <w:tcPr>
            <w:tcW w:w="256" w:type="dxa"/>
          </w:tcPr>
          <w:p w14:paraId="61E6AE00" w14:textId="77777777" w:rsidR="004B07B2" w:rsidRPr="00F40EDC" w:rsidRDefault="004B07B2" w:rsidP="004B07B2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719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</w:tcPr>
          <w:p w14:paraId="69AE0E43" w14:textId="172758D4" w:rsidR="004B07B2" w:rsidRPr="00F40EDC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 xml:space="preserve"> -</w:t>
            </w:r>
          </w:p>
        </w:tc>
        <w:tc>
          <w:tcPr>
            <w:tcW w:w="255" w:type="dxa"/>
          </w:tcPr>
          <w:p w14:paraId="55661F7E" w14:textId="77777777" w:rsidR="004B07B2" w:rsidRPr="00F40EDC" w:rsidRDefault="004B07B2" w:rsidP="004B07B2">
            <w:pPr>
              <w:pStyle w:val="30"/>
              <w:tabs>
                <w:tab w:val="clear" w:pos="360"/>
                <w:tab w:val="clear" w:pos="720"/>
                <w:tab w:val="decimal" w:pos="582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85" w:type="dxa"/>
          </w:tcPr>
          <w:p w14:paraId="49D307FA" w14:textId="78CAA2B9" w:rsidR="004B07B2" w:rsidRPr="00D867DE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2" w:type="dxa"/>
          </w:tcPr>
          <w:p w14:paraId="3FE5EE8B" w14:textId="77777777" w:rsidR="004B07B2" w:rsidRPr="00F40EDC" w:rsidRDefault="004B07B2" w:rsidP="004B07B2">
            <w:pPr>
              <w:pStyle w:val="30"/>
              <w:tabs>
                <w:tab w:val="clear" w:pos="360"/>
                <w:tab w:val="clear" w:pos="720"/>
                <w:tab w:val="decimal" w:pos="71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70" w:type="dxa"/>
          </w:tcPr>
          <w:p w14:paraId="03C25CAE" w14:textId="51FA2183" w:rsidR="004B07B2" w:rsidRPr="00D867DE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 xml:space="preserve"> -</w:t>
            </w:r>
          </w:p>
        </w:tc>
        <w:tc>
          <w:tcPr>
            <w:tcW w:w="270" w:type="dxa"/>
          </w:tcPr>
          <w:p w14:paraId="0A0D2A48" w14:textId="77777777" w:rsidR="004B07B2" w:rsidRPr="00F40EDC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440" w:type="dxa"/>
          </w:tcPr>
          <w:p w14:paraId="72FD1379" w14:textId="700B951F" w:rsidR="004B07B2" w:rsidRPr="00F40EDC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 xml:space="preserve"> 586,500 </w:t>
            </w:r>
          </w:p>
        </w:tc>
      </w:tr>
      <w:tr w:rsidR="004B07B2" w:rsidRPr="00E11762" w14:paraId="66759CA8" w14:textId="77777777" w:rsidTr="005558C8">
        <w:trPr>
          <w:gridAfter w:val="4"/>
          <w:wAfter w:w="15640" w:type="dxa"/>
          <w:cantSplit/>
          <w:trHeight w:val="87"/>
        </w:trPr>
        <w:tc>
          <w:tcPr>
            <w:tcW w:w="3312" w:type="dxa"/>
          </w:tcPr>
          <w:p w14:paraId="60B08112" w14:textId="73E85058" w:rsidR="004B07B2" w:rsidRPr="00E11762" w:rsidRDefault="004B07B2" w:rsidP="004B07B2">
            <w:pPr>
              <w:tabs>
                <w:tab w:val="left" w:pos="372"/>
              </w:tabs>
              <w:spacing w:line="260" w:lineRule="exact"/>
              <w:ind w:right="63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468" w:type="dxa"/>
          </w:tcPr>
          <w:p w14:paraId="6E54839A" w14:textId="3C8F4386" w:rsidR="004B07B2" w:rsidRPr="00F015EF" w:rsidRDefault="004B07B2" w:rsidP="004B07B2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right="-108" w:hanging="34"/>
              <w:jc w:val="center"/>
              <w:rPr>
                <w:rFonts w:ascii="Angsana New" w:hAnsi="Angsana New"/>
                <w:i/>
                <w:iCs/>
                <w:sz w:val="23"/>
                <w:szCs w:val="23"/>
                <w:lang w:val="en-US"/>
              </w:rPr>
            </w:pPr>
          </w:p>
        </w:tc>
        <w:tc>
          <w:tcPr>
            <w:tcW w:w="900" w:type="dxa"/>
          </w:tcPr>
          <w:p w14:paraId="3B4992A6" w14:textId="33CE70B6" w:rsidR="004B07B2" w:rsidRPr="00846FAC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F40EDC">
              <w:rPr>
                <w:rFonts w:asciiTheme="majorBidi" w:hAnsiTheme="majorBidi" w:cstheme="majorBidi"/>
                <w:sz w:val="23"/>
                <w:szCs w:val="23"/>
              </w:rPr>
              <w:t xml:space="preserve"> -</w:t>
            </w:r>
          </w:p>
        </w:tc>
        <w:tc>
          <w:tcPr>
            <w:tcW w:w="270" w:type="dxa"/>
          </w:tcPr>
          <w:p w14:paraId="108BACC5" w14:textId="77777777" w:rsidR="004B07B2" w:rsidRPr="00F40EDC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</w:tcPr>
          <w:p w14:paraId="0F860653" w14:textId="387194C8" w:rsidR="004B07B2" w:rsidRPr="00846FAC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D867DE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23AD53BA" w14:textId="77777777" w:rsidR="004B07B2" w:rsidRPr="00F40EDC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900" w:type="dxa"/>
          </w:tcPr>
          <w:p w14:paraId="596FB976" w14:textId="6D9C94C3" w:rsidR="004B07B2" w:rsidRPr="00D867DE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>
              <w:rPr>
                <w:rFonts w:ascii="Angsana New" w:eastAsia="MS Mincho" w:hAnsi="Angsana New"/>
                <w:sz w:val="23"/>
                <w:szCs w:val="23"/>
              </w:rPr>
              <w:t xml:space="preserve"> -   </w:t>
            </w:r>
          </w:p>
        </w:tc>
        <w:tc>
          <w:tcPr>
            <w:tcW w:w="240" w:type="dxa"/>
          </w:tcPr>
          <w:p w14:paraId="2E2AD10A" w14:textId="77777777" w:rsidR="004B07B2" w:rsidRPr="00F40EDC" w:rsidRDefault="004B07B2" w:rsidP="004B07B2">
            <w:pPr>
              <w:pStyle w:val="30"/>
              <w:tabs>
                <w:tab w:val="clear" w:pos="360"/>
                <w:tab w:val="clear" w:pos="720"/>
                <w:tab w:val="decimal" w:pos="602"/>
                <w:tab w:val="left" w:pos="823"/>
                <w:tab w:val="center" w:pos="1592"/>
              </w:tabs>
              <w:spacing w:line="260" w:lineRule="exact"/>
              <w:ind w:left="-108" w:right="-1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</w:tcPr>
          <w:p w14:paraId="3BA2390F" w14:textId="5082DE06" w:rsidR="004B07B2" w:rsidRPr="00D867DE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60" w:lineRule="exact"/>
              <w:ind w:right="-126" w:firstLine="287"/>
              <w:rPr>
                <w:rFonts w:ascii="Angsana New" w:eastAsia="MS Mincho" w:hAnsi="Angsana New"/>
                <w:sz w:val="23"/>
                <w:szCs w:val="23"/>
              </w:rPr>
            </w:pPr>
            <w:r>
              <w:rPr>
                <w:rFonts w:ascii="Angsana New" w:eastAsia="MS Mincho" w:hAnsi="Angsana New"/>
                <w:sz w:val="23"/>
                <w:szCs w:val="23"/>
              </w:rPr>
              <w:t xml:space="preserve"> -   </w:t>
            </w:r>
          </w:p>
        </w:tc>
        <w:tc>
          <w:tcPr>
            <w:tcW w:w="253" w:type="dxa"/>
          </w:tcPr>
          <w:p w14:paraId="5973D8C7" w14:textId="77777777" w:rsidR="004B07B2" w:rsidRPr="00F40EDC" w:rsidRDefault="004B07B2" w:rsidP="004B07B2">
            <w:pPr>
              <w:pStyle w:val="30"/>
              <w:tabs>
                <w:tab w:val="clear" w:pos="360"/>
                <w:tab w:val="clear" w:pos="720"/>
                <w:tab w:val="decimal" w:pos="602"/>
                <w:tab w:val="left" w:pos="823"/>
                <w:tab w:val="center" w:pos="1592"/>
              </w:tabs>
              <w:spacing w:line="260" w:lineRule="exact"/>
              <w:ind w:left="-108" w:right="-1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77" w:type="dxa"/>
          </w:tcPr>
          <w:p w14:paraId="4C502C73" w14:textId="7257A6C9" w:rsidR="004B07B2" w:rsidRPr="006A37E6" w:rsidRDefault="004B07B2" w:rsidP="006A3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 xml:space="preserve"> (246)</w:t>
            </w:r>
          </w:p>
        </w:tc>
        <w:tc>
          <w:tcPr>
            <w:tcW w:w="256" w:type="dxa"/>
          </w:tcPr>
          <w:p w14:paraId="3AC60FAB" w14:textId="77777777" w:rsidR="004B07B2" w:rsidRPr="00F40EDC" w:rsidRDefault="004B07B2" w:rsidP="004B07B2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719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</w:tcPr>
          <w:p w14:paraId="5B53EF6E" w14:textId="33ADF86D" w:rsidR="004B07B2" w:rsidRPr="00F40EDC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 xml:space="preserve"> (12,210)</w:t>
            </w:r>
          </w:p>
        </w:tc>
        <w:tc>
          <w:tcPr>
            <w:tcW w:w="255" w:type="dxa"/>
          </w:tcPr>
          <w:p w14:paraId="3E1546C6" w14:textId="77777777" w:rsidR="004B07B2" w:rsidRPr="00F40EDC" w:rsidRDefault="004B07B2" w:rsidP="004B07B2">
            <w:pPr>
              <w:pStyle w:val="30"/>
              <w:tabs>
                <w:tab w:val="clear" w:pos="360"/>
                <w:tab w:val="clear" w:pos="720"/>
                <w:tab w:val="decimal" w:pos="582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85" w:type="dxa"/>
          </w:tcPr>
          <w:p w14:paraId="5148DE6A" w14:textId="55F3FEC3" w:rsidR="004B07B2" w:rsidRPr="00D867DE" w:rsidRDefault="004B07B2" w:rsidP="00ED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>
              <w:rPr>
                <w:rFonts w:ascii="Angsana New" w:eastAsia="MS Mincho" w:hAnsi="Angsana New"/>
                <w:sz w:val="23"/>
                <w:szCs w:val="23"/>
              </w:rPr>
              <w:t xml:space="preserve"> (1,967)</w:t>
            </w:r>
          </w:p>
        </w:tc>
        <w:tc>
          <w:tcPr>
            <w:tcW w:w="252" w:type="dxa"/>
          </w:tcPr>
          <w:p w14:paraId="73896318" w14:textId="77777777" w:rsidR="004B07B2" w:rsidRPr="00F40EDC" w:rsidRDefault="004B07B2" w:rsidP="004B07B2">
            <w:pPr>
              <w:pStyle w:val="30"/>
              <w:tabs>
                <w:tab w:val="clear" w:pos="360"/>
                <w:tab w:val="clear" w:pos="720"/>
                <w:tab w:val="decimal" w:pos="71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70" w:type="dxa"/>
          </w:tcPr>
          <w:p w14:paraId="4EE81E74" w14:textId="5C221B21" w:rsidR="004B07B2" w:rsidRPr="00D867DE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 xml:space="preserve"> -</w:t>
            </w:r>
          </w:p>
        </w:tc>
        <w:tc>
          <w:tcPr>
            <w:tcW w:w="270" w:type="dxa"/>
          </w:tcPr>
          <w:p w14:paraId="61BBB9B6" w14:textId="77777777" w:rsidR="004B07B2" w:rsidRPr="00F40EDC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440" w:type="dxa"/>
          </w:tcPr>
          <w:p w14:paraId="78AB80B5" w14:textId="3E3E8A80" w:rsidR="004B07B2" w:rsidRPr="00F40EDC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 xml:space="preserve"> (14,423)</w:t>
            </w:r>
          </w:p>
        </w:tc>
      </w:tr>
      <w:tr w:rsidR="004B07B2" w:rsidRPr="00E11762" w14:paraId="39C05D2A" w14:textId="77777777" w:rsidTr="005558C8">
        <w:trPr>
          <w:gridAfter w:val="4"/>
          <w:wAfter w:w="15640" w:type="dxa"/>
          <w:cantSplit/>
          <w:trHeight w:val="87"/>
        </w:trPr>
        <w:tc>
          <w:tcPr>
            <w:tcW w:w="3312" w:type="dxa"/>
          </w:tcPr>
          <w:p w14:paraId="4907D171" w14:textId="090002D3" w:rsidR="004B07B2" w:rsidRPr="00E11762" w:rsidRDefault="004B07B2" w:rsidP="004B07B2">
            <w:pPr>
              <w:tabs>
                <w:tab w:val="left" w:pos="372"/>
              </w:tabs>
              <w:spacing w:line="260" w:lineRule="exact"/>
              <w:ind w:right="63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  <w:cs/>
              </w:rPr>
              <w:t>ตัดจำหน่าย</w:t>
            </w:r>
          </w:p>
        </w:tc>
        <w:tc>
          <w:tcPr>
            <w:tcW w:w="468" w:type="dxa"/>
          </w:tcPr>
          <w:p w14:paraId="4BFAB1EB" w14:textId="77777777" w:rsidR="004B07B2" w:rsidRPr="00F015EF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exact"/>
              <w:ind w:left="-108" w:right="-126"/>
              <w:jc w:val="center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6B88645A" w14:textId="5812DBA8" w:rsidR="004B07B2" w:rsidRPr="00846FAC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F40EDC">
              <w:rPr>
                <w:rFonts w:asciiTheme="majorBidi" w:hAnsiTheme="majorBidi" w:cstheme="majorBidi"/>
                <w:sz w:val="23"/>
                <w:szCs w:val="23"/>
              </w:rPr>
              <w:t xml:space="preserve"> -</w:t>
            </w:r>
          </w:p>
        </w:tc>
        <w:tc>
          <w:tcPr>
            <w:tcW w:w="270" w:type="dxa"/>
          </w:tcPr>
          <w:p w14:paraId="6A7EC4AF" w14:textId="77777777" w:rsidR="004B07B2" w:rsidRPr="00F40EDC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</w:tcPr>
          <w:p w14:paraId="6A001638" w14:textId="78659EBC" w:rsidR="004B07B2" w:rsidRPr="00846FAC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D867DE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2061616D" w14:textId="77777777" w:rsidR="004B07B2" w:rsidRPr="00F40EDC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900" w:type="dxa"/>
          </w:tcPr>
          <w:p w14:paraId="1C4C4E4F" w14:textId="3E33ABEC" w:rsidR="004B07B2" w:rsidRPr="00D867DE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>
              <w:rPr>
                <w:rFonts w:ascii="Angsana New" w:eastAsia="MS Mincho" w:hAnsi="Angsana New"/>
                <w:sz w:val="23"/>
                <w:szCs w:val="23"/>
              </w:rPr>
              <w:t xml:space="preserve"> -   </w:t>
            </w:r>
          </w:p>
        </w:tc>
        <w:tc>
          <w:tcPr>
            <w:tcW w:w="240" w:type="dxa"/>
          </w:tcPr>
          <w:p w14:paraId="3664F348" w14:textId="77777777" w:rsidR="004B07B2" w:rsidRPr="00F40EDC" w:rsidRDefault="004B07B2" w:rsidP="004B07B2">
            <w:pPr>
              <w:pStyle w:val="30"/>
              <w:tabs>
                <w:tab w:val="clear" w:pos="360"/>
                <w:tab w:val="clear" w:pos="720"/>
                <w:tab w:val="decimal" w:pos="602"/>
                <w:tab w:val="left" w:pos="823"/>
                <w:tab w:val="center" w:pos="1592"/>
              </w:tabs>
              <w:spacing w:line="260" w:lineRule="exact"/>
              <w:ind w:left="-108" w:right="-1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</w:tcPr>
          <w:p w14:paraId="59D5EF0A" w14:textId="32C10CAC" w:rsidR="004B07B2" w:rsidRPr="00D867DE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60" w:lineRule="exact"/>
              <w:ind w:right="-126" w:firstLine="287"/>
              <w:rPr>
                <w:rFonts w:ascii="Angsana New" w:eastAsia="MS Mincho" w:hAnsi="Angsana New"/>
                <w:sz w:val="23"/>
                <w:szCs w:val="23"/>
              </w:rPr>
            </w:pPr>
            <w:r>
              <w:rPr>
                <w:rFonts w:ascii="Angsana New" w:eastAsia="MS Mincho" w:hAnsi="Angsana New"/>
                <w:sz w:val="23"/>
                <w:szCs w:val="23"/>
              </w:rPr>
              <w:t xml:space="preserve"> -   </w:t>
            </w:r>
          </w:p>
        </w:tc>
        <w:tc>
          <w:tcPr>
            <w:tcW w:w="253" w:type="dxa"/>
          </w:tcPr>
          <w:p w14:paraId="7F404352" w14:textId="77777777" w:rsidR="004B07B2" w:rsidRPr="00F40EDC" w:rsidRDefault="004B07B2" w:rsidP="004B07B2">
            <w:pPr>
              <w:pStyle w:val="30"/>
              <w:tabs>
                <w:tab w:val="clear" w:pos="360"/>
                <w:tab w:val="clear" w:pos="720"/>
                <w:tab w:val="decimal" w:pos="602"/>
                <w:tab w:val="left" w:pos="823"/>
                <w:tab w:val="center" w:pos="1592"/>
              </w:tabs>
              <w:spacing w:line="260" w:lineRule="exact"/>
              <w:ind w:left="-108" w:right="-1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77" w:type="dxa"/>
          </w:tcPr>
          <w:p w14:paraId="5F63A82F" w14:textId="06E5729D" w:rsidR="004B07B2" w:rsidRPr="00F40EDC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 xml:space="preserve"> (1,676)</w:t>
            </w:r>
          </w:p>
        </w:tc>
        <w:tc>
          <w:tcPr>
            <w:tcW w:w="256" w:type="dxa"/>
          </w:tcPr>
          <w:p w14:paraId="0D37F59C" w14:textId="77777777" w:rsidR="004B07B2" w:rsidRPr="00F40EDC" w:rsidRDefault="004B07B2" w:rsidP="004B07B2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719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</w:tcPr>
          <w:p w14:paraId="36D60FAE" w14:textId="34FF69B8" w:rsidR="004B07B2" w:rsidRPr="00F40EDC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 xml:space="preserve"> (507)</w:t>
            </w:r>
          </w:p>
        </w:tc>
        <w:tc>
          <w:tcPr>
            <w:tcW w:w="255" w:type="dxa"/>
          </w:tcPr>
          <w:p w14:paraId="4D244DEB" w14:textId="77777777" w:rsidR="004B07B2" w:rsidRPr="00F40EDC" w:rsidRDefault="004B07B2" w:rsidP="004B07B2">
            <w:pPr>
              <w:pStyle w:val="30"/>
              <w:tabs>
                <w:tab w:val="clear" w:pos="360"/>
                <w:tab w:val="clear" w:pos="720"/>
                <w:tab w:val="decimal" w:pos="582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85" w:type="dxa"/>
          </w:tcPr>
          <w:p w14:paraId="04CE03B2" w14:textId="7D17D64E" w:rsidR="004B07B2" w:rsidRPr="00D867DE" w:rsidRDefault="004B07B2" w:rsidP="004E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2" w:type="dxa"/>
          </w:tcPr>
          <w:p w14:paraId="6E70768A" w14:textId="77777777" w:rsidR="004B07B2" w:rsidRPr="00F40EDC" w:rsidRDefault="004B07B2" w:rsidP="004B07B2">
            <w:pPr>
              <w:pStyle w:val="30"/>
              <w:tabs>
                <w:tab w:val="clear" w:pos="360"/>
                <w:tab w:val="clear" w:pos="720"/>
                <w:tab w:val="decimal" w:pos="71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70" w:type="dxa"/>
          </w:tcPr>
          <w:p w14:paraId="285AD494" w14:textId="14597F10" w:rsidR="004B07B2" w:rsidRPr="00D867DE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 xml:space="preserve"> -</w:t>
            </w:r>
          </w:p>
        </w:tc>
        <w:tc>
          <w:tcPr>
            <w:tcW w:w="270" w:type="dxa"/>
          </w:tcPr>
          <w:p w14:paraId="4B20EC9A" w14:textId="77777777" w:rsidR="004B07B2" w:rsidRPr="00F40EDC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440" w:type="dxa"/>
          </w:tcPr>
          <w:p w14:paraId="6B8072C8" w14:textId="377EC210" w:rsidR="004B07B2" w:rsidRPr="00F40EDC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 xml:space="preserve"> (2,183)</w:t>
            </w:r>
          </w:p>
        </w:tc>
      </w:tr>
      <w:tr w:rsidR="004B07B2" w:rsidRPr="00E11762" w14:paraId="1F43337D" w14:textId="77777777" w:rsidTr="005558C8">
        <w:trPr>
          <w:gridAfter w:val="4"/>
          <w:wAfter w:w="15640" w:type="dxa"/>
          <w:cantSplit/>
          <w:trHeight w:val="87"/>
        </w:trPr>
        <w:tc>
          <w:tcPr>
            <w:tcW w:w="3312" w:type="dxa"/>
          </w:tcPr>
          <w:p w14:paraId="23C2ED80" w14:textId="1EE17F04" w:rsidR="004B07B2" w:rsidRPr="00E11762" w:rsidRDefault="004B07B2" w:rsidP="004B07B2">
            <w:pPr>
              <w:tabs>
                <w:tab w:val="left" w:pos="372"/>
              </w:tabs>
              <w:spacing w:line="260" w:lineRule="exact"/>
              <w:ind w:right="63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  <w:cs/>
              </w:rPr>
              <w:t>ยกเลิกสัญญาเช่า</w:t>
            </w:r>
          </w:p>
        </w:tc>
        <w:tc>
          <w:tcPr>
            <w:tcW w:w="468" w:type="dxa"/>
          </w:tcPr>
          <w:p w14:paraId="081E07CB" w14:textId="77777777" w:rsidR="004B07B2" w:rsidRPr="00F015EF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60" w:lineRule="exact"/>
              <w:ind w:left="-108" w:right="-126"/>
              <w:jc w:val="center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031DA462" w14:textId="19E64707" w:rsidR="004B07B2" w:rsidRPr="00846FAC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F40EDC">
              <w:rPr>
                <w:rFonts w:asciiTheme="majorBidi" w:hAnsiTheme="majorBidi" w:cstheme="majorBidi"/>
                <w:sz w:val="23"/>
                <w:szCs w:val="23"/>
              </w:rPr>
              <w:t xml:space="preserve"> -</w:t>
            </w:r>
          </w:p>
        </w:tc>
        <w:tc>
          <w:tcPr>
            <w:tcW w:w="270" w:type="dxa"/>
          </w:tcPr>
          <w:p w14:paraId="2337E878" w14:textId="77777777" w:rsidR="004B07B2" w:rsidRPr="00F40EDC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</w:tcPr>
          <w:p w14:paraId="7460146F" w14:textId="6D878995" w:rsidR="004B07B2" w:rsidRPr="00846FAC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D867DE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24FCD54C" w14:textId="77777777" w:rsidR="004B07B2" w:rsidRPr="00F40EDC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900" w:type="dxa"/>
          </w:tcPr>
          <w:p w14:paraId="32DE0529" w14:textId="7CCA439C" w:rsidR="004B07B2" w:rsidRPr="00D867DE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>
              <w:rPr>
                <w:rFonts w:ascii="Angsana New" w:eastAsia="MS Mincho" w:hAnsi="Angsana New"/>
                <w:sz w:val="23"/>
                <w:szCs w:val="23"/>
              </w:rPr>
              <w:t xml:space="preserve"> -   </w:t>
            </w:r>
          </w:p>
        </w:tc>
        <w:tc>
          <w:tcPr>
            <w:tcW w:w="240" w:type="dxa"/>
          </w:tcPr>
          <w:p w14:paraId="0A78BDE7" w14:textId="77777777" w:rsidR="004B07B2" w:rsidRPr="00F40EDC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60" w:lineRule="exact"/>
              <w:ind w:left="-108"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200" w:type="dxa"/>
          </w:tcPr>
          <w:p w14:paraId="551A0FBF" w14:textId="286F439C" w:rsidR="004B07B2" w:rsidRPr="00D867DE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60" w:lineRule="exact"/>
              <w:ind w:right="-126" w:firstLine="287"/>
              <w:rPr>
                <w:rFonts w:ascii="Angsana New" w:eastAsia="MS Mincho" w:hAnsi="Angsana New"/>
                <w:sz w:val="23"/>
                <w:szCs w:val="23"/>
              </w:rPr>
            </w:pPr>
            <w:r>
              <w:rPr>
                <w:rFonts w:ascii="Angsana New" w:eastAsia="MS Mincho" w:hAnsi="Angsana New"/>
                <w:sz w:val="23"/>
                <w:szCs w:val="23"/>
              </w:rPr>
              <w:t xml:space="preserve"> -   </w:t>
            </w:r>
          </w:p>
        </w:tc>
        <w:tc>
          <w:tcPr>
            <w:tcW w:w="253" w:type="dxa"/>
          </w:tcPr>
          <w:p w14:paraId="63DB0181" w14:textId="77777777" w:rsidR="004B07B2" w:rsidRPr="00F40EDC" w:rsidRDefault="004B07B2" w:rsidP="004B07B2">
            <w:pPr>
              <w:pStyle w:val="30"/>
              <w:tabs>
                <w:tab w:val="clear" w:pos="360"/>
                <w:tab w:val="clear" w:pos="720"/>
                <w:tab w:val="decimal" w:pos="602"/>
                <w:tab w:val="left" w:pos="823"/>
                <w:tab w:val="center" w:pos="1592"/>
              </w:tabs>
              <w:spacing w:line="260" w:lineRule="exact"/>
              <w:ind w:left="-108" w:right="-1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77" w:type="dxa"/>
          </w:tcPr>
          <w:p w14:paraId="63D59A03" w14:textId="54397355" w:rsidR="004B07B2" w:rsidRPr="00F40EDC" w:rsidRDefault="004B07B2" w:rsidP="00ED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60" w:lineRule="exact"/>
              <w:ind w:right="-126" w:firstLine="287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 xml:space="preserve">   -</w:t>
            </w:r>
          </w:p>
        </w:tc>
        <w:tc>
          <w:tcPr>
            <w:tcW w:w="256" w:type="dxa"/>
          </w:tcPr>
          <w:p w14:paraId="1482515D" w14:textId="77777777" w:rsidR="004B07B2" w:rsidRPr="00F40EDC" w:rsidRDefault="004B07B2" w:rsidP="004B07B2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719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</w:tcPr>
          <w:p w14:paraId="66782251" w14:textId="165B2149" w:rsidR="004B07B2" w:rsidRPr="00F40EDC" w:rsidRDefault="004B07B2" w:rsidP="00ED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 xml:space="preserve">-  </w:t>
            </w:r>
          </w:p>
        </w:tc>
        <w:tc>
          <w:tcPr>
            <w:tcW w:w="255" w:type="dxa"/>
          </w:tcPr>
          <w:p w14:paraId="29C96CD9" w14:textId="77777777" w:rsidR="004B07B2" w:rsidRPr="00F40EDC" w:rsidRDefault="004B07B2" w:rsidP="004B07B2">
            <w:pPr>
              <w:pStyle w:val="30"/>
              <w:tabs>
                <w:tab w:val="clear" w:pos="360"/>
                <w:tab w:val="clear" w:pos="720"/>
                <w:tab w:val="decimal" w:pos="582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85" w:type="dxa"/>
          </w:tcPr>
          <w:p w14:paraId="2F617821" w14:textId="395199FF" w:rsidR="004B07B2" w:rsidRPr="00D867DE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>
              <w:rPr>
                <w:rFonts w:ascii="Angsana New" w:eastAsia="MS Mincho" w:hAnsi="Angsana New"/>
                <w:sz w:val="23"/>
                <w:szCs w:val="23"/>
              </w:rPr>
              <w:t>(2,649)</w:t>
            </w:r>
          </w:p>
        </w:tc>
        <w:tc>
          <w:tcPr>
            <w:tcW w:w="252" w:type="dxa"/>
          </w:tcPr>
          <w:p w14:paraId="494A65C6" w14:textId="77777777" w:rsidR="004B07B2" w:rsidRPr="00F40EDC" w:rsidRDefault="004B07B2" w:rsidP="004B07B2">
            <w:pPr>
              <w:pStyle w:val="30"/>
              <w:tabs>
                <w:tab w:val="clear" w:pos="360"/>
                <w:tab w:val="clear" w:pos="720"/>
                <w:tab w:val="decimal" w:pos="71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70" w:type="dxa"/>
          </w:tcPr>
          <w:p w14:paraId="11BC6201" w14:textId="73B97187" w:rsidR="004B07B2" w:rsidRPr="00D867DE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 xml:space="preserve"> -</w:t>
            </w:r>
          </w:p>
        </w:tc>
        <w:tc>
          <w:tcPr>
            <w:tcW w:w="270" w:type="dxa"/>
          </w:tcPr>
          <w:p w14:paraId="2D80BE6A" w14:textId="77777777" w:rsidR="004B07B2" w:rsidRPr="00F40EDC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440" w:type="dxa"/>
          </w:tcPr>
          <w:p w14:paraId="462F4A53" w14:textId="18937E30" w:rsidR="004B07B2" w:rsidRPr="00F40EDC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(2,649)</w:t>
            </w:r>
          </w:p>
        </w:tc>
      </w:tr>
      <w:tr w:rsidR="004B07B2" w:rsidRPr="00E11762" w14:paraId="2B1AA406" w14:textId="77777777" w:rsidTr="005558C8">
        <w:trPr>
          <w:gridAfter w:val="4"/>
          <w:wAfter w:w="15640" w:type="dxa"/>
          <w:cantSplit/>
          <w:trHeight w:val="332"/>
        </w:trPr>
        <w:tc>
          <w:tcPr>
            <w:tcW w:w="3312" w:type="dxa"/>
            <w:vAlign w:val="bottom"/>
          </w:tcPr>
          <w:p w14:paraId="7DD4237D" w14:textId="4A0AF333" w:rsidR="004B07B2" w:rsidRPr="00E11762" w:rsidRDefault="004B07B2" w:rsidP="004B07B2">
            <w:pPr>
              <w:tabs>
                <w:tab w:val="left" w:pos="372"/>
              </w:tabs>
              <w:spacing w:line="260" w:lineRule="exact"/>
              <w:ind w:right="63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E11762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E11762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31 </w:t>
            </w:r>
            <w:r w:rsidRPr="00E11762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Pr="00E11762">
              <w:rPr>
                <w:rFonts w:ascii="Angsana New" w:hAnsi="Angsana New"/>
                <w:b/>
                <w:bCs/>
                <w:sz w:val="23"/>
                <w:szCs w:val="23"/>
              </w:rPr>
              <w:t>256</w:t>
            </w:r>
            <w:r>
              <w:rPr>
                <w:rFonts w:ascii="Angsana New" w:hAnsi="Angsana New"/>
                <w:b/>
                <w:bCs/>
                <w:sz w:val="23"/>
                <w:szCs w:val="23"/>
              </w:rPr>
              <w:t>4</w:t>
            </w:r>
          </w:p>
        </w:tc>
        <w:tc>
          <w:tcPr>
            <w:tcW w:w="468" w:type="dxa"/>
          </w:tcPr>
          <w:p w14:paraId="4E627C81" w14:textId="77777777" w:rsidR="004B07B2" w:rsidRPr="00F015EF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60" w:lineRule="exact"/>
              <w:ind w:left="-108"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A500028" w14:textId="77777777" w:rsidR="004B07B2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</w:p>
          <w:p w14:paraId="334F31B6" w14:textId="749D86F9" w:rsidR="004B07B2" w:rsidRPr="00F40EDC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 w:rsidRPr="004B07B2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41,530,400</w:t>
            </w:r>
          </w:p>
        </w:tc>
        <w:tc>
          <w:tcPr>
            <w:tcW w:w="270" w:type="dxa"/>
          </w:tcPr>
          <w:p w14:paraId="0032EC96" w14:textId="77777777" w:rsidR="004B07B2" w:rsidRPr="00F40EDC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58EA86ED" w14:textId="77777777" w:rsidR="004B07B2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0"/>
              </w:tabs>
              <w:spacing w:line="260" w:lineRule="exact"/>
              <w:ind w:right="-126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  <w:p w14:paraId="464B3F06" w14:textId="3847153B" w:rsidR="004B07B2" w:rsidRPr="00F40EDC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60" w:lineRule="exact"/>
              <w:ind w:right="-23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304,156 </w:t>
            </w:r>
          </w:p>
        </w:tc>
        <w:tc>
          <w:tcPr>
            <w:tcW w:w="270" w:type="dxa"/>
          </w:tcPr>
          <w:p w14:paraId="4FBD9A8D" w14:textId="77777777" w:rsidR="004B07B2" w:rsidRPr="00F40EDC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B9866C0" w14:textId="77777777" w:rsidR="004B07B2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90"/>
                <w:tab w:val="left" w:pos="1780"/>
              </w:tabs>
              <w:spacing w:line="260" w:lineRule="exact"/>
              <w:ind w:right="-1370" w:firstLine="347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  <w:p w14:paraId="3CAAE553" w14:textId="20AAD06F" w:rsidR="004B07B2" w:rsidRPr="00F40EDC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0"/>
                <w:tab w:val="left" w:pos="1780"/>
              </w:tabs>
              <w:spacing w:line="260" w:lineRule="exact"/>
              <w:ind w:right="-1370" w:firstLine="77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2,153,988 </w:t>
            </w:r>
          </w:p>
        </w:tc>
        <w:tc>
          <w:tcPr>
            <w:tcW w:w="240" w:type="dxa"/>
          </w:tcPr>
          <w:p w14:paraId="032C68CA" w14:textId="77777777" w:rsidR="004B07B2" w:rsidRPr="00F40EDC" w:rsidRDefault="004B07B2" w:rsidP="004B07B2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26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</w:tcPr>
          <w:p w14:paraId="428EAA97" w14:textId="77777777" w:rsidR="004B07B2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90"/>
                <w:tab w:val="left" w:pos="1780"/>
              </w:tabs>
              <w:spacing w:line="260" w:lineRule="exact"/>
              <w:ind w:right="-1370" w:firstLine="43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  <w:p w14:paraId="59BCC1C2" w14:textId="763345D5" w:rsidR="004B07B2" w:rsidRPr="00F40EDC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8,181 </w:t>
            </w:r>
          </w:p>
        </w:tc>
        <w:tc>
          <w:tcPr>
            <w:tcW w:w="253" w:type="dxa"/>
          </w:tcPr>
          <w:p w14:paraId="3962080B" w14:textId="77777777" w:rsidR="004B07B2" w:rsidRPr="00F40EDC" w:rsidRDefault="004B07B2" w:rsidP="004B07B2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483B154B" w14:textId="77777777" w:rsidR="004B07B2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0"/>
              </w:tabs>
              <w:spacing w:line="260" w:lineRule="exact"/>
              <w:ind w:right="-126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  <w:p w14:paraId="00DB734E" w14:textId="4848EC40" w:rsidR="004B07B2" w:rsidRPr="00F40EDC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30,322,459</w:t>
            </w:r>
          </w:p>
        </w:tc>
        <w:tc>
          <w:tcPr>
            <w:tcW w:w="256" w:type="dxa"/>
          </w:tcPr>
          <w:p w14:paraId="7DE31AA0" w14:textId="77777777" w:rsidR="004B07B2" w:rsidRPr="00F40EDC" w:rsidRDefault="004B07B2" w:rsidP="004B07B2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522"/>
                <w:tab w:val="decimal" w:pos="719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</w:tcPr>
          <w:p w14:paraId="5F15C061" w14:textId="77777777" w:rsidR="004B07B2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0"/>
              </w:tabs>
              <w:spacing w:line="260" w:lineRule="exact"/>
              <w:ind w:right="-126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  <w:p w14:paraId="0C815B2C" w14:textId="60822878" w:rsidR="004B07B2" w:rsidRPr="00F40EDC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5,263,114 </w:t>
            </w:r>
          </w:p>
        </w:tc>
        <w:tc>
          <w:tcPr>
            <w:tcW w:w="255" w:type="dxa"/>
          </w:tcPr>
          <w:p w14:paraId="59936D57" w14:textId="77777777" w:rsidR="004B07B2" w:rsidRPr="00F40EDC" w:rsidRDefault="004B07B2" w:rsidP="004B07B2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</w:tcPr>
          <w:p w14:paraId="43A1A3B4" w14:textId="77777777" w:rsidR="004B07B2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00"/>
              </w:tabs>
              <w:spacing w:line="260" w:lineRule="exact"/>
              <w:ind w:right="-126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  <w:p w14:paraId="07D691F4" w14:textId="2B1219AB" w:rsidR="004B07B2" w:rsidRPr="00F40EDC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94,009 </w:t>
            </w:r>
          </w:p>
        </w:tc>
        <w:tc>
          <w:tcPr>
            <w:tcW w:w="252" w:type="dxa"/>
          </w:tcPr>
          <w:p w14:paraId="4DA9EDF8" w14:textId="77777777" w:rsidR="004B07B2" w:rsidRPr="00F40EDC" w:rsidRDefault="004B07B2" w:rsidP="004B07B2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E3A59AC" w14:textId="77777777" w:rsidR="004B07B2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69"/>
              </w:tabs>
              <w:spacing w:line="260" w:lineRule="exact"/>
              <w:ind w:right="-126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  <w:p w14:paraId="46BE1928" w14:textId="1F8F1099" w:rsidR="004B07B2" w:rsidRPr="00D867DE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60" w:lineRule="exact"/>
              <w:ind w:right="-126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2,510,205 </w:t>
            </w:r>
          </w:p>
        </w:tc>
        <w:tc>
          <w:tcPr>
            <w:tcW w:w="270" w:type="dxa"/>
          </w:tcPr>
          <w:p w14:paraId="21BACB40" w14:textId="77777777" w:rsidR="004B07B2" w:rsidRPr="00F40EDC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C3FE21E" w14:textId="77777777" w:rsidR="004B07B2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0"/>
              </w:tabs>
              <w:spacing w:line="260" w:lineRule="exact"/>
              <w:ind w:right="-126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  <w:p w14:paraId="0B1B2301" w14:textId="59D251EB" w:rsidR="004B07B2" w:rsidRPr="00F40EDC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82,186,512</w:t>
            </w:r>
          </w:p>
        </w:tc>
      </w:tr>
      <w:tr w:rsidR="00D867DE" w:rsidRPr="00E11762" w14:paraId="6D550169" w14:textId="77777777" w:rsidTr="005558C8">
        <w:trPr>
          <w:gridAfter w:val="4"/>
          <w:wAfter w:w="15640" w:type="dxa"/>
          <w:cantSplit/>
          <w:trHeight w:val="224"/>
        </w:trPr>
        <w:tc>
          <w:tcPr>
            <w:tcW w:w="3312" w:type="dxa"/>
            <w:vAlign w:val="bottom"/>
          </w:tcPr>
          <w:p w14:paraId="0F6E1AF6" w14:textId="77777777" w:rsidR="00D867DE" w:rsidRPr="00E11762" w:rsidRDefault="00D867DE" w:rsidP="00D867DE">
            <w:pPr>
              <w:tabs>
                <w:tab w:val="left" w:pos="372"/>
              </w:tabs>
              <w:spacing w:line="228" w:lineRule="auto"/>
              <w:ind w:right="63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468" w:type="dxa"/>
          </w:tcPr>
          <w:p w14:paraId="0E0D00C0" w14:textId="77777777" w:rsidR="00D867DE" w:rsidRPr="00F015EF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28" w:lineRule="auto"/>
              <w:ind w:left="-108"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3E26DC4" w14:textId="77777777" w:rsidR="00D867DE" w:rsidRPr="00C114D9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4099AB88" w14:textId="77777777" w:rsidR="00D867DE" w:rsidRPr="00E11762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2564424" w14:textId="77777777" w:rsidR="00D867DE" w:rsidRPr="00671CDF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8" w:lineRule="auto"/>
              <w:ind w:right="-23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2280FAB6" w14:textId="77777777" w:rsidR="00D867DE" w:rsidRPr="00C114D9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91EE598" w14:textId="77777777" w:rsidR="00D867DE" w:rsidRPr="00C114D9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0"/>
                <w:tab w:val="left" w:pos="1780"/>
              </w:tabs>
              <w:spacing w:line="228" w:lineRule="auto"/>
              <w:ind w:right="-1370" w:firstLine="430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40" w:type="dxa"/>
          </w:tcPr>
          <w:p w14:paraId="415ACB04" w14:textId="77777777" w:rsidR="00D867DE" w:rsidRPr="00E11762" w:rsidRDefault="00D867DE" w:rsidP="00D867DE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228" w:lineRule="auto"/>
              <w:ind w:right="-18"/>
              <w:jc w:val="right"/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532B2747" w14:textId="77777777" w:rsidR="00D867DE" w:rsidRPr="00F61C7A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53" w:type="dxa"/>
          </w:tcPr>
          <w:p w14:paraId="398EABEE" w14:textId="77777777" w:rsidR="00D867DE" w:rsidRPr="00E11762" w:rsidRDefault="00D867DE" w:rsidP="00D867DE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3"/>
                <w:szCs w:val="23"/>
                <w:cs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31669AD6" w14:textId="77777777" w:rsidR="00D867DE" w:rsidRPr="00E11762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56" w:type="dxa"/>
          </w:tcPr>
          <w:p w14:paraId="484EC142" w14:textId="77777777" w:rsidR="00D867DE" w:rsidRPr="00E11762" w:rsidRDefault="00D867DE" w:rsidP="00D867DE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522"/>
                <w:tab w:val="decimal" w:pos="719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</w:tcPr>
          <w:p w14:paraId="1058DFB0" w14:textId="77777777" w:rsidR="00D867DE" w:rsidRPr="00E11762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55" w:type="dxa"/>
          </w:tcPr>
          <w:p w14:paraId="3C8A2D31" w14:textId="77777777" w:rsidR="00D867DE" w:rsidRPr="00E11762" w:rsidRDefault="00D867DE" w:rsidP="00D867DE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3"/>
                <w:szCs w:val="23"/>
                <w:cs/>
                <w:lang w:val="en-US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14:paraId="1BF48ADE" w14:textId="77777777" w:rsidR="00D867DE" w:rsidRPr="00A05881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52" w:type="dxa"/>
          </w:tcPr>
          <w:p w14:paraId="0F8026DE" w14:textId="77777777" w:rsidR="00D867DE" w:rsidRPr="00E11762" w:rsidRDefault="00D867DE" w:rsidP="00D867DE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3"/>
                <w:szCs w:val="23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932B63E" w14:textId="77777777" w:rsidR="00D867DE" w:rsidRPr="00E11762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3"/>
                <w:szCs w:val="23"/>
              </w:rPr>
            </w:pPr>
          </w:p>
        </w:tc>
        <w:tc>
          <w:tcPr>
            <w:tcW w:w="270" w:type="dxa"/>
          </w:tcPr>
          <w:p w14:paraId="19A377CC" w14:textId="77777777" w:rsidR="00D867DE" w:rsidRPr="00E11762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25FB950" w14:textId="161408D4" w:rsidR="00D867DE" w:rsidRPr="00E11762" w:rsidRDefault="00D867DE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3"/>
                <w:szCs w:val="23"/>
              </w:rPr>
            </w:pPr>
          </w:p>
        </w:tc>
      </w:tr>
      <w:tr w:rsidR="00851CE6" w:rsidRPr="00E11762" w14:paraId="7065A4A2" w14:textId="77777777" w:rsidTr="005558C8">
        <w:trPr>
          <w:gridAfter w:val="4"/>
          <w:wAfter w:w="15640" w:type="dxa"/>
          <w:cantSplit/>
          <w:trHeight w:val="224"/>
        </w:trPr>
        <w:tc>
          <w:tcPr>
            <w:tcW w:w="3312" w:type="dxa"/>
            <w:vAlign w:val="bottom"/>
          </w:tcPr>
          <w:p w14:paraId="1124652C" w14:textId="77777777" w:rsidR="00851CE6" w:rsidRPr="00E11762" w:rsidRDefault="00851CE6" w:rsidP="00D867DE">
            <w:pPr>
              <w:tabs>
                <w:tab w:val="left" w:pos="372"/>
              </w:tabs>
              <w:spacing w:line="228" w:lineRule="auto"/>
              <w:ind w:right="63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468" w:type="dxa"/>
          </w:tcPr>
          <w:p w14:paraId="3C4A15DD" w14:textId="77777777" w:rsidR="00851CE6" w:rsidRPr="00F015EF" w:rsidRDefault="00851CE6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28" w:lineRule="auto"/>
              <w:ind w:left="-108"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00" w:type="dxa"/>
          </w:tcPr>
          <w:p w14:paraId="013580B4" w14:textId="77777777" w:rsidR="00851CE6" w:rsidRPr="00C114D9" w:rsidRDefault="00851CE6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7C971C74" w14:textId="77777777" w:rsidR="00851CE6" w:rsidRPr="00E11762" w:rsidRDefault="00851CE6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</w:tcPr>
          <w:p w14:paraId="4C2B8EA5" w14:textId="77777777" w:rsidR="00851CE6" w:rsidRPr="00671CDF" w:rsidRDefault="00851CE6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8" w:lineRule="auto"/>
              <w:ind w:right="-23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3E0C22BD" w14:textId="77777777" w:rsidR="00851CE6" w:rsidRPr="00C114D9" w:rsidRDefault="00851CE6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00" w:type="dxa"/>
          </w:tcPr>
          <w:p w14:paraId="729D7B7B" w14:textId="77777777" w:rsidR="00851CE6" w:rsidRPr="00C114D9" w:rsidRDefault="00851CE6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0"/>
                <w:tab w:val="left" w:pos="1780"/>
              </w:tabs>
              <w:spacing w:line="228" w:lineRule="auto"/>
              <w:ind w:right="-1370" w:firstLine="430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40" w:type="dxa"/>
          </w:tcPr>
          <w:p w14:paraId="1E97212F" w14:textId="77777777" w:rsidR="00851CE6" w:rsidRPr="00E11762" w:rsidRDefault="00851CE6" w:rsidP="00D867DE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228" w:lineRule="auto"/>
              <w:ind w:right="-18"/>
              <w:jc w:val="right"/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1200" w:type="dxa"/>
          </w:tcPr>
          <w:p w14:paraId="26E0D986" w14:textId="77777777" w:rsidR="00851CE6" w:rsidRPr="00F61C7A" w:rsidRDefault="00851CE6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53" w:type="dxa"/>
          </w:tcPr>
          <w:p w14:paraId="1B05AE2B" w14:textId="77777777" w:rsidR="00851CE6" w:rsidRPr="00E11762" w:rsidRDefault="00851CE6" w:rsidP="00D867DE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3"/>
                <w:szCs w:val="23"/>
                <w:cs/>
                <w:lang w:val="en-US"/>
              </w:rPr>
            </w:pPr>
          </w:p>
        </w:tc>
        <w:tc>
          <w:tcPr>
            <w:tcW w:w="1277" w:type="dxa"/>
          </w:tcPr>
          <w:p w14:paraId="43F75BD9" w14:textId="77777777" w:rsidR="00851CE6" w:rsidRPr="00E11762" w:rsidRDefault="00851CE6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56" w:type="dxa"/>
          </w:tcPr>
          <w:p w14:paraId="038B5E77" w14:textId="77777777" w:rsidR="00851CE6" w:rsidRPr="00E11762" w:rsidRDefault="00851CE6" w:rsidP="00D867DE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522"/>
                <w:tab w:val="decimal" w:pos="719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</w:tcPr>
          <w:p w14:paraId="14B3AB6A" w14:textId="77777777" w:rsidR="00851CE6" w:rsidRPr="00E11762" w:rsidRDefault="00851CE6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55" w:type="dxa"/>
          </w:tcPr>
          <w:p w14:paraId="4BC3AD1E" w14:textId="77777777" w:rsidR="00851CE6" w:rsidRPr="00E11762" w:rsidRDefault="00851CE6" w:rsidP="00D867DE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3"/>
                <w:szCs w:val="23"/>
                <w:cs/>
                <w:lang w:val="en-US"/>
              </w:rPr>
            </w:pPr>
          </w:p>
        </w:tc>
        <w:tc>
          <w:tcPr>
            <w:tcW w:w="1185" w:type="dxa"/>
          </w:tcPr>
          <w:p w14:paraId="2CD526CD" w14:textId="77777777" w:rsidR="00851CE6" w:rsidRPr="00A05881" w:rsidRDefault="00851CE6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52" w:type="dxa"/>
          </w:tcPr>
          <w:p w14:paraId="083E4438" w14:textId="77777777" w:rsidR="00851CE6" w:rsidRPr="00E11762" w:rsidRDefault="00851CE6" w:rsidP="00D867DE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3"/>
                <w:szCs w:val="23"/>
                <w:cs/>
                <w:lang w:val="en-US"/>
              </w:rPr>
            </w:pPr>
          </w:p>
        </w:tc>
        <w:tc>
          <w:tcPr>
            <w:tcW w:w="1170" w:type="dxa"/>
          </w:tcPr>
          <w:p w14:paraId="57CBBF3B" w14:textId="77777777" w:rsidR="00851CE6" w:rsidRPr="00E11762" w:rsidRDefault="00851CE6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3"/>
                <w:szCs w:val="23"/>
              </w:rPr>
            </w:pPr>
          </w:p>
        </w:tc>
        <w:tc>
          <w:tcPr>
            <w:tcW w:w="270" w:type="dxa"/>
          </w:tcPr>
          <w:p w14:paraId="3E741EB0" w14:textId="77777777" w:rsidR="00851CE6" w:rsidRPr="00E11762" w:rsidRDefault="00851CE6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3"/>
                <w:szCs w:val="23"/>
              </w:rPr>
            </w:pPr>
          </w:p>
        </w:tc>
        <w:tc>
          <w:tcPr>
            <w:tcW w:w="1440" w:type="dxa"/>
          </w:tcPr>
          <w:p w14:paraId="07CA2121" w14:textId="77777777" w:rsidR="00851CE6" w:rsidRPr="00E11762" w:rsidRDefault="00851CE6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3"/>
                <w:szCs w:val="23"/>
              </w:rPr>
            </w:pPr>
          </w:p>
        </w:tc>
      </w:tr>
      <w:tr w:rsidR="00851CE6" w:rsidRPr="00E11762" w14:paraId="4842CEF0" w14:textId="77777777" w:rsidTr="005558C8">
        <w:trPr>
          <w:gridAfter w:val="4"/>
          <w:wAfter w:w="15640" w:type="dxa"/>
          <w:cantSplit/>
          <w:trHeight w:val="224"/>
        </w:trPr>
        <w:tc>
          <w:tcPr>
            <w:tcW w:w="3312" w:type="dxa"/>
            <w:vAlign w:val="bottom"/>
          </w:tcPr>
          <w:p w14:paraId="1DF0C74B" w14:textId="77777777" w:rsidR="00851CE6" w:rsidRPr="00E11762" w:rsidRDefault="00851CE6" w:rsidP="00D867DE">
            <w:pPr>
              <w:tabs>
                <w:tab w:val="left" w:pos="372"/>
              </w:tabs>
              <w:spacing w:line="228" w:lineRule="auto"/>
              <w:ind w:right="63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468" w:type="dxa"/>
          </w:tcPr>
          <w:p w14:paraId="391A41B8" w14:textId="77777777" w:rsidR="00851CE6" w:rsidRPr="00F015EF" w:rsidRDefault="00851CE6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28" w:lineRule="auto"/>
              <w:ind w:left="-108"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00" w:type="dxa"/>
          </w:tcPr>
          <w:p w14:paraId="3F57EF88" w14:textId="77777777" w:rsidR="00851CE6" w:rsidRPr="00C114D9" w:rsidRDefault="00851CE6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2B8D1D62" w14:textId="77777777" w:rsidR="00851CE6" w:rsidRPr="00E11762" w:rsidRDefault="00851CE6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</w:tcPr>
          <w:p w14:paraId="5FACFE6F" w14:textId="77777777" w:rsidR="00851CE6" w:rsidRPr="00671CDF" w:rsidRDefault="00851CE6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8" w:lineRule="auto"/>
              <w:ind w:right="-23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0AA9CD42" w14:textId="77777777" w:rsidR="00851CE6" w:rsidRPr="00C114D9" w:rsidRDefault="00851CE6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00" w:type="dxa"/>
          </w:tcPr>
          <w:p w14:paraId="2F3403CA" w14:textId="77777777" w:rsidR="00851CE6" w:rsidRPr="00C114D9" w:rsidRDefault="00851CE6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0"/>
                <w:tab w:val="left" w:pos="1780"/>
              </w:tabs>
              <w:spacing w:line="228" w:lineRule="auto"/>
              <w:ind w:right="-1370" w:firstLine="430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40" w:type="dxa"/>
          </w:tcPr>
          <w:p w14:paraId="798239AA" w14:textId="77777777" w:rsidR="00851CE6" w:rsidRPr="00E11762" w:rsidRDefault="00851CE6" w:rsidP="00D867DE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228" w:lineRule="auto"/>
              <w:ind w:right="-18"/>
              <w:jc w:val="right"/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1200" w:type="dxa"/>
          </w:tcPr>
          <w:p w14:paraId="13EB346F" w14:textId="77777777" w:rsidR="00851CE6" w:rsidRPr="00F61C7A" w:rsidRDefault="00851CE6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53" w:type="dxa"/>
          </w:tcPr>
          <w:p w14:paraId="41473B99" w14:textId="77777777" w:rsidR="00851CE6" w:rsidRPr="00E11762" w:rsidRDefault="00851CE6" w:rsidP="00D867DE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3"/>
                <w:szCs w:val="23"/>
                <w:cs/>
                <w:lang w:val="en-US"/>
              </w:rPr>
            </w:pPr>
          </w:p>
        </w:tc>
        <w:tc>
          <w:tcPr>
            <w:tcW w:w="1277" w:type="dxa"/>
          </w:tcPr>
          <w:p w14:paraId="64C63C0A" w14:textId="77777777" w:rsidR="00851CE6" w:rsidRPr="00E11762" w:rsidRDefault="00851CE6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56" w:type="dxa"/>
          </w:tcPr>
          <w:p w14:paraId="23FA3535" w14:textId="77777777" w:rsidR="00851CE6" w:rsidRPr="00E11762" w:rsidRDefault="00851CE6" w:rsidP="00D867DE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522"/>
                <w:tab w:val="decimal" w:pos="719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</w:tcPr>
          <w:p w14:paraId="50D80978" w14:textId="77777777" w:rsidR="00851CE6" w:rsidRPr="00E11762" w:rsidRDefault="00851CE6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55" w:type="dxa"/>
          </w:tcPr>
          <w:p w14:paraId="0AF02AEC" w14:textId="77777777" w:rsidR="00851CE6" w:rsidRPr="00E11762" w:rsidRDefault="00851CE6" w:rsidP="00D867DE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3"/>
                <w:szCs w:val="23"/>
                <w:cs/>
                <w:lang w:val="en-US"/>
              </w:rPr>
            </w:pPr>
          </w:p>
        </w:tc>
        <w:tc>
          <w:tcPr>
            <w:tcW w:w="1185" w:type="dxa"/>
          </w:tcPr>
          <w:p w14:paraId="3AAB498C" w14:textId="77777777" w:rsidR="00851CE6" w:rsidRPr="00A05881" w:rsidRDefault="00851CE6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52" w:type="dxa"/>
          </w:tcPr>
          <w:p w14:paraId="583140F9" w14:textId="77777777" w:rsidR="00851CE6" w:rsidRPr="00E11762" w:rsidRDefault="00851CE6" w:rsidP="00D867DE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3"/>
                <w:szCs w:val="23"/>
                <w:cs/>
                <w:lang w:val="en-US"/>
              </w:rPr>
            </w:pPr>
          </w:p>
        </w:tc>
        <w:tc>
          <w:tcPr>
            <w:tcW w:w="1170" w:type="dxa"/>
          </w:tcPr>
          <w:p w14:paraId="74966460" w14:textId="77777777" w:rsidR="00851CE6" w:rsidRPr="00E11762" w:rsidRDefault="00851CE6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3"/>
                <w:szCs w:val="23"/>
              </w:rPr>
            </w:pPr>
          </w:p>
        </w:tc>
        <w:tc>
          <w:tcPr>
            <w:tcW w:w="270" w:type="dxa"/>
          </w:tcPr>
          <w:p w14:paraId="4895A17F" w14:textId="77777777" w:rsidR="00851CE6" w:rsidRPr="00E11762" w:rsidRDefault="00851CE6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3"/>
                <w:szCs w:val="23"/>
              </w:rPr>
            </w:pPr>
          </w:p>
        </w:tc>
        <w:tc>
          <w:tcPr>
            <w:tcW w:w="1440" w:type="dxa"/>
          </w:tcPr>
          <w:p w14:paraId="2F617142" w14:textId="77777777" w:rsidR="00851CE6" w:rsidRPr="00E11762" w:rsidRDefault="00851CE6" w:rsidP="00D86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3"/>
                <w:szCs w:val="23"/>
              </w:rPr>
            </w:pPr>
          </w:p>
        </w:tc>
      </w:tr>
      <w:tr w:rsidR="005558C8" w:rsidRPr="00E11762" w14:paraId="528D11BA" w14:textId="77777777" w:rsidTr="00F93F6E">
        <w:trPr>
          <w:gridAfter w:val="4"/>
          <w:wAfter w:w="15640" w:type="dxa"/>
          <w:cantSplit/>
        </w:trPr>
        <w:tc>
          <w:tcPr>
            <w:tcW w:w="3312" w:type="dxa"/>
          </w:tcPr>
          <w:p w14:paraId="22915ADC" w14:textId="77777777" w:rsidR="005558C8" w:rsidRPr="00E11762" w:rsidRDefault="005558C8" w:rsidP="005558C8">
            <w:pPr>
              <w:tabs>
                <w:tab w:val="left" w:pos="372"/>
              </w:tabs>
              <w:spacing w:line="200" w:lineRule="atLeast"/>
              <w:ind w:right="63"/>
              <w:jc w:val="both"/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468" w:type="dxa"/>
          </w:tcPr>
          <w:p w14:paraId="3D57748D" w14:textId="77777777" w:rsidR="005558C8" w:rsidRPr="00F015EF" w:rsidRDefault="005558C8" w:rsidP="005558C8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00" w:lineRule="atLeast"/>
              <w:ind w:left="-192" w:right="-18" w:firstLine="84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060" w:type="dxa"/>
            <w:gridSpan w:val="17"/>
          </w:tcPr>
          <w:p w14:paraId="4A419F67" w14:textId="3580FBD1" w:rsidR="005558C8" w:rsidRPr="00E11762" w:rsidRDefault="005558C8" w:rsidP="005558C8">
            <w:pPr>
              <w:pStyle w:val="30"/>
              <w:tabs>
                <w:tab w:val="clear" w:pos="360"/>
                <w:tab w:val="clear" w:pos="720"/>
                <w:tab w:val="decimal" w:pos="351"/>
                <w:tab w:val="left" w:pos="801"/>
              </w:tabs>
              <w:spacing w:line="200" w:lineRule="atLeast"/>
              <w:ind w:right="89"/>
              <w:jc w:val="center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  <w:r w:rsidRPr="00E11762"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  <w:t>งบการเงินรวม</w:t>
            </w:r>
          </w:p>
        </w:tc>
      </w:tr>
      <w:tr w:rsidR="005558C8" w:rsidRPr="00E11762" w14:paraId="16C78C87" w14:textId="77777777" w:rsidTr="00F93F6E">
        <w:trPr>
          <w:gridAfter w:val="4"/>
          <w:wAfter w:w="15640" w:type="dxa"/>
          <w:cantSplit/>
        </w:trPr>
        <w:tc>
          <w:tcPr>
            <w:tcW w:w="3312" w:type="dxa"/>
          </w:tcPr>
          <w:p w14:paraId="07C79DDF" w14:textId="77777777" w:rsidR="005558C8" w:rsidRPr="00E11762" w:rsidRDefault="005558C8" w:rsidP="005558C8">
            <w:pPr>
              <w:tabs>
                <w:tab w:val="left" w:pos="372"/>
              </w:tabs>
              <w:spacing w:line="200" w:lineRule="atLeast"/>
              <w:ind w:right="63"/>
              <w:jc w:val="both"/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468" w:type="dxa"/>
          </w:tcPr>
          <w:p w14:paraId="79E6215E" w14:textId="77777777" w:rsidR="005558C8" w:rsidRDefault="005558C8" w:rsidP="005558C8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right="-108"/>
              <w:jc w:val="center"/>
              <w:rPr>
                <w:rFonts w:ascii="Angsana New" w:hAnsi="Angsana New"/>
                <w:i/>
                <w:iCs/>
                <w:sz w:val="23"/>
                <w:szCs w:val="23"/>
                <w:lang w:val="en-US"/>
              </w:rPr>
            </w:pPr>
          </w:p>
          <w:p w14:paraId="0C9B1274" w14:textId="77777777" w:rsidR="005558C8" w:rsidRDefault="005558C8" w:rsidP="005558C8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right="-108"/>
              <w:jc w:val="center"/>
              <w:rPr>
                <w:rFonts w:ascii="Angsana New" w:hAnsi="Angsana New"/>
                <w:i/>
                <w:iCs/>
                <w:sz w:val="23"/>
                <w:szCs w:val="23"/>
                <w:lang w:val="en-US"/>
              </w:rPr>
            </w:pPr>
          </w:p>
          <w:p w14:paraId="1000301C" w14:textId="30494B08" w:rsidR="005558C8" w:rsidRPr="00F015EF" w:rsidRDefault="005558C8" w:rsidP="005558C8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00" w:lineRule="atLeast"/>
              <w:ind w:left="-192" w:right="-18" w:firstLine="84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900" w:type="dxa"/>
          </w:tcPr>
          <w:p w14:paraId="3FBC19B9" w14:textId="77777777" w:rsidR="005558C8" w:rsidRPr="00E11762" w:rsidRDefault="005558C8" w:rsidP="005558C8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96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  <w:p w14:paraId="2E3393D1" w14:textId="77777777" w:rsidR="005558C8" w:rsidRDefault="005558C8" w:rsidP="005558C8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  <w:p w14:paraId="0BBA88F4" w14:textId="77777777" w:rsidR="005558C8" w:rsidRDefault="005558C8" w:rsidP="005558C8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  <w:p w14:paraId="72424935" w14:textId="0E24ABD2" w:rsidR="005558C8" w:rsidRPr="00E11762" w:rsidRDefault="005558C8" w:rsidP="005558C8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96"/>
              <w:jc w:val="center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  <w:r w:rsidRPr="00E11762">
              <w:rPr>
                <w:rFonts w:ascii="Angsana New" w:hAnsi="Angsana New"/>
                <w:sz w:val="23"/>
                <w:szCs w:val="23"/>
                <w:cs/>
                <w:lang w:val="en-US"/>
              </w:rPr>
              <w:t>ที่ดิน</w:t>
            </w:r>
          </w:p>
        </w:tc>
        <w:tc>
          <w:tcPr>
            <w:tcW w:w="270" w:type="dxa"/>
          </w:tcPr>
          <w:p w14:paraId="73FF6871" w14:textId="77777777" w:rsidR="005558C8" w:rsidRPr="00E11762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08"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</w:tcPr>
          <w:p w14:paraId="2FE04D17" w14:textId="77777777" w:rsidR="005558C8" w:rsidRDefault="005558C8" w:rsidP="005558C8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ที่ดิน</w:t>
            </w:r>
          </w:p>
          <w:p w14:paraId="2856B05D" w14:textId="4AFA2EDE" w:rsidR="005558C8" w:rsidRPr="002E7935" w:rsidRDefault="005558C8" w:rsidP="005558C8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และอาคาร</w:t>
            </w:r>
            <w:r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270" w:type="dxa"/>
          </w:tcPr>
          <w:p w14:paraId="20B89643" w14:textId="77777777" w:rsidR="005558C8" w:rsidRPr="002E7935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08"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00" w:type="dxa"/>
          </w:tcPr>
          <w:p w14:paraId="7AE4C75F" w14:textId="77777777" w:rsidR="005558C8" w:rsidRDefault="005558C8" w:rsidP="005558C8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  <w:p w14:paraId="64693DD6" w14:textId="35C187B7" w:rsidR="005558C8" w:rsidRPr="002E7935" w:rsidRDefault="005558C8" w:rsidP="005558C8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  <w:r w:rsidRPr="00E11762">
              <w:rPr>
                <w:rFonts w:ascii="Angsana New" w:hAnsi="Angsana New"/>
                <w:sz w:val="23"/>
                <w:szCs w:val="23"/>
                <w:cs/>
                <w:lang w:val="en-US"/>
              </w:rPr>
              <w:t>ที่ดิน</w:t>
            </w:r>
            <w:r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240" w:type="dxa"/>
          </w:tcPr>
          <w:p w14:paraId="34762F1B" w14:textId="77777777" w:rsidR="005558C8" w:rsidRPr="002E7935" w:rsidRDefault="005558C8" w:rsidP="005558C8">
            <w:pPr>
              <w:pStyle w:val="30"/>
              <w:tabs>
                <w:tab w:val="clear" w:pos="360"/>
                <w:tab w:val="clear" w:pos="720"/>
              </w:tabs>
              <w:spacing w:line="200" w:lineRule="atLeast"/>
              <w:ind w:left="-108" w:right="162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  <w:vAlign w:val="bottom"/>
          </w:tcPr>
          <w:p w14:paraId="34F9FC05" w14:textId="5C80493A" w:rsidR="005558C8" w:rsidRPr="00E11762" w:rsidRDefault="005558C8" w:rsidP="005558AC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  <w:r w:rsidRPr="00E11762">
              <w:rPr>
                <w:rFonts w:ascii="Angsana New" w:hAnsi="Angsana New"/>
                <w:sz w:val="23"/>
                <w:szCs w:val="23"/>
                <w:cs/>
                <w:lang w:val="en-US"/>
              </w:rPr>
              <w:t>ส่วนปรับปรุงที่ดิน</w:t>
            </w:r>
          </w:p>
        </w:tc>
        <w:tc>
          <w:tcPr>
            <w:tcW w:w="253" w:type="dxa"/>
            <w:vAlign w:val="bottom"/>
          </w:tcPr>
          <w:p w14:paraId="75462427" w14:textId="77777777" w:rsidR="005558C8" w:rsidRPr="00E11762" w:rsidRDefault="005558C8" w:rsidP="005558C8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00" w:lineRule="atLeast"/>
              <w:ind w:left="-108" w:right="-18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277" w:type="dxa"/>
            <w:vAlign w:val="bottom"/>
          </w:tcPr>
          <w:p w14:paraId="4086166E" w14:textId="77777777" w:rsidR="005558C8" w:rsidRPr="00E11762" w:rsidRDefault="005558C8" w:rsidP="005558C8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pacing w:val="-6"/>
                <w:sz w:val="23"/>
                <w:szCs w:val="23"/>
                <w:lang w:val="en-US"/>
              </w:rPr>
            </w:pPr>
            <w:r w:rsidRPr="00E11762">
              <w:rPr>
                <w:rFonts w:ascii="Angsana New" w:hAnsi="Angsana New"/>
                <w:spacing w:val="-6"/>
                <w:sz w:val="23"/>
                <w:szCs w:val="23"/>
                <w:cs/>
                <w:lang w:val="en-US"/>
              </w:rPr>
              <w:t>อาคารและ</w:t>
            </w:r>
          </w:p>
          <w:p w14:paraId="1EE5F24B" w14:textId="73174410" w:rsidR="005558C8" w:rsidRPr="00E11762" w:rsidRDefault="005558C8" w:rsidP="005558AC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  <w:r w:rsidRPr="00E11762">
              <w:rPr>
                <w:rFonts w:ascii="Angsana New" w:hAnsi="Angsana New"/>
                <w:spacing w:val="-6"/>
                <w:sz w:val="23"/>
                <w:szCs w:val="23"/>
                <w:cs/>
                <w:lang w:val="en-US"/>
              </w:rPr>
              <w:t>ส่วนปรับปรุงอาคาร</w:t>
            </w:r>
          </w:p>
        </w:tc>
        <w:tc>
          <w:tcPr>
            <w:tcW w:w="256" w:type="dxa"/>
            <w:vAlign w:val="bottom"/>
          </w:tcPr>
          <w:p w14:paraId="768CE01D" w14:textId="77777777" w:rsidR="005558C8" w:rsidRPr="00E11762" w:rsidRDefault="005558C8" w:rsidP="005558C8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00" w:lineRule="atLeast"/>
              <w:ind w:left="-108" w:right="-18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  <w:vAlign w:val="bottom"/>
          </w:tcPr>
          <w:p w14:paraId="5E9B0C4D" w14:textId="77777777" w:rsidR="005558C8" w:rsidRPr="00E11762" w:rsidRDefault="005558C8" w:rsidP="005558C8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E11762">
              <w:rPr>
                <w:rFonts w:ascii="Angsana New" w:hAnsi="Angsana New"/>
                <w:sz w:val="23"/>
                <w:szCs w:val="23"/>
                <w:cs/>
                <w:lang w:val="en-US"/>
              </w:rPr>
              <w:t xml:space="preserve">เครื่องตกแต่ง </w:t>
            </w:r>
          </w:p>
          <w:p w14:paraId="7D33D4CA" w14:textId="77777777" w:rsidR="005558C8" w:rsidRPr="00E11762" w:rsidRDefault="005558C8" w:rsidP="005558C8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E11762">
              <w:rPr>
                <w:rFonts w:ascii="Angsana New" w:hAnsi="Angsana New"/>
                <w:sz w:val="23"/>
                <w:szCs w:val="23"/>
                <w:cs/>
                <w:lang w:val="en-US"/>
              </w:rPr>
              <w:t>ติดตั้งและ</w:t>
            </w:r>
          </w:p>
          <w:p w14:paraId="29798783" w14:textId="77777777" w:rsidR="005558AC" w:rsidRDefault="005558C8" w:rsidP="005558AC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E11762">
              <w:rPr>
                <w:rFonts w:ascii="Angsana New" w:hAnsi="Angsana New"/>
                <w:sz w:val="23"/>
                <w:szCs w:val="23"/>
                <w:cs/>
                <w:lang w:val="en-US"/>
              </w:rPr>
              <w:t>อุปกรณ์</w:t>
            </w:r>
          </w:p>
          <w:p w14:paraId="157EB392" w14:textId="19032A46" w:rsidR="005558C8" w:rsidRPr="00E11762" w:rsidRDefault="005558C8" w:rsidP="005558AC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</w:pPr>
            <w:r w:rsidRPr="00E11762">
              <w:rPr>
                <w:rFonts w:ascii="Angsana New" w:hAnsi="Angsana New"/>
                <w:sz w:val="23"/>
                <w:szCs w:val="23"/>
                <w:cs/>
                <w:lang w:val="en-US"/>
              </w:rPr>
              <w:t>สำนักงาน</w:t>
            </w:r>
          </w:p>
        </w:tc>
        <w:tc>
          <w:tcPr>
            <w:tcW w:w="255" w:type="dxa"/>
            <w:vAlign w:val="bottom"/>
          </w:tcPr>
          <w:p w14:paraId="38BBA568" w14:textId="77777777" w:rsidR="005558C8" w:rsidRPr="00E11762" w:rsidRDefault="005558C8" w:rsidP="005558C8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185" w:type="dxa"/>
            <w:vAlign w:val="bottom"/>
          </w:tcPr>
          <w:p w14:paraId="11C5578F" w14:textId="214688B9" w:rsidR="005558C8" w:rsidRPr="00E11762" w:rsidRDefault="005558C8" w:rsidP="005558AC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90"/>
              <w:jc w:val="center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  <w:r w:rsidRPr="00E11762">
              <w:rPr>
                <w:rFonts w:ascii="Angsana New" w:hAnsi="Angsana New"/>
                <w:sz w:val="23"/>
                <w:szCs w:val="23"/>
                <w:cs/>
                <w:lang w:val="en-US"/>
              </w:rPr>
              <w:t>ยานพาหนะ</w:t>
            </w:r>
          </w:p>
        </w:tc>
        <w:tc>
          <w:tcPr>
            <w:tcW w:w="252" w:type="dxa"/>
            <w:vAlign w:val="bottom"/>
          </w:tcPr>
          <w:p w14:paraId="5ABCB515" w14:textId="77777777" w:rsidR="005558C8" w:rsidRPr="00E11762" w:rsidRDefault="005558C8" w:rsidP="005558C8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9F7F32E" w14:textId="77777777" w:rsidR="005558C8" w:rsidRPr="00E11762" w:rsidRDefault="005558C8" w:rsidP="005558C8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90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E11762">
              <w:rPr>
                <w:rFonts w:ascii="Angsana New" w:hAnsi="Angsana New"/>
                <w:sz w:val="23"/>
                <w:szCs w:val="23"/>
                <w:cs/>
                <w:lang w:val="en-US"/>
              </w:rPr>
              <w:t>สินทรัพย์</w:t>
            </w:r>
          </w:p>
          <w:p w14:paraId="2838FA9D" w14:textId="77777777" w:rsidR="005558C8" w:rsidRPr="00E11762" w:rsidRDefault="005558C8" w:rsidP="005558C8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90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E11762">
              <w:rPr>
                <w:rFonts w:ascii="Angsana New" w:hAnsi="Angsana New"/>
                <w:sz w:val="23"/>
                <w:szCs w:val="23"/>
                <w:cs/>
                <w:lang w:val="en-US"/>
              </w:rPr>
              <w:t>ระหว่างก่อสร้าง</w:t>
            </w:r>
          </w:p>
          <w:p w14:paraId="147BBFF2" w14:textId="2CF316C7" w:rsidR="005558C8" w:rsidRPr="00E11762" w:rsidRDefault="005558C8" w:rsidP="005558AC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90"/>
              <w:jc w:val="center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  <w:r w:rsidRPr="00E11762">
              <w:rPr>
                <w:rFonts w:ascii="Angsana New" w:hAnsi="Angsana New"/>
                <w:sz w:val="23"/>
                <w:szCs w:val="23"/>
                <w:cs/>
                <w:lang w:val="en-US"/>
              </w:rPr>
              <w:t>และติดตั้ง</w:t>
            </w:r>
          </w:p>
        </w:tc>
        <w:tc>
          <w:tcPr>
            <w:tcW w:w="270" w:type="dxa"/>
          </w:tcPr>
          <w:p w14:paraId="6A7F6E2B" w14:textId="77777777" w:rsidR="005558C8" w:rsidRPr="00E11762" w:rsidRDefault="005558C8" w:rsidP="005558C8">
            <w:pPr>
              <w:pStyle w:val="30"/>
              <w:tabs>
                <w:tab w:val="clear" w:pos="360"/>
                <w:tab w:val="clear" w:pos="720"/>
                <w:tab w:val="decimal" w:pos="351"/>
                <w:tab w:val="left" w:pos="801"/>
              </w:tabs>
              <w:spacing w:line="200" w:lineRule="atLeast"/>
              <w:ind w:right="8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5B25DDC" w14:textId="04BD9D8C" w:rsidR="005558C8" w:rsidRPr="005558AC" w:rsidRDefault="005558C8" w:rsidP="005558AC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90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E11762">
              <w:rPr>
                <w:rFonts w:ascii="Angsana New" w:hAnsi="Angsana New"/>
                <w:sz w:val="23"/>
                <w:szCs w:val="23"/>
                <w:cs/>
                <w:lang w:val="en-US"/>
              </w:rPr>
              <w:t>รวม</w:t>
            </w:r>
          </w:p>
        </w:tc>
      </w:tr>
      <w:tr w:rsidR="005558C8" w:rsidRPr="00E11762" w14:paraId="1F696D16" w14:textId="77777777" w:rsidTr="00F93F6E">
        <w:trPr>
          <w:gridAfter w:val="4"/>
          <w:wAfter w:w="15640" w:type="dxa"/>
          <w:cantSplit/>
        </w:trPr>
        <w:tc>
          <w:tcPr>
            <w:tcW w:w="3312" w:type="dxa"/>
          </w:tcPr>
          <w:p w14:paraId="48675B95" w14:textId="77777777" w:rsidR="005558C8" w:rsidRPr="00E11762" w:rsidRDefault="005558C8" w:rsidP="005558C8">
            <w:pPr>
              <w:tabs>
                <w:tab w:val="left" w:pos="372"/>
              </w:tabs>
              <w:spacing w:line="200" w:lineRule="atLeast"/>
              <w:ind w:right="63"/>
              <w:jc w:val="both"/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468" w:type="dxa"/>
          </w:tcPr>
          <w:p w14:paraId="40314F2D" w14:textId="77777777" w:rsidR="005558C8" w:rsidRPr="00F015EF" w:rsidRDefault="005558C8" w:rsidP="005558C8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00" w:lineRule="atLeast"/>
              <w:ind w:left="-192" w:right="-18" w:firstLine="84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060" w:type="dxa"/>
            <w:gridSpan w:val="17"/>
          </w:tcPr>
          <w:p w14:paraId="05C63199" w14:textId="75EC7BE4" w:rsidR="005558C8" w:rsidRPr="00E11762" w:rsidRDefault="005558C8" w:rsidP="005558C8">
            <w:pPr>
              <w:pStyle w:val="30"/>
              <w:tabs>
                <w:tab w:val="clear" w:pos="360"/>
                <w:tab w:val="clear" w:pos="720"/>
                <w:tab w:val="decimal" w:pos="351"/>
                <w:tab w:val="left" w:pos="801"/>
              </w:tabs>
              <w:spacing w:line="200" w:lineRule="atLeast"/>
              <w:ind w:right="89"/>
              <w:jc w:val="center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  <w:r w:rsidRPr="00E444A0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>(</w:t>
            </w:r>
            <w:r w:rsidRPr="00E444A0">
              <w:rPr>
                <w:rFonts w:ascii="Angsana New" w:hAnsi="Angsana New"/>
                <w:i/>
                <w:iCs/>
                <w:sz w:val="23"/>
                <w:szCs w:val="23"/>
                <w:cs/>
                <w:lang w:val="en-US"/>
              </w:rPr>
              <w:t>พันบาท)</w:t>
            </w:r>
          </w:p>
        </w:tc>
      </w:tr>
      <w:tr w:rsidR="005558C8" w:rsidRPr="00E11762" w14:paraId="4BF0BAD5" w14:textId="77777777" w:rsidTr="005558C8">
        <w:trPr>
          <w:gridAfter w:val="4"/>
          <w:wAfter w:w="15640" w:type="dxa"/>
          <w:cantSplit/>
        </w:trPr>
        <w:tc>
          <w:tcPr>
            <w:tcW w:w="3312" w:type="dxa"/>
          </w:tcPr>
          <w:p w14:paraId="564FF9DC" w14:textId="77777777" w:rsidR="005558C8" w:rsidRPr="00E11762" w:rsidRDefault="005558C8" w:rsidP="005558C8">
            <w:pPr>
              <w:tabs>
                <w:tab w:val="left" w:pos="372"/>
              </w:tabs>
              <w:spacing w:line="200" w:lineRule="atLeast"/>
              <w:ind w:right="63"/>
              <w:jc w:val="both"/>
              <w:rPr>
                <w:rFonts w:ascii="Angsana New" w:hAnsi="Angsana New"/>
                <w:b/>
                <w:bCs/>
                <w:i/>
                <w:iCs/>
                <w:sz w:val="23"/>
                <w:szCs w:val="23"/>
              </w:rPr>
            </w:pPr>
            <w:r w:rsidRPr="00E11762"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468" w:type="dxa"/>
          </w:tcPr>
          <w:p w14:paraId="553150F3" w14:textId="77777777" w:rsidR="005558C8" w:rsidRPr="00F015EF" w:rsidRDefault="005558C8" w:rsidP="005558C8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00" w:lineRule="atLeast"/>
              <w:ind w:left="-192" w:right="-18" w:firstLine="84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900" w:type="dxa"/>
          </w:tcPr>
          <w:p w14:paraId="5FFB66EC" w14:textId="77777777" w:rsidR="005558C8" w:rsidRPr="00E11762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08"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4AA8541C" w14:textId="77777777" w:rsidR="005558C8" w:rsidRPr="00E11762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08"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</w:tcPr>
          <w:p w14:paraId="7FBA7F27" w14:textId="77777777" w:rsidR="005558C8" w:rsidRPr="002E7935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08"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30ACEBC9" w14:textId="77777777" w:rsidR="005558C8" w:rsidRPr="002E7935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08"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00" w:type="dxa"/>
          </w:tcPr>
          <w:p w14:paraId="36AF90FC" w14:textId="37DEF71A" w:rsidR="005558C8" w:rsidRPr="002E7935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08"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40" w:type="dxa"/>
          </w:tcPr>
          <w:p w14:paraId="0859F316" w14:textId="77777777" w:rsidR="005558C8" w:rsidRPr="002E7935" w:rsidRDefault="005558C8" w:rsidP="005558C8">
            <w:pPr>
              <w:pStyle w:val="30"/>
              <w:tabs>
                <w:tab w:val="clear" w:pos="360"/>
                <w:tab w:val="clear" w:pos="720"/>
              </w:tabs>
              <w:spacing w:line="200" w:lineRule="atLeast"/>
              <w:ind w:left="-108" w:right="162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</w:tcPr>
          <w:p w14:paraId="7DCF36CE" w14:textId="77777777" w:rsidR="005558C8" w:rsidRPr="00E11762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00" w:lineRule="atLeast"/>
              <w:ind w:left="-108"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53" w:type="dxa"/>
          </w:tcPr>
          <w:p w14:paraId="1176764C" w14:textId="77777777" w:rsidR="005558C8" w:rsidRPr="00E11762" w:rsidRDefault="005558C8" w:rsidP="005558C8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00" w:lineRule="atLeast"/>
              <w:ind w:left="-108" w:right="-18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277" w:type="dxa"/>
          </w:tcPr>
          <w:p w14:paraId="08A50606" w14:textId="77777777" w:rsidR="005558C8" w:rsidRPr="00E11762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00" w:lineRule="atLeast"/>
              <w:ind w:left="-108"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56" w:type="dxa"/>
          </w:tcPr>
          <w:p w14:paraId="3DE4C170" w14:textId="77777777" w:rsidR="005558C8" w:rsidRPr="00E11762" w:rsidRDefault="005558C8" w:rsidP="005558C8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00" w:lineRule="atLeast"/>
              <w:ind w:left="-108" w:right="-18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</w:tcPr>
          <w:p w14:paraId="0BDDB471" w14:textId="77777777" w:rsidR="005558C8" w:rsidRPr="00E11762" w:rsidRDefault="005558C8" w:rsidP="005558C8">
            <w:pPr>
              <w:pStyle w:val="30"/>
              <w:tabs>
                <w:tab w:val="clear" w:pos="360"/>
                <w:tab w:val="clear" w:pos="720"/>
                <w:tab w:val="decimal" w:pos="351"/>
                <w:tab w:val="left" w:pos="801"/>
              </w:tabs>
              <w:spacing w:line="200" w:lineRule="atLeast"/>
              <w:ind w:right="89"/>
              <w:jc w:val="right"/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255" w:type="dxa"/>
          </w:tcPr>
          <w:p w14:paraId="536002DB" w14:textId="77777777" w:rsidR="005558C8" w:rsidRPr="00E11762" w:rsidRDefault="005558C8" w:rsidP="005558C8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185" w:type="dxa"/>
          </w:tcPr>
          <w:p w14:paraId="255A610E" w14:textId="77777777" w:rsidR="005558C8" w:rsidRPr="00E11762" w:rsidRDefault="005558C8" w:rsidP="005558C8">
            <w:pPr>
              <w:pStyle w:val="30"/>
              <w:tabs>
                <w:tab w:val="clear" w:pos="360"/>
                <w:tab w:val="clear" w:pos="720"/>
                <w:tab w:val="decimal" w:pos="716"/>
              </w:tabs>
              <w:spacing w:line="200" w:lineRule="atLeast"/>
              <w:ind w:right="-18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252" w:type="dxa"/>
          </w:tcPr>
          <w:p w14:paraId="174A133B" w14:textId="77777777" w:rsidR="005558C8" w:rsidRPr="00E11762" w:rsidRDefault="005558C8" w:rsidP="005558C8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170" w:type="dxa"/>
          </w:tcPr>
          <w:p w14:paraId="6E312104" w14:textId="77777777" w:rsidR="005558C8" w:rsidRPr="00E11762" w:rsidRDefault="005558C8" w:rsidP="005558C8">
            <w:pPr>
              <w:pStyle w:val="30"/>
              <w:tabs>
                <w:tab w:val="clear" w:pos="360"/>
                <w:tab w:val="clear" w:pos="720"/>
                <w:tab w:val="decimal" w:pos="351"/>
                <w:tab w:val="left" w:pos="801"/>
              </w:tabs>
              <w:spacing w:line="200" w:lineRule="atLeast"/>
              <w:ind w:right="8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270" w:type="dxa"/>
          </w:tcPr>
          <w:p w14:paraId="00E4F9CE" w14:textId="77777777" w:rsidR="005558C8" w:rsidRPr="00E11762" w:rsidRDefault="005558C8" w:rsidP="005558C8">
            <w:pPr>
              <w:pStyle w:val="30"/>
              <w:tabs>
                <w:tab w:val="clear" w:pos="360"/>
                <w:tab w:val="clear" w:pos="720"/>
                <w:tab w:val="decimal" w:pos="351"/>
                <w:tab w:val="left" w:pos="801"/>
              </w:tabs>
              <w:spacing w:line="200" w:lineRule="atLeast"/>
              <w:ind w:right="8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440" w:type="dxa"/>
          </w:tcPr>
          <w:p w14:paraId="0FD07A4E" w14:textId="2F378B3A" w:rsidR="005558C8" w:rsidRPr="00E11762" w:rsidRDefault="005558C8" w:rsidP="005558C8">
            <w:pPr>
              <w:pStyle w:val="30"/>
              <w:tabs>
                <w:tab w:val="clear" w:pos="360"/>
                <w:tab w:val="clear" w:pos="720"/>
                <w:tab w:val="decimal" w:pos="351"/>
                <w:tab w:val="left" w:pos="801"/>
              </w:tabs>
              <w:spacing w:line="200" w:lineRule="atLeast"/>
              <w:ind w:right="8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</w:tr>
      <w:tr w:rsidR="005558C8" w:rsidRPr="00E11762" w14:paraId="5EADE153" w14:textId="77777777" w:rsidTr="005558C8">
        <w:trPr>
          <w:gridAfter w:val="4"/>
          <w:wAfter w:w="15640" w:type="dxa"/>
          <w:cantSplit/>
        </w:trPr>
        <w:tc>
          <w:tcPr>
            <w:tcW w:w="3312" w:type="dxa"/>
          </w:tcPr>
          <w:p w14:paraId="6D3C5591" w14:textId="613F760E" w:rsidR="005558C8" w:rsidRPr="00E11762" w:rsidRDefault="005558C8" w:rsidP="005558C8">
            <w:pPr>
              <w:tabs>
                <w:tab w:val="left" w:pos="372"/>
              </w:tabs>
              <w:spacing w:line="200" w:lineRule="atLeast"/>
              <w:ind w:right="63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E11762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E11762">
              <w:rPr>
                <w:rFonts w:ascii="Angsana New" w:hAnsi="Angsana New"/>
                <w:sz w:val="23"/>
                <w:szCs w:val="23"/>
              </w:rPr>
              <w:t>1</w:t>
            </w:r>
            <w:r w:rsidRPr="00E11762">
              <w:rPr>
                <w:rFonts w:ascii="Angsana New" w:hAnsi="Angsana New"/>
                <w:sz w:val="23"/>
                <w:szCs w:val="23"/>
                <w:cs/>
              </w:rPr>
              <w:t xml:space="preserve"> มกราคม</w:t>
            </w:r>
            <w:r w:rsidRPr="00E11762">
              <w:rPr>
                <w:rFonts w:ascii="Angsana New" w:hAnsi="Angsana New"/>
                <w:sz w:val="23"/>
                <w:szCs w:val="23"/>
              </w:rPr>
              <w:t xml:space="preserve"> 256</w:t>
            </w:r>
            <w:r>
              <w:rPr>
                <w:rFonts w:ascii="Angsana New" w:hAnsi="Angsana New"/>
                <w:sz w:val="23"/>
                <w:szCs w:val="23"/>
              </w:rPr>
              <w:t>3</w:t>
            </w:r>
            <w:r w:rsidRPr="00E11762">
              <w:rPr>
                <w:rFonts w:ascii="Angsana New" w:hAnsi="Angsana New"/>
                <w:sz w:val="23"/>
                <w:szCs w:val="23"/>
              </w:rPr>
              <w:t xml:space="preserve"> - </w:t>
            </w:r>
            <w:r w:rsidRPr="00E11762">
              <w:rPr>
                <w:rFonts w:ascii="Angsana New" w:hAnsi="Angsana New"/>
                <w:sz w:val="23"/>
                <w:szCs w:val="23"/>
                <w:cs/>
              </w:rPr>
              <w:t>ปรับปรุงใหม่</w:t>
            </w:r>
          </w:p>
        </w:tc>
        <w:tc>
          <w:tcPr>
            <w:tcW w:w="468" w:type="dxa"/>
          </w:tcPr>
          <w:p w14:paraId="3EAB93DC" w14:textId="77777777" w:rsidR="005558C8" w:rsidRPr="00F015EF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92" w:right="-126" w:firstLine="84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5754463F" w14:textId="6D682D45" w:rsidR="005558C8" w:rsidRPr="00851CE6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851CE6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5717CB3B" w14:textId="77777777" w:rsidR="005558C8" w:rsidRPr="00851CE6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10E8E414" w14:textId="44E9042F" w:rsidR="005558C8" w:rsidRPr="00851CE6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851CE6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51829C52" w14:textId="77777777" w:rsidR="005558C8" w:rsidRPr="00851CE6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46DC894C" w14:textId="21D24F62" w:rsidR="005558C8" w:rsidRPr="00851CE6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40"/>
              <w:rPr>
                <w:rFonts w:ascii="Angsana New" w:eastAsia="MS Mincho" w:hAnsi="Angsana New"/>
                <w:sz w:val="23"/>
                <w:szCs w:val="23"/>
              </w:rPr>
            </w:pPr>
            <w:r w:rsidRPr="00851CE6">
              <w:rPr>
                <w:rFonts w:ascii="Angsana New" w:eastAsia="MS Mincho" w:hAnsi="Angsana New"/>
                <w:sz w:val="23"/>
                <w:szCs w:val="23"/>
              </w:rPr>
              <w:t>202,281</w:t>
            </w:r>
          </w:p>
        </w:tc>
        <w:tc>
          <w:tcPr>
            <w:tcW w:w="240" w:type="dxa"/>
          </w:tcPr>
          <w:p w14:paraId="158C13E9" w14:textId="77777777" w:rsidR="005558C8" w:rsidRPr="00851CE6" w:rsidRDefault="005558C8" w:rsidP="005558C8">
            <w:pPr>
              <w:pStyle w:val="30"/>
              <w:tabs>
                <w:tab w:val="clear" w:pos="360"/>
                <w:tab w:val="clear" w:pos="720"/>
                <w:tab w:val="decimal" w:pos="522"/>
              </w:tabs>
              <w:ind w:left="-108" w:right="-18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</w:tcPr>
          <w:p w14:paraId="39E48951" w14:textId="49A93D91" w:rsidR="005558C8" w:rsidRPr="00851CE6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firstLine="287"/>
              <w:rPr>
                <w:rFonts w:ascii="Angsana New" w:eastAsia="MS Mincho" w:hAnsi="Angsana New"/>
                <w:sz w:val="23"/>
                <w:szCs w:val="23"/>
              </w:rPr>
            </w:pPr>
            <w:r w:rsidRPr="00851CE6">
              <w:rPr>
                <w:rFonts w:ascii="Angsana New" w:eastAsia="MS Mincho" w:hAnsi="Angsana New"/>
                <w:sz w:val="23"/>
                <w:szCs w:val="23"/>
              </w:rPr>
              <w:t xml:space="preserve">          898</w:t>
            </w:r>
          </w:p>
        </w:tc>
        <w:tc>
          <w:tcPr>
            <w:tcW w:w="253" w:type="dxa"/>
          </w:tcPr>
          <w:p w14:paraId="0F74C0B2" w14:textId="77777777" w:rsidR="005558C8" w:rsidRPr="00851CE6" w:rsidRDefault="005558C8" w:rsidP="005558C8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19"/>
                <w:tab w:val="decimal" w:pos="1152"/>
              </w:tabs>
              <w:ind w:right="-18"/>
              <w:jc w:val="right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1277" w:type="dxa"/>
          </w:tcPr>
          <w:p w14:paraId="0D111F18" w14:textId="4D4693F7" w:rsidR="005558C8" w:rsidRPr="00851CE6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851CE6">
              <w:rPr>
                <w:rFonts w:ascii="Angsana New" w:eastAsia="MS Mincho" w:hAnsi="Angsana New"/>
                <w:sz w:val="23"/>
                <w:szCs w:val="23"/>
              </w:rPr>
              <w:t>4,240,823</w:t>
            </w:r>
          </w:p>
        </w:tc>
        <w:tc>
          <w:tcPr>
            <w:tcW w:w="256" w:type="dxa"/>
          </w:tcPr>
          <w:p w14:paraId="64E2988F" w14:textId="77777777" w:rsidR="005558C8" w:rsidRPr="00851CE6" w:rsidRDefault="005558C8" w:rsidP="005558C8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19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</w:tcPr>
          <w:p w14:paraId="640392AB" w14:textId="27A744B9" w:rsidR="005558C8" w:rsidRPr="00851CE6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851CE6">
              <w:rPr>
                <w:rFonts w:ascii="Angsana New" w:eastAsia="MS Mincho" w:hAnsi="Angsana New"/>
                <w:sz w:val="23"/>
                <w:szCs w:val="23"/>
              </w:rPr>
              <w:t>1,839,110</w:t>
            </w:r>
          </w:p>
        </w:tc>
        <w:tc>
          <w:tcPr>
            <w:tcW w:w="255" w:type="dxa"/>
          </w:tcPr>
          <w:p w14:paraId="781E9976" w14:textId="77777777" w:rsidR="005558C8" w:rsidRPr="00851CE6" w:rsidRDefault="005558C8" w:rsidP="005558C8">
            <w:pPr>
              <w:pStyle w:val="30"/>
              <w:tabs>
                <w:tab w:val="clear" w:pos="360"/>
                <w:tab w:val="clear" w:pos="720"/>
                <w:tab w:val="decimal" w:pos="522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185" w:type="dxa"/>
          </w:tcPr>
          <w:p w14:paraId="48F240EC" w14:textId="57042673" w:rsidR="005558C8" w:rsidRPr="00851CE6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851CE6">
              <w:rPr>
                <w:rFonts w:ascii="Angsana New" w:eastAsia="MS Mincho" w:hAnsi="Angsana New"/>
                <w:sz w:val="23"/>
                <w:szCs w:val="23"/>
              </w:rPr>
              <w:t>33,755</w:t>
            </w:r>
          </w:p>
        </w:tc>
        <w:tc>
          <w:tcPr>
            <w:tcW w:w="252" w:type="dxa"/>
          </w:tcPr>
          <w:p w14:paraId="10B17DB9" w14:textId="77777777" w:rsidR="005558C8" w:rsidRPr="00851CE6" w:rsidRDefault="005558C8" w:rsidP="005558C8">
            <w:pPr>
              <w:pStyle w:val="30"/>
              <w:tabs>
                <w:tab w:val="clear" w:pos="360"/>
                <w:tab w:val="clear" w:pos="720"/>
                <w:tab w:val="decimal" w:pos="522"/>
              </w:tabs>
              <w:ind w:right="-18"/>
              <w:jc w:val="right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170" w:type="dxa"/>
          </w:tcPr>
          <w:p w14:paraId="5A7AB6D9" w14:textId="2CF242DC" w:rsidR="005558C8" w:rsidRPr="00851CE6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851CE6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76AE6B52" w14:textId="77777777" w:rsidR="005558C8" w:rsidRPr="00851CE6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440" w:type="dxa"/>
          </w:tcPr>
          <w:p w14:paraId="0430C979" w14:textId="6B4FFD1E" w:rsidR="005558C8" w:rsidRPr="00851CE6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851CE6">
              <w:rPr>
                <w:rFonts w:ascii="Angsana New" w:eastAsia="MS Mincho" w:hAnsi="Angsana New"/>
                <w:sz w:val="23"/>
                <w:szCs w:val="23"/>
              </w:rPr>
              <w:t>6,316,867</w:t>
            </w:r>
          </w:p>
        </w:tc>
      </w:tr>
      <w:tr w:rsidR="005558C8" w:rsidRPr="00E11762" w14:paraId="5B074374" w14:textId="77777777" w:rsidTr="005558C8">
        <w:trPr>
          <w:gridAfter w:val="4"/>
          <w:wAfter w:w="15640" w:type="dxa"/>
          <w:cantSplit/>
        </w:trPr>
        <w:tc>
          <w:tcPr>
            <w:tcW w:w="3312" w:type="dxa"/>
          </w:tcPr>
          <w:p w14:paraId="5A3885B3" w14:textId="45562CCC" w:rsidR="005558C8" w:rsidRPr="00E11762" w:rsidRDefault="005558C8" w:rsidP="005558C8">
            <w:pPr>
              <w:tabs>
                <w:tab w:val="left" w:pos="372"/>
              </w:tabs>
              <w:spacing w:line="200" w:lineRule="atLeast"/>
              <w:ind w:right="63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E11762">
              <w:rPr>
                <w:rFonts w:ascii="Angsana New" w:hAnsi="Angsana New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468" w:type="dxa"/>
          </w:tcPr>
          <w:p w14:paraId="456DFB2B" w14:textId="77777777" w:rsidR="005558C8" w:rsidRPr="00F015EF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92" w:right="-126" w:firstLine="84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274983FA" w14:textId="0993C7B8" w:rsidR="005558C8" w:rsidRPr="00F70099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F70099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4A58E21D" w14:textId="77777777" w:rsidR="005558C8" w:rsidRPr="00F70099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4EE759A3" w14:textId="3A525DB6" w:rsidR="005558C8" w:rsidRPr="00F70099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F70099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1C6699A9" w14:textId="77777777" w:rsidR="005558C8" w:rsidRPr="002E7935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27219AE6" w14:textId="64FBB6A1" w:rsidR="005558C8" w:rsidRPr="002E7935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40"/>
              <w:rPr>
                <w:rFonts w:ascii="Angsana New" w:eastAsia="MS Mincho" w:hAnsi="Angsana New"/>
                <w:sz w:val="23"/>
                <w:szCs w:val="23"/>
              </w:rPr>
            </w:pPr>
            <w:r w:rsidRPr="002E7935">
              <w:rPr>
                <w:rFonts w:ascii="Angsana New" w:eastAsia="MS Mincho" w:hAnsi="Angsana New"/>
                <w:sz w:val="23"/>
                <w:szCs w:val="23"/>
              </w:rPr>
              <w:t>68,590</w:t>
            </w:r>
          </w:p>
        </w:tc>
        <w:tc>
          <w:tcPr>
            <w:tcW w:w="240" w:type="dxa"/>
          </w:tcPr>
          <w:p w14:paraId="4F402D5D" w14:textId="77777777" w:rsidR="005558C8" w:rsidRPr="002E7935" w:rsidRDefault="005558C8" w:rsidP="005558C8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00" w:lineRule="atLeast"/>
              <w:ind w:left="-108" w:right="-18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</w:tcPr>
          <w:p w14:paraId="6C193162" w14:textId="279A2DFC" w:rsidR="005558C8" w:rsidRPr="00F61C7A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2E7935">
              <w:rPr>
                <w:rFonts w:ascii="Angsana New" w:eastAsia="MS Mincho" w:hAnsi="Angsana New"/>
                <w:sz w:val="23"/>
                <w:szCs w:val="23"/>
              </w:rPr>
              <w:t>374</w:t>
            </w:r>
          </w:p>
        </w:tc>
        <w:tc>
          <w:tcPr>
            <w:tcW w:w="253" w:type="dxa"/>
          </w:tcPr>
          <w:p w14:paraId="1D886C52" w14:textId="77777777" w:rsidR="005558C8" w:rsidRPr="00E11762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277" w:type="dxa"/>
          </w:tcPr>
          <w:p w14:paraId="15B0590A" w14:textId="60E2DAD0" w:rsidR="005558C8" w:rsidRPr="00F61C7A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946,928</w:t>
            </w:r>
          </w:p>
        </w:tc>
        <w:tc>
          <w:tcPr>
            <w:tcW w:w="256" w:type="dxa"/>
          </w:tcPr>
          <w:p w14:paraId="2954808B" w14:textId="77777777" w:rsidR="005558C8" w:rsidRPr="00E11762" w:rsidRDefault="005558C8" w:rsidP="005558C8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18"/>
              <w:jc w:val="right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</w:tcPr>
          <w:p w14:paraId="29D418E8" w14:textId="79F1353A" w:rsidR="005558C8" w:rsidRPr="00E11762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500,</w:t>
            </w:r>
            <w:r>
              <w:rPr>
                <w:rFonts w:ascii="Angsana New" w:eastAsia="MS Mincho" w:hAnsi="Angsana New"/>
                <w:sz w:val="23"/>
                <w:szCs w:val="23"/>
              </w:rPr>
              <w:t>838</w:t>
            </w:r>
          </w:p>
        </w:tc>
        <w:tc>
          <w:tcPr>
            <w:tcW w:w="255" w:type="dxa"/>
          </w:tcPr>
          <w:p w14:paraId="48CC4FE7" w14:textId="77777777" w:rsidR="005558C8" w:rsidRPr="00E11762" w:rsidRDefault="005558C8" w:rsidP="005558C8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jc w:val="right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185" w:type="dxa"/>
          </w:tcPr>
          <w:p w14:paraId="61221FAA" w14:textId="3593DFD7" w:rsidR="005558C8" w:rsidRPr="00E11762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16,89</w:t>
            </w:r>
            <w:r>
              <w:rPr>
                <w:rFonts w:ascii="Angsana New" w:eastAsia="MS Mincho" w:hAnsi="Angsana New"/>
                <w:sz w:val="23"/>
                <w:szCs w:val="23"/>
              </w:rPr>
              <w:t>7</w:t>
            </w:r>
          </w:p>
        </w:tc>
        <w:tc>
          <w:tcPr>
            <w:tcW w:w="252" w:type="dxa"/>
          </w:tcPr>
          <w:p w14:paraId="7525B949" w14:textId="77777777" w:rsidR="005558C8" w:rsidRPr="00E11762" w:rsidRDefault="005558C8" w:rsidP="005558C8">
            <w:pPr>
              <w:pStyle w:val="30"/>
              <w:tabs>
                <w:tab w:val="clear" w:pos="360"/>
                <w:tab w:val="clear" w:pos="720"/>
                <w:tab w:val="decimal" w:pos="719"/>
              </w:tabs>
              <w:spacing w:line="200" w:lineRule="atLeast"/>
              <w:ind w:right="63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170" w:type="dxa"/>
          </w:tcPr>
          <w:p w14:paraId="22FC27C8" w14:textId="496E929A" w:rsidR="005558C8" w:rsidRPr="00E11762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7C93F0BE" w14:textId="77777777" w:rsidR="005558C8" w:rsidRPr="00E11762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440" w:type="dxa"/>
          </w:tcPr>
          <w:p w14:paraId="43422160" w14:textId="1C582519" w:rsidR="005558C8" w:rsidRPr="00E11762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1,533,</w:t>
            </w:r>
            <w:r>
              <w:rPr>
                <w:rFonts w:ascii="Angsana New" w:eastAsia="MS Mincho" w:hAnsi="Angsana New"/>
                <w:sz w:val="23"/>
                <w:szCs w:val="23"/>
              </w:rPr>
              <w:t>627</w:t>
            </w:r>
          </w:p>
        </w:tc>
      </w:tr>
      <w:tr w:rsidR="005558C8" w:rsidRPr="00E11762" w14:paraId="79CC9A97" w14:textId="77777777" w:rsidTr="005558C8">
        <w:trPr>
          <w:gridAfter w:val="4"/>
          <w:wAfter w:w="15640" w:type="dxa"/>
          <w:cantSplit/>
        </w:trPr>
        <w:tc>
          <w:tcPr>
            <w:tcW w:w="3312" w:type="dxa"/>
          </w:tcPr>
          <w:p w14:paraId="3E5FED4E" w14:textId="16016315" w:rsidR="005558C8" w:rsidRPr="00E11762" w:rsidRDefault="005558C8" w:rsidP="005558C8">
            <w:pPr>
              <w:tabs>
                <w:tab w:val="left" w:pos="372"/>
              </w:tabs>
              <w:spacing w:line="200" w:lineRule="atLeast"/>
              <w:ind w:right="63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E11762">
              <w:rPr>
                <w:rFonts w:ascii="Angsana New" w:hAnsi="Angsana New"/>
                <w:sz w:val="23"/>
                <w:szCs w:val="23"/>
                <w:cs/>
              </w:rPr>
              <w:t>ขาดทุนจากการด้อยค่า</w:t>
            </w:r>
          </w:p>
        </w:tc>
        <w:tc>
          <w:tcPr>
            <w:tcW w:w="468" w:type="dxa"/>
          </w:tcPr>
          <w:p w14:paraId="011FA607" w14:textId="77777777" w:rsidR="005558C8" w:rsidRPr="00F015EF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92" w:right="-126" w:firstLine="84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3631021B" w14:textId="5ED781CD" w:rsidR="005558C8" w:rsidRPr="00F70099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F70099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112A9C0E" w14:textId="77777777" w:rsidR="005558C8" w:rsidRPr="00F70099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AB186A6" w14:textId="04E1D268" w:rsidR="005558C8" w:rsidRPr="00F70099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F70099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778765AB" w14:textId="77777777" w:rsidR="005558C8" w:rsidRPr="002E7935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20544962" w14:textId="31FAFEFB" w:rsidR="005558C8" w:rsidRPr="002E7935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7"/>
                <w:tab w:val="decimal" w:pos="1060"/>
              </w:tabs>
              <w:spacing w:line="240" w:lineRule="auto"/>
              <w:ind w:right="40"/>
              <w:rPr>
                <w:rFonts w:ascii="Angsana New" w:eastAsia="MS Mincho" w:hAnsi="Angsana New"/>
                <w:sz w:val="23"/>
                <w:szCs w:val="23"/>
              </w:rPr>
            </w:pPr>
            <w:r>
              <w:rPr>
                <w:rFonts w:ascii="Angsana New" w:eastAsia="MS Mincho" w:hAnsi="Angsana New" w:hint="cs"/>
                <w:sz w:val="23"/>
                <w:szCs w:val="23"/>
                <w:cs/>
              </w:rPr>
              <w:t xml:space="preserve">            </w:t>
            </w:r>
            <w:r w:rsidRPr="002E7935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40" w:type="dxa"/>
          </w:tcPr>
          <w:p w14:paraId="5C8FFC9B" w14:textId="77777777" w:rsidR="005558C8" w:rsidRPr="002E7935" w:rsidRDefault="005558C8" w:rsidP="005558C8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00" w:lineRule="atLeast"/>
              <w:ind w:left="-108" w:right="-18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</w:tcPr>
          <w:p w14:paraId="1ADAB581" w14:textId="05149F48" w:rsidR="005558C8" w:rsidRPr="00F61C7A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>
              <w:rPr>
                <w:rFonts w:ascii="Angsana New" w:eastAsia="MS Mincho" w:hAnsi="Angsana New" w:hint="cs"/>
                <w:sz w:val="23"/>
                <w:szCs w:val="23"/>
                <w:cs/>
              </w:rPr>
              <w:t xml:space="preserve">            </w:t>
            </w:r>
            <w:r w:rsidRPr="002E7935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3" w:type="dxa"/>
          </w:tcPr>
          <w:p w14:paraId="5371DE9E" w14:textId="77777777" w:rsidR="005558C8" w:rsidRPr="00E11762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277" w:type="dxa"/>
          </w:tcPr>
          <w:p w14:paraId="52763B8C" w14:textId="032F3433" w:rsidR="005558C8" w:rsidRPr="00F61C7A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3,343</w:t>
            </w:r>
          </w:p>
        </w:tc>
        <w:tc>
          <w:tcPr>
            <w:tcW w:w="256" w:type="dxa"/>
          </w:tcPr>
          <w:p w14:paraId="1CD75622" w14:textId="77777777" w:rsidR="005558C8" w:rsidRPr="00E11762" w:rsidRDefault="005558C8" w:rsidP="005558C8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18"/>
              <w:jc w:val="right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</w:tcPr>
          <w:p w14:paraId="0C101BE3" w14:textId="44F22DFE" w:rsidR="005558C8" w:rsidRPr="00E11762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5" w:type="dxa"/>
          </w:tcPr>
          <w:p w14:paraId="610A9C85" w14:textId="77777777" w:rsidR="005558C8" w:rsidRPr="00E11762" w:rsidRDefault="005558C8" w:rsidP="005558C8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jc w:val="right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185" w:type="dxa"/>
          </w:tcPr>
          <w:p w14:paraId="6F2377F9" w14:textId="19DB3C39" w:rsidR="005558C8" w:rsidRPr="00E11762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2" w:type="dxa"/>
          </w:tcPr>
          <w:p w14:paraId="3EBE8D9C" w14:textId="77777777" w:rsidR="005558C8" w:rsidRPr="00E11762" w:rsidRDefault="005558C8" w:rsidP="005558C8">
            <w:pPr>
              <w:pStyle w:val="30"/>
              <w:tabs>
                <w:tab w:val="clear" w:pos="360"/>
                <w:tab w:val="clear" w:pos="720"/>
                <w:tab w:val="decimal" w:pos="719"/>
              </w:tabs>
              <w:spacing w:line="200" w:lineRule="atLeast"/>
              <w:ind w:right="63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170" w:type="dxa"/>
          </w:tcPr>
          <w:p w14:paraId="08DA4549" w14:textId="09501201" w:rsidR="005558C8" w:rsidRPr="00E11762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380C980F" w14:textId="77777777" w:rsidR="005558C8" w:rsidRPr="00E11762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440" w:type="dxa"/>
          </w:tcPr>
          <w:p w14:paraId="2F4B60C8" w14:textId="52879FDC" w:rsidR="005558C8" w:rsidRPr="00E11762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3,343</w:t>
            </w:r>
          </w:p>
        </w:tc>
      </w:tr>
      <w:tr w:rsidR="005558C8" w:rsidRPr="00E11762" w14:paraId="06622D54" w14:textId="77777777" w:rsidTr="005558C8">
        <w:trPr>
          <w:gridAfter w:val="4"/>
          <w:wAfter w:w="15640" w:type="dxa"/>
          <w:cantSplit/>
        </w:trPr>
        <w:tc>
          <w:tcPr>
            <w:tcW w:w="3312" w:type="dxa"/>
          </w:tcPr>
          <w:p w14:paraId="39EBF3C8" w14:textId="4E42CF5B" w:rsidR="005558C8" w:rsidRPr="00E11762" w:rsidRDefault="005558C8" w:rsidP="005558C8">
            <w:pPr>
              <w:tabs>
                <w:tab w:val="left" w:pos="372"/>
              </w:tabs>
              <w:spacing w:line="200" w:lineRule="atLeast"/>
              <w:ind w:right="63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E11762">
              <w:rPr>
                <w:rFonts w:ascii="Angsana New" w:hAnsi="Angsana New"/>
                <w:sz w:val="23"/>
                <w:szCs w:val="23"/>
                <w:cs/>
              </w:rPr>
              <w:t>โอน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>ไป</w:t>
            </w:r>
            <w:r w:rsidRPr="00E11762">
              <w:rPr>
                <w:rFonts w:ascii="Angsana New" w:hAnsi="Angsana New"/>
                <w:sz w:val="23"/>
                <w:szCs w:val="23"/>
                <w:cs/>
              </w:rPr>
              <w:t>อสังหาริมทรัพย์เพื่อการลงทุน</w:t>
            </w:r>
          </w:p>
        </w:tc>
        <w:tc>
          <w:tcPr>
            <w:tcW w:w="468" w:type="dxa"/>
          </w:tcPr>
          <w:p w14:paraId="2BF4154D" w14:textId="77777777" w:rsidR="005558C8" w:rsidRPr="00F015EF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92" w:right="-126" w:firstLine="84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4DE1F60D" w14:textId="38E1EA89" w:rsidR="005558C8" w:rsidRPr="00F70099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F70099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70A92AB5" w14:textId="77777777" w:rsidR="005558C8" w:rsidRPr="00F70099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24D867BA" w14:textId="6651979A" w:rsidR="005558C8" w:rsidRPr="00F70099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F70099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1D101BB8" w14:textId="77777777" w:rsidR="005558C8" w:rsidRPr="002E7935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0E0430D2" w14:textId="5FCF5CF2" w:rsidR="005558C8" w:rsidRPr="002E7935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7"/>
                <w:tab w:val="decimal" w:pos="1060"/>
              </w:tabs>
              <w:spacing w:line="240" w:lineRule="auto"/>
              <w:ind w:right="40"/>
              <w:rPr>
                <w:rFonts w:ascii="Angsana New" w:eastAsia="MS Mincho" w:hAnsi="Angsana New"/>
                <w:sz w:val="23"/>
                <w:szCs w:val="23"/>
              </w:rPr>
            </w:pPr>
            <w:r>
              <w:rPr>
                <w:rFonts w:ascii="Angsana New" w:eastAsia="MS Mincho" w:hAnsi="Angsana New" w:hint="cs"/>
                <w:sz w:val="23"/>
                <w:szCs w:val="23"/>
                <w:cs/>
              </w:rPr>
              <w:t xml:space="preserve">            </w:t>
            </w:r>
            <w:r w:rsidRPr="002E7935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40" w:type="dxa"/>
          </w:tcPr>
          <w:p w14:paraId="51D1ACFF" w14:textId="77777777" w:rsidR="005558C8" w:rsidRPr="002E7935" w:rsidRDefault="005558C8" w:rsidP="005558C8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00" w:lineRule="atLeast"/>
              <w:ind w:left="-108" w:right="-18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</w:tcPr>
          <w:p w14:paraId="73E6A221" w14:textId="312D8CAD" w:rsidR="005558C8" w:rsidRPr="00F61C7A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>
              <w:rPr>
                <w:rFonts w:ascii="Angsana New" w:eastAsia="MS Mincho" w:hAnsi="Angsana New" w:hint="cs"/>
                <w:sz w:val="23"/>
                <w:szCs w:val="23"/>
                <w:cs/>
              </w:rPr>
              <w:t xml:space="preserve">            </w:t>
            </w:r>
            <w:r w:rsidRPr="002E7935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3" w:type="dxa"/>
          </w:tcPr>
          <w:p w14:paraId="71E6B09D" w14:textId="77777777" w:rsidR="005558C8" w:rsidRPr="00E11762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277" w:type="dxa"/>
          </w:tcPr>
          <w:p w14:paraId="3A127524" w14:textId="3B7A9DBE" w:rsidR="005558C8" w:rsidRPr="00F61C7A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(206)</w:t>
            </w:r>
          </w:p>
        </w:tc>
        <w:tc>
          <w:tcPr>
            <w:tcW w:w="256" w:type="dxa"/>
          </w:tcPr>
          <w:p w14:paraId="7124B486" w14:textId="77777777" w:rsidR="005558C8" w:rsidRPr="00E11762" w:rsidRDefault="005558C8" w:rsidP="005558C8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18"/>
              <w:jc w:val="right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</w:tcPr>
          <w:p w14:paraId="282E7FB4" w14:textId="41C34E07" w:rsidR="005558C8" w:rsidRPr="00E11762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>
              <w:rPr>
                <w:rFonts w:ascii="Angsana New" w:eastAsia="MS Mincho" w:hAnsi="Angsana New"/>
                <w:sz w:val="23"/>
                <w:szCs w:val="23"/>
              </w:rPr>
              <w:t xml:space="preserve">           </w:t>
            </w:r>
            <w:r w:rsidRPr="00E11762">
              <w:rPr>
                <w:rFonts w:ascii="Angsana New" w:eastAsia="MS Mincho" w:hAnsi="Angsana New"/>
                <w:sz w:val="23"/>
                <w:szCs w:val="23"/>
              </w:rPr>
              <w:t>(528)</w:t>
            </w:r>
          </w:p>
        </w:tc>
        <w:tc>
          <w:tcPr>
            <w:tcW w:w="255" w:type="dxa"/>
          </w:tcPr>
          <w:p w14:paraId="1AE5DC28" w14:textId="77777777" w:rsidR="005558C8" w:rsidRPr="00E11762" w:rsidRDefault="005558C8" w:rsidP="005558C8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jc w:val="right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185" w:type="dxa"/>
          </w:tcPr>
          <w:p w14:paraId="7F3BB41B" w14:textId="1DF4B1BC" w:rsidR="005558C8" w:rsidRPr="00E11762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2" w:type="dxa"/>
          </w:tcPr>
          <w:p w14:paraId="30797E40" w14:textId="77777777" w:rsidR="005558C8" w:rsidRPr="00E11762" w:rsidRDefault="005558C8" w:rsidP="005558C8">
            <w:pPr>
              <w:pStyle w:val="30"/>
              <w:tabs>
                <w:tab w:val="clear" w:pos="360"/>
                <w:tab w:val="clear" w:pos="720"/>
                <w:tab w:val="decimal" w:pos="719"/>
              </w:tabs>
              <w:spacing w:line="200" w:lineRule="atLeast"/>
              <w:ind w:right="63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170" w:type="dxa"/>
          </w:tcPr>
          <w:p w14:paraId="09775EDD" w14:textId="7F706A2E" w:rsidR="005558C8" w:rsidRPr="00E11762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6220842B" w14:textId="77777777" w:rsidR="005558C8" w:rsidRPr="00E11762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440" w:type="dxa"/>
          </w:tcPr>
          <w:p w14:paraId="3FED1C44" w14:textId="563248D2" w:rsidR="005558C8" w:rsidRPr="00E11762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(734)</w:t>
            </w:r>
          </w:p>
        </w:tc>
      </w:tr>
      <w:tr w:rsidR="005558C8" w:rsidRPr="00E11762" w14:paraId="185CEB0F" w14:textId="77777777" w:rsidTr="005558C8">
        <w:trPr>
          <w:gridAfter w:val="4"/>
          <w:wAfter w:w="15640" w:type="dxa"/>
          <w:cantSplit/>
        </w:trPr>
        <w:tc>
          <w:tcPr>
            <w:tcW w:w="3312" w:type="dxa"/>
          </w:tcPr>
          <w:p w14:paraId="4FAA1A19" w14:textId="1852BE2B" w:rsidR="005558C8" w:rsidRPr="00E11762" w:rsidRDefault="005558C8" w:rsidP="005558C8">
            <w:pPr>
              <w:tabs>
                <w:tab w:val="left" w:pos="372"/>
              </w:tabs>
              <w:spacing w:line="200" w:lineRule="atLeast"/>
              <w:ind w:right="63"/>
              <w:jc w:val="both"/>
              <w:rPr>
                <w:rFonts w:ascii="Angsana New" w:hAnsi="Angsana New"/>
                <w:sz w:val="23"/>
                <w:szCs w:val="23"/>
              </w:rPr>
            </w:pPr>
            <w:r w:rsidRPr="00E11762">
              <w:rPr>
                <w:rFonts w:ascii="Angsana New" w:hAnsi="Angsana New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468" w:type="dxa"/>
          </w:tcPr>
          <w:p w14:paraId="4BB80EF7" w14:textId="77777777" w:rsidR="005558C8" w:rsidRPr="00F015EF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92" w:right="-126" w:firstLine="84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6F230A6C" w14:textId="5732766F" w:rsidR="005558C8" w:rsidRPr="00F70099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F70099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2E53B245" w14:textId="77777777" w:rsidR="005558C8" w:rsidRPr="00F70099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FC3BE90" w14:textId="6331D525" w:rsidR="005558C8" w:rsidRPr="00F70099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F70099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137287B6" w14:textId="77777777" w:rsidR="005558C8" w:rsidRPr="002E7935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5BEABD3C" w14:textId="16A651DC" w:rsidR="005558C8" w:rsidRPr="002E7935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7"/>
                <w:tab w:val="decimal" w:pos="1060"/>
              </w:tabs>
              <w:spacing w:line="240" w:lineRule="auto"/>
              <w:ind w:right="40"/>
              <w:rPr>
                <w:rFonts w:ascii="Angsana New" w:eastAsia="MS Mincho" w:hAnsi="Angsana New"/>
                <w:sz w:val="23"/>
                <w:szCs w:val="23"/>
              </w:rPr>
            </w:pPr>
            <w:r>
              <w:rPr>
                <w:rFonts w:ascii="Angsana New" w:eastAsia="MS Mincho" w:hAnsi="Angsana New" w:hint="cs"/>
                <w:sz w:val="23"/>
                <w:szCs w:val="23"/>
                <w:cs/>
              </w:rPr>
              <w:t xml:space="preserve">            </w:t>
            </w:r>
            <w:r w:rsidRPr="002E7935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40" w:type="dxa"/>
          </w:tcPr>
          <w:p w14:paraId="576A7B2A" w14:textId="77777777" w:rsidR="005558C8" w:rsidRPr="002E7935" w:rsidRDefault="005558C8" w:rsidP="005558C8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00" w:lineRule="atLeast"/>
              <w:ind w:left="-108" w:right="-18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</w:tcPr>
          <w:p w14:paraId="2B03E854" w14:textId="059F352D" w:rsidR="005558C8" w:rsidRPr="00E11762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>
              <w:rPr>
                <w:rFonts w:ascii="Angsana New" w:eastAsia="MS Mincho" w:hAnsi="Angsana New" w:hint="cs"/>
                <w:sz w:val="23"/>
                <w:szCs w:val="23"/>
                <w:cs/>
              </w:rPr>
              <w:t xml:space="preserve">            </w:t>
            </w:r>
            <w:r w:rsidRPr="002E7935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3" w:type="dxa"/>
          </w:tcPr>
          <w:p w14:paraId="4FF4B1D6" w14:textId="77777777" w:rsidR="005558C8" w:rsidRPr="00E11762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277" w:type="dxa"/>
          </w:tcPr>
          <w:p w14:paraId="795737FB" w14:textId="47C7A111" w:rsidR="005558C8" w:rsidRPr="00E11762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(3,14</w:t>
            </w:r>
            <w:r>
              <w:rPr>
                <w:rFonts w:ascii="Angsana New" w:eastAsia="MS Mincho" w:hAnsi="Angsana New"/>
                <w:sz w:val="23"/>
                <w:szCs w:val="23"/>
              </w:rPr>
              <w:t>8</w:t>
            </w:r>
            <w:r w:rsidRPr="00E11762">
              <w:rPr>
                <w:rFonts w:ascii="Angsana New" w:eastAsia="MS Mincho" w:hAnsi="Angsana New"/>
                <w:sz w:val="23"/>
                <w:szCs w:val="23"/>
              </w:rPr>
              <w:t>)</w:t>
            </w:r>
          </w:p>
        </w:tc>
        <w:tc>
          <w:tcPr>
            <w:tcW w:w="256" w:type="dxa"/>
          </w:tcPr>
          <w:p w14:paraId="220B7ED6" w14:textId="77777777" w:rsidR="005558C8" w:rsidRPr="00E11762" w:rsidRDefault="005558C8" w:rsidP="005558C8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18"/>
              <w:jc w:val="right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</w:tcPr>
          <w:p w14:paraId="2E0DABE3" w14:textId="507AD8F9" w:rsidR="005558C8" w:rsidRPr="00E11762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  <w:rtl/>
                <w:cs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(6,649)</w:t>
            </w:r>
          </w:p>
        </w:tc>
        <w:tc>
          <w:tcPr>
            <w:tcW w:w="255" w:type="dxa"/>
          </w:tcPr>
          <w:p w14:paraId="5D87FCA1" w14:textId="77777777" w:rsidR="005558C8" w:rsidRPr="00E11762" w:rsidRDefault="005558C8" w:rsidP="005558C8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jc w:val="right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185" w:type="dxa"/>
          </w:tcPr>
          <w:p w14:paraId="44F38C2C" w14:textId="13E2B375" w:rsidR="005558C8" w:rsidRPr="00E11762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(1,777)</w:t>
            </w:r>
          </w:p>
        </w:tc>
        <w:tc>
          <w:tcPr>
            <w:tcW w:w="252" w:type="dxa"/>
          </w:tcPr>
          <w:p w14:paraId="4E554C19" w14:textId="77777777" w:rsidR="005558C8" w:rsidRPr="00E11762" w:rsidRDefault="005558C8" w:rsidP="005558C8">
            <w:pPr>
              <w:pStyle w:val="30"/>
              <w:tabs>
                <w:tab w:val="clear" w:pos="360"/>
                <w:tab w:val="clear" w:pos="720"/>
                <w:tab w:val="decimal" w:pos="719"/>
              </w:tabs>
              <w:spacing w:line="200" w:lineRule="atLeast"/>
              <w:ind w:right="63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170" w:type="dxa"/>
          </w:tcPr>
          <w:p w14:paraId="77E591AA" w14:textId="7C48CF81" w:rsidR="005558C8" w:rsidRPr="00E11762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57F93B22" w14:textId="77777777" w:rsidR="005558C8" w:rsidRPr="00E11762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440" w:type="dxa"/>
          </w:tcPr>
          <w:p w14:paraId="39554C4D" w14:textId="147B4455" w:rsidR="005558C8" w:rsidRPr="00E11762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(11,57</w:t>
            </w:r>
            <w:r>
              <w:rPr>
                <w:rFonts w:ascii="Angsana New" w:eastAsia="MS Mincho" w:hAnsi="Angsana New"/>
                <w:sz w:val="23"/>
                <w:szCs w:val="23"/>
              </w:rPr>
              <w:t>4</w:t>
            </w:r>
            <w:r w:rsidRPr="00E11762">
              <w:rPr>
                <w:rFonts w:ascii="Angsana New" w:eastAsia="MS Mincho" w:hAnsi="Angsana New"/>
                <w:sz w:val="23"/>
                <w:szCs w:val="23"/>
              </w:rPr>
              <w:t>)</w:t>
            </w:r>
          </w:p>
        </w:tc>
      </w:tr>
      <w:tr w:rsidR="005558C8" w:rsidRPr="00E11762" w14:paraId="77D9D4C7" w14:textId="77777777" w:rsidTr="005558C8">
        <w:trPr>
          <w:gridAfter w:val="4"/>
          <w:wAfter w:w="15640" w:type="dxa"/>
          <w:cantSplit/>
        </w:trPr>
        <w:tc>
          <w:tcPr>
            <w:tcW w:w="3312" w:type="dxa"/>
          </w:tcPr>
          <w:p w14:paraId="3FB2640F" w14:textId="3D3587EC" w:rsidR="005558C8" w:rsidRPr="00E11762" w:rsidRDefault="005558C8" w:rsidP="005558C8">
            <w:pPr>
              <w:tabs>
                <w:tab w:val="left" w:pos="372"/>
              </w:tabs>
              <w:spacing w:line="200" w:lineRule="atLeast"/>
              <w:ind w:right="63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E11762">
              <w:rPr>
                <w:rFonts w:ascii="Angsana New" w:hAnsi="Angsana New"/>
                <w:sz w:val="23"/>
                <w:szCs w:val="23"/>
                <w:cs/>
              </w:rPr>
              <w:t>ตัดจำหน่าย</w:t>
            </w:r>
          </w:p>
        </w:tc>
        <w:tc>
          <w:tcPr>
            <w:tcW w:w="468" w:type="dxa"/>
          </w:tcPr>
          <w:p w14:paraId="39B56379" w14:textId="77777777" w:rsidR="005558C8" w:rsidRPr="00F015EF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92" w:right="-126" w:firstLine="84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7EB5F27E" w14:textId="6A11DDE1" w:rsidR="005558C8" w:rsidRPr="00F70099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F70099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2524CE4D" w14:textId="77777777" w:rsidR="005558C8" w:rsidRPr="00F70099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810" w:type="dxa"/>
          </w:tcPr>
          <w:p w14:paraId="74557FF5" w14:textId="09CAE35B" w:rsidR="005558C8" w:rsidRPr="00F70099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F70099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0F1ABD4A" w14:textId="77777777" w:rsidR="005558C8" w:rsidRPr="002E7935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100B23A3" w14:textId="104D85AC" w:rsidR="005558C8" w:rsidRPr="002E7935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7"/>
                <w:tab w:val="decimal" w:pos="1060"/>
              </w:tabs>
              <w:spacing w:line="240" w:lineRule="auto"/>
              <w:ind w:right="40"/>
              <w:rPr>
                <w:rFonts w:ascii="Angsana New" w:eastAsia="MS Mincho" w:hAnsi="Angsana New"/>
                <w:sz w:val="23"/>
                <w:szCs w:val="23"/>
              </w:rPr>
            </w:pPr>
            <w:r>
              <w:rPr>
                <w:rFonts w:ascii="Angsana New" w:eastAsia="MS Mincho" w:hAnsi="Angsana New" w:hint="cs"/>
                <w:sz w:val="23"/>
                <w:szCs w:val="23"/>
                <w:cs/>
              </w:rPr>
              <w:t xml:space="preserve">            </w:t>
            </w:r>
            <w:r w:rsidRPr="002E7935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40" w:type="dxa"/>
          </w:tcPr>
          <w:p w14:paraId="1662D885" w14:textId="77777777" w:rsidR="005558C8" w:rsidRPr="002E7935" w:rsidRDefault="005558C8" w:rsidP="005558C8">
            <w:pPr>
              <w:pStyle w:val="30"/>
              <w:tabs>
                <w:tab w:val="clear" w:pos="360"/>
                <w:tab w:val="clear" w:pos="720"/>
              </w:tabs>
              <w:spacing w:line="200" w:lineRule="atLeast"/>
              <w:ind w:left="-108" w:right="162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</w:tcPr>
          <w:p w14:paraId="6919118C" w14:textId="090DCA11" w:rsidR="005558C8" w:rsidRPr="00E11762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  <w:cs/>
              </w:rPr>
            </w:pPr>
            <w:r>
              <w:rPr>
                <w:rFonts w:ascii="Angsana New" w:eastAsia="MS Mincho" w:hAnsi="Angsana New" w:hint="cs"/>
                <w:sz w:val="23"/>
                <w:szCs w:val="23"/>
                <w:cs/>
              </w:rPr>
              <w:t xml:space="preserve">            </w:t>
            </w:r>
            <w:r w:rsidRPr="002E7935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3" w:type="dxa"/>
          </w:tcPr>
          <w:p w14:paraId="01C320A6" w14:textId="77777777" w:rsidR="005558C8" w:rsidRPr="00E11762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277" w:type="dxa"/>
          </w:tcPr>
          <w:p w14:paraId="35C82C4A" w14:textId="710D9297" w:rsidR="005558C8" w:rsidRPr="00E11762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(109)</w:t>
            </w:r>
          </w:p>
        </w:tc>
        <w:tc>
          <w:tcPr>
            <w:tcW w:w="256" w:type="dxa"/>
          </w:tcPr>
          <w:p w14:paraId="5B57DE43" w14:textId="77777777" w:rsidR="005558C8" w:rsidRPr="00E11762" w:rsidRDefault="005558C8" w:rsidP="005558C8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00" w:lineRule="atLeast"/>
              <w:ind w:left="-108" w:right="-18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</w:tcPr>
          <w:p w14:paraId="54F696D7" w14:textId="30BD8F56" w:rsidR="005558C8" w:rsidRPr="00E11762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  <w:rtl/>
                <w:cs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(2,983)</w:t>
            </w:r>
          </w:p>
        </w:tc>
        <w:tc>
          <w:tcPr>
            <w:tcW w:w="255" w:type="dxa"/>
          </w:tcPr>
          <w:p w14:paraId="1305A288" w14:textId="77777777" w:rsidR="005558C8" w:rsidRPr="00E11762" w:rsidRDefault="005558C8" w:rsidP="005558C8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jc w:val="right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185" w:type="dxa"/>
          </w:tcPr>
          <w:p w14:paraId="5A38E883" w14:textId="7330A00B" w:rsidR="005558C8" w:rsidRPr="00E11762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2" w:type="dxa"/>
          </w:tcPr>
          <w:p w14:paraId="543CD0C4" w14:textId="77777777" w:rsidR="005558C8" w:rsidRPr="00E11762" w:rsidRDefault="005558C8" w:rsidP="005558C8">
            <w:pPr>
              <w:pStyle w:val="30"/>
              <w:tabs>
                <w:tab w:val="clear" w:pos="360"/>
                <w:tab w:val="clear" w:pos="720"/>
                <w:tab w:val="decimal" w:pos="719"/>
              </w:tabs>
              <w:spacing w:line="200" w:lineRule="atLeast"/>
              <w:ind w:right="63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170" w:type="dxa"/>
          </w:tcPr>
          <w:p w14:paraId="7CEBF76C" w14:textId="52DCC9C2" w:rsidR="005558C8" w:rsidRPr="00E11762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34288F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32CC0616" w14:textId="77777777" w:rsidR="005558C8" w:rsidRPr="00E11762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440" w:type="dxa"/>
          </w:tcPr>
          <w:p w14:paraId="3C21CD9D" w14:textId="0F5E616B" w:rsidR="005558C8" w:rsidRPr="00E11762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(3,</w:t>
            </w:r>
            <w:r>
              <w:rPr>
                <w:rFonts w:ascii="Angsana New" w:eastAsia="MS Mincho" w:hAnsi="Angsana New"/>
                <w:sz w:val="23"/>
                <w:szCs w:val="23"/>
              </w:rPr>
              <w:t>092</w:t>
            </w:r>
            <w:r w:rsidRPr="00E11762">
              <w:rPr>
                <w:rFonts w:ascii="Angsana New" w:eastAsia="MS Mincho" w:hAnsi="Angsana New"/>
                <w:sz w:val="23"/>
                <w:szCs w:val="23"/>
              </w:rPr>
              <w:t>)</w:t>
            </w:r>
          </w:p>
        </w:tc>
      </w:tr>
      <w:tr w:rsidR="005558C8" w:rsidRPr="00E11762" w14:paraId="02AB3012" w14:textId="77777777" w:rsidTr="005558C8">
        <w:trPr>
          <w:gridAfter w:val="4"/>
          <w:wAfter w:w="15640" w:type="dxa"/>
          <w:cantSplit/>
        </w:trPr>
        <w:tc>
          <w:tcPr>
            <w:tcW w:w="3312" w:type="dxa"/>
          </w:tcPr>
          <w:p w14:paraId="7AC4C0D6" w14:textId="6FF3198A" w:rsidR="005558C8" w:rsidRPr="00E11762" w:rsidRDefault="005558C8" w:rsidP="005558C8">
            <w:pPr>
              <w:tabs>
                <w:tab w:val="left" w:pos="372"/>
              </w:tabs>
              <w:spacing w:line="200" w:lineRule="atLeast"/>
              <w:ind w:right="63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E11762">
              <w:rPr>
                <w:rFonts w:ascii="Angsana New" w:hAnsi="Angsana New"/>
                <w:sz w:val="23"/>
                <w:szCs w:val="23"/>
                <w:cs/>
              </w:rPr>
              <w:t>ยกเลิกสัญญาเช่า</w:t>
            </w:r>
          </w:p>
        </w:tc>
        <w:tc>
          <w:tcPr>
            <w:tcW w:w="468" w:type="dxa"/>
          </w:tcPr>
          <w:p w14:paraId="6926DD55" w14:textId="77777777" w:rsidR="005558C8" w:rsidRPr="00F015EF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92" w:right="-126" w:firstLine="84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1305EF02" w14:textId="1959EF31" w:rsidR="005558C8" w:rsidRPr="00F70099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F70099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65AECD22" w14:textId="3BCB955E" w:rsidR="005558C8" w:rsidRPr="00F70099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5653791" w14:textId="4780D7A6" w:rsidR="005558C8" w:rsidRPr="00F70099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  <w:cs/>
              </w:rPr>
            </w:pPr>
            <w:r w:rsidRPr="00F70099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67116242" w14:textId="77777777" w:rsidR="005558C8" w:rsidRPr="002E7935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7E006E09" w14:textId="7B35089D" w:rsidR="005558C8" w:rsidRPr="002E7935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7"/>
                <w:tab w:val="decimal" w:pos="1060"/>
              </w:tabs>
              <w:spacing w:line="240" w:lineRule="auto"/>
              <w:ind w:right="40"/>
              <w:rPr>
                <w:rFonts w:ascii="Angsana New" w:eastAsia="MS Mincho" w:hAnsi="Angsana New"/>
                <w:sz w:val="23"/>
                <w:szCs w:val="23"/>
              </w:rPr>
            </w:pPr>
            <w:r>
              <w:rPr>
                <w:rFonts w:ascii="Angsana New" w:eastAsia="MS Mincho" w:hAnsi="Angsana New" w:hint="cs"/>
                <w:sz w:val="23"/>
                <w:szCs w:val="23"/>
                <w:cs/>
              </w:rPr>
              <w:t xml:space="preserve">            </w:t>
            </w:r>
            <w:r w:rsidRPr="002E7935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40" w:type="dxa"/>
          </w:tcPr>
          <w:p w14:paraId="718A438E" w14:textId="77777777" w:rsidR="005558C8" w:rsidRPr="002E7935" w:rsidRDefault="005558C8" w:rsidP="005558C8">
            <w:pPr>
              <w:pStyle w:val="30"/>
              <w:tabs>
                <w:tab w:val="clear" w:pos="360"/>
                <w:tab w:val="clear" w:pos="720"/>
              </w:tabs>
              <w:spacing w:line="200" w:lineRule="atLeast"/>
              <w:ind w:left="-108" w:right="162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</w:tcPr>
          <w:p w14:paraId="604E9B31" w14:textId="5C0B3B3A" w:rsidR="005558C8" w:rsidRPr="00E11762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>
              <w:rPr>
                <w:rFonts w:ascii="Angsana New" w:eastAsia="MS Mincho" w:hAnsi="Angsana New" w:hint="cs"/>
                <w:sz w:val="23"/>
                <w:szCs w:val="23"/>
                <w:cs/>
              </w:rPr>
              <w:t xml:space="preserve">           </w:t>
            </w:r>
            <w:r w:rsidRPr="002E7935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3" w:type="dxa"/>
          </w:tcPr>
          <w:p w14:paraId="42A48356" w14:textId="77777777" w:rsidR="005558C8" w:rsidRPr="00E11762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277" w:type="dxa"/>
          </w:tcPr>
          <w:p w14:paraId="3C4F6098" w14:textId="4088768B" w:rsidR="005558C8" w:rsidRPr="00E11762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6" w:type="dxa"/>
          </w:tcPr>
          <w:p w14:paraId="4C3985B4" w14:textId="77777777" w:rsidR="005558C8" w:rsidRPr="00E11762" w:rsidRDefault="005558C8" w:rsidP="005558C8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00" w:lineRule="atLeast"/>
              <w:ind w:left="-108" w:right="-18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</w:tcPr>
          <w:p w14:paraId="55CB261A" w14:textId="4E38891D" w:rsidR="005558C8" w:rsidRPr="00E11762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F61C7A">
              <w:rPr>
                <w:rFonts w:ascii="Angsana New" w:eastAsia="MS Mincho" w:hAnsi="Angsana New"/>
                <w:sz w:val="23"/>
                <w:szCs w:val="23"/>
              </w:rPr>
              <w:t>(105)</w:t>
            </w:r>
          </w:p>
        </w:tc>
        <w:tc>
          <w:tcPr>
            <w:tcW w:w="255" w:type="dxa"/>
          </w:tcPr>
          <w:p w14:paraId="6D8199DF" w14:textId="77777777" w:rsidR="005558C8" w:rsidRPr="00E11762" w:rsidRDefault="005558C8" w:rsidP="005558C8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jc w:val="right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185" w:type="dxa"/>
          </w:tcPr>
          <w:p w14:paraId="1FF8E578" w14:textId="69F0F679" w:rsidR="005558C8" w:rsidRPr="00E11762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(816)</w:t>
            </w:r>
          </w:p>
        </w:tc>
        <w:tc>
          <w:tcPr>
            <w:tcW w:w="252" w:type="dxa"/>
          </w:tcPr>
          <w:p w14:paraId="2A87DDF9" w14:textId="77777777" w:rsidR="005558C8" w:rsidRPr="00E11762" w:rsidRDefault="005558C8" w:rsidP="005558C8">
            <w:pPr>
              <w:pStyle w:val="30"/>
              <w:tabs>
                <w:tab w:val="clear" w:pos="360"/>
                <w:tab w:val="clear" w:pos="720"/>
                <w:tab w:val="decimal" w:pos="719"/>
              </w:tabs>
              <w:spacing w:line="200" w:lineRule="atLeast"/>
              <w:ind w:right="63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A1E615E" w14:textId="2FFBB090" w:rsidR="005558C8" w:rsidRPr="00A05881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503B5A2A" w14:textId="77777777" w:rsidR="005558C8" w:rsidRPr="00A05881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440" w:type="dxa"/>
          </w:tcPr>
          <w:p w14:paraId="395B67D5" w14:textId="58124704" w:rsidR="005558C8" w:rsidRPr="00E11762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A05881">
              <w:rPr>
                <w:rFonts w:ascii="Angsana New" w:eastAsia="MS Mincho" w:hAnsi="Angsana New"/>
                <w:sz w:val="23"/>
                <w:szCs w:val="23"/>
              </w:rPr>
              <w:t>(921)</w:t>
            </w:r>
          </w:p>
        </w:tc>
      </w:tr>
      <w:tr w:rsidR="005558C8" w:rsidRPr="00E11762" w14:paraId="3265F0A1" w14:textId="77777777" w:rsidTr="005558C8">
        <w:trPr>
          <w:gridAfter w:val="4"/>
          <w:wAfter w:w="15640" w:type="dxa"/>
          <w:cantSplit/>
        </w:trPr>
        <w:tc>
          <w:tcPr>
            <w:tcW w:w="3312" w:type="dxa"/>
          </w:tcPr>
          <w:p w14:paraId="7C5FE645" w14:textId="05EFF38A" w:rsidR="005558C8" w:rsidRPr="00E11762" w:rsidRDefault="005558C8" w:rsidP="005558C8">
            <w:pPr>
              <w:tabs>
                <w:tab w:val="left" w:pos="372"/>
              </w:tabs>
              <w:spacing w:line="200" w:lineRule="atLeast"/>
              <w:ind w:right="-108"/>
              <w:jc w:val="both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E11762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E11762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31 </w:t>
            </w:r>
            <w:r w:rsidRPr="00E11762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Pr="00E11762">
              <w:rPr>
                <w:rFonts w:ascii="Angsana New" w:hAnsi="Angsana New"/>
                <w:b/>
                <w:bCs/>
                <w:sz w:val="23"/>
                <w:szCs w:val="23"/>
              </w:rPr>
              <w:t>256</w:t>
            </w:r>
            <w:r>
              <w:rPr>
                <w:rFonts w:ascii="Angsana New" w:hAnsi="Angsana New"/>
                <w:b/>
                <w:bCs/>
                <w:sz w:val="23"/>
                <w:szCs w:val="23"/>
              </w:rPr>
              <w:t>3</w:t>
            </w:r>
            <w:r w:rsidRPr="00E11762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 xml:space="preserve">และ </w:t>
            </w:r>
            <w:r w:rsidRPr="00E11762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1 </w:t>
            </w:r>
            <w:r w:rsidRPr="00E11762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มกราคม </w:t>
            </w:r>
            <w:r w:rsidRPr="00E11762">
              <w:rPr>
                <w:rFonts w:ascii="Angsana New" w:hAnsi="Angsana New"/>
                <w:b/>
                <w:bCs/>
                <w:sz w:val="23"/>
                <w:szCs w:val="23"/>
              </w:rPr>
              <w:t>256</w:t>
            </w:r>
            <w:r>
              <w:rPr>
                <w:rFonts w:ascii="Angsana New" w:hAnsi="Angsana New"/>
                <w:b/>
                <w:bCs/>
                <w:sz w:val="23"/>
                <w:szCs w:val="23"/>
              </w:rPr>
              <w:t>4</w:t>
            </w:r>
          </w:p>
        </w:tc>
        <w:tc>
          <w:tcPr>
            <w:tcW w:w="468" w:type="dxa"/>
          </w:tcPr>
          <w:p w14:paraId="0611ED11" w14:textId="77777777" w:rsidR="005558C8" w:rsidRPr="00F015EF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92" w:right="-126" w:firstLine="84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8C0634A" w14:textId="2D464730" w:rsidR="005558C8" w:rsidRPr="00F70099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  <w:r w:rsidRPr="00F70099">
              <w:rPr>
                <w:rFonts w:ascii="Angsana New" w:eastAsia="MS Mincho" w:hAnsi="Angsana New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07ADFDFB" w14:textId="77777777" w:rsidR="005558C8" w:rsidRPr="00F70099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2ECD98E" w14:textId="34DDE0FC" w:rsidR="005558C8" w:rsidRPr="00F70099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  <w:r w:rsidRPr="00F70099">
              <w:rPr>
                <w:rFonts w:ascii="Angsana New" w:eastAsia="MS Mincho" w:hAnsi="Angsana New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4362EEB5" w14:textId="77777777" w:rsidR="005558C8" w:rsidRPr="00F40EDC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8F52F78" w14:textId="65B14E0A" w:rsidR="005558C8" w:rsidRPr="00F40EDC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40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 w:rsidRPr="00F40EDC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270,871</w:t>
            </w:r>
          </w:p>
        </w:tc>
        <w:tc>
          <w:tcPr>
            <w:tcW w:w="240" w:type="dxa"/>
          </w:tcPr>
          <w:p w14:paraId="312AEBA8" w14:textId="77777777" w:rsidR="005558C8" w:rsidRPr="00F40EDC" w:rsidRDefault="005558C8" w:rsidP="005558C8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569F566F" w14:textId="5E0BCBA5" w:rsidR="005558C8" w:rsidRPr="00F40EDC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 w:rsidRPr="00F40EDC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1,272</w:t>
            </w:r>
          </w:p>
        </w:tc>
        <w:tc>
          <w:tcPr>
            <w:tcW w:w="253" w:type="dxa"/>
          </w:tcPr>
          <w:p w14:paraId="39C3C853" w14:textId="77777777" w:rsidR="005558C8" w:rsidRPr="00F40EDC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Cs/>
                <w:sz w:val="23"/>
                <w:szCs w:val="23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26E8F67D" w14:textId="05905602" w:rsidR="005558C8" w:rsidRPr="00F40EDC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 w:rsidRPr="00F40EDC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5,187,631</w:t>
            </w:r>
          </w:p>
        </w:tc>
        <w:tc>
          <w:tcPr>
            <w:tcW w:w="256" w:type="dxa"/>
          </w:tcPr>
          <w:p w14:paraId="5244E72F" w14:textId="77777777" w:rsidR="005558C8" w:rsidRPr="00F40EDC" w:rsidRDefault="005558C8" w:rsidP="005558C8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19"/>
              </w:tabs>
              <w:spacing w:line="200" w:lineRule="atLeast"/>
              <w:ind w:right="-18"/>
              <w:jc w:val="right"/>
              <w:rPr>
                <w:rFonts w:asciiTheme="majorBidi" w:eastAsia="MS Mincho" w:hAnsiTheme="majorBidi" w:cstheme="majorBidi"/>
                <w:bCs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</w:tcPr>
          <w:p w14:paraId="3865E4BE" w14:textId="0D402EC5" w:rsidR="005558C8" w:rsidRPr="00F40EDC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  <w:cs/>
              </w:rPr>
            </w:pPr>
            <w:r w:rsidRPr="00F40EDC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2,329,683</w:t>
            </w:r>
          </w:p>
        </w:tc>
        <w:tc>
          <w:tcPr>
            <w:tcW w:w="255" w:type="dxa"/>
          </w:tcPr>
          <w:p w14:paraId="380531BA" w14:textId="77777777" w:rsidR="005558C8" w:rsidRPr="00F40EDC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sz w:val="23"/>
                <w:szCs w:val="23"/>
                <w:cs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14:paraId="3A518B35" w14:textId="724EFD33" w:rsidR="005558C8" w:rsidRPr="00F40EDC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 w:rsidRPr="00F40EDC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48,</w:t>
            </w:r>
            <w:r w:rsidRPr="00F70099">
              <w:rPr>
                <w:rFonts w:ascii="Angsana New" w:eastAsia="MS Mincho" w:hAnsi="Angsana New"/>
                <w:b/>
                <w:bCs/>
                <w:sz w:val="23"/>
                <w:szCs w:val="23"/>
              </w:rPr>
              <w:t>059</w:t>
            </w:r>
          </w:p>
        </w:tc>
        <w:tc>
          <w:tcPr>
            <w:tcW w:w="252" w:type="dxa"/>
          </w:tcPr>
          <w:p w14:paraId="6556338A" w14:textId="77777777" w:rsidR="005558C8" w:rsidRPr="00F40EDC" w:rsidRDefault="005558C8" w:rsidP="005558C8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1BBD9C9" w14:textId="567A88EB" w:rsidR="005558C8" w:rsidRPr="00F40EDC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 w:rsidRPr="00F40EDC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409CB416" w14:textId="77777777" w:rsidR="005558C8" w:rsidRPr="00F40EDC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7041352" w14:textId="0FFEE4D0" w:rsidR="005558C8" w:rsidRPr="00F40EDC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 w:rsidRPr="00F40EDC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7,837,516</w:t>
            </w:r>
          </w:p>
        </w:tc>
      </w:tr>
      <w:tr w:rsidR="005558C8" w:rsidRPr="00E11762" w14:paraId="56EAAF0C" w14:textId="77777777" w:rsidTr="005558C8">
        <w:trPr>
          <w:gridAfter w:val="4"/>
          <w:wAfter w:w="15640" w:type="dxa"/>
          <w:cantSplit/>
        </w:trPr>
        <w:tc>
          <w:tcPr>
            <w:tcW w:w="3312" w:type="dxa"/>
          </w:tcPr>
          <w:p w14:paraId="69CD3005" w14:textId="77777777" w:rsidR="005558C8" w:rsidRPr="00E11762" w:rsidRDefault="005558C8" w:rsidP="005558C8">
            <w:pPr>
              <w:tabs>
                <w:tab w:val="left" w:pos="372"/>
              </w:tabs>
              <w:spacing w:line="200" w:lineRule="atLeast"/>
              <w:ind w:right="63"/>
              <w:jc w:val="both"/>
              <w:rPr>
                <w:rFonts w:ascii="Angsana New" w:hAnsi="Angsana New"/>
                <w:sz w:val="23"/>
                <w:szCs w:val="23"/>
              </w:rPr>
            </w:pPr>
            <w:r w:rsidRPr="00E11762">
              <w:rPr>
                <w:rFonts w:ascii="Angsana New" w:hAnsi="Angsana New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468" w:type="dxa"/>
          </w:tcPr>
          <w:p w14:paraId="7FB81710" w14:textId="77777777" w:rsidR="005558C8" w:rsidRPr="00F015EF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00" w:lineRule="atLeast"/>
              <w:ind w:left="-192" w:right="-126" w:firstLine="84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5459CC8E" w14:textId="7821FC11" w:rsidR="005558C8" w:rsidRPr="00F70099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F70099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14093449" w14:textId="77777777" w:rsidR="005558C8" w:rsidRPr="00F70099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</w:tcPr>
          <w:p w14:paraId="675BF91C" w14:textId="11DC643F" w:rsidR="005558C8" w:rsidRPr="00F70099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3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48</w:t>
            </w:r>
          </w:p>
        </w:tc>
        <w:tc>
          <w:tcPr>
            <w:tcW w:w="270" w:type="dxa"/>
          </w:tcPr>
          <w:p w14:paraId="4E70A799" w14:textId="77777777" w:rsidR="005558C8" w:rsidRPr="00F40EDC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900" w:type="dxa"/>
          </w:tcPr>
          <w:p w14:paraId="4027A00C" w14:textId="14704D0B" w:rsidR="005558C8" w:rsidRPr="00F70099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40"/>
              <w:rPr>
                <w:rFonts w:ascii="Angsana New" w:eastAsia="MS Mincho" w:hAnsi="Angsana New"/>
                <w:sz w:val="23"/>
                <w:szCs w:val="23"/>
              </w:rPr>
            </w:pPr>
            <w:r>
              <w:rPr>
                <w:rFonts w:ascii="Angsana New" w:eastAsia="MS Mincho" w:hAnsi="Angsana New"/>
                <w:sz w:val="23"/>
                <w:szCs w:val="23"/>
              </w:rPr>
              <w:t xml:space="preserve"> 68,534 </w:t>
            </w:r>
          </w:p>
        </w:tc>
        <w:tc>
          <w:tcPr>
            <w:tcW w:w="240" w:type="dxa"/>
          </w:tcPr>
          <w:p w14:paraId="4B33C9CB" w14:textId="77777777" w:rsidR="005558C8" w:rsidRPr="00F40EDC" w:rsidRDefault="005558C8" w:rsidP="005558C8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00" w:lineRule="atLeast"/>
              <w:ind w:left="-108" w:right="-18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</w:tcPr>
          <w:p w14:paraId="1CD15DFE" w14:textId="7C7350E1" w:rsidR="005558C8" w:rsidRPr="00F70099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>
              <w:rPr>
                <w:rFonts w:ascii="Angsana New" w:eastAsia="MS Mincho" w:hAnsi="Angsana New"/>
                <w:sz w:val="23"/>
                <w:szCs w:val="23"/>
              </w:rPr>
              <w:t xml:space="preserve"> 453 </w:t>
            </w:r>
          </w:p>
        </w:tc>
        <w:tc>
          <w:tcPr>
            <w:tcW w:w="253" w:type="dxa"/>
          </w:tcPr>
          <w:p w14:paraId="270FACAC" w14:textId="77777777" w:rsidR="005558C8" w:rsidRPr="00F40EDC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277" w:type="dxa"/>
          </w:tcPr>
          <w:p w14:paraId="1F5FFC55" w14:textId="71E4C631" w:rsidR="005558C8" w:rsidRPr="00F40EDC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 xml:space="preserve"> 986,577 </w:t>
            </w:r>
          </w:p>
        </w:tc>
        <w:tc>
          <w:tcPr>
            <w:tcW w:w="256" w:type="dxa"/>
          </w:tcPr>
          <w:p w14:paraId="4060050C" w14:textId="77777777" w:rsidR="005558C8" w:rsidRPr="00F40EDC" w:rsidRDefault="005558C8" w:rsidP="005558C8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18"/>
              <w:jc w:val="right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</w:tcPr>
          <w:p w14:paraId="3EAE71BB" w14:textId="039EE27E" w:rsidR="005558C8" w:rsidRPr="00F70099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  <w:rtl/>
                <w:cs/>
              </w:rPr>
            </w:pPr>
            <w:r>
              <w:rPr>
                <w:rFonts w:ascii="Angsana New" w:eastAsia="MS Mincho" w:hAnsi="Angsana New"/>
                <w:sz w:val="23"/>
                <w:szCs w:val="23"/>
              </w:rPr>
              <w:t xml:space="preserve"> 501,467 </w:t>
            </w:r>
          </w:p>
        </w:tc>
        <w:tc>
          <w:tcPr>
            <w:tcW w:w="255" w:type="dxa"/>
          </w:tcPr>
          <w:p w14:paraId="454DDAA4" w14:textId="77777777" w:rsidR="005558C8" w:rsidRPr="00F40EDC" w:rsidRDefault="005558C8" w:rsidP="005558C8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185" w:type="dxa"/>
          </w:tcPr>
          <w:p w14:paraId="56C998E6" w14:textId="6938710E" w:rsidR="005558C8" w:rsidRPr="00F70099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>
              <w:rPr>
                <w:rFonts w:ascii="Angsana New" w:eastAsia="MS Mincho" w:hAnsi="Angsana New"/>
                <w:sz w:val="23"/>
                <w:szCs w:val="23"/>
              </w:rPr>
              <w:t xml:space="preserve"> 16,759 </w:t>
            </w:r>
          </w:p>
        </w:tc>
        <w:tc>
          <w:tcPr>
            <w:tcW w:w="252" w:type="dxa"/>
          </w:tcPr>
          <w:p w14:paraId="0EFB88CC" w14:textId="77777777" w:rsidR="005558C8" w:rsidRPr="00F40EDC" w:rsidRDefault="005558C8" w:rsidP="005558C8">
            <w:pPr>
              <w:pStyle w:val="30"/>
              <w:tabs>
                <w:tab w:val="clear" w:pos="360"/>
                <w:tab w:val="clear" w:pos="720"/>
                <w:tab w:val="decimal" w:pos="719"/>
              </w:tabs>
              <w:spacing w:line="200" w:lineRule="atLeast"/>
              <w:ind w:right="63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70" w:type="dxa"/>
          </w:tcPr>
          <w:p w14:paraId="6721A3B7" w14:textId="44D40459" w:rsidR="005558C8" w:rsidRPr="00F40EDC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03ED2663" w14:textId="77777777" w:rsidR="005558C8" w:rsidRPr="00F40EDC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440" w:type="dxa"/>
          </w:tcPr>
          <w:p w14:paraId="62BBBA65" w14:textId="627B70AA" w:rsidR="005558C8" w:rsidRPr="00F40EDC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 xml:space="preserve"> 1,573,838 </w:t>
            </w:r>
          </w:p>
        </w:tc>
      </w:tr>
      <w:tr w:rsidR="005558C8" w:rsidRPr="00E11762" w14:paraId="3412379F" w14:textId="77777777" w:rsidTr="005558C8">
        <w:trPr>
          <w:gridAfter w:val="4"/>
          <w:wAfter w:w="15640" w:type="dxa"/>
          <w:cantSplit/>
        </w:trPr>
        <w:tc>
          <w:tcPr>
            <w:tcW w:w="3312" w:type="dxa"/>
          </w:tcPr>
          <w:p w14:paraId="044A50F4" w14:textId="77777777" w:rsidR="005558C8" w:rsidRPr="00E11762" w:rsidRDefault="005558C8" w:rsidP="005558C8">
            <w:pPr>
              <w:tabs>
                <w:tab w:val="left" w:pos="372"/>
              </w:tabs>
              <w:spacing w:line="200" w:lineRule="atLeast"/>
              <w:ind w:right="63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E11762">
              <w:rPr>
                <w:rFonts w:ascii="Angsana New" w:hAnsi="Angsana New"/>
                <w:sz w:val="23"/>
                <w:szCs w:val="23"/>
                <w:cs/>
              </w:rPr>
              <w:t>ขาดทุนจากการด้อยค่า</w:t>
            </w:r>
          </w:p>
        </w:tc>
        <w:tc>
          <w:tcPr>
            <w:tcW w:w="468" w:type="dxa"/>
          </w:tcPr>
          <w:p w14:paraId="32106234" w14:textId="77777777" w:rsidR="005558C8" w:rsidRPr="00F015EF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92" w:right="-126" w:firstLine="84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39943C42" w14:textId="4AD0008D" w:rsidR="005558C8" w:rsidRPr="00F70099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F70099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06D881E1" w14:textId="77777777" w:rsidR="005558C8" w:rsidRPr="00F70099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</w:tcPr>
          <w:p w14:paraId="234D14EC" w14:textId="3177C2A7" w:rsidR="005558C8" w:rsidRPr="00F70099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5F287115" w14:textId="77777777" w:rsidR="005558C8" w:rsidRPr="00F40EDC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900" w:type="dxa"/>
          </w:tcPr>
          <w:p w14:paraId="3AFB364F" w14:textId="171ED67F" w:rsidR="005558C8" w:rsidRPr="00F40EDC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184" w:firstLine="437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 xml:space="preserve"> -   </w:t>
            </w:r>
          </w:p>
        </w:tc>
        <w:tc>
          <w:tcPr>
            <w:tcW w:w="240" w:type="dxa"/>
          </w:tcPr>
          <w:p w14:paraId="525F368F" w14:textId="77777777" w:rsidR="005558C8" w:rsidRPr="00F40EDC" w:rsidRDefault="005558C8" w:rsidP="005558C8">
            <w:pPr>
              <w:pStyle w:val="30"/>
              <w:tabs>
                <w:tab w:val="clear" w:pos="360"/>
                <w:tab w:val="clear" w:pos="720"/>
              </w:tabs>
              <w:spacing w:line="200" w:lineRule="atLeast"/>
              <w:ind w:left="-108" w:right="162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</w:tcPr>
          <w:p w14:paraId="29BCFF31" w14:textId="40A9ED52" w:rsidR="005558C8" w:rsidRPr="00F70099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>
              <w:rPr>
                <w:rFonts w:ascii="Angsana New" w:eastAsia="MS Mincho" w:hAnsi="Angsana New"/>
                <w:sz w:val="23"/>
                <w:szCs w:val="23"/>
              </w:rPr>
              <w:t xml:space="preserve"> -   </w:t>
            </w:r>
          </w:p>
        </w:tc>
        <w:tc>
          <w:tcPr>
            <w:tcW w:w="253" w:type="dxa"/>
          </w:tcPr>
          <w:p w14:paraId="5296BC36" w14:textId="77777777" w:rsidR="005558C8" w:rsidRPr="00F40EDC" w:rsidRDefault="005558C8" w:rsidP="005558C8">
            <w:pPr>
              <w:pStyle w:val="30"/>
              <w:tabs>
                <w:tab w:val="clear" w:pos="360"/>
                <w:tab w:val="clear" w:pos="720"/>
                <w:tab w:val="decimal" w:pos="702"/>
                <w:tab w:val="decimal" w:pos="990"/>
              </w:tabs>
              <w:spacing w:line="200" w:lineRule="atLeast"/>
              <w:ind w:left="-108" w:right="-18"/>
              <w:jc w:val="right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77" w:type="dxa"/>
          </w:tcPr>
          <w:p w14:paraId="7BBF5368" w14:textId="38F13447" w:rsidR="005558C8" w:rsidRPr="00F40EDC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56" w:type="dxa"/>
          </w:tcPr>
          <w:p w14:paraId="75EFBD48" w14:textId="77777777" w:rsidR="005558C8" w:rsidRPr="00F40EDC" w:rsidRDefault="005558C8" w:rsidP="005558C8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00" w:lineRule="atLeast"/>
              <w:ind w:left="-108" w:right="-18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</w:tcPr>
          <w:p w14:paraId="093D60C8" w14:textId="004FA013" w:rsidR="005558C8" w:rsidRPr="00F70099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>
              <w:rPr>
                <w:rFonts w:ascii="Angsana New" w:eastAsia="MS Mincho" w:hAnsi="Angsana New"/>
                <w:sz w:val="23"/>
                <w:szCs w:val="23"/>
              </w:rPr>
              <w:t xml:space="preserve"> 6,950</w:t>
            </w:r>
          </w:p>
        </w:tc>
        <w:tc>
          <w:tcPr>
            <w:tcW w:w="255" w:type="dxa"/>
          </w:tcPr>
          <w:p w14:paraId="12B6823F" w14:textId="77777777" w:rsidR="005558C8" w:rsidRPr="00F40EDC" w:rsidRDefault="005558C8" w:rsidP="005558C8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185" w:type="dxa"/>
          </w:tcPr>
          <w:p w14:paraId="7EAF5717" w14:textId="04CA1F25" w:rsidR="005558C8" w:rsidRPr="00F70099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2" w:type="dxa"/>
          </w:tcPr>
          <w:p w14:paraId="27AD1401" w14:textId="77777777" w:rsidR="005558C8" w:rsidRPr="00F40EDC" w:rsidRDefault="005558C8" w:rsidP="005558C8">
            <w:pPr>
              <w:pStyle w:val="30"/>
              <w:tabs>
                <w:tab w:val="clear" w:pos="360"/>
                <w:tab w:val="clear" w:pos="720"/>
                <w:tab w:val="decimal" w:pos="719"/>
              </w:tabs>
              <w:spacing w:line="200" w:lineRule="atLeast"/>
              <w:ind w:right="63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70" w:type="dxa"/>
          </w:tcPr>
          <w:p w14:paraId="60F52C68" w14:textId="3D03DEF5" w:rsidR="005558C8" w:rsidRPr="00F40EDC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11393EC2" w14:textId="77777777" w:rsidR="005558C8" w:rsidRPr="00F40EDC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440" w:type="dxa"/>
          </w:tcPr>
          <w:p w14:paraId="35E52D93" w14:textId="3CAA5C2D" w:rsidR="005558C8" w:rsidRPr="00F40EDC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 xml:space="preserve"> 6,950</w:t>
            </w:r>
          </w:p>
        </w:tc>
      </w:tr>
      <w:tr w:rsidR="005558C8" w:rsidRPr="00E11762" w14:paraId="42E999DB" w14:textId="77777777" w:rsidTr="005558C8">
        <w:trPr>
          <w:gridAfter w:val="4"/>
          <w:wAfter w:w="15640" w:type="dxa"/>
          <w:cantSplit/>
        </w:trPr>
        <w:tc>
          <w:tcPr>
            <w:tcW w:w="3312" w:type="dxa"/>
          </w:tcPr>
          <w:p w14:paraId="5F9559E1" w14:textId="77777777" w:rsidR="005558C8" w:rsidRPr="00E11762" w:rsidRDefault="005558C8" w:rsidP="005558C8">
            <w:pPr>
              <w:tabs>
                <w:tab w:val="left" w:pos="372"/>
              </w:tabs>
              <w:spacing w:line="200" w:lineRule="atLeast"/>
              <w:ind w:right="63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E11762">
              <w:rPr>
                <w:rFonts w:ascii="Angsana New" w:hAnsi="Angsana New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468" w:type="dxa"/>
          </w:tcPr>
          <w:p w14:paraId="7FA60931" w14:textId="77777777" w:rsidR="005558C8" w:rsidRPr="008914E1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92" w:right="-126" w:firstLine="84"/>
              <w:rPr>
                <w:rFonts w:ascii="Angsana New" w:eastAsia="MS Mincho" w:hAnsi="Angsana New"/>
                <w:sz w:val="23"/>
                <w:szCs w:val="23"/>
                <w:highlight w:val="yellow"/>
              </w:rPr>
            </w:pPr>
          </w:p>
        </w:tc>
        <w:tc>
          <w:tcPr>
            <w:tcW w:w="900" w:type="dxa"/>
          </w:tcPr>
          <w:p w14:paraId="1FBB91B1" w14:textId="4F21A4AC" w:rsidR="005558C8" w:rsidRPr="00F70099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F70099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79D0F48F" w14:textId="77777777" w:rsidR="005558C8" w:rsidRPr="00F70099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</w:tcPr>
          <w:p w14:paraId="6993B931" w14:textId="1AF5B796" w:rsidR="005558C8" w:rsidRPr="00F70099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63347420" w14:textId="77777777" w:rsidR="005558C8" w:rsidRPr="00F40EDC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900" w:type="dxa"/>
          </w:tcPr>
          <w:p w14:paraId="60431A2B" w14:textId="4E55653E" w:rsidR="005558C8" w:rsidRPr="0033069B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184" w:firstLine="437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 xml:space="preserve"> -   </w:t>
            </w:r>
          </w:p>
        </w:tc>
        <w:tc>
          <w:tcPr>
            <w:tcW w:w="240" w:type="dxa"/>
          </w:tcPr>
          <w:p w14:paraId="094FC628" w14:textId="77777777" w:rsidR="005558C8" w:rsidRPr="00F40EDC" w:rsidRDefault="005558C8" w:rsidP="005558C8">
            <w:pPr>
              <w:pStyle w:val="30"/>
              <w:tabs>
                <w:tab w:val="clear" w:pos="360"/>
                <w:tab w:val="clear" w:pos="720"/>
              </w:tabs>
              <w:spacing w:line="200" w:lineRule="atLeast"/>
              <w:ind w:left="-108" w:right="162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</w:tcPr>
          <w:p w14:paraId="54719A89" w14:textId="26C4384C" w:rsidR="005558C8" w:rsidRPr="00F70099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>
              <w:rPr>
                <w:rFonts w:ascii="Angsana New" w:eastAsia="MS Mincho" w:hAnsi="Angsana New"/>
                <w:sz w:val="23"/>
                <w:szCs w:val="23"/>
              </w:rPr>
              <w:t xml:space="preserve"> -   </w:t>
            </w:r>
          </w:p>
        </w:tc>
        <w:tc>
          <w:tcPr>
            <w:tcW w:w="253" w:type="dxa"/>
          </w:tcPr>
          <w:p w14:paraId="254267D7" w14:textId="77777777" w:rsidR="005558C8" w:rsidRPr="00F40EDC" w:rsidRDefault="005558C8" w:rsidP="005558C8">
            <w:pPr>
              <w:pStyle w:val="30"/>
              <w:tabs>
                <w:tab w:val="clear" w:pos="360"/>
                <w:tab w:val="clear" w:pos="720"/>
                <w:tab w:val="decimal" w:pos="702"/>
                <w:tab w:val="decimal" w:pos="990"/>
              </w:tabs>
              <w:spacing w:line="200" w:lineRule="atLeast"/>
              <w:ind w:left="-108" w:right="-18"/>
              <w:jc w:val="right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77" w:type="dxa"/>
          </w:tcPr>
          <w:p w14:paraId="7F96766C" w14:textId="21343085" w:rsidR="005558C8" w:rsidRPr="00F40EDC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 xml:space="preserve"> (49) </w:t>
            </w:r>
          </w:p>
        </w:tc>
        <w:tc>
          <w:tcPr>
            <w:tcW w:w="256" w:type="dxa"/>
          </w:tcPr>
          <w:p w14:paraId="4A4A0CD6" w14:textId="77777777" w:rsidR="005558C8" w:rsidRPr="00F40EDC" w:rsidRDefault="005558C8" w:rsidP="005558C8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00" w:lineRule="atLeast"/>
              <w:ind w:left="-108" w:right="-18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</w:tcPr>
          <w:p w14:paraId="15DB5479" w14:textId="3B65FB9A" w:rsidR="005558C8" w:rsidRPr="00F70099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>
              <w:rPr>
                <w:rFonts w:ascii="Angsana New" w:eastAsia="MS Mincho" w:hAnsi="Angsana New"/>
                <w:sz w:val="23"/>
                <w:szCs w:val="23"/>
              </w:rPr>
              <w:t xml:space="preserve"> (8,343)</w:t>
            </w:r>
          </w:p>
        </w:tc>
        <w:tc>
          <w:tcPr>
            <w:tcW w:w="255" w:type="dxa"/>
          </w:tcPr>
          <w:p w14:paraId="1A445A8F" w14:textId="77777777" w:rsidR="005558C8" w:rsidRPr="00F40EDC" w:rsidRDefault="005558C8" w:rsidP="005558C8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185" w:type="dxa"/>
          </w:tcPr>
          <w:p w14:paraId="4B52E70E" w14:textId="7F5C95F6" w:rsidR="005558C8" w:rsidRPr="00F70099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>
              <w:rPr>
                <w:rFonts w:ascii="Angsana New" w:eastAsia="MS Mincho" w:hAnsi="Angsana New"/>
                <w:sz w:val="23"/>
                <w:szCs w:val="23"/>
              </w:rPr>
              <w:t xml:space="preserve"> (1,960)</w:t>
            </w:r>
          </w:p>
        </w:tc>
        <w:tc>
          <w:tcPr>
            <w:tcW w:w="252" w:type="dxa"/>
          </w:tcPr>
          <w:p w14:paraId="4676EC63" w14:textId="77777777" w:rsidR="005558C8" w:rsidRPr="00F40EDC" w:rsidRDefault="005558C8" w:rsidP="005558C8">
            <w:pPr>
              <w:pStyle w:val="30"/>
              <w:tabs>
                <w:tab w:val="clear" w:pos="360"/>
                <w:tab w:val="clear" w:pos="720"/>
                <w:tab w:val="decimal" w:pos="719"/>
              </w:tabs>
              <w:spacing w:line="200" w:lineRule="atLeast"/>
              <w:ind w:right="63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70" w:type="dxa"/>
          </w:tcPr>
          <w:p w14:paraId="630ACE84" w14:textId="6A101E24" w:rsidR="005558C8" w:rsidRPr="00F40EDC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731A6FA8" w14:textId="77777777" w:rsidR="005558C8" w:rsidRPr="00F40EDC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440" w:type="dxa"/>
          </w:tcPr>
          <w:p w14:paraId="5B5765CF" w14:textId="3ACE381D" w:rsidR="005558C8" w:rsidRPr="00F40EDC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 xml:space="preserve"> (10,352)</w:t>
            </w:r>
          </w:p>
        </w:tc>
      </w:tr>
      <w:tr w:rsidR="005558C8" w:rsidRPr="00E11762" w14:paraId="0731F0A1" w14:textId="77777777" w:rsidTr="005558C8">
        <w:trPr>
          <w:gridAfter w:val="4"/>
          <w:wAfter w:w="15640" w:type="dxa"/>
          <w:cantSplit/>
        </w:trPr>
        <w:tc>
          <w:tcPr>
            <w:tcW w:w="3312" w:type="dxa"/>
          </w:tcPr>
          <w:p w14:paraId="16C0305E" w14:textId="77777777" w:rsidR="005558C8" w:rsidRPr="00E11762" w:rsidRDefault="005558C8" w:rsidP="005558C8">
            <w:pPr>
              <w:tabs>
                <w:tab w:val="left" w:pos="372"/>
              </w:tabs>
              <w:spacing w:line="200" w:lineRule="atLeast"/>
              <w:ind w:right="63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E11762">
              <w:rPr>
                <w:rFonts w:ascii="Angsana New" w:hAnsi="Angsana New"/>
                <w:sz w:val="23"/>
                <w:szCs w:val="23"/>
                <w:cs/>
              </w:rPr>
              <w:t>ตัดจำหน่าย</w:t>
            </w:r>
          </w:p>
        </w:tc>
        <w:tc>
          <w:tcPr>
            <w:tcW w:w="468" w:type="dxa"/>
          </w:tcPr>
          <w:p w14:paraId="660C3666" w14:textId="77777777" w:rsidR="005558C8" w:rsidRPr="00E11762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92" w:right="-126" w:firstLine="84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7D8FE65B" w14:textId="58B746E8" w:rsidR="005558C8" w:rsidRPr="00F70099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F70099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14852234" w14:textId="77777777" w:rsidR="005558C8" w:rsidRPr="00F70099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</w:tcPr>
          <w:p w14:paraId="3B9EABF6" w14:textId="2F7E8844" w:rsidR="005558C8" w:rsidRPr="00F70099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5137C160" w14:textId="77777777" w:rsidR="005558C8" w:rsidRPr="00F40EDC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900" w:type="dxa"/>
          </w:tcPr>
          <w:p w14:paraId="527DE328" w14:textId="090B03B3" w:rsidR="005558C8" w:rsidRPr="0033069B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184" w:firstLine="437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 xml:space="preserve"> -   </w:t>
            </w:r>
          </w:p>
        </w:tc>
        <w:tc>
          <w:tcPr>
            <w:tcW w:w="240" w:type="dxa"/>
          </w:tcPr>
          <w:p w14:paraId="42804D33" w14:textId="77777777" w:rsidR="005558C8" w:rsidRPr="00F40EDC" w:rsidRDefault="005558C8" w:rsidP="005558C8">
            <w:pPr>
              <w:pStyle w:val="30"/>
              <w:tabs>
                <w:tab w:val="clear" w:pos="360"/>
                <w:tab w:val="clear" w:pos="720"/>
              </w:tabs>
              <w:spacing w:line="200" w:lineRule="atLeast"/>
              <w:ind w:left="-108" w:right="162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</w:tcPr>
          <w:p w14:paraId="4F1E64EF" w14:textId="4F6FC1B2" w:rsidR="005558C8" w:rsidRPr="00F70099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>
              <w:rPr>
                <w:rFonts w:ascii="Angsana New" w:eastAsia="MS Mincho" w:hAnsi="Angsana New"/>
                <w:sz w:val="23"/>
                <w:szCs w:val="23"/>
              </w:rPr>
              <w:t xml:space="preserve"> -   </w:t>
            </w:r>
          </w:p>
        </w:tc>
        <w:tc>
          <w:tcPr>
            <w:tcW w:w="253" w:type="dxa"/>
          </w:tcPr>
          <w:p w14:paraId="5C1302A2" w14:textId="77777777" w:rsidR="005558C8" w:rsidRPr="00F40EDC" w:rsidRDefault="005558C8" w:rsidP="005558C8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00" w:lineRule="atLeast"/>
              <w:ind w:left="-108" w:right="-18"/>
              <w:jc w:val="right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77" w:type="dxa"/>
          </w:tcPr>
          <w:p w14:paraId="6058EA93" w14:textId="38729CD1" w:rsidR="005558C8" w:rsidRPr="00F40EDC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 xml:space="preserve"> (299)</w:t>
            </w:r>
          </w:p>
        </w:tc>
        <w:tc>
          <w:tcPr>
            <w:tcW w:w="256" w:type="dxa"/>
          </w:tcPr>
          <w:p w14:paraId="4E2BEE8E" w14:textId="77777777" w:rsidR="005558C8" w:rsidRPr="00F40EDC" w:rsidRDefault="005558C8" w:rsidP="005558C8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00" w:lineRule="atLeast"/>
              <w:ind w:left="-108" w:right="-18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</w:tcPr>
          <w:p w14:paraId="066B9FAC" w14:textId="5AA9786B" w:rsidR="005558C8" w:rsidRPr="00F70099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>
              <w:rPr>
                <w:rFonts w:ascii="Angsana New" w:eastAsia="MS Mincho" w:hAnsi="Angsana New"/>
                <w:sz w:val="23"/>
                <w:szCs w:val="23"/>
              </w:rPr>
              <w:t xml:space="preserve"> (477)</w:t>
            </w:r>
          </w:p>
        </w:tc>
        <w:tc>
          <w:tcPr>
            <w:tcW w:w="255" w:type="dxa"/>
          </w:tcPr>
          <w:p w14:paraId="69D9340B" w14:textId="77777777" w:rsidR="005558C8" w:rsidRPr="00F40EDC" w:rsidRDefault="005558C8" w:rsidP="005558C8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185" w:type="dxa"/>
          </w:tcPr>
          <w:p w14:paraId="4CAE6A6E" w14:textId="5FC0295B" w:rsidR="005558C8" w:rsidRPr="00F70099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E11762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2" w:type="dxa"/>
          </w:tcPr>
          <w:p w14:paraId="5A35CF08" w14:textId="77777777" w:rsidR="005558C8" w:rsidRPr="00F40EDC" w:rsidRDefault="005558C8" w:rsidP="005558C8">
            <w:pPr>
              <w:pStyle w:val="30"/>
              <w:tabs>
                <w:tab w:val="clear" w:pos="360"/>
                <w:tab w:val="clear" w:pos="720"/>
                <w:tab w:val="decimal" w:pos="719"/>
              </w:tabs>
              <w:spacing w:line="200" w:lineRule="atLeast"/>
              <w:ind w:right="63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70" w:type="dxa"/>
          </w:tcPr>
          <w:p w14:paraId="3F0466D4" w14:textId="37CE4B89" w:rsidR="005558C8" w:rsidRPr="00F40EDC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58088786" w14:textId="77777777" w:rsidR="005558C8" w:rsidRPr="00F40EDC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440" w:type="dxa"/>
          </w:tcPr>
          <w:p w14:paraId="5D545446" w14:textId="7AD4D6F1" w:rsidR="005558C8" w:rsidRPr="00F40EDC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 xml:space="preserve"> (776)</w:t>
            </w:r>
          </w:p>
        </w:tc>
      </w:tr>
      <w:tr w:rsidR="005558C8" w:rsidRPr="00E11762" w14:paraId="0F0140A8" w14:textId="77777777" w:rsidTr="005558C8">
        <w:trPr>
          <w:gridAfter w:val="4"/>
          <w:wAfter w:w="15640" w:type="dxa"/>
          <w:cantSplit/>
        </w:trPr>
        <w:tc>
          <w:tcPr>
            <w:tcW w:w="3312" w:type="dxa"/>
          </w:tcPr>
          <w:p w14:paraId="6C9FC321" w14:textId="4A6693D0" w:rsidR="005558C8" w:rsidRPr="00E11762" w:rsidRDefault="005558C8" w:rsidP="005558C8">
            <w:pPr>
              <w:tabs>
                <w:tab w:val="left" w:pos="372"/>
              </w:tabs>
              <w:spacing w:line="200" w:lineRule="atLeast"/>
              <w:ind w:right="63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E11762">
              <w:rPr>
                <w:rFonts w:ascii="Angsana New" w:hAnsi="Angsana New"/>
                <w:sz w:val="23"/>
                <w:szCs w:val="23"/>
                <w:cs/>
              </w:rPr>
              <w:t>ยกเลิกสัญญาเช่า</w:t>
            </w:r>
          </w:p>
        </w:tc>
        <w:tc>
          <w:tcPr>
            <w:tcW w:w="468" w:type="dxa"/>
          </w:tcPr>
          <w:p w14:paraId="480DC2D2" w14:textId="77777777" w:rsidR="005558C8" w:rsidRPr="00E11762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92" w:right="-126" w:firstLine="84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52F7D99D" w14:textId="778C79C1" w:rsidR="005558C8" w:rsidRPr="00F70099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F70099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09644863" w14:textId="77777777" w:rsidR="005558C8" w:rsidRPr="00F70099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</w:tcPr>
          <w:p w14:paraId="6739A41A" w14:textId="5246C44D" w:rsidR="005558C8" w:rsidRPr="00F70099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295964BF" w14:textId="77777777" w:rsidR="005558C8" w:rsidRPr="00F40EDC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900" w:type="dxa"/>
          </w:tcPr>
          <w:p w14:paraId="657AAB0E" w14:textId="7FE5A3A6" w:rsidR="005558C8" w:rsidRPr="00F40EDC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184" w:firstLine="437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 xml:space="preserve"> -   </w:t>
            </w:r>
          </w:p>
        </w:tc>
        <w:tc>
          <w:tcPr>
            <w:tcW w:w="240" w:type="dxa"/>
          </w:tcPr>
          <w:p w14:paraId="2E0136B7" w14:textId="77777777" w:rsidR="005558C8" w:rsidRPr="00F40EDC" w:rsidRDefault="005558C8" w:rsidP="005558C8">
            <w:pPr>
              <w:pStyle w:val="30"/>
              <w:tabs>
                <w:tab w:val="clear" w:pos="360"/>
                <w:tab w:val="clear" w:pos="720"/>
              </w:tabs>
              <w:spacing w:line="200" w:lineRule="atLeast"/>
              <w:ind w:left="-108" w:right="162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</w:tcPr>
          <w:p w14:paraId="7F9CE344" w14:textId="27C403CD" w:rsidR="005558C8" w:rsidRPr="00F70099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>
              <w:rPr>
                <w:rFonts w:ascii="Angsana New" w:eastAsia="MS Mincho" w:hAnsi="Angsana New"/>
                <w:sz w:val="23"/>
                <w:szCs w:val="23"/>
              </w:rPr>
              <w:t xml:space="preserve"> -   </w:t>
            </w:r>
          </w:p>
        </w:tc>
        <w:tc>
          <w:tcPr>
            <w:tcW w:w="253" w:type="dxa"/>
          </w:tcPr>
          <w:p w14:paraId="40C7B146" w14:textId="77777777" w:rsidR="005558C8" w:rsidRPr="00F40EDC" w:rsidRDefault="005558C8" w:rsidP="005558C8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00" w:lineRule="atLeast"/>
              <w:ind w:left="-108" w:right="-18"/>
              <w:jc w:val="right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77" w:type="dxa"/>
          </w:tcPr>
          <w:p w14:paraId="47E890CA" w14:textId="26B15705" w:rsidR="005558C8" w:rsidRPr="00F40EDC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 xml:space="preserve">           -</w:t>
            </w:r>
          </w:p>
        </w:tc>
        <w:tc>
          <w:tcPr>
            <w:tcW w:w="256" w:type="dxa"/>
          </w:tcPr>
          <w:p w14:paraId="40075E5D" w14:textId="77777777" w:rsidR="005558C8" w:rsidRPr="00F40EDC" w:rsidRDefault="005558C8" w:rsidP="005558C8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00" w:lineRule="atLeast"/>
              <w:ind w:left="-108" w:right="-18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</w:tcPr>
          <w:p w14:paraId="75BBEC79" w14:textId="1DCD32B4" w:rsidR="005558C8" w:rsidRPr="00F70099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 xml:space="preserve">             -   </w:t>
            </w:r>
          </w:p>
        </w:tc>
        <w:tc>
          <w:tcPr>
            <w:tcW w:w="255" w:type="dxa"/>
          </w:tcPr>
          <w:p w14:paraId="456BE43B" w14:textId="77777777" w:rsidR="005558C8" w:rsidRPr="00F40EDC" w:rsidRDefault="005558C8" w:rsidP="005558C8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185" w:type="dxa"/>
          </w:tcPr>
          <w:p w14:paraId="571F7217" w14:textId="641EDBCF" w:rsidR="005558C8" w:rsidRPr="00F70099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>
              <w:rPr>
                <w:rFonts w:ascii="Angsana New" w:eastAsia="MS Mincho" w:hAnsi="Angsana New"/>
                <w:sz w:val="23"/>
                <w:szCs w:val="23"/>
              </w:rPr>
              <w:t xml:space="preserve">  (1,549) </w:t>
            </w:r>
          </w:p>
        </w:tc>
        <w:tc>
          <w:tcPr>
            <w:tcW w:w="252" w:type="dxa"/>
          </w:tcPr>
          <w:p w14:paraId="6C68C135" w14:textId="77777777" w:rsidR="005558C8" w:rsidRPr="00F40EDC" w:rsidRDefault="005558C8" w:rsidP="005558C8">
            <w:pPr>
              <w:pStyle w:val="30"/>
              <w:tabs>
                <w:tab w:val="clear" w:pos="360"/>
                <w:tab w:val="clear" w:pos="720"/>
                <w:tab w:val="decimal" w:pos="719"/>
              </w:tabs>
              <w:spacing w:line="200" w:lineRule="atLeast"/>
              <w:ind w:right="63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70" w:type="dxa"/>
          </w:tcPr>
          <w:p w14:paraId="09C8FAD4" w14:textId="0EE38BCA" w:rsidR="005558C8" w:rsidRPr="00F40EDC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7E4B5221" w14:textId="77777777" w:rsidR="005558C8" w:rsidRPr="00F40EDC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440" w:type="dxa"/>
          </w:tcPr>
          <w:p w14:paraId="2A9AC841" w14:textId="4A7673F6" w:rsidR="005558C8" w:rsidRPr="00F40EDC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="Angsana New" w:eastAsia="MS Mincho" w:hAnsi="Angsana New"/>
                <w:sz w:val="23"/>
                <w:szCs w:val="23"/>
              </w:rPr>
              <w:t xml:space="preserve">  (1,549)</w:t>
            </w:r>
          </w:p>
        </w:tc>
      </w:tr>
      <w:tr w:rsidR="005558C8" w:rsidRPr="00E11762" w14:paraId="550FD823" w14:textId="77777777" w:rsidTr="005558C8">
        <w:trPr>
          <w:gridAfter w:val="4"/>
          <w:wAfter w:w="15640" w:type="dxa"/>
          <w:cantSplit/>
        </w:trPr>
        <w:tc>
          <w:tcPr>
            <w:tcW w:w="3312" w:type="dxa"/>
          </w:tcPr>
          <w:p w14:paraId="21E8F2E2" w14:textId="33611AE5" w:rsidR="005558C8" w:rsidRPr="00E11762" w:rsidRDefault="005558C8" w:rsidP="005558C8">
            <w:pPr>
              <w:tabs>
                <w:tab w:val="left" w:pos="372"/>
              </w:tabs>
              <w:spacing w:line="200" w:lineRule="atLeast"/>
              <w:ind w:right="63"/>
              <w:jc w:val="both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E11762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E11762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31 </w:t>
            </w:r>
            <w:r w:rsidRPr="00E11762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Pr="00E11762">
              <w:rPr>
                <w:rFonts w:ascii="Angsana New" w:hAnsi="Angsana New"/>
                <w:b/>
                <w:bCs/>
                <w:sz w:val="23"/>
                <w:szCs w:val="23"/>
              </w:rPr>
              <w:t>256</w:t>
            </w:r>
            <w:r>
              <w:rPr>
                <w:rFonts w:ascii="Angsana New" w:hAnsi="Angsana New"/>
                <w:b/>
                <w:bCs/>
                <w:sz w:val="23"/>
                <w:szCs w:val="23"/>
              </w:rPr>
              <w:t>4</w:t>
            </w:r>
          </w:p>
        </w:tc>
        <w:tc>
          <w:tcPr>
            <w:tcW w:w="468" w:type="dxa"/>
          </w:tcPr>
          <w:p w14:paraId="00BA89E5" w14:textId="77777777" w:rsidR="005558C8" w:rsidRPr="00E11762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00" w:lineRule="atLeast"/>
              <w:ind w:left="-192" w:right="-126" w:firstLine="84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F48B5BD" w14:textId="3C717DED" w:rsidR="005558C8" w:rsidRPr="00F70099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  <w:r w:rsidRPr="00F70099">
              <w:rPr>
                <w:rFonts w:ascii="Angsana New" w:eastAsia="MS Mincho" w:hAnsi="Angsana New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7370D931" w14:textId="77777777" w:rsidR="005558C8" w:rsidRPr="00F40EDC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7D5B47D2" w14:textId="061B94DA" w:rsidR="005558C8" w:rsidRPr="00F40EDC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3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48</w:t>
            </w:r>
          </w:p>
        </w:tc>
        <w:tc>
          <w:tcPr>
            <w:tcW w:w="270" w:type="dxa"/>
          </w:tcPr>
          <w:p w14:paraId="31DF37C4" w14:textId="77777777" w:rsidR="005558C8" w:rsidRPr="00F40EDC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B4927B8" w14:textId="487009F4" w:rsidR="005558C8" w:rsidRPr="00F40EDC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339,405 </w:t>
            </w:r>
          </w:p>
        </w:tc>
        <w:tc>
          <w:tcPr>
            <w:tcW w:w="240" w:type="dxa"/>
          </w:tcPr>
          <w:p w14:paraId="5085AA44" w14:textId="77777777" w:rsidR="005558C8" w:rsidRPr="00F40EDC" w:rsidRDefault="005558C8" w:rsidP="005558C8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866"/>
              </w:tabs>
              <w:spacing w:line="200" w:lineRule="atLeast"/>
              <w:ind w:left="-108" w:right="-18"/>
              <w:jc w:val="right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</w:tcPr>
          <w:p w14:paraId="32E1C62D" w14:textId="1E066365" w:rsidR="005558C8" w:rsidRPr="00F40EDC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1,725</w:t>
            </w:r>
          </w:p>
        </w:tc>
        <w:tc>
          <w:tcPr>
            <w:tcW w:w="253" w:type="dxa"/>
          </w:tcPr>
          <w:p w14:paraId="1A7C6D2A" w14:textId="77777777" w:rsidR="005558C8" w:rsidRPr="00F40EDC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32749C4E" w14:textId="3ED4E7DC" w:rsidR="005558C8" w:rsidRPr="00F40EDC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6,173,860 </w:t>
            </w:r>
          </w:p>
        </w:tc>
        <w:tc>
          <w:tcPr>
            <w:tcW w:w="256" w:type="dxa"/>
          </w:tcPr>
          <w:p w14:paraId="3E9D3115" w14:textId="77777777" w:rsidR="005558C8" w:rsidRPr="00F40EDC" w:rsidRDefault="005558C8" w:rsidP="005558C8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19"/>
              </w:tabs>
              <w:spacing w:line="200" w:lineRule="atLeast"/>
              <w:ind w:right="-18"/>
              <w:jc w:val="right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</w:tcPr>
          <w:p w14:paraId="2F70B6D1" w14:textId="24A0557B" w:rsidR="005558C8" w:rsidRPr="00F40EDC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2,829,280 </w:t>
            </w:r>
          </w:p>
        </w:tc>
        <w:tc>
          <w:tcPr>
            <w:tcW w:w="255" w:type="dxa"/>
          </w:tcPr>
          <w:p w14:paraId="12222EA5" w14:textId="77777777" w:rsidR="005558C8" w:rsidRPr="00F40EDC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</w:tcPr>
          <w:p w14:paraId="446424B1" w14:textId="20CFC508" w:rsidR="005558C8" w:rsidRPr="00F40EDC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61,309 </w:t>
            </w:r>
          </w:p>
        </w:tc>
        <w:tc>
          <w:tcPr>
            <w:tcW w:w="252" w:type="dxa"/>
          </w:tcPr>
          <w:p w14:paraId="50E06F58" w14:textId="77777777" w:rsidR="005558C8" w:rsidRPr="00F40EDC" w:rsidRDefault="005558C8" w:rsidP="005558C8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41E7B4A" w14:textId="270900C9" w:rsidR="005558C8" w:rsidRPr="00F40EDC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75DDC844" w14:textId="77777777" w:rsidR="005558C8" w:rsidRPr="00F40EDC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D1C6307" w14:textId="23383DCA" w:rsidR="005558C8" w:rsidRPr="00F40EDC" w:rsidRDefault="005558C8" w:rsidP="005558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9,405,627</w:t>
            </w:r>
          </w:p>
        </w:tc>
      </w:tr>
    </w:tbl>
    <w:p w14:paraId="21588AE2" w14:textId="186D1DBD" w:rsidR="0034288F" w:rsidRDefault="0034288F" w:rsidP="006F10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="Angsana New" w:hAnsi="Angsana New"/>
          <w:b/>
          <w:bCs/>
          <w:sz w:val="30"/>
          <w:szCs w:val="30"/>
        </w:rPr>
      </w:pPr>
    </w:p>
    <w:p w14:paraId="2D1A90B6" w14:textId="4FDF2AA4" w:rsidR="003F31C6" w:rsidRDefault="003F31C6" w:rsidP="006F10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="Angsana New" w:hAnsi="Angsana New"/>
          <w:b/>
          <w:bCs/>
          <w:sz w:val="30"/>
          <w:szCs w:val="30"/>
        </w:rPr>
      </w:pPr>
    </w:p>
    <w:p w14:paraId="3F73BAA8" w14:textId="37374152" w:rsidR="00F40EDC" w:rsidRDefault="00F40EDC" w:rsidP="006F10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="Angsana New" w:hAnsi="Angsana New"/>
          <w:b/>
          <w:bCs/>
          <w:sz w:val="30"/>
          <w:szCs w:val="30"/>
        </w:rPr>
      </w:pPr>
    </w:p>
    <w:p w14:paraId="5DD1C0ED" w14:textId="77777777" w:rsidR="004F19B3" w:rsidRDefault="004F19B3" w:rsidP="006F10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="Angsana New" w:hAnsi="Angsana New"/>
          <w:b/>
          <w:bCs/>
          <w:sz w:val="30"/>
          <w:szCs w:val="30"/>
        </w:rPr>
      </w:pPr>
    </w:p>
    <w:p w14:paraId="600DC44E" w14:textId="77777777" w:rsidR="00271A41" w:rsidRPr="00E11762" w:rsidRDefault="00C82062" w:rsidP="004C1E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29"/>
        <w:jc w:val="both"/>
        <w:rPr>
          <w:sz w:val="2"/>
          <w:szCs w:val="2"/>
        </w:rPr>
      </w:pPr>
      <w:r w:rsidRPr="00E11762">
        <w:rPr>
          <w:rFonts w:ascii="Angsana New" w:hAnsi="Angsana New"/>
          <w:b/>
          <w:bCs/>
          <w:sz w:val="30"/>
          <w:szCs w:val="30"/>
        </w:rPr>
        <w:t xml:space="preserve"> </w:t>
      </w:r>
    </w:p>
    <w:tbl>
      <w:tblPr>
        <w:tblW w:w="16085" w:type="dxa"/>
        <w:tblLayout w:type="fixed"/>
        <w:tblLook w:val="0020" w:firstRow="1" w:lastRow="0" w:firstColumn="0" w:lastColumn="0" w:noHBand="0" w:noVBand="0"/>
      </w:tblPr>
      <w:tblGrid>
        <w:gridCol w:w="2772"/>
        <w:gridCol w:w="252"/>
        <w:gridCol w:w="1242"/>
        <w:gridCol w:w="288"/>
        <w:gridCol w:w="1260"/>
        <w:gridCol w:w="270"/>
        <w:gridCol w:w="1260"/>
        <w:gridCol w:w="236"/>
        <w:gridCol w:w="1204"/>
        <w:gridCol w:w="253"/>
        <w:gridCol w:w="1277"/>
        <w:gridCol w:w="256"/>
        <w:gridCol w:w="1184"/>
        <w:gridCol w:w="255"/>
        <w:gridCol w:w="1185"/>
        <w:gridCol w:w="242"/>
        <w:gridCol w:w="1144"/>
        <w:gridCol w:w="236"/>
        <w:gridCol w:w="1258"/>
        <w:gridCol w:w="11"/>
      </w:tblGrid>
      <w:tr w:rsidR="0033069B" w:rsidRPr="00757B51" w14:paraId="23F75643" w14:textId="77777777" w:rsidTr="007D2C24">
        <w:trPr>
          <w:cantSplit/>
        </w:trPr>
        <w:tc>
          <w:tcPr>
            <w:tcW w:w="2772" w:type="dxa"/>
          </w:tcPr>
          <w:p w14:paraId="1AFA6532" w14:textId="7CD0DA2B" w:rsidR="0033069B" w:rsidRPr="005B064F" w:rsidRDefault="0033069B" w:rsidP="001A230B">
            <w:pPr>
              <w:pStyle w:val="30"/>
              <w:tabs>
                <w:tab w:val="clear" w:pos="360"/>
                <w:tab w:val="clear" w:pos="720"/>
                <w:tab w:val="left" w:pos="372"/>
              </w:tabs>
              <w:spacing w:line="200" w:lineRule="atLeast"/>
              <w:ind w:left="-98" w:right="63" w:firstLine="9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2" w:type="dxa"/>
          </w:tcPr>
          <w:p w14:paraId="520D5338" w14:textId="77777777" w:rsidR="0033069B" w:rsidRPr="00757B51" w:rsidRDefault="0033069B" w:rsidP="001A230B">
            <w:pPr>
              <w:pStyle w:val="30"/>
              <w:tabs>
                <w:tab w:val="clear" w:pos="360"/>
                <w:tab w:val="clear" w:pos="720"/>
              </w:tabs>
              <w:spacing w:line="20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13061" w:type="dxa"/>
            <w:gridSpan w:val="18"/>
          </w:tcPr>
          <w:p w14:paraId="1F51E628" w14:textId="5BFBA544" w:rsidR="0033069B" w:rsidRPr="00757B51" w:rsidRDefault="0033069B" w:rsidP="001A230B">
            <w:pPr>
              <w:pStyle w:val="30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11762"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  <w:t>งบการเงินรวม</w:t>
            </w:r>
          </w:p>
        </w:tc>
      </w:tr>
      <w:tr w:rsidR="00F70099" w:rsidRPr="00757B51" w14:paraId="087254E0" w14:textId="77777777" w:rsidTr="00847117">
        <w:trPr>
          <w:gridAfter w:val="1"/>
          <w:wAfter w:w="11" w:type="dxa"/>
          <w:cantSplit/>
        </w:trPr>
        <w:tc>
          <w:tcPr>
            <w:tcW w:w="2772" w:type="dxa"/>
          </w:tcPr>
          <w:p w14:paraId="74726B3B" w14:textId="77777777" w:rsidR="00F70099" w:rsidRPr="005B064F" w:rsidRDefault="00F70099" w:rsidP="00F70099">
            <w:pPr>
              <w:pStyle w:val="30"/>
              <w:tabs>
                <w:tab w:val="clear" w:pos="360"/>
                <w:tab w:val="clear" w:pos="720"/>
                <w:tab w:val="left" w:pos="372"/>
              </w:tabs>
              <w:spacing w:line="200" w:lineRule="atLeast"/>
              <w:ind w:left="-98" w:right="63" w:firstLine="9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2" w:type="dxa"/>
          </w:tcPr>
          <w:p w14:paraId="6488A2EE" w14:textId="77777777" w:rsidR="00F70099" w:rsidRPr="00757B51" w:rsidRDefault="00F70099" w:rsidP="00F70099">
            <w:pPr>
              <w:pStyle w:val="30"/>
              <w:tabs>
                <w:tab w:val="clear" w:pos="360"/>
                <w:tab w:val="clear" w:pos="720"/>
              </w:tabs>
              <w:spacing w:line="200" w:lineRule="atLeast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42" w:type="dxa"/>
          </w:tcPr>
          <w:p w14:paraId="7C6968D9" w14:textId="77777777" w:rsidR="00F70099" w:rsidRPr="00F70099" w:rsidRDefault="00F70099" w:rsidP="00F70099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72E85726" w14:textId="77777777" w:rsidR="00F70099" w:rsidRPr="00F70099" w:rsidRDefault="00F70099" w:rsidP="00F70099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68DF5EE6" w14:textId="566432A2" w:rsidR="00F70099" w:rsidRPr="00F70099" w:rsidRDefault="00F70099" w:rsidP="00F70099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7009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288" w:type="dxa"/>
          </w:tcPr>
          <w:p w14:paraId="5C48809C" w14:textId="77777777" w:rsidR="00F70099" w:rsidRPr="00F70099" w:rsidRDefault="00F70099" w:rsidP="00F70099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</w:tcPr>
          <w:p w14:paraId="057A377E" w14:textId="77777777" w:rsidR="00DB12D8" w:rsidRPr="00F70099" w:rsidRDefault="00F70099" w:rsidP="00DB12D8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7009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ที่ดินและอาคาร</w:t>
            </w:r>
            <w:r w:rsidR="00DB12D8" w:rsidRPr="00F70099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  <w:r w:rsidR="00DB12D8" w:rsidRPr="00F7009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สินทรัพย์</w:t>
            </w:r>
          </w:p>
          <w:p w14:paraId="647ABF74" w14:textId="3CAF7F3E" w:rsidR="00F70099" w:rsidRPr="00F70099" w:rsidRDefault="00DB12D8" w:rsidP="00DB12D8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7009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สิทธิการใช้</w:t>
            </w:r>
          </w:p>
        </w:tc>
        <w:tc>
          <w:tcPr>
            <w:tcW w:w="270" w:type="dxa"/>
          </w:tcPr>
          <w:p w14:paraId="540FBCBA" w14:textId="77777777" w:rsidR="00F70099" w:rsidRPr="00F70099" w:rsidRDefault="00F70099" w:rsidP="00F70099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</w:tcPr>
          <w:p w14:paraId="7BF76D46" w14:textId="77777777" w:rsidR="00F70099" w:rsidRPr="00F70099" w:rsidRDefault="00F70099" w:rsidP="00F70099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5E2803D3" w14:textId="77777777" w:rsidR="00F70099" w:rsidRPr="00F70099" w:rsidRDefault="00F70099" w:rsidP="00F70099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70099">
              <w:rPr>
                <w:rFonts w:ascii="Angsana New" w:hAnsi="Angsana New"/>
                <w:sz w:val="24"/>
                <w:szCs w:val="24"/>
                <w:cs/>
                <w:lang w:val="en-US"/>
              </w:rPr>
              <w:t>ที่ดิน</w:t>
            </w:r>
            <w:r w:rsidRPr="00F70099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  <w:r w:rsidRPr="00F7009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สินทรัพย์</w:t>
            </w:r>
          </w:p>
          <w:p w14:paraId="7AC80183" w14:textId="402796FC" w:rsidR="00F70099" w:rsidRPr="00F70099" w:rsidRDefault="00F70099" w:rsidP="00F70099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7009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สิทธิการใช้</w:t>
            </w:r>
          </w:p>
        </w:tc>
        <w:tc>
          <w:tcPr>
            <w:tcW w:w="236" w:type="dxa"/>
          </w:tcPr>
          <w:p w14:paraId="65EEE58A" w14:textId="77777777" w:rsidR="00F70099" w:rsidRPr="00F70099" w:rsidRDefault="00F70099" w:rsidP="00F70099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04" w:type="dxa"/>
            <w:vAlign w:val="bottom"/>
          </w:tcPr>
          <w:p w14:paraId="18E8CF27" w14:textId="49D81983" w:rsidR="00F70099" w:rsidRPr="00F70099" w:rsidRDefault="00F70099" w:rsidP="00F70099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  <w:r w:rsidRPr="00F7009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ส่วนปรับปรุงที่ดิน</w:t>
            </w:r>
          </w:p>
        </w:tc>
        <w:tc>
          <w:tcPr>
            <w:tcW w:w="253" w:type="dxa"/>
            <w:vAlign w:val="bottom"/>
          </w:tcPr>
          <w:p w14:paraId="365FD3D9" w14:textId="77777777" w:rsidR="00F70099" w:rsidRPr="00F70099" w:rsidRDefault="00F70099" w:rsidP="00F70099">
            <w:pPr>
              <w:pStyle w:val="30"/>
              <w:tabs>
                <w:tab w:val="clear" w:pos="360"/>
                <w:tab w:val="clear" w:pos="720"/>
              </w:tabs>
              <w:ind w:left="-108" w:right="6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7" w:type="dxa"/>
            <w:vAlign w:val="bottom"/>
          </w:tcPr>
          <w:p w14:paraId="025799E0" w14:textId="77777777" w:rsidR="00F70099" w:rsidRPr="00F70099" w:rsidRDefault="00F70099" w:rsidP="00F70099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F70099">
              <w:rPr>
                <w:rFonts w:ascii="Angsana New" w:hAnsi="Angsana New" w:hint="cs"/>
                <w:spacing w:val="-6"/>
                <w:sz w:val="24"/>
                <w:szCs w:val="24"/>
                <w:cs/>
                <w:lang w:val="en-US"/>
              </w:rPr>
              <w:t>อาคารและ</w:t>
            </w:r>
          </w:p>
          <w:p w14:paraId="154F0D04" w14:textId="75B6CD56" w:rsidR="00F70099" w:rsidRPr="00F70099" w:rsidRDefault="00F70099" w:rsidP="00F70099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70099">
              <w:rPr>
                <w:rFonts w:ascii="Angsana New" w:hAnsi="Angsana New" w:hint="cs"/>
                <w:spacing w:val="-6"/>
                <w:sz w:val="24"/>
                <w:szCs w:val="24"/>
                <w:cs/>
                <w:lang w:val="en-US"/>
              </w:rPr>
              <w:t>ส่วนปรับปรุงอาคาร</w:t>
            </w:r>
          </w:p>
        </w:tc>
        <w:tc>
          <w:tcPr>
            <w:tcW w:w="256" w:type="dxa"/>
            <w:vAlign w:val="bottom"/>
          </w:tcPr>
          <w:p w14:paraId="14B31C7C" w14:textId="77777777" w:rsidR="00F70099" w:rsidRPr="00F70099" w:rsidRDefault="00F70099" w:rsidP="00F70099">
            <w:pPr>
              <w:pStyle w:val="30"/>
              <w:tabs>
                <w:tab w:val="clear" w:pos="360"/>
                <w:tab w:val="clear" w:pos="720"/>
              </w:tabs>
              <w:ind w:left="-108" w:right="6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4" w:type="dxa"/>
            <w:vAlign w:val="bottom"/>
          </w:tcPr>
          <w:p w14:paraId="00F04779" w14:textId="77777777" w:rsidR="00F70099" w:rsidRPr="00F70099" w:rsidRDefault="00F70099" w:rsidP="00F70099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7009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เครื่องตกแต่ง </w:t>
            </w:r>
          </w:p>
          <w:p w14:paraId="1CF28E4D" w14:textId="77777777" w:rsidR="00F70099" w:rsidRPr="00F70099" w:rsidRDefault="00F70099" w:rsidP="00F70099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7009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ติดตั้งและ</w:t>
            </w:r>
          </w:p>
          <w:p w14:paraId="36588635" w14:textId="2049F34C" w:rsidR="00F70099" w:rsidRPr="00F70099" w:rsidRDefault="00F70099" w:rsidP="00F70099">
            <w:pPr>
              <w:pStyle w:val="30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7009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อุปกรณ์สำนักงาน</w:t>
            </w:r>
          </w:p>
        </w:tc>
        <w:tc>
          <w:tcPr>
            <w:tcW w:w="255" w:type="dxa"/>
            <w:vAlign w:val="bottom"/>
          </w:tcPr>
          <w:p w14:paraId="7D216BD4" w14:textId="77777777" w:rsidR="00F70099" w:rsidRPr="00F70099" w:rsidRDefault="00F70099" w:rsidP="00F70099">
            <w:pPr>
              <w:pStyle w:val="30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85" w:type="dxa"/>
            <w:vAlign w:val="bottom"/>
          </w:tcPr>
          <w:p w14:paraId="06329649" w14:textId="500768FD" w:rsidR="00F70099" w:rsidRPr="00F70099" w:rsidRDefault="00F70099" w:rsidP="00F70099">
            <w:pPr>
              <w:pStyle w:val="30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7009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242" w:type="dxa"/>
            <w:vAlign w:val="bottom"/>
          </w:tcPr>
          <w:p w14:paraId="5DBC2225" w14:textId="77777777" w:rsidR="00F70099" w:rsidRPr="00F70099" w:rsidRDefault="00F70099" w:rsidP="00F70099">
            <w:pPr>
              <w:pStyle w:val="30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44" w:type="dxa"/>
            <w:vAlign w:val="bottom"/>
          </w:tcPr>
          <w:p w14:paraId="6982D933" w14:textId="77777777" w:rsidR="00F70099" w:rsidRPr="00F70099" w:rsidRDefault="00F70099" w:rsidP="00F70099">
            <w:pPr>
              <w:pStyle w:val="30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F7009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สินทรัพย์</w:t>
            </w:r>
          </w:p>
          <w:p w14:paraId="5BD36798" w14:textId="77777777" w:rsidR="00F70099" w:rsidRPr="00F70099" w:rsidRDefault="00F70099" w:rsidP="00F70099">
            <w:pPr>
              <w:pStyle w:val="30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7009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ระหว่างก่อสร้าง</w:t>
            </w:r>
          </w:p>
          <w:p w14:paraId="1C9D2F71" w14:textId="583A2BE7" w:rsidR="00F70099" w:rsidRPr="00F70099" w:rsidRDefault="00F70099" w:rsidP="00F70099">
            <w:pPr>
              <w:pStyle w:val="30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F7009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และติดตั้ง</w:t>
            </w:r>
          </w:p>
        </w:tc>
        <w:tc>
          <w:tcPr>
            <w:tcW w:w="236" w:type="dxa"/>
          </w:tcPr>
          <w:p w14:paraId="3FA1BEA3" w14:textId="77777777" w:rsidR="00F70099" w:rsidRPr="00757B51" w:rsidRDefault="00F70099" w:rsidP="00F70099">
            <w:pPr>
              <w:pStyle w:val="30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58" w:type="dxa"/>
            <w:vAlign w:val="bottom"/>
          </w:tcPr>
          <w:p w14:paraId="1576C50E" w14:textId="7A1CD845" w:rsidR="00F70099" w:rsidRPr="00757B51" w:rsidRDefault="00F70099" w:rsidP="00F70099">
            <w:pPr>
              <w:pStyle w:val="30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757B51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F70099" w:rsidRPr="00757B51" w14:paraId="752E4AE3" w14:textId="77777777" w:rsidTr="007D2C24">
        <w:trPr>
          <w:cantSplit/>
        </w:trPr>
        <w:tc>
          <w:tcPr>
            <w:tcW w:w="2772" w:type="dxa"/>
          </w:tcPr>
          <w:p w14:paraId="3229ABDF" w14:textId="77777777" w:rsidR="00F70099" w:rsidRPr="005B064F" w:rsidRDefault="00F70099" w:rsidP="00F70099">
            <w:pPr>
              <w:pStyle w:val="30"/>
              <w:tabs>
                <w:tab w:val="clear" w:pos="360"/>
                <w:tab w:val="clear" w:pos="720"/>
                <w:tab w:val="left" w:pos="372"/>
              </w:tabs>
              <w:spacing w:line="200" w:lineRule="atLeast"/>
              <w:ind w:left="-98" w:right="63" w:firstLine="9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2" w:type="dxa"/>
          </w:tcPr>
          <w:p w14:paraId="03B34D00" w14:textId="77777777" w:rsidR="00F70099" w:rsidRPr="00757B51" w:rsidRDefault="00F70099" w:rsidP="00F70099">
            <w:pPr>
              <w:pStyle w:val="30"/>
              <w:tabs>
                <w:tab w:val="clear" w:pos="360"/>
                <w:tab w:val="clear" w:pos="720"/>
              </w:tabs>
              <w:spacing w:line="200" w:lineRule="atLeast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061" w:type="dxa"/>
            <w:gridSpan w:val="18"/>
          </w:tcPr>
          <w:p w14:paraId="5701A546" w14:textId="3B1B3886" w:rsidR="00F70099" w:rsidRPr="00757B51" w:rsidRDefault="00F70099" w:rsidP="00F70099">
            <w:pPr>
              <w:pStyle w:val="30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11762">
              <w:rPr>
                <w:rFonts w:ascii="Angsana New" w:hAnsi="Angsana New"/>
                <w:i/>
                <w:iCs/>
                <w:sz w:val="23"/>
                <w:szCs w:val="23"/>
                <w:cs/>
                <w:lang w:val="en-US"/>
              </w:rPr>
              <w:t>(พันบาท</w:t>
            </w:r>
            <w:r>
              <w:rPr>
                <w:rFonts w:ascii="Angsana New" w:hAnsi="Angsana New"/>
                <w:i/>
                <w:iCs/>
                <w:sz w:val="23"/>
                <w:szCs w:val="23"/>
                <w:lang w:val="en-US"/>
              </w:rPr>
              <w:t>)</w:t>
            </w:r>
          </w:p>
        </w:tc>
      </w:tr>
      <w:tr w:rsidR="00F70099" w:rsidRPr="00757B51" w14:paraId="09015B2D" w14:textId="77777777" w:rsidTr="00375CE1">
        <w:trPr>
          <w:gridAfter w:val="1"/>
          <w:wAfter w:w="11" w:type="dxa"/>
          <w:cantSplit/>
        </w:trPr>
        <w:tc>
          <w:tcPr>
            <w:tcW w:w="2772" w:type="dxa"/>
          </w:tcPr>
          <w:p w14:paraId="3716D651" w14:textId="77777777" w:rsidR="00F70099" w:rsidRPr="00757B51" w:rsidRDefault="00F70099" w:rsidP="00F70099">
            <w:pPr>
              <w:spacing w:line="200" w:lineRule="atLeast"/>
              <w:ind w:right="6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757B51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252" w:type="dxa"/>
          </w:tcPr>
          <w:p w14:paraId="0228A9BC" w14:textId="77777777" w:rsidR="00F70099" w:rsidRPr="00757B51" w:rsidRDefault="00F70099" w:rsidP="00F70099">
            <w:pPr>
              <w:pStyle w:val="30"/>
              <w:tabs>
                <w:tab w:val="clear" w:pos="360"/>
                <w:tab w:val="clear" w:pos="720"/>
                <w:tab w:val="decimal" w:pos="351"/>
                <w:tab w:val="left" w:pos="801"/>
              </w:tabs>
              <w:spacing w:line="200" w:lineRule="atLeast"/>
              <w:ind w:right="8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42" w:type="dxa"/>
          </w:tcPr>
          <w:p w14:paraId="596FFEDA" w14:textId="77777777" w:rsidR="00F70099" w:rsidRPr="00757B51" w:rsidRDefault="00F70099" w:rsidP="00F70099">
            <w:pPr>
              <w:pStyle w:val="30"/>
              <w:tabs>
                <w:tab w:val="clear" w:pos="360"/>
                <w:tab w:val="clear" w:pos="720"/>
                <w:tab w:val="decimal" w:pos="351"/>
                <w:tab w:val="left" w:pos="801"/>
              </w:tabs>
              <w:spacing w:line="200" w:lineRule="atLeast"/>
              <w:ind w:right="8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88" w:type="dxa"/>
          </w:tcPr>
          <w:p w14:paraId="3890CB7C" w14:textId="77777777" w:rsidR="00F70099" w:rsidRPr="00757B51" w:rsidRDefault="00F70099" w:rsidP="00F70099">
            <w:pPr>
              <w:pStyle w:val="30"/>
              <w:tabs>
                <w:tab w:val="clear" w:pos="360"/>
                <w:tab w:val="clear" w:pos="720"/>
                <w:tab w:val="decimal" w:pos="351"/>
                <w:tab w:val="left" w:pos="801"/>
              </w:tabs>
              <w:spacing w:line="200" w:lineRule="atLeast"/>
              <w:ind w:right="8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3D5DE67A" w14:textId="77777777" w:rsidR="00F70099" w:rsidRPr="00757B51" w:rsidRDefault="00F70099" w:rsidP="00F70099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00" w:lineRule="atLeast"/>
              <w:ind w:right="-14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EC75E0A" w14:textId="77777777" w:rsidR="00F70099" w:rsidRPr="00757B51" w:rsidRDefault="00F70099" w:rsidP="00F70099">
            <w:pPr>
              <w:pStyle w:val="30"/>
              <w:tabs>
                <w:tab w:val="clear" w:pos="360"/>
                <w:tab w:val="clear" w:pos="720"/>
                <w:tab w:val="decimal" w:pos="351"/>
                <w:tab w:val="left" w:pos="801"/>
              </w:tabs>
              <w:spacing w:line="200" w:lineRule="atLeast"/>
              <w:ind w:right="8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25DB292B" w14:textId="4B5674B0" w:rsidR="00F70099" w:rsidRPr="00757B51" w:rsidRDefault="00F70099" w:rsidP="00F70099">
            <w:pPr>
              <w:pStyle w:val="30"/>
              <w:tabs>
                <w:tab w:val="clear" w:pos="360"/>
                <w:tab w:val="clear" w:pos="720"/>
                <w:tab w:val="decimal" w:pos="351"/>
                <w:tab w:val="left" w:pos="801"/>
              </w:tabs>
              <w:spacing w:line="200" w:lineRule="atLeast"/>
              <w:ind w:right="8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63C71748" w14:textId="77777777" w:rsidR="00F70099" w:rsidRPr="00757B51" w:rsidRDefault="00F70099" w:rsidP="00F70099">
            <w:pPr>
              <w:pStyle w:val="30"/>
              <w:tabs>
                <w:tab w:val="clear" w:pos="360"/>
                <w:tab w:val="clear" w:pos="720"/>
                <w:tab w:val="decimal" w:pos="522"/>
                <w:tab w:val="left" w:pos="823"/>
                <w:tab w:val="center" w:pos="1592"/>
              </w:tabs>
              <w:spacing w:line="200" w:lineRule="atLeas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04" w:type="dxa"/>
          </w:tcPr>
          <w:p w14:paraId="67D51BFE" w14:textId="77777777" w:rsidR="00F70099" w:rsidRPr="00757B51" w:rsidRDefault="00F70099" w:rsidP="00F70099">
            <w:pPr>
              <w:pStyle w:val="30"/>
              <w:tabs>
                <w:tab w:val="clear" w:pos="360"/>
                <w:tab w:val="clear" w:pos="720"/>
                <w:tab w:val="decimal" w:pos="351"/>
                <w:tab w:val="left" w:pos="801"/>
              </w:tabs>
              <w:spacing w:line="200" w:lineRule="atLeast"/>
              <w:ind w:right="8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53" w:type="dxa"/>
          </w:tcPr>
          <w:p w14:paraId="759FBC42" w14:textId="77777777" w:rsidR="00F70099" w:rsidRPr="00757B51" w:rsidRDefault="00F70099" w:rsidP="00F70099">
            <w:pPr>
              <w:pStyle w:val="30"/>
              <w:tabs>
                <w:tab w:val="clear" w:pos="360"/>
                <w:tab w:val="clear" w:pos="720"/>
                <w:tab w:val="decimal" w:pos="719"/>
              </w:tabs>
              <w:spacing w:line="200" w:lineRule="atLeast"/>
              <w:ind w:right="6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77" w:type="dxa"/>
          </w:tcPr>
          <w:p w14:paraId="0C0619C7" w14:textId="77777777" w:rsidR="00F70099" w:rsidRPr="00757B51" w:rsidRDefault="00F70099" w:rsidP="00F70099">
            <w:pPr>
              <w:pStyle w:val="30"/>
              <w:tabs>
                <w:tab w:val="clear" w:pos="360"/>
                <w:tab w:val="clear" w:pos="720"/>
                <w:tab w:val="decimal" w:pos="351"/>
                <w:tab w:val="left" w:pos="801"/>
              </w:tabs>
              <w:spacing w:line="200" w:lineRule="atLeast"/>
              <w:ind w:right="8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56" w:type="dxa"/>
          </w:tcPr>
          <w:p w14:paraId="6117AD0D" w14:textId="77777777" w:rsidR="00F70099" w:rsidRPr="00757B51" w:rsidRDefault="00F70099" w:rsidP="00F70099">
            <w:pPr>
              <w:pStyle w:val="30"/>
              <w:tabs>
                <w:tab w:val="clear" w:pos="360"/>
                <w:tab w:val="clear" w:pos="720"/>
                <w:tab w:val="decimal" w:pos="719"/>
                <w:tab w:val="left" w:pos="1136"/>
              </w:tabs>
              <w:spacing w:line="20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</w:tcPr>
          <w:p w14:paraId="6456A9AE" w14:textId="77777777" w:rsidR="00F70099" w:rsidRPr="00757B51" w:rsidRDefault="00F70099" w:rsidP="00F70099">
            <w:pPr>
              <w:pStyle w:val="30"/>
              <w:tabs>
                <w:tab w:val="clear" w:pos="360"/>
                <w:tab w:val="clear" w:pos="720"/>
                <w:tab w:val="decimal" w:pos="351"/>
                <w:tab w:val="left" w:pos="801"/>
              </w:tabs>
              <w:spacing w:line="200" w:lineRule="atLeast"/>
              <w:ind w:right="8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55" w:type="dxa"/>
          </w:tcPr>
          <w:p w14:paraId="6BB86FDE" w14:textId="77777777" w:rsidR="00F70099" w:rsidRPr="00757B51" w:rsidRDefault="00F70099" w:rsidP="00F70099">
            <w:pPr>
              <w:pStyle w:val="30"/>
              <w:tabs>
                <w:tab w:val="clear" w:pos="360"/>
                <w:tab w:val="clear" w:pos="720"/>
                <w:tab w:val="decimal" w:pos="719"/>
                <w:tab w:val="left" w:pos="1136"/>
              </w:tabs>
              <w:spacing w:line="20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85" w:type="dxa"/>
          </w:tcPr>
          <w:p w14:paraId="1DA89AED" w14:textId="77777777" w:rsidR="00F70099" w:rsidRPr="00757B51" w:rsidRDefault="00F70099" w:rsidP="00F70099">
            <w:pPr>
              <w:pStyle w:val="30"/>
              <w:tabs>
                <w:tab w:val="clear" w:pos="360"/>
                <w:tab w:val="clear" w:pos="720"/>
                <w:tab w:val="decimal" w:pos="801"/>
              </w:tabs>
              <w:spacing w:line="200" w:lineRule="atLeast"/>
              <w:ind w:right="-1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42" w:type="dxa"/>
          </w:tcPr>
          <w:p w14:paraId="684C3290" w14:textId="77777777" w:rsidR="00F70099" w:rsidRPr="00757B51" w:rsidRDefault="00F70099" w:rsidP="00F70099">
            <w:pPr>
              <w:pStyle w:val="30"/>
              <w:tabs>
                <w:tab w:val="clear" w:pos="360"/>
                <w:tab w:val="clear" w:pos="720"/>
                <w:tab w:val="decimal" w:pos="582"/>
              </w:tabs>
              <w:spacing w:line="200" w:lineRule="atLeas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44" w:type="dxa"/>
          </w:tcPr>
          <w:p w14:paraId="69D79952" w14:textId="77777777" w:rsidR="00F70099" w:rsidRPr="00757B51" w:rsidRDefault="00F70099" w:rsidP="00F70099">
            <w:pPr>
              <w:pStyle w:val="30"/>
              <w:tabs>
                <w:tab w:val="clear" w:pos="360"/>
                <w:tab w:val="clear" w:pos="720"/>
                <w:tab w:val="decimal" w:pos="351"/>
                <w:tab w:val="left" w:pos="801"/>
              </w:tabs>
              <w:spacing w:line="200" w:lineRule="atLeast"/>
              <w:ind w:right="8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74C4D550" w14:textId="77777777" w:rsidR="00F70099" w:rsidRPr="00757B51" w:rsidRDefault="00F70099" w:rsidP="00F70099">
            <w:pPr>
              <w:pStyle w:val="30"/>
              <w:tabs>
                <w:tab w:val="clear" w:pos="360"/>
                <w:tab w:val="clear" w:pos="720"/>
                <w:tab w:val="decimal" w:pos="351"/>
                <w:tab w:val="left" w:pos="801"/>
              </w:tabs>
              <w:spacing w:line="200" w:lineRule="atLeast"/>
              <w:ind w:right="8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58" w:type="dxa"/>
          </w:tcPr>
          <w:p w14:paraId="4E3CAE8E" w14:textId="223C0CD4" w:rsidR="00F70099" w:rsidRPr="00757B51" w:rsidRDefault="00F70099" w:rsidP="00F70099">
            <w:pPr>
              <w:pStyle w:val="30"/>
              <w:tabs>
                <w:tab w:val="clear" w:pos="360"/>
                <w:tab w:val="clear" w:pos="720"/>
                <w:tab w:val="decimal" w:pos="351"/>
                <w:tab w:val="left" w:pos="801"/>
              </w:tabs>
              <w:spacing w:line="200" w:lineRule="atLeast"/>
              <w:ind w:right="8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F70099" w:rsidRPr="00757B51" w14:paraId="7FABFE45" w14:textId="77777777" w:rsidTr="00375CE1">
        <w:trPr>
          <w:gridAfter w:val="1"/>
          <w:wAfter w:w="11" w:type="dxa"/>
          <w:cantSplit/>
        </w:trPr>
        <w:tc>
          <w:tcPr>
            <w:tcW w:w="3024" w:type="dxa"/>
            <w:gridSpan w:val="2"/>
          </w:tcPr>
          <w:p w14:paraId="23630294" w14:textId="52E331A4" w:rsidR="00F70099" w:rsidRPr="00757B51" w:rsidRDefault="00F70099" w:rsidP="00F70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ind w:left="-576" w:right="-126" w:firstLine="576"/>
              <w:rPr>
                <w:rFonts w:ascii="Angsana New" w:eastAsia="MS Mincho" w:hAnsi="Angsana New"/>
                <w:b/>
                <w:bCs/>
                <w:sz w:val="24"/>
                <w:szCs w:val="24"/>
              </w:rPr>
            </w:pPr>
            <w:r w:rsidRPr="00757B5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757B51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31 </w:t>
            </w:r>
            <w:r w:rsidRPr="00757B5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757B51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Pr="00757B51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242" w:type="dxa"/>
          </w:tcPr>
          <w:p w14:paraId="0757FD6B" w14:textId="77777777" w:rsidR="00F70099" w:rsidRPr="00757B51" w:rsidRDefault="00F70099" w:rsidP="00F70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8" w:type="dxa"/>
          </w:tcPr>
          <w:p w14:paraId="55A1A3D9" w14:textId="77777777" w:rsidR="00F70099" w:rsidRPr="00757B51" w:rsidRDefault="00F70099" w:rsidP="00F70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3609C974" w14:textId="77777777" w:rsidR="00F70099" w:rsidRPr="00757B51" w:rsidRDefault="00F70099" w:rsidP="00F70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40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648FE50" w14:textId="77777777" w:rsidR="00F70099" w:rsidRPr="00757B51" w:rsidRDefault="00F70099" w:rsidP="00F70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35179B97" w14:textId="68EB4F2A" w:rsidR="00F70099" w:rsidRPr="00757B51" w:rsidRDefault="00F70099" w:rsidP="00F70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5B8CEF0" w14:textId="77777777" w:rsidR="00F70099" w:rsidRPr="00757B51" w:rsidRDefault="00F70099" w:rsidP="00F70099">
            <w:pPr>
              <w:pStyle w:val="30"/>
              <w:tabs>
                <w:tab w:val="clear" w:pos="360"/>
                <w:tab w:val="clear" w:pos="720"/>
                <w:tab w:val="decimal" w:pos="522"/>
                <w:tab w:val="left" w:pos="823"/>
                <w:tab w:val="center" w:pos="1592"/>
              </w:tabs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04" w:type="dxa"/>
          </w:tcPr>
          <w:p w14:paraId="7DE7BA48" w14:textId="77777777" w:rsidR="00F70099" w:rsidRPr="00757B51" w:rsidRDefault="00F70099" w:rsidP="00F70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3" w:type="dxa"/>
          </w:tcPr>
          <w:p w14:paraId="3DE247FB" w14:textId="77777777" w:rsidR="00F70099" w:rsidRPr="00757B51" w:rsidRDefault="00F70099" w:rsidP="00F70099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19"/>
              </w:tabs>
              <w:spacing w:line="200" w:lineRule="atLeast"/>
              <w:ind w:right="-18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77" w:type="dxa"/>
          </w:tcPr>
          <w:p w14:paraId="2CF02A59" w14:textId="77777777" w:rsidR="00F70099" w:rsidRPr="00757B51" w:rsidRDefault="00F70099" w:rsidP="00F70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6" w:type="dxa"/>
          </w:tcPr>
          <w:p w14:paraId="14955AB9" w14:textId="77777777" w:rsidR="00F70099" w:rsidRPr="00757B51" w:rsidRDefault="00F70099" w:rsidP="00F70099">
            <w:pPr>
              <w:tabs>
                <w:tab w:val="decimal" w:pos="873"/>
              </w:tabs>
              <w:spacing w:line="240" w:lineRule="auto"/>
              <w:ind w:left="-108" w:right="-126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84" w:type="dxa"/>
          </w:tcPr>
          <w:p w14:paraId="40C61C23" w14:textId="77777777" w:rsidR="00F70099" w:rsidRPr="00757B51" w:rsidRDefault="00F70099" w:rsidP="00F70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5" w:type="dxa"/>
          </w:tcPr>
          <w:p w14:paraId="0B3235A6" w14:textId="77777777" w:rsidR="00F70099" w:rsidRPr="00757B51" w:rsidRDefault="00F70099" w:rsidP="00F70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5" w:type="dxa"/>
          </w:tcPr>
          <w:p w14:paraId="2040C6FF" w14:textId="77777777" w:rsidR="00F70099" w:rsidRPr="00757B51" w:rsidRDefault="00F70099" w:rsidP="00F70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2" w:type="dxa"/>
          </w:tcPr>
          <w:p w14:paraId="701EE61F" w14:textId="77777777" w:rsidR="00F70099" w:rsidRPr="00757B51" w:rsidRDefault="00F70099" w:rsidP="00F70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4" w:type="dxa"/>
          </w:tcPr>
          <w:p w14:paraId="1E91C92F" w14:textId="77777777" w:rsidR="00F70099" w:rsidRPr="00757B51" w:rsidRDefault="00F70099" w:rsidP="00F70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248F6AE" w14:textId="77777777" w:rsidR="00F70099" w:rsidRPr="00757B51" w:rsidRDefault="00F70099" w:rsidP="00F70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</w:tcPr>
          <w:p w14:paraId="6C6F2A05" w14:textId="3E385606" w:rsidR="00F70099" w:rsidRPr="00757B51" w:rsidRDefault="00F70099" w:rsidP="00F70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4B07B2" w:rsidRPr="00757B51" w14:paraId="6B07AC21" w14:textId="77777777" w:rsidTr="00375CE1">
        <w:trPr>
          <w:gridAfter w:val="1"/>
          <w:wAfter w:w="11" w:type="dxa"/>
          <w:cantSplit/>
        </w:trPr>
        <w:tc>
          <w:tcPr>
            <w:tcW w:w="2772" w:type="dxa"/>
          </w:tcPr>
          <w:p w14:paraId="04469209" w14:textId="34147266" w:rsidR="004B07B2" w:rsidRPr="00757B51" w:rsidRDefault="004B07B2" w:rsidP="004B07B2">
            <w:pPr>
              <w:spacing w:line="200" w:lineRule="atLeast"/>
              <w:ind w:right="6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57B51">
              <w:rPr>
                <w:rFonts w:ascii="Angsana New" w:hAnsi="Angsana New"/>
                <w:sz w:val="24"/>
                <w:szCs w:val="24"/>
                <w:cs/>
              </w:rPr>
              <w:t>ภายใต้กรรมสิทธิ์ขอ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ง</w:t>
            </w:r>
            <w:r w:rsidRPr="004C2CDD">
              <w:rPr>
                <w:rFonts w:ascii="Angsana New" w:hAnsi="Angsana New" w:hint="cs"/>
                <w:sz w:val="24"/>
                <w:szCs w:val="24"/>
                <w:cs/>
              </w:rPr>
              <w:t>กลุ่มบริษัท</w:t>
            </w:r>
          </w:p>
        </w:tc>
        <w:tc>
          <w:tcPr>
            <w:tcW w:w="252" w:type="dxa"/>
          </w:tcPr>
          <w:p w14:paraId="225D0537" w14:textId="77777777" w:rsidR="004B07B2" w:rsidRPr="00757B51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08" w:right="-126"/>
              <w:rPr>
                <w:rFonts w:ascii="Angsana New" w:eastAsia="MS Mincho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71DAA16C" w14:textId="42113B25" w:rsidR="004B07B2" w:rsidRPr="00757B51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40,470,795</w:t>
            </w:r>
          </w:p>
        </w:tc>
        <w:tc>
          <w:tcPr>
            <w:tcW w:w="288" w:type="dxa"/>
          </w:tcPr>
          <w:p w14:paraId="6B6F95E2" w14:textId="77777777" w:rsidR="004B07B2" w:rsidRPr="00757B51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C82D735" w14:textId="484246AF" w:rsidR="004B07B2" w:rsidRPr="00757B51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140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47EA1BE" w14:textId="77777777" w:rsidR="004B07B2" w:rsidRPr="00757B51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2D5DD70" w14:textId="27030643" w:rsidR="004B07B2" w:rsidRPr="00757B51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19CDF8A" w14:textId="77777777" w:rsidR="004B07B2" w:rsidRPr="00757B51" w:rsidRDefault="004B07B2" w:rsidP="004B07B2">
            <w:pPr>
              <w:pStyle w:val="30"/>
              <w:tabs>
                <w:tab w:val="clear" w:pos="360"/>
                <w:tab w:val="clear" w:pos="720"/>
                <w:tab w:val="decimal" w:pos="522"/>
                <w:tab w:val="left" w:pos="823"/>
                <w:tab w:val="center" w:pos="1592"/>
              </w:tabs>
              <w:spacing w:line="200" w:lineRule="atLeast"/>
              <w:ind w:left="-108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4" w:type="dxa"/>
          </w:tcPr>
          <w:p w14:paraId="0A388069" w14:textId="2C27819F" w:rsidR="004B07B2" w:rsidRPr="00757B51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5,723</w:t>
            </w:r>
          </w:p>
        </w:tc>
        <w:tc>
          <w:tcPr>
            <w:tcW w:w="253" w:type="dxa"/>
          </w:tcPr>
          <w:p w14:paraId="34A2F65D" w14:textId="77777777" w:rsidR="004B07B2" w:rsidRPr="00757B51" w:rsidRDefault="004B07B2" w:rsidP="004B07B2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19"/>
              </w:tabs>
              <w:spacing w:line="200" w:lineRule="atLeast"/>
              <w:ind w:right="-18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7" w:type="dxa"/>
          </w:tcPr>
          <w:p w14:paraId="6AD22CCB" w14:textId="7B130262" w:rsidR="004B07B2" w:rsidRPr="00757B51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19,843,531</w:t>
            </w:r>
          </w:p>
        </w:tc>
        <w:tc>
          <w:tcPr>
            <w:tcW w:w="256" w:type="dxa"/>
          </w:tcPr>
          <w:p w14:paraId="1C0D4DE0" w14:textId="77777777" w:rsidR="004B07B2" w:rsidRPr="00757B51" w:rsidRDefault="004B07B2" w:rsidP="004B07B2">
            <w:pPr>
              <w:tabs>
                <w:tab w:val="decimal" w:pos="873"/>
              </w:tabs>
              <w:spacing w:line="240" w:lineRule="auto"/>
              <w:ind w:left="-108" w:right="-126"/>
              <w:jc w:val="center"/>
              <w:rPr>
                <w:rFonts w:asciiTheme="majorBidi" w:eastAsia="MS Mincho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84" w:type="dxa"/>
          </w:tcPr>
          <w:p w14:paraId="45715408" w14:textId="39E57DB7" w:rsidR="004B07B2" w:rsidRPr="00757B51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  <w:rtl/>
                <w:cs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 xml:space="preserve"> 2,520,555 </w:t>
            </w:r>
          </w:p>
        </w:tc>
        <w:tc>
          <w:tcPr>
            <w:tcW w:w="255" w:type="dxa"/>
          </w:tcPr>
          <w:p w14:paraId="27B17F97" w14:textId="77777777" w:rsidR="004B07B2" w:rsidRPr="00757B51" w:rsidRDefault="004B07B2" w:rsidP="004B07B2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85" w:type="dxa"/>
          </w:tcPr>
          <w:p w14:paraId="5F787EAC" w14:textId="162CAA45" w:rsidR="004B07B2" w:rsidRPr="00757B51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24,512</w:t>
            </w:r>
          </w:p>
        </w:tc>
        <w:tc>
          <w:tcPr>
            <w:tcW w:w="242" w:type="dxa"/>
          </w:tcPr>
          <w:p w14:paraId="2CA07CE1" w14:textId="77777777" w:rsidR="004B07B2" w:rsidRPr="00757B51" w:rsidRDefault="004B07B2" w:rsidP="004B07B2">
            <w:pPr>
              <w:pStyle w:val="30"/>
              <w:tabs>
                <w:tab w:val="clear" w:pos="360"/>
                <w:tab w:val="clear" w:pos="720"/>
                <w:tab w:val="decimal" w:pos="582"/>
              </w:tabs>
              <w:spacing w:line="200" w:lineRule="atLeas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44" w:type="dxa"/>
          </w:tcPr>
          <w:p w14:paraId="7BCA8272" w14:textId="170B5C9C" w:rsidR="004B07B2" w:rsidRPr="00757B51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1,183,981</w:t>
            </w:r>
          </w:p>
        </w:tc>
        <w:tc>
          <w:tcPr>
            <w:tcW w:w="236" w:type="dxa"/>
          </w:tcPr>
          <w:p w14:paraId="7C742683" w14:textId="77777777" w:rsidR="004B07B2" w:rsidRPr="00757B51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</w:tcPr>
          <w:p w14:paraId="23E388E6" w14:textId="731C4B08" w:rsidR="004B07B2" w:rsidRPr="00757B51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64,049,097</w:t>
            </w:r>
          </w:p>
        </w:tc>
      </w:tr>
      <w:tr w:rsidR="004B07B2" w:rsidRPr="00757B51" w14:paraId="52EC6CDA" w14:textId="77777777" w:rsidTr="008854F3">
        <w:trPr>
          <w:gridAfter w:val="1"/>
          <w:wAfter w:w="11" w:type="dxa"/>
          <w:cantSplit/>
        </w:trPr>
        <w:tc>
          <w:tcPr>
            <w:tcW w:w="2772" w:type="dxa"/>
          </w:tcPr>
          <w:p w14:paraId="20636042" w14:textId="77777777" w:rsidR="004B07B2" w:rsidRPr="00757B51" w:rsidRDefault="004B07B2" w:rsidP="004B07B2">
            <w:pPr>
              <w:spacing w:line="200" w:lineRule="atLeast"/>
              <w:ind w:right="6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57B51">
              <w:rPr>
                <w:rFonts w:ascii="Angsana New" w:hAnsi="Angsana New"/>
                <w:sz w:val="24"/>
                <w:szCs w:val="24"/>
                <w:cs/>
              </w:rPr>
              <w:t>ภายใต้สัญญาเช่าการเงิน</w:t>
            </w:r>
          </w:p>
        </w:tc>
        <w:tc>
          <w:tcPr>
            <w:tcW w:w="252" w:type="dxa"/>
          </w:tcPr>
          <w:p w14:paraId="1F70779B" w14:textId="77777777" w:rsidR="004B07B2" w:rsidRPr="00757B51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08" w:right="-126"/>
              <w:rPr>
                <w:rFonts w:ascii="Angsana New" w:eastAsia="MS Mincho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4D6BCEBC" w14:textId="4292A2D1" w:rsidR="004B07B2" w:rsidRPr="00757B51" w:rsidRDefault="004B07B2" w:rsidP="004E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8" w:type="dxa"/>
          </w:tcPr>
          <w:p w14:paraId="3BE6D146" w14:textId="77777777" w:rsidR="004B07B2" w:rsidRPr="00757B51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95BD93D" w14:textId="6B4AB948" w:rsidR="004B07B2" w:rsidRPr="00757B51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right="-140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CCBD84C" w14:textId="77777777" w:rsidR="004B07B2" w:rsidRPr="00757B51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0F72F24" w14:textId="66B6C3BA" w:rsidR="004B07B2" w:rsidRPr="00757B51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1,796,721</w:t>
            </w:r>
          </w:p>
        </w:tc>
        <w:tc>
          <w:tcPr>
            <w:tcW w:w="236" w:type="dxa"/>
          </w:tcPr>
          <w:p w14:paraId="45D84135" w14:textId="77777777" w:rsidR="004B07B2" w:rsidRPr="00757B51" w:rsidRDefault="004B07B2" w:rsidP="004B07B2">
            <w:pPr>
              <w:pStyle w:val="30"/>
              <w:tabs>
                <w:tab w:val="clear" w:pos="360"/>
                <w:tab w:val="clear" w:pos="720"/>
                <w:tab w:val="decimal" w:pos="522"/>
                <w:tab w:val="left" w:pos="823"/>
                <w:tab w:val="center" w:pos="1592"/>
              </w:tabs>
              <w:ind w:left="-108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144A72E3" w14:textId="1640ED65" w:rsidR="004B07B2" w:rsidRPr="00757B51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 xml:space="preserve">                   -</w:t>
            </w:r>
          </w:p>
        </w:tc>
        <w:tc>
          <w:tcPr>
            <w:tcW w:w="253" w:type="dxa"/>
          </w:tcPr>
          <w:p w14:paraId="07261FC5" w14:textId="77777777" w:rsidR="004B07B2" w:rsidRPr="00757B51" w:rsidRDefault="004B07B2" w:rsidP="004B07B2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19"/>
              </w:tabs>
              <w:spacing w:line="200" w:lineRule="atLeast"/>
              <w:ind w:right="-18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5C9D8FF9" w14:textId="52E3DF67" w:rsidR="004B07B2" w:rsidRPr="00757B51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4,606,838</w:t>
            </w:r>
          </w:p>
        </w:tc>
        <w:tc>
          <w:tcPr>
            <w:tcW w:w="256" w:type="dxa"/>
          </w:tcPr>
          <w:p w14:paraId="23A92145" w14:textId="77777777" w:rsidR="004B07B2" w:rsidRPr="00757B51" w:rsidRDefault="004B07B2" w:rsidP="004B07B2">
            <w:pPr>
              <w:tabs>
                <w:tab w:val="decimal" w:pos="873"/>
              </w:tabs>
              <w:spacing w:line="240" w:lineRule="auto"/>
              <w:ind w:left="-108" w:right="-126"/>
              <w:jc w:val="center"/>
              <w:rPr>
                <w:rFonts w:asciiTheme="majorBidi" w:eastAsia="MS Mincho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2A6E176E" w14:textId="589AF354" w:rsidR="004B07B2" w:rsidRPr="00757B51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  <w:rtl/>
                <w:cs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 xml:space="preserve"> 208,016 </w:t>
            </w:r>
          </w:p>
        </w:tc>
        <w:tc>
          <w:tcPr>
            <w:tcW w:w="255" w:type="dxa"/>
          </w:tcPr>
          <w:p w14:paraId="5C8595C0" w14:textId="77777777" w:rsidR="004B07B2" w:rsidRPr="00757B51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0BCEC8D6" w14:textId="003E3642" w:rsidR="004B07B2" w:rsidRPr="00757B51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20,133</w:t>
            </w:r>
          </w:p>
        </w:tc>
        <w:tc>
          <w:tcPr>
            <w:tcW w:w="242" w:type="dxa"/>
          </w:tcPr>
          <w:p w14:paraId="16FB644E" w14:textId="77777777" w:rsidR="004B07B2" w:rsidRPr="00757B51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14:paraId="1F74C35A" w14:textId="3473A053" w:rsidR="004B07B2" w:rsidRPr="00757B51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DAD41C5" w14:textId="77777777" w:rsidR="004B07B2" w:rsidRPr="00757B51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4543BE68" w14:textId="1FB3CBDD" w:rsidR="004B07B2" w:rsidRPr="00757B51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6,631,708</w:t>
            </w:r>
          </w:p>
        </w:tc>
      </w:tr>
      <w:tr w:rsidR="004B07B2" w:rsidRPr="00757B51" w14:paraId="43298477" w14:textId="77777777" w:rsidTr="008854F3">
        <w:trPr>
          <w:gridAfter w:val="1"/>
          <w:wAfter w:w="11" w:type="dxa"/>
          <w:cantSplit/>
        </w:trPr>
        <w:tc>
          <w:tcPr>
            <w:tcW w:w="2772" w:type="dxa"/>
          </w:tcPr>
          <w:p w14:paraId="5318D590" w14:textId="77777777" w:rsidR="004B07B2" w:rsidRPr="00757B51" w:rsidRDefault="004B07B2" w:rsidP="004B07B2">
            <w:pPr>
              <w:spacing w:line="200" w:lineRule="atLeast"/>
              <w:ind w:right="6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7AC5E481" w14:textId="77777777" w:rsidR="004B07B2" w:rsidRPr="00757B51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08" w:right="-126"/>
              <w:rPr>
                <w:rFonts w:ascii="Angsana New" w:eastAsia="MS Mincho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</w:tcPr>
          <w:p w14:paraId="5A90E068" w14:textId="5E45D5DB" w:rsidR="004B07B2" w:rsidRPr="00757B51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223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40,470,795</w:t>
            </w:r>
          </w:p>
        </w:tc>
        <w:tc>
          <w:tcPr>
            <w:tcW w:w="288" w:type="dxa"/>
          </w:tcPr>
          <w:p w14:paraId="02FDE906" w14:textId="77777777" w:rsidR="004B07B2" w:rsidRPr="00757B51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6A2E692" w14:textId="40DCAEB5" w:rsidR="004B07B2" w:rsidRPr="008854F3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0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 xml:space="preserve">                 -</w:t>
            </w:r>
          </w:p>
        </w:tc>
        <w:tc>
          <w:tcPr>
            <w:tcW w:w="270" w:type="dxa"/>
          </w:tcPr>
          <w:p w14:paraId="7CD84175" w14:textId="77777777" w:rsidR="004B07B2" w:rsidRPr="008854F3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1E14C97" w14:textId="153C962B" w:rsidR="004B07B2" w:rsidRPr="008854F3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1,796,721</w:t>
            </w:r>
          </w:p>
        </w:tc>
        <w:tc>
          <w:tcPr>
            <w:tcW w:w="236" w:type="dxa"/>
          </w:tcPr>
          <w:p w14:paraId="1B442CA7" w14:textId="77777777" w:rsidR="004B07B2" w:rsidRPr="008854F3" w:rsidRDefault="004B07B2" w:rsidP="004B07B2">
            <w:pPr>
              <w:pStyle w:val="30"/>
              <w:tabs>
                <w:tab w:val="clear" w:pos="360"/>
                <w:tab w:val="clear" w:pos="720"/>
                <w:tab w:val="decimal" w:pos="522"/>
                <w:tab w:val="left" w:pos="823"/>
                <w:tab w:val="center" w:pos="1592"/>
              </w:tabs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2171CD73" w14:textId="19824B61" w:rsidR="004B07B2" w:rsidRPr="008854F3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5,723</w:t>
            </w:r>
          </w:p>
        </w:tc>
        <w:tc>
          <w:tcPr>
            <w:tcW w:w="253" w:type="dxa"/>
          </w:tcPr>
          <w:p w14:paraId="25E372E5" w14:textId="77777777" w:rsidR="004B07B2" w:rsidRPr="008854F3" w:rsidRDefault="004B07B2" w:rsidP="004B07B2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19"/>
              </w:tabs>
              <w:spacing w:line="200" w:lineRule="atLeast"/>
              <w:ind w:right="-18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14:paraId="21BB84EC" w14:textId="2C9B2D6A" w:rsidR="004B07B2" w:rsidRPr="008854F3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24,450,369</w:t>
            </w:r>
          </w:p>
        </w:tc>
        <w:tc>
          <w:tcPr>
            <w:tcW w:w="256" w:type="dxa"/>
          </w:tcPr>
          <w:p w14:paraId="31E72162" w14:textId="77777777" w:rsidR="004B07B2" w:rsidRPr="008854F3" w:rsidRDefault="004B07B2" w:rsidP="004B07B2">
            <w:pPr>
              <w:tabs>
                <w:tab w:val="decimal" w:pos="873"/>
              </w:tabs>
              <w:spacing w:line="240" w:lineRule="auto"/>
              <w:ind w:left="-108" w:right="-126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</w:tcPr>
          <w:p w14:paraId="0AF889AB" w14:textId="5CECFDC4" w:rsidR="004B07B2" w:rsidRPr="008854F3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 xml:space="preserve"> 2,728,571</w:t>
            </w:r>
          </w:p>
        </w:tc>
        <w:tc>
          <w:tcPr>
            <w:tcW w:w="255" w:type="dxa"/>
          </w:tcPr>
          <w:p w14:paraId="7BC60929" w14:textId="77777777" w:rsidR="004B07B2" w:rsidRPr="008854F3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5" w:type="dxa"/>
            <w:tcBorders>
              <w:bottom w:val="double" w:sz="4" w:space="0" w:color="auto"/>
            </w:tcBorders>
          </w:tcPr>
          <w:p w14:paraId="775A51E4" w14:textId="72685B9B" w:rsidR="004B07B2" w:rsidRPr="008854F3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44,645</w:t>
            </w:r>
          </w:p>
        </w:tc>
        <w:tc>
          <w:tcPr>
            <w:tcW w:w="242" w:type="dxa"/>
          </w:tcPr>
          <w:p w14:paraId="5F049C86" w14:textId="77777777" w:rsidR="004B07B2" w:rsidRPr="008854F3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</w:tcPr>
          <w:p w14:paraId="3A5814C9" w14:textId="1C8272A6" w:rsidR="004B07B2" w:rsidRPr="008854F3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1,183,981</w:t>
            </w:r>
          </w:p>
        </w:tc>
        <w:tc>
          <w:tcPr>
            <w:tcW w:w="236" w:type="dxa"/>
          </w:tcPr>
          <w:p w14:paraId="768C2B60" w14:textId="77777777" w:rsidR="004B07B2" w:rsidRPr="008854F3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</w:tcPr>
          <w:p w14:paraId="4EF5B4E5" w14:textId="4CC535F8" w:rsidR="004B07B2" w:rsidRPr="008854F3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70,680,805</w:t>
            </w:r>
          </w:p>
        </w:tc>
      </w:tr>
      <w:tr w:rsidR="00F70099" w:rsidRPr="00757B51" w14:paraId="670C0F45" w14:textId="77777777" w:rsidTr="008854F3">
        <w:trPr>
          <w:gridAfter w:val="1"/>
          <w:wAfter w:w="11" w:type="dxa"/>
          <w:cantSplit/>
        </w:trPr>
        <w:tc>
          <w:tcPr>
            <w:tcW w:w="2772" w:type="dxa"/>
          </w:tcPr>
          <w:p w14:paraId="74AB846B" w14:textId="5BB7F36E" w:rsidR="00F70099" w:rsidRPr="00757B51" w:rsidRDefault="00F70099" w:rsidP="00F70099">
            <w:pPr>
              <w:spacing w:line="200" w:lineRule="atLeast"/>
              <w:ind w:right="6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57B5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757B5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757B51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757B5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757B51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52" w:type="dxa"/>
          </w:tcPr>
          <w:p w14:paraId="7304046A" w14:textId="77777777" w:rsidR="00F70099" w:rsidRPr="00757B51" w:rsidRDefault="00F70099" w:rsidP="00F70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08" w:right="-126"/>
              <w:rPr>
                <w:rFonts w:ascii="Angsana New" w:eastAsia="MS Mincho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7CF1B105" w14:textId="77777777" w:rsidR="00F70099" w:rsidRPr="00757B51" w:rsidRDefault="00F70099" w:rsidP="00F70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8" w:type="dxa"/>
          </w:tcPr>
          <w:p w14:paraId="5F2102AD" w14:textId="77777777" w:rsidR="00F70099" w:rsidRPr="00757B51" w:rsidRDefault="00F70099" w:rsidP="00F70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D8D3A31" w14:textId="77777777" w:rsidR="00F70099" w:rsidRPr="00757B51" w:rsidRDefault="00F70099" w:rsidP="00F70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40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93A02D5" w14:textId="77777777" w:rsidR="00F70099" w:rsidRPr="00757B51" w:rsidRDefault="00F70099" w:rsidP="00F70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10709C6A" w14:textId="7472F550" w:rsidR="00F70099" w:rsidRPr="00757B51" w:rsidRDefault="00F70099" w:rsidP="00F70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B2D41C2" w14:textId="77777777" w:rsidR="00F70099" w:rsidRPr="00757B51" w:rsidRDefault="00F70099" w:rsidP="00F70099">
            <w:pPr>
              <w:pStyle w:val="30"/>
              <w:tabs>
                <w:tab w:val="clear" w:pos="360"/>
                <w:tab w:val="clear" w:pos="720"/>
                <w:tab w:val="decimal" w:pos="522"/>
                <w:tab w:val="left" w:pos="823"/>
                <w:tab w:val="center" w:pos="1592"/>
              </w:tabs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04" w:type="dxa"/>
          </w:tcPr>
          <w:p w14:paraId="2240929C" w14:textId="77777777" w:rsidR="00F70099" w:rsidRPr="00757B51" w:rsidRDefault="00F70099" w:rsidP="00F70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3" w:type="dxa"/>
          </w:tcPr>
          <w:p w14:paraId="22452A10" w14:textId="77777777" w:rsidR="00F70099" w:rsidRPr="00757B51" w:rsidRDefault="00F70099" w:rsidP="00F70099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19"/>
              </w:tabs>
              <w:spacing w:line="200" w:lineRule="atLeast"/>
              <w:ind w:right="-18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77" w:type="dxa"/>
          </w:tcPr>
          <w:p w14:paraId="526B74EA" w14:textId="77777777" w:rsidR="00F70099" w:rsidRPr="00757B51" w:rsidRDefault="00F70099" w:rsidP="00F70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6" w:type="dxa"/>
          </w:tcPr>
          <w:p w14:paraId="7F710B52" w14:textId="77777777" w:rsidR="00F70099" w:rsidRPr="00757B51" w:rsidRDefault="00F70099" w:rsidP="00F70099">
            <w:pPr>
              <w:tabs>
                <w:tab w:val="decimal" w:pos="873"/>
              </w:tabs>
              <w:spacing w:line="240" w:lineRule="auto"/>
              <w:ind w:left="-108" w:right="-126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184" w:type="dxa"/>
          </w:tcPr>
          <w:p w14:paraId="2ECC5295" w14:textId="77777777" w:rsidR="00F70099" w:rsidRPr="00757B51" w:rsidRDefault="00F70099" w:rsidP="00F70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255" w:type="dxa"/>
          </w:tcPr>
          <w:p w14:paraId="6F88F977" w14:textId="77777777" w:rsidR="00F70099" w:rsidRPr="00757B51" w:rsidRDefault="00F70099" w:rsidP="00F70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5" w:type="dxa"/>
          </w:tcPr>
          <w:p w14:paraId="74D7342D" w14:textId="77777777" w:rsidR="00F70099" w:rsidRPr="00757B51" w:rsidRDefault="00F70099" w:rsidP="00F70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2" w:type="dxa"/>
          </w:tcPr>
          <w:p w14:paraId="7EF99C8D" w14:textId="77777777" w:rsidR="00F70099" w:rsidRPr="00757B51" w:rsidRDefault="00F70099" w:rsidP="00F70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4" w:type="dxa"/>
            <w:tcBorders>
              <w:top w:val="double" w:sz="4" w:space="0" w:color="auto"/>
            </w:tcBorders>
          </w:tcPr>
          <w:p w14:paraId="1D126F42" w14:textId="77777777" w:rsidR="00F70099" w:rsidRPr="00757B51" w:rsidRDefault="00F70099" w:rsidP="00F70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8B5741F" w14:textId="77777777" w:rsidR="00F70099" w:rsidRPr="00757B51" w:rsidRDefault="00F70099" w:rsidP="00F70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</w:tcPr>
          <w:p w14:paraId="48F7D751" w14:textId="7A68FCC1" w:rsidR="00F70099" w:rsidRPr="00757B51" w:rsidRDefault="00F70099" w:rsidP="00F70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4B07B2" w:rsidRPr="00757B51" w14:paraId="13DE3482" w14:textId="77777777" w:rsidTr="00847117">
        <w:trPr>
          <w:gridAfter w:val="1"/>
          <w:wAfter w:w="11" w:type="dxa"/>
          <w:cantSplit/>
        </w:trPr>
        <w:tc>
          <w:tcPr>
            <w:tcW w:w="2772" w:type="dxa"/>
          </w:tcPr>
          <w:p w14:paraId="54B2C9E5" w14:textId="0A57928E" w:rsidR="004B07B2" w:rsidRPr="00757B51" w:rsidRDefault="004B07B2" w:rsidP="004B07B2">
            <w:pPr>
              <w:spacing w:line="200" w:lineRule="atLeast"/>
              <w:ind w:right="6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57B51">
              <w:rPr>
                <w:rFonts w:ascii="Angsana New" w:hAnsi="Angsana New"/>
                <w:sz w:val="24"/>
                <w:szCs w:val="24"/>
                <w:cs/>
              </w:rPr>
              <w:t>ภายใต้กรรมสิทธิ์ของ</w:t>
            </w:r>
            <w:r w:rsidRPr="004C2CDD">
              <w:rPr>
                <w:rFonts w:ascii="Angsana New" w:hAnsi="Angsana New" w:hint="cs"/>
                <w:sz w:val="24"/>
                <w:szCs w:val="24"/>
                <w:cs/>
              </w:rPr>
              <w:t>กลุ่มบริษัท</w:t>
            </w:r>
          </w:p>
        </w:tc>
        <w:tc>
          <w:tcPr>
            <w:tcW w:w="252" w:type="dxa"/>
          </w:tcPr>
          <w:p w14:paraId="69F82B62" w14:textId="77777777" w:rsidR="004B07B2" w:rsidRPr="00757B51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00" w:lineRule="atLeast"/>
              <w:ind w:left="-108" w:right="-126"/>
              <w:rPr>
                <w:rFonts w:ascii="Angsana New" w:eastAsia="MS Mincho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0E1285F0" w14:textId="30CACA70" w:rsidR="004B07B2" w:rsidRPr="008854F3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41,530,400 </w:t>
            </w:r>
          </w:p>
        </w:tc>
        <w:tc>
          <w:tcPr>
            <w:tcW w:w="288" w:type="dxa"/>
          </w:tcPr>
          <w:p w14:paraId="77A8FF42" w14:textId="77777777" w:rsidR="004B07B2" w:rsidRPr="008854F3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vAlign w:val="bottom"/>
          </w:tcPr>
          <w:p w14:paraId="175A2E1E" w14:textId="175F9FD0" w:rsidR="004B07B2" w:rsidRPr="0033069B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140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4989FAC" w14:textId="77777777" w:rsidR="004B07B2" w:rsidRPr="008854F3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29557439" w14:textId="11EDDB88" w:rsidR="004B07B2" w:rsidRPr="00F70099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E588240" w14:textId="77777777" w:rsidR="004B07B2" w:rsidRPr="008854F3" w:rsidRDefault="004B07B2" w:rsidP="004B07B2">
            <w:pPr>
              <w:pStyle w:val="30"/>
              <w:tabs>
                <w:tab w:val="clear" w:pos="360"/>
                <w:tab w:val="clear" w:pos="720"/>
                <w:tab w:val="decimal" w:pos="522"/>
                <w:tab w:val="left" w:pos="823"/>
                <w:tab w:val="center" w:pos="1592"/>
              </w:tabs>
              <w:spacing w:line="200" w:lineRule="atLeast"/>
              <w:ind w:left="-108" w:right="-18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04" w:type="dxa"/>
          </w:tcPr>
          <w:p w14:paraId="3489BF65" w14:textId="71EE6E88" w:rsidR="004B07B2" w:rsidRPr="008854F3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6,456 </w:t>
            </w:r>
          </w:p>
        </w:tc>
        <w:tc>
          <w:tcPr>
            <w:tcW w:w="253" w:type="dxa"/>
          </w:tcPr>
          <w:p w14:paraId="23805FFB" w14:textId="77777777" w:rsidR="004B07B2" w:rsidRPr="008854F3" w:rsidRDefault="004B07B2" w:rsidP="004B07B2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19"/>
              </w:tabs>
              <w:spacing w:line="200" w:lineRule="atLeast"/>
              <w:ind w:right="-18"/>
              <w:jc w:val="right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77" w:type="dxa"/>
          </w:tcPr>
          <w:p w14:paraId="0EEEF54E" w14:textId="74D8F2A9" w:rsidR="004B07B2" w:rsidRPr="008854F3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19,730,520 </w:t>
            </w:r>
          </w:p>
        </w:tc>
        <w:tc>
          <w:tcPr>
            <w:tcW w:w="256" w:type="dxa"/>
          </w:tcPr>
          <w:p w14:paraId="00457201" w14:textId="77777777" w:rsidR="004B07B2" w:rsidRPr="008854F3" w:rsidRDefault="004B07B2" w:rsidP="004B07B2">
            <w:pPr>
              <w:tabs>
                <w:tab w:val="decimal" w:pos="873"/>
              </w:tabs>
              <w:spacing w:line="240" w:lineRule="auto"/>
              <w:ind w:left="-108" w:right="-126"/>
              <w:jc w:val="center"/>
              <w:rPr>
                <w:rFonts w:asciiTheme="majorBidi" w:eastAsia="MS Mincho" w:hAnsiTheme="majorBidi" w:cstheme="majorBidi"/>
                <w:sz w:val="23"/>
                <w:szCs w:val="23"/>
                <w:rtl/>
                <w:cs/>
              </w:rPr>
            </w:pPr>
          </w:p>
        </w:tc>
        <w:tc>
          <w:tcPr>
            <w:tcW w:w="1184" w:type="dxa"/>
          </w:tcPr>
          <w:p w14:paraId="03333A7A" w14:textId="2000014B" w:rsidR="004B07B2" w:rsidRPr="008854F3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  <w:rtl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2,260,768 </w:t>
            </w:r>
          </w:p>
        </w:tc>
        <w:tc>
          <w:tcPr>
            <w:tcW w:w="255" w:type="dxa"/>
          </w:tcPr>
          <w:p w14:paraId="5F5710F1" w14:textId="77777777" w:rsidR="004B07B2" w:rsidRPr="008854F3" w:rsidRDefault="004B07B2" w:rsidP="004B07B2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jc w:val="right"/>
              <w:rPr>
                <w:rFonts w:asciiTheme="majorBidi" w:eastAsia="MS Mincho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185" w:type="dxa"/>
          </w:tcPr>
          <w:p w14:paraId="2A31E5BA" w14:textId="62C50685" w:rsidR="004B07B2" w:rsidRPr="008854F3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19,563 </w:t>
            </w:r>
          </w:p>
        </w:tc>
        <w:tc>
          <w:tcPr>
            <w:tcW w:w="242" w:type="dxa"/>
          </w:tcPr>
          <w:p w14:paraId="5746D19B" w14:textId="77777777" w:rsidR="004B07B2" w:rsidRPr="008854F3" w:rsidRDefault="004B07B2" w:rsidP="004B07B2">
            <w:pPr>
              <w:pStyle w:val="30"/>
              <w:tabs>
                <w:tab w:val="clear" w:pos="360"/>
                <w:tab w:val="clear" w:pos="720"/>
                <w:tab w:val="decimal" w:pos="582"/>
              </w:tabs>
              <w:spacing w:line="200" w:lineRule="atLeast"/>
              <w:ind w:right="-18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144" w:type="dxa"/>
          </w:tcPr>
          <w:p w14:paraId="1153A5D6" w14:textId="5343663E" w:rsidR="004B07B2" w:rsidRPr="008854F3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2,510,205 </w:t>
            </w:r>
          </w:p>
        </w:tc>
        <w:tc>
          <w:tcPr>
            <w:tcW w:w="236" w:type="dxa"/>
          </w:tcPr>
          <w:p w14:paraId="002E8778" w14:textId="77777777" w:rsidR="004B07B2" w:rsidRPr="008854F3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258" w:type="dxa"/>
            <w:vAlign w:val="bottom"/>
          </w:tcPr>
          <w:p w14:paraId="52E41A9F" w14:textId="76891909" w:rsidR="004B07B2" w:rsidRPr="008854F3" w:rsidRDefault="004B07B2" w:rsidP="004B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66,057,912 </w:t>
            </w:r>
          </w:p>
        </w:tc>
      </w:tr>
      <w:tr w:rsidR="004E3E7E" w:rsidRPr="00757B51" w14:paraId="7045D554" w14:textId="77777777" w:rsidTr="00847117">
        <w:trPr>
          <w:gridAfter w:val="1"/>
          <w:wAfter w:w="11" w:type="dxa"/>
          <w:cantSplit/>
        </w:trPr>
        <w:tc>
          <w:tcPr>
            <w:tcW w:w="2772" w:type="dxa"/>
          </w:tcPr>
          <w:p w14:paraId="4E912489" w14:textId="77777777" w:rsidR="004E3E7E" w:rsidRPr="00757B51" w:rsidRDefault="004E3E7E" w:rsidP="004E3E7E">
            <w:pPr>
              <w:spacing w:line="200" w:lineRule="atLeast"/>
              <w:ind w:right="63"/>
              <w:rPr>
                <w:rFonts w:ascii="Angsana New" w:hAnsi="Angsana New"/>
                <w:sz w:val="24"/>
                <w:szCs w:val="24"/>
                <w:cs/>
              </w:rPr>
            </w:pPr>
            <w:r w:rsidRPr="00757B51">
              <w:rPr>
                <w:rFonts w:ascii="Angsana New" w:hAnsi="Angsana New" w:hint="cs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252" w:type="dxa"/>
          </w:tcPr>
          <w:p w14:paraId="31337649" w14:textId="77777777" w:rsidR="004E3E7E" w:rsidRPr="00757B51" w:rsidRDefault="004E3E7E" w:rsidP="004E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00" w:lineRule="atLeast"/>
              <w:ind w:left="-108" w:right="-126"/>
              <w:rPr>
                <w:rFonts w:ascii="Angsana New" w:eastAsia="MS Mincho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20EDC960" w14:textId="04DF17B4" w:rsidR="004E3E7E" w:rsidRPr="008854F3" w:rsidRDefault="004E3E7E" w:rsidP="004E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8" w:type="dxa"/>
          </w:tcPr>
          <w:p w14:paraId="5D533978" w14:textId="77777777" w:rsidR="004E3E7E" w:rsidRPr="008854F3" w:rsidRDefault="004E3E7E" w:rsidP="004E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9793D53" w14:textId="38497014" w:rsidR="004E3E7E" w:rsidRPr="0033069B" w:rsidRDefault="004E3E7E" w:rsidP="004E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right="-140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304,108</w:t>
            </w:r>
          </w:p>
        </w:tc>
        <w:tc>
          <w:tcPr>
            <w:tcW w:w="270" w:type="dxa"/>
          </w:tcPr>
          <w:p w14:paraId="3B13FB9D" w14:textId="77777777" w:rsidR="004E3E7E" w:rsidRPr="008854F3" w:rsidRDefault="004E3E7E" w:rsidP="004E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CD0A960" w14:textId="400BE8E4" w:rsidR="004E3E7E" w:rsidRPr="00F70099" w:rsidRDefault="004E3E7E" w:rsidP="006A3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6A37E6">
              <w:rPr>
                <w:rFonts w:asciiTheme="majorBidi" w:eastAsia="MS Mincho" w:hAnsiTheme="majorBidi" w:cstheme="majorBidi"/>
                <w:sz w:val="24"/>
                <w:szCs w:val="24"/>
              </w:rPr>
              <w:t>1,814,583</w:t>
            </w:r>
          </w:p>
        </w:tc>
        <w:tc>
          <w:tcPr>
            <w:tcW w:w="236" w:type="dxa"/>
          </w:tcPr>
          <w:p w14:paraId="4BFEC096" w14:textId="77777777" w:rsidR="004E3E7E" w:rsidRPr="008854F3" w:rsidRDefault="004E3E7E" w:rsidP="004E3E7E">
            <w:pPr>
              <w:pStyle w:val="30"/>
              <w:tabs>
                <w:tab w:val="clear" w:pos="360"/>
                <w:tab w:val="clear" w:pos="720"/>
                <w:tab w:val="decimal" w:pos="522"/>
                <w:tab w:val="left" w:pos="823"/>
                <w:tab w:val="center" w:pos="1592"/>
              </w:tabs>
              <w:ind w:left="-108" w:right="-18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072F05E0" w14:textId="20D8D4C7" w:rsidR="004E3E7E" w:rsidRPr="008854F3" w:rsidRDefault="004E3E7E" w:rsidP="004E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-</w:t>
            </w:r>
          </w:p>
        </w:tc>
        <w:tc>
          <w:tcPr>
            <w:tcW w:w="253" w:type="dxa"/>
          </w:tcPr>
          <w:p w14:paraId="32010B83" w14:textId="77777777" w:rsidR="004E3E7E" w:rsidRPr="008854F3" w:rsidRDefault="004E3E7E" w:rsidP="004E3E7E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19"/>
              </w:tabs>
              <w:spacing w:line="200" w:lineRule="atLeast"/>
              <w:ind w:right="-18"/>
              <w:jc w:val="right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6D236FB6" w14:textId="58A667FD" w:rsidR="004E3E7E" w:rsidRPr="008854F3" w:rsidRDefault="004E3E7E" w:rsidP="004E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4,418,079 </w:t>
            </w:r>
          </w:p>
        </w:tc>
        <w:tc>
          <w:tcPr>
            <w:tcW w:w="256" w:type="dxa"/>
          </w:tcPr>
          <w:p w14:paraId="03819221" w14:textId="77777777" w:rsidR="004E3E7E" w:rsidRPr="008854F3" w:rsidRDefault="004E3E7E" w:rsidP="004E3E7E">
            <w:pPr>
              <w:tabs>
                <w:tab w:val="decimal" w:pos="873"/>
              </w:tabs>
              <w:spacing w:line="240" w:lineRule="auto"/>
              <w:ind w:left="-108" w:right="-126"/>
              <w:jc w:val="center"/>
              <w:rPr>
                <w:rFonts w:asciiTheme="majorBidi" w:eastAsia="MS Mincho" w:hAnsiTheme="majorBidi" w:cstheme="majorBidi"/>
                <w:sz w:val="23"/>
                <w:szCs w:val="23"/>
                <w:rtl/>
                <w:cs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1CCFBCF4" w14:textId="56A2665D" w:rsidR="004E3E7E" w:rsidRPr="008854F3" w:rsidRDefault="004E3E7E" w:rsidP="004E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  <w:rtl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173,066 </w:t>
            </w:r>
          </w:p>
        </w:tc>
        <w:tc>
          <w:tcPr>
            <w:tcW w:w="255" w:type="dxa"/>
          </w:tcPr>
          <w:p w14:paraId="6890A29F" w14:textId="77777777" w:rsidR="004E3E7E" w:rsidRPr="008854F3" w:rsidRDefault="004E3E7E" w:rsidP="004E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0FBBA0A1" w14:textId="75AAD996" w:rsidR="004E3E7E" w:rsidRPr="008854F3" w:rsidRDefault="004E3E7E" w:rsidP="004E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13,137 </w:t>
            </w:r>
          </w:p>
        </w:tc>
        <w:tc>
          <w:tcPr>
            <w:tcW w:w="242" w:type="dxa"/>
          </w:tcPr>
          <w:p w14:paraId="2C0E056D" w14:textId="77777777" w:rsidR="004E3E7E" w:rsidRPr="008854F3" w:rsidRDefault="004E3E7E" w:rsidP="004E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14:paraId="16DAAB18" w14:textId="25A026EF" w:rsidR="004E3E7E" w:rsidRPr="008854F3" w:rsidRDefault="004E3E7E" w:rsidP="004E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236" w:type="dxa"/>
          </w:tcPr>
          <w:p w14:paraId="3AA1535E" w14:textId="77777777" w:rsidR="004E3E7E" w:rsidRPr="008854F3" w:rsidRDefault="004E3E7E" w:rsidP="004E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30F2DE45" w14:textId="55718837" w:rsidR="004E3E7E" w:rsidRPr="008854F3" w:rsidRDefault="004E3E7E" w:rsidP="004E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6,722,973 </w:t>
            </w:r>
          </w:p>
        </w:tc>
      </w:tr>
      <w:tr w:rsidR="004E3E7E" w:rsidRPr="00757B51" w14:paraId="0982787E" w14:textId="77777777" w:rsidTr="00847117">
        <w:trPr>
          <w:gridAfter w:val="1"/>
          <w:wAfter w:w="11" w:type="dxa"/>
          <w:cantSplit/>
        </w:trPr>
        <w:tc>
          <w:tcPr>
            <w:tcW w:w="2772" w:type="dxa"/>
          </w:tcPr>
          <w:p w14:paraId="4215F6AB" w14:textId="77777777" w:rsidR="004E3E7E" w:rsidRPr="00757B51" w:rsidRDefault="004E3E7E" w:rsidP="004E3E7E">
            <w:pPr>
              <w:spacing w:line="200" w:lineRule="atLeast"/>
              <w:ind w:right="6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5FA4E166" w14:textId="77777777" w:rsidR="004E3E7E" w:rsidRPr="00757B51" w:rsidRDefault="004E3E7E" w:rsidP="004E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00" w:lineRule="atLeast"/>
              <w:ind w:left="-108" w:right="-126"/>
              <w:rPr>
                <w:rFonts w:ascii="Angsana New" w:eastAsia="MS Mincho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56E4D93F" w14:textId="5700D5A9" w:rsidR="004E3E7E" w:rsidRPr="008854F3" w:rsidRDefault="004E3E7E" w:rsidP="004E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 w:rsidRPr="00ED4B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41,530,400</w:t>
            </w:r>
          </w:p>
        </w:tc>
        <w:tc>
          <w:tcPr>
            <w:tcW w:w="288" w:type="dxa"/>
          </w:tcPr>
          <w:p w14:paraId="246F1CF5" w14:textId="77777777" w:rsidR="004E3E7E" w:rsidRPr="008854F3" w:rsidRDefault="004E3E7E" w:rsidP="004E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55E442" w14:textId="0309B6CC" w:rsidR="004E3E7E" w:rsidRPr="0033069B" w:rsidRDefault="004E3E7E" w:rsidP="004E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right="-140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304,108</w:t>
            </w:r>
          </w:p>
        </w:tc>
        <w:tc>
          <w:tcPr>
            <w:tcW w:w="270" w:type="dxa"/>
          </w:tcPr>
          <w:p w14:paraId="44FABDAD" w14:textId="77777777" w:rsidR="004E3E7E" w:rsidRPr="008854F3" w:rsidRDefault="004E3E7E" w:rsidP="004E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5B69907" w14:textId="40AF454B" w:rsidR="004E3E7E" w:rsidRPr="00F12C2C" w:rsidRDefault="004E3E7E" w:rsidP="006A3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F12C2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1,814,583</w:t>
            </w:r>
          </w:p>
        </w:tc>
        <w:tc>
          <w:tcPr>
            <w:tcW w:w="236" w:type="dxa"/>
          </w:tcPr>
          <w:p w14:paraId="591979F5" w14:textId="77777777" w:rsidR="004E3E7E" w:rsidRPr="008854F3" w:rsidRDefault="004E3E7E" w:rsidP="004E3E7E">
            <w:pPr>
              <w:pStyle w:val="30"/>
              <w:tabs>
                <w:tab w:val="clear" w:pos="360"/>
                <w:tab w:val="clear" w:pos="720"/>
                <w:tab w:val="decimal" w:pos="522"/>
                <w:tab w:val="left" w:pos="823"/>
                <w:tab w:val="center" w:pos="1592"/>
              </w:tabs>
              <w:spacing w:line="200" w:lineRule="atLeas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416892BB" w14:textId="2F7B34AB" w:rsidR="004E3E7E" w:rsidRPr="008854F3" w:rsidRDefault="004E3E7E" w:rsidP="004E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6,456 </w:t>
            </w:r>
          </w:p>
        </w:tc>
        <w:tc>
          <w:tcPr>
            <w:tcW w:w="253" w:type="dxa"/>
          </w:tcPr>
          <w:p w14:paraId="63D1EAE5" w14:textId="77777777" w:rsidR="004E3E7E" w:rsidRPr="008854F3" w:rsidRDefault="004E3E7E" w:rsidP="004E3E7E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19"/>
              </w:tabs>
              <w:spacing w:line="200" w:lineRule="atLeast"/>
              <w:ind w:right="-18"/>
              <w:jc w:val="right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14:paraId="072D40AA" w14:textId="3416DC83" w:rsidR="004E3E7E" w:rsidRPr="008854F3" w:rsidRDefault="004E3E7E" w:rsidP="004E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24,148,599 </w:t>
            </w:r>
          </w:p>
        </w:tc>
        <w:tc>
          <w:tcPr>
            <w:tcW w:w="256" w:type="dxa"/>
          </w:tcPr>
          <w:p w14:paraId="6E167BB1" w14:textId="77777777" w:rsidR="004E3E7E" w:rsidRPr="008854F3" w:rsidRDefault="004E3E7E" w:rsidP="004E3E7E">
            <w:pPr>
              <w:tabs>
                <w:tab w:val="decimal" w:pos="873"/>
              </w:tabs>
              <w:spacing w:line="240" w:lineRule="auto"/>
              <w:ind w:left="-108" w:right="-126"/>
              <w:jc w:val="center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</w:tcPr>
          <w:p w14:paraId="6F942F82" w14:textId="5FD6F5DB" w:rsidR="004E3E7E" w:rsidRPr="008854F3" w:rsidRDefault="004E3E7E" w:rsidP="004E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2,433,8</w:t>
            </w:r>
            <w:r w:rsidR="006A37E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55" w:type="dxa"/>
          </w:tcPr>
          <w:p w14:paraId="22EF71F5" w14:textId="77777777" w:rsidR="004E3E7E" w:rsidRPr="008854F3" w:rsidRDefault="004E3E7E" w:rsidP="004E3E7E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jc w:val="right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14:paraId="56F394DA" w14:textId="1D67A5E0" w:rsidR="004E3E7E" w:rsidRPr="008854F3" w:rsidRDefault="004E3E7E" w:rsidP="004E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32,700</w:t>
            </w:r>
          </w:p>
        </w:tc>
        <w:tc>
          <w:tcPr>
            <w:tcW w:w="242" w:type="dxa"/>
          </w:tcPr>
          <w:p w14:paraId="59A248A9" w14:textId="77777777" w:rsidR="004E3E7E" w:rsidRPr="008854F3" w:rsidRDefault="004E3E7E" w:rsidP="004E3E7E">
            <w:pPr>
              <w:pStyle w:val="30"/>
              <w:tabs>
                <w:tab w:val="clear" w:pos="360"/>
                <w:tab w:val="clear" w:pos="720"/>
                <w:tab w:val="decimal" w:pos="582"/>
              </w:tabs>
              <w:spacing w:line="20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</w:tcPr>
          <w:p w14:paraId="558728AF" w14:textId="106AF0AE" w:rsidR="004E3E7E" w:rsidRPr="008854F3" w:rsidRDefault="004E3E7E" w:rsidP="004E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2,510,205 </w:t>
            </w:r>
          </w:p>
        </w:tc>
        <w:tc>
          <w:tcPr>
            <w:tcW w:w="236" w:type="dxa"/>
          </w:tcPr>
          <w:p w14:paraId="036601A3" w14:textId="77777777" w:rsidR="004E3E7E" w:rsidRPr="008854F3" w:rsidRDefault="004E3E7E" w:rsidP="004E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CA5097" w14:textId="20F58D8B" w:rsidR="004E3E7E" w:rsidRPr="008854F3" w:rsidRDefault="004E3E7E" w:rsidP="004E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     72,780,885 </w:t>
            </w:r>
          </w:p>
        </w:tc>
      </w:tr>
    </w:tbl>
    <w:p w14:paraId="019C9ECB" w14:textId="471D2253" w:rsidR="00286960" w:rsidRPr="00E11762" w:rsidRDefault="00286960"/>
    <w:p w14:paraId="7C655F63" w14:textId="69C062C6" w:rsidR="00DD253E" w:rsidRPr="00E11762" w:rsidRDefault="00DD253E" w:rsidP="00774E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28" w:lineRule="auto"/>
        <w:jc w:val="thaiDistribute"/>
        <w:rPr>
          <w:rFonts w:ascii="Angsana New" w:hAnsi="Angsana New"/>
          <w:sz w:val="30"/>
          <w:szCs w:val="30"/>
          <w:cs/>
        </w:rPr>
        <w:sectPr w:rsidR="00DD253E" w:rsidRPr="00E11762" w:rsidSect="00EB2AE7">
          <w:headerReference w:type="default" r:id="rId14"/>
          <w:footerReference w:type="default" r:id="rId15"/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p w14:paraId="14F45C04" w14:textId="7C8B1504" w:rsidR="006A3DE3" w:rsidRDefault="006A3DE3" w:rsidP="003D40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A3DE3">
        <w:rPr>
          <w:rFonts w:ascii="Angsana New" w:hAnsi="Angsana New" w:hint="cs"/>
          <w:sz w:val="30"/>
          <w:szCs w:val="30"/>
          <w:cs/>
        </w:rPr>
        <w:t>ในระหว่างปีสิ้นสุดวันที่</w:t>
      </w:r>
      <w:r w:rsidRPr="006A3DE3">
        <w:rPr>
          <w:rFonts w:ascii="Angsana New" w:hAnsi="Angsana New"/>
          <w:sz w:val="30"/>
          <w:szCs w:val="30"/>
          <w:cs/>
        </w:rPr>
        <w:t xml:space="preserve"> </w:t>
      </w:r>
      <w:r w:rsidRPr="006A3DE3">
        <w:rPr>
          <w:rFonts w:ascii="Angsana New" w:hAnsi="Angsana New"/>
          <w:sz w:val="30"/>
          <w:szCs w:val="30"/>
        </w:rPr>
        <w:t xml:space="preserve">31 </w:t>
      </w:r>
      <w:r w:rsidRPr="006A3DE3">
        <w:rPr>
          <w:rFonts w:ascii="Angsana New" w:hAnsi="Angsana New" w:hint="cs"/>
          <w:sz w:val="30"/>
          <w:szCs w:val="30"/>
          <w:cs/>
        </w:rPr>
        <w:t>ธันวาคม</w:t>
      </w:r>
      <w:r w:rsidRPr="006A3DE3">
        <w:rPr>
          <w:rFonts w:ascii="Angsana New" w:hAnsi="Angsana New"/>
          <w:sz w:val="30"/>
          <w:szCs w:val="30"/>
          <w:cs/>
        </w:rPr>
        <w:t xml:space="preserve"> </w:t>
      </w:r>
      <w:r w:rsidRPr="006A3DE3">
        <w:rPr>
          <w:rFonts w:ascii="Angsana New" w:hAnsi="Angsana New"/>
          <w:sz w:val="30"/>
          <w:szCs w:val="30"/>
        </w:rPr>
        <w:t xml:space="preserve">2564 </w:t>
      </w:r>
      <w:r w:rsidRPr="006A3DE3">
        <w:rPr>
          <w:rFonts w:ascii="Angsana New" w:hAnsi="Angsana New" w:hint="cs"/>
          <w:sz w:val="30"/>
          <w:szCs w:val="30"/>
          <w:cs/>
        </w:rPr>
        <w:t>บริษัทเอดับบลิวซี</w:t>
      </w:r>
      <w:r w:rsidRPr="006A3DE3">
        <w:rPr>
          <w:rFonts w:ascii="Angsana New" w:hAnsi="Angsana New"/>
          <w:sz w:val="30"/>
          <w:szCs w:val="30"/>
          <w:cs/>
        </w:rPr>
        <w:t xml:space="preserve"> </w:t>
      </w:r>
      <w:r w:rsidRPr="006A3DE3">
        <w:rPr>
          <w:rFonts w:ascii="Angsana New" w:hAnsi="Angsana New" w:hint="cs"/>
          <w:sz w:val="30"/>
          <w:szCs w:val="30"/>
          <w:cs/>
        </w:rPr>
        <w:t>บาย</w:t>
      </w:r>
      <w:r w:rsidRPr="006A3DE3">
        <w:rPr>
          <w:rFonts w:ascii="Angsana New" w:hAnsi="Angsana New"/>
          <w:sz w:val="30"/>
          <w:szCs w:val="30"/>
          <w:cs/>
        </w:rPr>
        <w:t xml:space="preserve"> </w:t>
      </w:r>
      <w:r w:rsidRPr="006A3DE3">
        <w:rPr>
          <w:rFonts w:ascii="Angsana New" w:hAnsi="Angsana New" w:hint="cs"/>
          <w:sz w:val="30"/>
          <w:szCs w:val="30"/>
          <w:cs/>
        </w:rPr>
        <w:t>ริเวอร์ฟรอนท์</w:t>
      </w:r>
      <w:r w:rsidRPr="006A3DE3">
        <w:rPr>
          <w:rFonts w:ascii="Angsana New" w:hAnsi="Angsana New"/>
          <w:sz w:val="30"/>
          <w:szCs w:val="30"/>
          <w:cs/>
        </w:rPr>
        <w:t xml:space="preserve"> </w:t>
      </w:r>
      <w:r w:rsidRPr="006A3DE3">
        <w:rPr>
          <w:rFonts w:ascii="Angsana New" w:hAnsi="Angsana New" w:hint="cs"/>
          <w:sz w:val="30"/>
          <w:szCs w:val="30"/>
          <w:cs/>
        </w:rPr>
        <w:t>จำกัด</w:t>
      </w:r>
      <w:r w:rsidRPr="006A3DE3">
        <w:rPr>
          <w:rFonts w:ascii="Angsana New" w:hAnsi="Angsana New"/>
          <w:sz w:val="30"/>
          <w:szCs w:val="30"/>
          <w:cs/>
        </w:rPr>
        <w:t xml:space="preserve"> (</w:t>
      </w:r>
      <w:r w:rsidRPr="006A3DE3">
        <w:rPr>
          <w:rFonts w:ascii="Angsana New" w:hAnsi="Angsana New" w:hint="cs"/>
          <w:sz w:val="30"/>
          <w:szCs w:val="30"/>
          <w:cs/>
        </w:rPr>
        <w:t>เดิมชื่อบริษัท</w:t>
      </w:r>
      <w:r w:rsidRPr="006A3DE3">
        <w:rPr>
          <w:rFonts w:ascii="Angsana New" w:hAnsi="Angsana New"/>
          <w:sz w:val="30"/>
          <w:szCs w:val="30"/>
          <w:cs/>
        </w:rPr>
        <w:t xml:space="preserve"> </w:t>
      </w:r>
      <w:r w:rsidRPr="006A3DE3">
        <w:rPr>
          <w:rFonts w:ascii="Angsana New" w:hAnsi="Angsana New" w:hint="cs"/>
          <w:sz w:val="30"/>
          <w:szCs w:val="30"/>
          <w:cs/>
        </w:rPr>
        <w:t>เอเชียทีค</w:t>
      </w:r>
      <w:r>
        <w:rPr>
          <w:rFonts w:ascii="Angsana New" w:hAnsi="Angsana New"/>
          <w:sz w:val="30"/>
          <w:szCs w:val="30"/>
        </w:rPr>
        <w:br/>
      </w:r>
      <w:r w:rsidRPr="006A3DE3">
        <w:rPr>
          <w:rFonts w:ascii="Angsana New" w:hAnsi="Angsana New" w:hint="cs"/>
          <w:sz w:val="30"/>
          <w:szCs w:val="30"/>
          <w:cs/>
        </w:rPr>
        <w:t>โฮเทล</w:t>
      </w:r>
      <w:r w:rsidRPr="006A3DE3">
        <w:rPr>
          <w:rFonts w:ascii="Angsana New" w:hAnsi="Angsana New"/>
          <w:sz w:val="30"/>
          <w:szCs w:val="30"/>
          <w:cs/>
        </w:rPr>
        <w:t xml:space="preserve"> </w:t>
      </w:r>
      <w:r w:rsidRPr="006A3DE3">
        <w:rPr>
          <w:rFonts w:ascii="Angsana New" w:hAnsi="Angsana New" w:hint="cs"/>
          <w:sz w:val="30"/>
          <w:szCs w:val="30"/>
          <w:cs/>
        </w:rPr>
        <w:t>จำกัด</w:t>
      </w:r>
      <w:r w:rsidRPr="006A3DE3">
        <w:rPr>
          <w:rFonts w:ascii="Angsana New" w:hAnsi="Angsana New"/>
          <w:sz w:val="30"/>
          <w:szCs w:val="30"/>
          <w:cs/>
        </w:rPr>
        <w:t xml:space="preserve">) </w:t>
      </w:r>
      <w:r w:rsidRPr="006A3DE3">
        <w:rPr>
          <w:rFonts w:ascii="Angsana New" w:hAnsi="Angsana New" w:hint="cs"/>
          <w:sz w:val="30"/>
          <w:szCs w:val="30"/>
          <w:cs/>
        </w:rPr>
        <w:t>เข้าทำสัญญาเช่าที่ดินและสิ่งปลูกสร้างกับบุคคลภายนอก</w:t>
      </w:r>
      <w:r w:rsidRPr="006A3DE3">
        <w:rPr>
          <w:rFonts w:ascii="Angsana New" w:hAnsi="Angsana New"/>
          <w:sz w:val="30"/>
          <w:szCs w:val="30"/>
          <w:cs/>
        </w:rPr>
        <w:t xml:space="preserve"> </w:t>
      </w:r>
      <w:r w:rsidRPr="006A3DE3">
        <w:rPr>
          <w:rFonts w:ascii="Angsana New" w:hAnsi="Angsana New" w:hint="cs"/>
          <w:sz w:val="30"/>
          <w:szCs w:val="30"/>
          <w:cs/>
        </w:rPr>
        <w:t>กลุ่มบริษัทรับรู้สินทรัพย์สิทธิการใช้ตามสัญญาเป็นส่วนหนึ่งของสินทรัพย์สิทธิการใช้ภายใต้ที่ดิน</w:t>
      </w:r>
      <w:r w:rsidRPr="006A3DE3">
        <w:rPr>
          <w:rFonts w:ascii="Angsana New" w:hAnsi="Angsana New"/>
          <w:sz w:val="30"/>
          <w:szCs w:val="30"/>
          <w:cs/>
        </w:rPr>
        <w:t xml:space="preserve"> </w:t>
      </w:r>
      <w:r w:rsidRPr="006A3DE3">
        <w:rPr>
          <w:rFonts w:ascii="Angsana New" w:hAnsi="Angsana New" w:hint="cs"/>
          <w:sz w:val="30"/>
          <w:szCs w:val="30"/>
          <w:cs/>
        </w:rPr>
        <w:t>อาคารและอุปกรณ์</w:t>
      </w:r>
      <w:r w:rsidRPr="006A3DE3">
        <w:rPr>
          <w:rFonts w:ascii="Angsana New" w:hAnsi="Angsana New"/>
          <w:sz w:val="30"/>
          <w:szCs w:val="30"/>
          <w:cs/>
        </w:rPr>
        <w:t xml:space="preserve"> </w:t>
      </w:r>
      <w:r w:rsidRPr="006A3DE3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6A3DE3">
        <w:rPr>
          <w:rFonts w:ascii="Angsana New" w:hAnsi="Angsana New"/>
          <w:sz w:val="30"/>
          <w:szCs w:val="30"/>
          <w:cs/>
        </w:rPr>
        <w:t xml:space="preserve"> </w:t>
      </w:r>
      <w:r w:rsidR="00ED4B99">
        <w:rPr>
          <w:rFonts w:ascii="Angsana New" w:hAnsi="Angsana New"/>
          <w:sz w:val="30"/>
          <w:szCs w:val="30"/>
        </w:rPr>
        <w:t>385.74</w:t>
      </w:r>
      <w:r w:rsidRPr="006A3DE3">
        <w:rPr>
          <w:rFonts w:ascii="Angsana New" w:hAnsi="Angsana New"/>
          <w:sz w:val="30"/>
          <w:szCs w:val="30"/>
        </w:rPr>
        <w:t xml:space="preserve"> </w:t>
      </w:r>
      <w:r w:rsidRPr="006A3DE3">
        <w:rPr>
          <w:rFonts w:ascii="Angsana New" w:hAnsi="Angsana New" w:hint="cs"/>
          <w:sz w:val="30"/>
          <w:szCs w:val="30"/>
          <w:cs/>
        </w:rPr>
        <w:t>ล้านบาท</w:t>
      </w:r>
    </w:p>
    <w:p w14:paraId="6ABBB59C" w14:textId="4599B495" w:rsidR="006A3DE3" w:rsidRDefault="006A3DE3" w:rsidP="003D40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4B1A3A7" w14:textId="33B26EBC" w:rsidR="006A3DE3" w:rsidRDefault="006A3DE3" w:rsidP="003D40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A3DE3">
        <w:rPr>
          <w:rFonts w:ascii="Angsana New" w:hAnsi="Angsana New" w:hint="cs"/>
          <w:sz w:val="30"/>
          <w:szCs w:val="30"/>
          <w:cs/>
        </w:rPr>
        <w:t>ในระหว่างปีสิ้นสุดวันที่</w:t>
      </w:r>
      <w:r w:rsidRPr="006A3DE3">
        <w:rPr>
          <w:rFonts w:ascii="Angsana New" w:hAnsi="Angsana New"/>
          <w:sz w:val="30"/>
          <w:szCs w:val="30"/>
          <w:cs/>
        </w:rPr>
        <w:t xml:space="preserve"> </w:t>
      </w:r>
      <w:r w:rsidRPr="006A3DE3">
        <w:rPr>
          <w:rFonts w:ascii="Angsana New" w:hAnsi="Angsana New"/>
          <w:sz w:val="30"/>
          <w:szCs w:val="30"/>
        </w:rPr>
        <w:t xml:space="preserve">31 </w:t>
      </w:r>
      <w:r w:rsidRPr="006A3DE3">
        <w:rPr>
          <w:rFonts w:ascii="Angsana New" w:hAnsi="Angsana New" w:hint="cs"/>
          <w:sz w:val="30"/>
          <w:szCs w:val="30"/>
          <w:cs/>
        </w:rPr>
        <w:t>ธันวาคม</w:t>
      </w:r>
      <w:r w:rsidRPr="006A3DE3">
        <w:rPr>
          <w:rFonts w:ascii="Angsana New" w:hAnsi="Angsana New"/>
          <w:sz w:val="30"/>
          <w:szCs w:val="30"/>
          <w:cs/>
        </w:rPr>
        <w:t xml:space="preserve"> </w:t>
      </w:r>
      <w:r w:rsidRPr="006A3DE3">
        <w:rPr>
          <w:rFonts w:ascii="Angsana New" w:hAnsi="Angsana New"/>
          <w:sz w:val="30"/>
          <w:szCs w:val="30"/>
        </w:rPr>
        <w:t xml:space="preserve">2564 </w:t>
      </w:r>
      <w:r w:rsidRPr="006A3DE3">
        <w:rPr>
          <w:rFonts w:ascii="Angsana New" w:hAnsi="Angsana New" w:hint="cs"/>
          <w:sz w:val="30"/>
          <w:szCs w:val="30"/>
          <w:cs/>
        </w:rPr>
        <w:t>บริษัท</w:t>
      </w:r>
      <w:r w:rsidRPr="006A3DE3">
        <w:rPr>
          <w:rFonts w:ascii="Angsana New" w:hAnsi="Angsana New"/>
          <w:sz w:val="30"/>
          <w:szCs w:val="30"/>
          <w:cs/>
        </w:rPr>
        <w:t xml:space="preserve"> </w:t>
      </w:r>
      <w:r w:rsidRPr="006A3DE3">
        <w:rPr>
          <w:rFonts w:ascii="Angsana New" w:hAnsi="Angsana New" w:hint="cs"/>
          <w:sz w:val="30"/>
          <w:szCs w:val="30"/>
          <w:cs/>
        </w:rPr>
        <w:t>พัทยา</w:t>
      </w:r>
      <w:r w:rsidRPr="006A3DE3">
        <w:rPr>
          <w:rFonts w:ascii="Angsana New" w:hAnsi="Angsana New"/>
          <w:sz w:val="30"/>
          <w:szCs w:val="30"/>
          <w:cs/>
        </w:rPr>
        <w:t xml:space="preserve"> </w:t>
      </w:r>
      <w:r w:rsidRPr="006A3DE3">
        <w:rPr>
          <w:rFonts w:ascii="Angsana New" w:hAnsi="Angsana New" w:hint="cs"/>
          <w:sz w:val="30"/>
          <w:szCs w:val="30"/>
          <w:cs/>
        </w:rPr>
        <w:t>พัฒนา</w:t>
      </w:r>
      <w:r w:rsidRPr="006A3DE3">
        <w:rPr>
          <w:rFonts w:ascii="Angsana New" w:hAnsi="Angsana New"/>
          <w:sz w:val="30"/>
          <w:szCs w:val="30"/>
          <w:cs/>
        </w:rPr>
        <w:t xml:space="preserve"> </w:t>
      </w:r>
      <w:r w:rsidRPr="006A3DE3">
        <w:rPr>
          <w:rFonts w:ascii="Angsana New" w:hAnsi="Angsana New" w:hint="cs"/>
          <w:sz w:val="30"/>
          <w:szCs w:val="30"/>
          <w:cs/>
        </w:rPr>
        <w:t>แอสแสท</w:t>
      </w:r>
      <w:r w:rsidRPr="006A3DE3">
        <w:rPr>
          <w:rFonts w:ascii="Angsana New" w:hAnsi="Angsana New"/>
          <w:sz w:val="30"/>
          <w:szCs w:val="30"/>
          <w:cs/>
        </w:rPr>
        <w:t xml:space="preserve"> </w:t>
      </w:r>
      <w:r w:rsidRPr="006A3DE3">
        <w:rPr>
          <w:rFonts w:ascii="Angsana New" w:hAnsi="Angsana New" w:hint="cs"/>
          <w:sz w:val="30"/>
          <w:szCs w:val="30"/>
          <w:cs/>
        </w:rPr>
        <w:t>จำกัด</w:t>
      </w:r>
      <w:r w:rsidRPr="006A3DE3">
        <w:rPr>
          <w:rFonts w:ascii="Angsana New" w:hAnsi="Angsana New"/>
          <w:sz w:val="30"/>
          <w:szCs w:val="30"/>
          <w:cs/>
        </w:rPr>
        <w:t xml:space="preserve"> (</w:t>
      </w:r>
      <w:r w:rsidRPr="006A3DE3">
        <w:rPr>
          <w:rFonts w:ascii="Angsana New" w:hAnsi="Angsana New" w:hint="cs"/>
          <w:sz w:val="30"/>
          <w:szCs w:val="30"/>
          <w:cs/>
        </w:rPr>
        <w:t>เดิมชื่อ</w:t>
      </w:r>
      <w:r w:rsidRPr="006A3DE3">
        <w:rPr>
          <w:rFonts w:ascii="Angsana New" w:hAnsi="Angsana New"/>
          <w:sz w:val="30"/>
          <w:szCs w:val="30"/>
          <w:cs/>
        </w:rPr>
        <w:t xml:space="preserve"> </w:t>
      </w:r>
      <w:r w:rsidRPr="006A3DE3">
        <w:rPr>
          <w:rFonts w:ascii="Angsana New" w:hAnsi="Angsana New" w:hint="cs"/>
          <w:sz w:val="30"/>
          <w:szCs w:val="30"/>
          <w:cs/>
        </w:rPr>
        <w:t>บริษัท</w:t>
      </w:r>
      <w:r w:rsidRPr="006A3DE3">
        <w:rPr>
          <w:rFonts w:ascii="Angsana New" w:hAnsi="Angsana New"/>
          <w:sz w:val="30"/>
          <w:szCs w:val="30"/>
          <w:cs/>
        </w:rPr>
        <w:t xml:space="preserve"> </w:t>
      </w:r>
      <w:r w:rsidRPr="006A3DE3">
        <w:rPr>
          <w:rFonts w:ascii="Angsana New" w:hAnsi="Angsana New" w:hint="cs"/>
          <w:sz w:val="30"/>
          <w:szCs w:val="30"/>
          <w:cs/>
        </w:rPr>
        <w:t>พัทยา</w:t>
      </w:r>
      <w:r w:rsidRPr="006A3DE3">
        <w:rPr>
          <w:rFonts w:ascii="Angsana New" w:hAnsi="Angsana New"/>
          <w:sz w:val="30"/>
          <w:szCs w:val="30"/>
          <w:cs/>
        </w:rPr>
        <w:t xml:space="preserve"> </w:t>
      </w:r>
      <w:r w:rsidRPr="006A3DE3">
        <w:rPr>
          <w:rFonts w:ascii="Angsana New" w:hAnsi="Angsana New" w:hint="cs"/>
          <w:sz w:val="30"/>
          <w:szCs w:val="30"/>
          <w:cs/>
        </w:rPr>
        <w:t>รีสอร์ท</w:t>
      </w:r>
      <w:r>
        <w:rPr>
          <w:rFonts w:ascii="Angsana New" w:hAnsi="Angsana New"/>
          <w:sz w:val="30"/>
          <w:szCs w:val="30"/>
        </w:rPr>
        <w:br/>
      </w:r>
      <w:r w:rsidRPr="006A3DE3">
        <w:rPr>
          <w:rFonts w:ascii="Angsana New" w:hAnsi="Angsana New" w:hint="cs"/>
          <w:sz w:val="30"/>
          <w:szCs w:val="30"/>
          <w:cs/>
        </w:rPr>
        <w:t>แอสเสท</w:t>
      </w:r>
      <w:r w:rsidRPr="006A3DE3">
        <w:rPr>
          <w:rFonts w:ascii="Angsana New" w:hAnsi="Angsana New"/>
          <w:sz w:val="30"/>
          <w:szCs w:val="30"/>
          <w:cs/>
        </w:rPr>
        <w:t xml:space="preserve"> </w:t>
      </w:r>
      <w:r w:rsidRPr="006A3DE3">
        <w:rPr>
          <w:rFonts w:ascii="Angsana New" w:hAnsi="Angsana New" w:hint="cs"/>
          <w:sz w:val="30"/>
          <w:szCs w:val="30"/>
          <w:cs/>
        </w:rPr>
        <w:t>จำกัด</w:t>
      </w:r>
      <w:r w:rsidRPr="006A3DE3">
        <w:rPr>
          <w:rFonts w:ascii="Angsana New" w:hAnsi="Angsana New"/>
          <w:sz w:val="30"/>
          <w:szCs w:val="30"/>
          <w:cs/>
        </w:rPr>
        <w:t xml:space="preserve">) </w:t>
      </w:r>
      <w:r w:rsidRPr="006A3DE3">
        <w:rPr>
          <w:rFonts w:ascii="Angsana New" w:hAnsi="Angsana New" w:hint="cs"/>
          <w:sz w:val="30"/>
          <w:szCs w:val="30"/>
          <w:cs/>
        </w:rPr>
        <w:t>ซึ่งเป็นบริษัทย่อยของบริษัทเข้าทำสัญญาเพื่อซื้อที่ดินและอาคาร</w:t>
      </w:r>
      <w:r w:rsidRPr="006A3DE3">
        <w:rPr>
          <w:rFonts w:ascii="Angsana New" w:hAnsi="Angsana New"/>
          <w:sz w:val="30"/>
          <w:szCs w:val="30"/>
          <w:cs/>
        </w:rPr>
        <w:t xml:space="preserve"> </w:t>
      </w:r>
      <w:r w:rsidRPr="006A3DE3">
        <w:rPr>
          <w:rFonts w:ascii="Angsana New" w:hAnsi="Angsana New" w:hint="cs"/>
          <w:sz w:val="30"/>
          <w:szCs w:val="30"/>
          <w:cs/>
        </w:rPr>
        <w:t>ในเมืองพัทยา</w:t>
      </w:r>
      <w:r w:rsidRPr="006A3DE3">
        <w:rPr>
          <w:rFonts w:ascii="Angsana New" w:hAnsi="Angsana New"/>
          <w:sz w:val="30"/>
          <w:szCs w:val="30"/>
          <w:cs/>
        </w:rPr>
        <w:t xml:space="preserve"> </w:t>
      </w:r>
      <w:r w:rsidRPr="006A3DE3">
        <w:rPr>
          <w:rFonts w:ascii="Angsana New" w:hAnsi="Angsana New" w:hint="cs"/>
          <w:sz w:val="30"/>
          <w:szCs w:val="30"/>
          <w:cs/>
        </w:rPr>
        <w:t>จังหวัดชลบุรี</w:t>
      </w:r>
      <w:r w:rsidRPr="006A3DE3">
        <w:rPr>
          <w:rFonts w:ascii="Angsana New" w:hAnsi="Angsana New"/>
          <w:sz w:val="30"/>
          <w:szCs w:val="30"/>
          <w:cs/>
        </w:rPr>
        <w:t xml:space="preserve"> </w:t>
      </w:r>
      <w:r w:rsidRPr="006A3DE3">
        <w:rPr>
          <w:rFonts w:ascii="Angsana New" w:hAnsi="Angsana New" w:hint="cs"/>
          <w:sz w:val="30"/>
          <w:szCs w:val="30"/>
          <w:cs/>
        </w:rPr>
        <w:t>เพื่อปรับปรุงอาคารสำหรับประกอบกิจการโรงแรม</w:t>
      </w:r>
      <w:r w:rsidRPr="006A3DE3">
        <w:rPr>
          <w:rFonts w:ascii="Angsana New" w:hAnsi="Angsana New"/>
          <w:sz w:val="30"/>
          <w:szCs w:val="30"/>
          <w:cs/>
        </w:rPr>
        <w:t xml:space="preserve"> </w:t>
      </w:r>
      <w:r w:rsidRPr="006A3DE3">
        <w:rPr>
          <w:rFonts w:ascii="Angsana New" w:hAnsi="Angsana New" w:hint="cs"/>
          <w:sz w:val="30"/>
          <w:szCs w:val="30"/>
          <w:cs/>
        </w:rPr>
        <w:t>มูลค่ารวม</w:t>
      </w:r>
      <w:r w:rsidRPr="006A3DE3">
        <w:rPr>
          <w:rFonts w:ascii="Angsana New" w:hAnsi="Angsana New"/>
          <w:sz w:val="30"/>
          <w:szCs w:val="30"/>
          <w:cs/>
        </w:rPr>
        <w:t xml:space="preserve"> </w:t>
      </w:r>
      <w:r w:rsidRPr="006A3DE3">
        <w:rPr>
          <w:rFonts w:ascii="Angsana New" w:hAnsi="Angsana New"/>
          <w:sz w:val="30"/>
          <w:szCs w:val="30"/>
        </w:rPr>
        <w:t xml:space="preserve">549.90 </w:t>
      </w:r>
      <w:r w:rsidRPr="006A3DE3">
        <w:rPr>
          <w:rFonts w:ascii="Angsana New" w:hAnsi="Angsana New" w:hint="cs"/>
          <w:sz w:val="30"/>
          <w:szCs w:val="30"/>
          <w:cs/>
        </w:rPr>
        <w:t>ล้านบาท</w:t>
      </w:r>
      <w:r w:rsidRPr="006A3DE3">
        <w:rPr>
          <w:rFonts w:ascii="Angsana New" w:hAnsi="Angsana New"/>
          <w:sz w:val="30"/>
          <w:szCs w:val="30"/>
          <w:cs/>
        </w:rPr>
        <w:t xml:space="preserve"> </w:t>
      </w:r>
      <w:r w:rsidRPr="006A3DE3">
        <w:rPr>
          <w:rFonts w:ascii="Angsana New" w:hAnsi="Angsana New" w:hint="cs"/>
          <w:sz w:val="30"/>
          <w:szCs w:val="30"/>
          <w:cs/>
        </w:rPr>
        <w:t>โดยประกอบด้วยที่ดินมูลค่า</w:t>
      </w:r>
      <w:r w:rsidRPr="006A3DE3">
        <w:rPr>
          <w:rFonts w:ascii="Angsana New" w:hAnsi="Angsana New"/>
          <w:sz w:val="30"/>
          <w:szCs w:val="30"/>
          <w:cs/>
        </w:rPr>
        <w:t xml:space="preserve"> </w:t>
      </w:r>
      <w:r w:rsidRPr="006A3DE3">
        <w:rPr>
          <w:rFonts w:ascii="Angsana New" w:hAnsi="Angsana New"/>
          <w:sz w:val="30"/>
          <w:szCs w:val="30"/>
        </w:rPr>
        <w:t xml:space="preserve">514.21 </w:t>
      </w:r>
      <w:r w:rsidRPr="006A3DE3">
        <w:rPr>
          <w:rFonts w:ascii="Angsana New" w:hAnsi="Angsana New" w:hint="cs"/>
          <w:sz w:val="30"/>
          <w:szCs w:val="30"/>
          <w:cs/>
        </w:rPr>
        <w:t>ล้านบาท</w:t>
      </w:r>
      <w:r w:rsidRPr="006A3DE3">
        <w:rPr>
          <w:rFonts w:ascii="Angsana New" w:hAnsi="Angsana New"/>
          <w:sz w:val="30"/>
          <w:szCs w:val="30"/>
          <w:cs/>
        </w:rPr>
        <w:t xml:space="preserve"> </w:t>
      </w:r>
      <w:r w:rsidRPr="006A3DE3">
        <w:rPr>
          <w:rFonts w:ascii="Angsana New" w:hAnsi="Angsana New" w:hint="cs"/>
          <w:sz w:val="30"/>
          <w:szCs w:val="30"/>
          <w:cs/>
        </w:rPr>
        <w:t>อาคารและส่วนปรับปรุงอาคารระหว่างก่อสร้างและติดตั้งมูลค่า</w:t>
      </w:r>
      <w:r w:rsidRPr="006A3DE3">
        <w:rPr>
          <w:rFonts w:ascii="Angsana New" w:hAnsi="Angsana New"/>
          <w:sz w:val="30"/>
          <w:szCs w:val="30"/>
          <w:cs/>
        </w:rPr>
        <w:t xml:space="preserve"> </w:t>
      </w:r>
      <w:r w:rsidRPr="006A3DE3">
        <w:rPr>
          <w:rFonts w:ascii="Angsana New" w:hAnsi="Angsana New"/>
          <w:sz w:val="30"/>
          <w:szCs w:val="30"/>
        </w:rPr>
        <w:t xml:space="preserve">35.69 </w:t>
      </w:r>
      <w:r w:rsidRPr="006A3DE3">
        <w:rPr>
          <w:rFonts w:ascii="Angsana New" w:hAnsi="Angsana New" w:hint="cs"/>
          <w:sz w:val="30"/>
          <w:szCs w:val="30"/>
          <w:cs/>
        </w:rPr>
        <w:t>ล้านบาท</w:t>
      </w:r>
    </w:p>
    <w:p w14:paraId="36F5DECA" w14:textId="77777777" w:rsidR="006A3DE3" w:rsidRDefault="006A3DE3" w:rsidP="003D40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1AD9ACA" w14:textId="5157A05F" w:rsidR="001C6165" w:rsidRDefault="00DD253E" w:rsidP="003D40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 w:hint="cs"/>
          <w:sz w:val="30"/>
          <w:szCs w:val="30"/>
          <w:cs/>
        </w:rPr>
        <w:t>กลุ่มบริษัทมีสัญญาเช่าที่ดิน สัญญาเช่าส่วนปรับปรุงอาคาร เครื่องตกแต่ง</w:t>
      </w:r>
      <w:r w:rsidRPr="00E11762">
        <w:rPr>
          <w:rFonts w:ascii="Angsana New" w:hAnsi="Angsana New"/>
          <w:sz w:val="30"/>
          <w:szCs w:val="30"/>
          <w:cs/>
        </w:rPr>
        <w:t xml:space="preserve"> </w:t>
      </w:r>
      <w:r w:rsidRPr="00E11762">
        <w:rPr>
          <w:rFonts w:ascii="Angsana New" w:hAnsi="Angsana New" w:hint="cs"/>
          <w:sz w:val="30"/>
          <w:szCs w:val="30"/>
          <w:cs/>
        </w:rPr>
        <w:t xml:space="preserve">ติดตั้งและอุปกรณ์สำนักงาน และ </w:t>
      </w:r>
      <w:r w:rsidRPr="00E11762">
        <w:rPr>
          <w:rFonts w:ascii="Angsana New" w:hAnsi="Angsana New"/>
          <w:sz w:val="30"/>
          <w:szCs w:val="30"/>
          <w:cs/>
          <w:lang w:val="en-GB"/>
        </w:rPr>
        <w:t>ยานพาหนะ</w:t>
      </w:r>
      <w:r w:rsidRPr="00E11762">
        <w:rPr>
          <w:rFonts w:ascii="Angsana New" w:hAnsi="Angsana New" w:hint="cs"/>
          <w:sz w:val="30"/>
          <w:szCs w:val="30"/>
          <w:cs/>
        </w:rPr>
        <w:t>กับกิจการที่เกี่ยวข้องและกิจการอื่นหลายแห่ง</w:t>
      </w:r>
      <w:r w:rsidRPr="00E11762">
        <w:rPr>
          <w:rFonts w:ascii="Angsana New" w:hAnsi="Angsana New"/>
          <w:sz w:val="30"/>
          <w:szCs w:val="30"/>
          <w:cs/>
        </w:rPr>
        <w:t xml:space="preserve"> </w:t>
      </w:r>
      <w:r w:rsidRPr="00E11762">
        <w:rPr>
          <w:rFonts w:ascii="Angsana New" w:hAnsi="Angsana New" w:hint="cs"/>
          <w:sz w:val="30"/>
          <w:szCs w:val="30"/>
          <w:cs/>
        </w:rPr>
        <w:t>กลุ่มบริษัทรับรู้สินทรัพย์สิทธิการใช้ตามสัญญาเช่าที่เดิมจัดประเภทเป็นสัญญาเช่าดำเนินงาน</w:t>
      </w:r>
      <w:r w:rsidRPr="00E11762">
        <w:rPr>
          <w:rFonts w:ascii="Angsana New" w:hAnsi="Angsana New"/>
          <w:sz w:val="30"/>
          <w:szCs w:val="30"/>
          <w:cs/>
        </w:rPr>
        <w:t xml:space="preserve"> </w:t>
      </w:r>
      <w:r w:rsidRPr="00E11762">
        <w:rPr>
          <w:rFonts w:ascii="Angsana New" w:hAnsi="Angsana New" w:hint="cs"/>
          <w:sz w:val="30"/>
          <w:szCs w:val="30"/>
          <w:cs/>
        </w:rPr>
        <w:t>รวมถึงเงินจ่ายล่วงหน้าค่าเช่าที่ดินหลายแห่งที่เดิมรับรู้เป็นสิทธิการเช่า</w:t>
      </w:r>
      <w:r w:rsidRPr="00E11762">
        <w:rPr>
          <w:rFonts w:ascii="Angsana New" w:hAnsi="Angsana New"/>
          <w:sz w:val="30"/>
          <w:szCs w:val="30"/>
          <w:cs/>
        </w:rPr>
        <w:t xml:space="preserve"> </w:t>
      </w:r>
      <w:r w:rsidRPr="00E11762">
        <w:rPr>
          <w:rFonts w:ascii="Angsana New" w:hAnsi="Angsana New" w:hint="cs"/>
          <w:sz w:val="30"/>
          <w:szCs w:val="30"/>
          <w:cs/>
        </w:rPr>
        <w:t>เป็นส่วนหนึ่งของสินทรัพย์สิทธิการใช้ภายใต้ที่ดิน</w:t>
      </w:r>
      <w:r w:rsidRPr="00E11762">
        <w:rPr>
          <w:rFonts w:ascii="Angsana New" w:hAnsi="Angsana New"/>
          <w:sz w:val="30"/>
          <w:szCs w:val="30"/>
          <w:cs/>
        </w:rPr>
        <w:t xml:space="preserve"> </w:t>
      </w:r>
      <w:r w:rsidRPr="00E11762">
        <w:rPr>
          <w:rFonts w:ascii="Angsana New" w:hAnsi="Angsana New" w:hint="cs"/>
          <w:sz w:val="30"/>
          <w:szCs w:val="30"/>
          <w:cs/>
        </w:rPr>
        <w:t>อาคารและอุปกรณ์</w:t>
      </w:r>
      <w:r w:rsidRPr="00E11762">
        <w:rPr>
          <w:rFonts w:ascii="Angsana New" w:hAnsi="Angsana New"/>
          <w:sz w:val="30"/>
          <w:szCs w:val="30"/>
          <w:cs/>
        </w:rPr>
        <w:t xml:space="preserve"> </w:t>
      </w:r>
      <w:r w:rsidRPr="00E11762">
        <w:rPr>
          <w:rFonts w:ascii="Angsana New" w:hAnsi="Angsana New" w:hint="cs"/>
          <w:sz w:val="30"/>
          <w:szCs w:val="30"/>
          <w:cs/>
        </w:rPr>
        <w:t>ณ</w:t>
      </w:r>
      <w:r w:rsidRPr="00E11762">
        <w:rPr>
          <w:rFonts w:ascii="Angsana New" w:hAnsi="Angsana New"/>
          <w:sz w:val="30"/>
          <w:szCs w:val="30"/>
          <w:cs/>
        </w:rPr>
        <w:t xml:space="preserve"> </w:t>
      </w:r>
      <w:r w:rsidRPr="00E11762">
        <w:rPr>
          <w:rFonts w:ascii="Angsana New" w:hAnsi="Angsana New" w:hint="cs"/>
          <w:sz w:val="30"/>
          <w:szCs w:val="30"/>
          <w:cs/>
        </w:rPr>
        <w:t>วันที่</w:t>
      </w:r>
      <w:r w:rsidRPr="00E11762">
        <w:rPr>
          <w:rFonts w:ascii="Angsana New" w:hAnsi="Angsana New"/>
          <w:sz w:val="30"/>
          <w:szCs w:val="30"/>
          <w:cs/>
        </w:rPr>
        <w:t xml:space="preserve"> </w:t>
      </w:r>
      <w:r w:rsidRPr="00E11762">
        <w:rPr>
          <w:rFonts w:ascii="Angsana New" w:hAnsi="Angsana New"/>
          <w:sz w:val="30"/>
          <w:szCs w:val="30"/>
        </w:rPr>
        <w:t xml:space="preserve">1 </w:t>
      </w:r>
      <w:r w:rsidRPr="00E11762">
        <w:rPr>
          <w:rFonts w:ascii="Angsana New" w:hAnsi="Angsana New" w:hint="cs"/>
          <w:sz w:val="30"/>
          <w:szCs w:val="30"/>
          <w:cs/>
        </w:rPr>
        <w:t>มกราคม</w:t>
      </w:r>
      <w:r w:rsidRPr="00E11762">
        <w:rPr>
          <w:rFonts w:ascii="Angsana New" w:hAnsi="Angsana New"/>
          <w:sz w:val="30"/>
          <w:szCs w:val="30"/>
          <w:cs/>
        </w:rPr>
        <w:t xml:space="preserve"> </w:t>
      </w:r>
      <w:r w:rsidRPr="00E11762">
        <w:rPr>
          <w:rFonts w:ascii="Angsana New" w:hAnsi="Angsana New"/>
          <w:sz w:val="30"/>
          <w:szCs w:val="30"/>
        </w:rPr>
        <w:t xml:space="preserve">2563 </w:t>
      </w:r>
      <w:r w:rsidRPr="00E11762">
        <w:rPr>
          <w:rFonts w:ascii="Angsana New" w:hAnsi="Angsana New" w:hint="cs"/>
          <w:sz w:val="30"/>
          <w:szCs w:val="30"/>
          <w:cs/>
        </w:rPr>
        <w:t>จำนวนเงิน</w:t>
      </w:r>
      <w:r w:rsidRPr="00E11762">
        <w:rPr>
          <w:rFonts w:ascii="Angsana New" w:hAnsi="Angsana New"/>
          <w:sz w:val="30"/>
          <w:szCs w:val="30"/>
          <w:cs/>
        </w:rPr>
        <w:t xml:space="preserve"> </w:t>
      </w:r>
      <w:r w:rsidRPr="00E11762">
        <w:rPr>
          <w:rFonts w:ascii="Angsana New" w:hAnsi="Angsana New"/>
          <w:sz w:val="30"/>
          <w:szCs w:val="30"/>
        </w:rPr>
        <w:t xml:space="preserve">1,172.15 </w:t>
      </w:r>
      <w:r w:rsidRPr="00E11762">
        <w:rPr>
          <w:rFonts w:ascii="Angsana New" w:hAnsi="Angsana New" w:hint="cs"/>
          <w:sz w:val="30"/>
          <w:szCs w:val="30"/>
          <w:cs/>
        </w:rPr>
        <w:t xml:space="preserve">ล้านบาท </w:t>
      </w:r>
    </w:p>
    <w:p w14:paraId="29B0389A" w14:textId="77777777" w:rsidR="006A3DE3" w:rsidRDefault="006A3DE3" w:rsidP="003D40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10080" w:type="dxa"/>
        <w:tblLayout w:type="fixed"/>
        <w:tblLook w:val="0020" w:firstRow="1" w:lastRow="0" w:firstColumn="0" w:lastColumn="0" w:noHBand="0" w:noVBand="0"/>
      </w:tblPr>
      <w:tblGrid>
        <w:gridCol w:w="3330"/>
        <w:gridCol w:w="27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4F19B3" w:rsidRPr="00E11762" w14:paraId="5B4C89BE" w14:textId="77777777" w:rsidTr="004F19B3">
        <w:trPr>
          <w:cantSplit/>
          <w:tblHeader/>
        </w:trPr>
        <w:tc>
          <w:tcPr>
            <w:tcW w:w="3330" w:type="dxa"/>
          </w:tcPr>
          <w:p w14:paraId="6CDF469C" w14:textId="77777777" w:rsidR="004F19B3" w:rsidRPr="00E11762" w:rsidRDefault="004F19B3" w:rsidP="003F31C6">
            <w:pPr>
              <w:pStyle w:val="30"/>
              <w:tabs>
                <w:tab w:val="clear" w:pos="360"/>
                <w:tab w:val="clear" w:pos="720"/>
                <w:tab w:val="left" w:pos="372"/>
              </w:tabs>
              <w:spacing w:line="320" w:lineRule="exact"/>
              <w:ind w:left="-98" w:right="63" w:firstLine="98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6750" w:type="dxa"/>
            <w:gridSpan w:val="10"/>
          </w:tcPr>
          <w:p w14:paraId="69B83816" w14:textId="77777777" w:rsidR="004F19B3" w:rsidRPr="00E11762" w:rsidRDefault="004F19B3" w:rsidP="003F31C6">
            <w:pPr>
              <w:pStyle w:val="30"/>
              <w:tabs>
                <w:tab w:val="clear" w:pos="360"/>
                <w:tab w:val="clear" w:pos="720"/>
              </w:tabs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  <w:r w:rsidRPr="00E11762">
              <w:rPr>
                <w:rFonts w:ascii="Angsana New" w:eastAsia="MS Mincho" w:hAnsi="Angsana New" w:hint="cs"/>
                <w:b/>
                <w:bCs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4F19B3" w:rsidRPr="00E11762" w14:paraId="78B5C256" w14:textId="77777777" w:rsidTr="004F19B3">
        <w:trPr>
          <w:cantSplit/>
          <w:tblHeader/>
        </w:trPr>
        <w:tc>
          <w:tcPr>
            <w:tcW w:w="3330" w:type="dxa"/>
          </w:tcPr>
          <w:p w14:paraId="224D317D" w14:textId="77777777" w:rsidR="004F19B3" w:rsidRPr="00E11762" w:rsidRDefault="004F19B3" w:rsidP="003F31C6">
            <w:pPr>
              <w:pStyle w:val="30"/>
              <w:tabs>
                <w:tab w:val="clear" w:pos="360"/>
                <w:tab w:val="clear" w:pos="720"/>
                <w:tab w:val="left" w:pos="372"/>
              </w:tabs>
              <w:spacing w:line="320" w:lineRule="exact"/>
              <w:ind w:left="-98" w:right="63" w:firstLine="98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270" w:type="dxa"/>
            <w:vAlign w:val="bottom"/>
          </w:tcPr>
          <w:p w14:paraId="2B6D8044" w14:textId="77777777" w:rsidR="004F19B3" w:rsidRPr="00E11762" w:rsidRDefault="004F19B3" w:rsidP="003F31C6">
            <w:pPr>
              <w:pStyle w:val="30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2DE6D52" w14:textId="77777777" w:rsidR="004F19B3" w:rsidRPr="00E11762" w:rsidRDefault="004F19B3" w:rsidP="003F31C6">
            <w:pPr>
              <w:pStyle w:val="30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5"/>
                <w:szCs w:val="25"/>
                <w:lang w:val="en-US"/>
              </w:rPr>
            </w:pPr>
            <w:r w:rsidRPr="00E11762">
              <w:rPr>
                <w:rFonts w:asciiTheme="majorBidi" w:hAnsiTheme="majorBidi" w:cstheme="majorBidi"/>
                <w:spacing w:val="-6"/>
                <w:sz w:val="25"/>
                <w:szCs w:val="25"/>
                <w:cs/>
                <w:lang w:val="en-US"/>
              </w:rPr>
              <w:t>อาคารและ</w:t>
            </w:r>
          </w:p>
          <w:p w14:paraId="4A14BA9B" w14:textId="77777777" w:rsidR="004F19B3" w:rsidRPr="00E11762" w:rsidRDefault="004F19B3" w:rsidP="003F31C6">
            <w:pPr>
              <w:pStyle w:val="30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E11762">
              <w:rPr>
                <w:rFonts w:asciiTheme="majorBidi" w:hAnsiTheme="majorBidi" w:cstheme="majorBidi"/>
                <w:spacing w:val="-6"/>
                <w:sz w:val="25"/>
                <w:szCs w:val="25"/>
                <w:cs/>
                <w:lang w:val="en-US"/>
              </w:rPr>
              <w:t>ส่วนปรับปรุงอาคาร</w:t>
            </w:r>
          </w:p>
        </w:tc>
        <w:tc>
          <w:tcPr>
            <w:tcW w:w="270" w:type="dxa"/>
            <w:vAlign w:val="bottom"/>
          </w:tcPr>
          <w:p w14:paraId="1847A1A8" w14:textId="77777777" w:rsidR="004F19B3" w:rsidRPr="00E11762" w:rsidRDefault="004F19B3" w:rsidP="003F31C6">
            <w:pPr>
              <w:pStyle w:val="30"/>
              <w:tabs>
                <w:tab w:val="clear" w:pos="360"/>
                <w:tab w:val="clear" w:pos="720"/>
              </w:tabs>
              <w:spacing w:line="320" w:lineRule="exact"/>
              <w:ind w:left="-108" w:right="6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80" w:type="dxa"/>
            <w:vAlign w:val="bottom"/>
          </w:tcPr>
          <w:p w14:paraId="0F11593D" w14:textId="77777777" w:rsidR="004F19B3" w:rsidRPr="00E11762" w:rsidRDefault="004F19B3" w:rsidP="003F31C6">
            <w:pPr>
              <w:pStyle w:val="30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11762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เครื่องตกแต่ง ติดตั้ง</w:t>
            </w:r>
          </w:p>
          <w:p w14:paraId="27993D46" w14:textId="77777777" w:rsidR="004F19B3" w:rsidRPr="00E11762" w:rsidRDefault="004F19B3" w:rsidP="003F31C6">
            <w:pPr>
              <w:pStyle w:val="30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E11762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และอุปกรณ์สำนักงาน</w:t>
            </w:r>
          </w:p>
        </w:tc>
        <w:tc>
          <w:tcPr>
            <w:tcW w:w="270" w:type="dxa"/>
            <w:vAlign w:val="bottom"/>
          </w:tcPr>
          <w:p w14:paraId="3CD05E2D" w14:textId="77777777" w:rsidR="004F19B3" w:rsidRPr="00E11762" w:rsidRDefault="004F19B3" w:rsidP="003F31C6">
            <w:pPr>
              <w:pStyle w:val="30"/>
              <w:tabs>
                <w:tab w:val="clear" w:pos="360"/>
                <w:tab w:val="clear" w:pos="720"/>
              </w:tabs>
              <w:spacing w:line="320" w:lineRule="exact"/>
              <w:ind w:left="-108" w:right="6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80" w:type="dxa"/>
            <w:vAlign w:val="bottom"/>
          </w:tcPr>
          <w:p w14:paraId="20B9C395" w14:textId="77777777" w:rsidR="004F19B3" w:rsidRPr="00E11762" w:rsidRDefault="004F19B3" w:rsidP="003F31C6">
            <w:pPr>
              <w:pStyle w:val="30"/>
              <w:tabs>
                <w:tab w:val="clear" w:pos="360"/>
                <w:tab w:val="clear" w:pos="720"/>
              </w:tabs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11762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ยานพาหนะ</w:t>
            </w:r>
          </w:p>
        </w:tc>
        <w:tc>
          <w:tcPr>
            <w:tcW w:w="270" w:type="dxa"/>
            <w:vAlign w:val="bottom"/>
          </w:tcPr>
          <w:p w14:paraId="1190FFCD" w14:textId="77777777" w:rsidR="004F19B3" w:rsidRPr="00E11762" w:rsidRDefault="004F19B3" w:rsidP="003F31C6">
            <w:pPr>
              <w:pStyle w:val="30"/>
              <w:tabs>
                <w:tab w:val="clear" w:pos="360"/>
                <w:tab w:val="clear" w:pos="720"/>
              </w:tabs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2B218B1" w14:textId="77777777" w:rsidR="004F19B3" w:rsidRPr="00E11762" w:rsidRDefault="004F19B3" w:rsidP="003F31C6">
            <w:pPr>
              <w:pStyle w:val="30"/>
              <w:tabs>
                <w:tab w:val="clear" w:pos="360"/>
                <w:tab w:val="clear" w:pos="720"/>
              </w:tabs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E11762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สินทรัพย์ระหว่าง</w:t>
            </w:r>
          </w:p>
          <w:p w14:paraId="056A0124" w14:textId="77777777" w:rsidR="004F19B3" w:rsidRPr="00E11762" w:rsidRDefault="004F19B3" w:rsidP="003F31C6">
            <w:pPr>
              <w:pStyle w:val="30"/>
              <w:tabs>
                <w:tab w:val="clear" w:pos="360"/>
                <w:tab w:val="clear" w:pos="720"/>
              </w:tabs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E11762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ก่อสร้างและติดตั้ง</w:t>
            </w:r>
          </w:p>
        </w:tc>
        <w:tc>
          <w:tcPr>
            <w:tcW w:w="270" w:type="dxa"/>
            <w:vAlign w:val="bottom"/>
          </w:tcPr>
          <w:p w14:paraId="4EBA7674" w14:textId="77777777" w:rsidR="004F19B3" w:rsidRPr="00E11762" w:rsidRDefault="004F19B3" w:rsidP="003F31C6">
            <w:pPr>
              <w:pStyle w:val="30"/>
              <w:tabs>
                <w:tab w:val="clear" w:pos="360"/>
                <w:tab w:val="clear" w:pos="720"/>
              </w:tabs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25F2FB3" w14:textId="77777777" w:rsidR="004F19B3" w:rsidRPr="00E11762" w:rsidRDefault="004F19B3" w:rsidP="003F31C6">
            <w:pPr>
              <w:pStyle w:val="30"/>
              <w:tabs>
                <w:tab w:val="clear" w:pos="360"/>
                <w:tab w:val="clear" w:pos="720"/>
              </w:tabs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E11762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รวม</w:t>
            </w:r>
          </w:p>
        </w:tc>
      </w:tr>
      <w:tr w:rsidR="004F19B3" w:rsidRPr="00E11762" w14:paraId="50AD51F4" w14:textId="77777777" w:rsidTr="004F19B3">
        <w:trPr>
          <w:cantSplit/>
          <w:tblHeader/>
        </w:trPr>
        <w:tc>
          <w:tcPr>
            <w:tcW w:w="3330" w:type="dxa"/>
          </w:tcPr>
          <w:p w14:paraId="6FED550D" w14:textId="77777777" w:rsidR="004F19B3" w:rsidRPr="00E11762" w:rsidRDefault="004F19B3" w:rsidP="003F31C6">
            <w:pPr>
              <w:pStyle w:val="30"/>
              <w:tabs>
                <w:tab w:val="clear" w:pos="360"/>
                <w:tab w:val="clear" w:pos="720"/>
                <w:tab w:val="left" w:pos="372"/>
              </w:tabs>
              <w:spacing w:line="320" w:lineRule="exact"/>
              <w:ind w:left="-98" w:right="63" w:firstLine="98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6750" w:type="dxa"/>
            <w:gridSpan w:val="10"/>
          </w:tcPr>
          <w:p w14:paraId="2872A193" w14:textId="77777777" w:rsidR="004F19B3" w:rsidRPr="00E11762" w:rsidRDefault="004F19B3" w:rsidP="003F31C6">
            <w:pPr>
              <w:pStyle w:val="30"/>
              <w:tabs>
                <w:tab w:val="clear" w:pos="360"/>
                <w:tab w:val="clear" w:pos="720"/>
              </w:tabs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  <w:lang w:val="en-US"/>
              </w:rPr>
            </w:pPr>
            <w:r w:rsidRPr="00E11762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  <w:lang w:val="en-US"/>
              </w:rPr>
              <w:t>(พันบาท)</w:t>
            </w:r>
          </w:p>
        </w:tc>
      </w:tr>
      <w:tr w:rsidR="004F19B3" w:rsidRPr="00E11762" w14:paraId="7E89E69C" w14:textId="77777777" w:rsidTr="004F19B3">
        <w:trPr>
          <w:cantSplit/>
          <w:trHeight w:val="162"/>
        </w:trPr>
        <w:tc>
          <w:tcPr>
            <w:tcW w:w="3330" w:type="dxa"/>
          </w:tcPr>
          <w:p w14:paraId="242DD768" w14:textId="77777777" w:rsidR="004F19B3" w:rsidRPr="00E11762" w:rsidRDefault="004F19B3" w:rsidP="003F31C6">
            <w:pPr>
              <w:tabs>
                <w:tab w:val="left" w:pos="372"/>
              </w:tabs>
              <w:spacing w:line="320" w:lineRule="exact"/>
              <w:ind w:right="6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  <w:r w:rsidRPr="00E11762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 xml:space="preserve">ราคาทุน </w:t>
            </w:r>
          </w:p>
        </w:tc>
        <w:tc>
          <w:tcPr>
            <w:tcW w:w="270" w:type="dxa"/>
          </w:tcPr>
          <w:p w14:paraId="5367218E" w14:textId="77777777" w:rsidR="004F19B3" w:rsidRPr="00E11762" w:rsidRDefault="004F19B3" w:rsidP="003F31C6">
            <w:pPr>
              <w:pStyle w:val="30"/>
              <w:tabs>
                <w:tab w:val="clear" w:pos="360"/>
                <w:tab w:val="clear" w:pos="720"/>
                <w:tab w:val="left" w:pos="823"/>
                <w:tab w:val="center" w:pos="1592"/>
              </w:tabs>
              <w:spacing w:line="320" w:lineRule="exact"/>
              <w:ind w:left="-108" w:right="162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367F38CD" w14:textId="77777777" w:rsidR="004F19B3" w:rsidRPr="00E11762" w:rsidRDefault="004F19B3" w:rsidP="003F3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49B2DFBF" w14:textId="77777777" w:rsidR="004F19B3" w:rsidRPr="00E11762" w:rsidRDefault="004F19B3" w:rsidP="003F31C6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6E3E82F7" w14:textId="77777777" w:rsidR="004F19B3" w:rsidRPr="00E11762" w:rsidRDefault="004F19B3" w:rsidP="003F3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6F33431A" w14:textId="77777777" w:rsidR="004F19B3" w:rsidRPr="00E11762" w:rsidRDefault="004F19B3" w:rsidP="003F31C6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72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1CA22293" w14:textId="77777777" w:rsidR="004F19B3" w:rsidRPr="00E11762" w:rsidRDefault="004F19B3" w:rsidP="003F3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color w:val="FF0000"/>
                <w:sz w:val="25"/>
                <w:szCs w:val="25"/>
              </w:rPr>
            </w:pPr>
          </w:p>
        </w:tc>
        <w:tc>
          <w:tcPr>
            <w:tcW w:w="270" w:type="dxa"/>
          </w:tcPr>
          <w:p w14:paraId="13152B0F" w14:textId="77777777" w:rsidR="004F19B3" w:rsidRPr="00E11762" w:rsidRDefault="004F19B3" w:rsidP="003F31C6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152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2E21A722" w14:textId="77777777" w:rsidR="004F19B3" w:rsidRPr="00E11762" w:rsidRDefault="004F19B3" w:rsidP="003F3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5C157E2B" w14:textId="77777777" w:rsidR="004F19B3" w:rsidRPr="00E11762" w:rsidRDefault="004F19B3" w:rsidP="003F31C6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8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3F962804" w14:textId="77777777" w:rsidR="004F19B3" w:rsidRPr="00E11762" w:rsidRDefault="004F19B3" w:rsidP="00374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</w:tr>
      <w:tr w:rsidR="004F19B3" w:rsidRPr="00E11762" w14:paraId="6B8A1216" w14:textId="77777777" w:rsidTr="004F19B3">
        <w:trPr>
          <w:cantSplit/>
        </w:trPr>
        <w:tc>
          <w:tcPr>
            <w:tcW w:w="3330" w:type="dxa"/>
          </w:tcPr>
          <w:p w14:paraId="0B60E19E" w14:textId="556AE65C" w:rsidR="004F19B3" w:rsidRPr="00E11762" w:rsidRDefault="004F19B3" w:rsidP="003F31C6">
            <w:pPr>
              <w:tabs>
                <w:tab w:val="left" w:pos="372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1176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E11762">
              <w:rPr>
                <w:rFonts w:asciiTheme="majorBidi" w:hAnsiTheme="majorBidi" w:cstheme="majorBidi"/>
                <w:sz w:val="25"/>
                <w:szCs w:val="25"/>
              </w:rPr>
              <w:t xml:space="preserve">1 </w:t>
            </w:r>
            <w:r w:rsidRPr="00E11762">
              <w:rPr>
                <w:rFonts w:asciiTheme="majorBidi" w:hAnsiTheme="majorBidi" w:cstheme="majorBidi"/>
                <w:sz w:val="25"/>
                <w:szCs w:val="25"/>
                <w:cs/>
              </w:rPr>
              <w:t>มกราคม</w:t>
            </w:r>
            <w:r w:rsidRPr="00E11762">
              <w:rPr>
                <w:rFonts w:asciiTheme="majorBidi" w:hAnsiTheme="majorBidi" w:cstheme="majorBidi"/>
                <w:sz w:val="25"/>
                <w:szCs w:val="25"/>
              </w:rPr>
              <w:t xml:space="preserve"> 25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63</w:t>
            </w:r>
            <w:r w:rsidR="00FA14D4">
              <w:rPr>
                <w:rFonts w:asciiTheme="majorBidi" w:hAnsiTheme="majorBidi" w:cstheme="majorBidi"/>
                <w:sz w:val="25"/>
                <w:szCs w:val="25"/>
              </w:rPr>
              <w:t xml:space="preserve"> - </w:t>
            </w:r>
            <w:r w:rsidR="00FA14D4">
              <w:rPr>
                <w:rFonts w:asciiTheme="majorBidi" w:hAnsiTheme="majorBidi" w:cstheme="majorBidi" w:hint="cs"/>
                <w:sz w:val="25"/>
                <w:szCs w:val="25"/>
                <w:cs/>
              </w:rPr>
              <w:t>ปรับปรุงใหม่</w:t>
            </w:r>
          </w:p>
        </w:tc>
        <w:tc>
          <w:tcPr>
            <w:tcW w:w="270" w:type="dxa"/>
            <w:vAlign w:val="bottom"/>
          </w:tcPr>
          <w:p w14:paraId="2FC203D8" w14:textId="77777777" w:rsidR="004F19B3" w:rsidRPr="00E11762" w:rsidRDefault="004F19B3" w:rsidP="003F31C6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320" w:lineRule="exact"/>
              <w:ind w:right="-18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411A45DE" w14:textId="20B8BCD1" w:rsidR="004F19B3" w:rsidRPr="004F19B3" w:rsidRDefault="004F19B3" w:rsidP="006A3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4F19B3">
              <w:rPr>
                <w:rFonts w:asciiTheme="majorBidi" w:eastAsia="MS Mincho" w:hAnsiTheme="majorBidi" w:cstheme="majorBidi"/>
                <w:sz w:val="25"/>
                <w:szCs w:val="25"/>
              </w:rPr>
              <w:t>207,069</w:t>
            </w:r>
          </w:p>
        </w:tc>
        <w:tc>
          <w:tcPr>
            <w:tcW w:w="270" w:type="dxa"/>
          </w:tcPr>
          <w:p w14:paraId="27F72BAB" w14:textId="77777777" w:rsidR="004F19B3" w:rsidRPr="004F19B3" w:rsidRDefault="004F19B3" w:rsidP="003F31C6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8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505306AD" w14:textId="5E531B31" w:rsidR="004F19B3" w:rsidRPr="004F19B3" w:rsidRDefault="004F19B3" w:rsidP="006A3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4F19B3">
              <w:rPr>
                <w:rFonts w:asciiTheme="majorBidi" w:eastAsia="MS Mincho" w:hAnsiTheme="majorBidi" w:cstheme="majorBidi"/>
                <w:sz w:val="25"/>
                <w:szCs w:val="25"/>
              </w:rPr>
              <w:t>4,192</w:t>
            </w:r>
          </w:p>
        </w:tc>
        <w:tc>
          <w:tcPr>
            <w:tcW w:w="270" w:type="dxa"/>
          </w:tcPr>
          <w:p w14:paraId="1C340699" w14:textId="77777777" w:rsidR="004F19B3" w:rsidRPr="004F19B3" w:rsidRDefault="004F19B3" w:rsidP="003F31C6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8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12EDD6B4" w14:textId="7FA2C8BD" w:rsidR="004F19B3" w:rsidRPr="004F19B3" w:rsidRDefault="004F19B3" w:rsidP="003F3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4F19B3">
              <w:rPr>
                <w:rFonts w:asciiTheme="majorBidi" w:eastAsia="MS Mincho" w:hAnsiTheme="majorBidi" w:cstheme="majorBidi"/>
                <w:sz w:val="25"/>
                <w:szCs w:val="25"/>
              </w:rPr>
              <w:t>22,176</w:t>
            </w:r>
          </w:p>
        </w:tc>
        <w:tc>
          <w:tcPr>
            <w:tcW w:w="270" w:type="dxa"/>
          </w:tcPr>
          <w:p w14:paraId="495276EE" w14:textId="77777777" w:rsidR="004F19B3" w:rsidRPr="004F19B3" w:rsidRDefault="004F19B3" w:rsidP="003F31C6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left="-108" w:right="-126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7BA9637F" w14:textId="372FE97B" w:rsidR="004F19B3" w:rsidRPr="004F19B3" w:rsidRDefault="004F19B3" w:rsidP="006A3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640" w:firstLine="651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4F19B3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2C5AF394" w14:textId="77777777" w:rsidR="004F19B3" w:rsidRPr="004F19B3" w:rsidRDefault="004F19B3" w:rsidP="003F31C6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8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383F32BB" w14:textId="21CBC224" w:rsidR="004F19B3" w:rsidRPr="004F19B3" w:rsidRDefault="004F19B3" w:rsidP="006A3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4F19B3">
              <w:rPr>
                <w:rFonts w:asciiTheme="majorBidi" w:eastAsia="MS Mincho" w:hAnsiTheme="majorBidi" w:cstheme="majorBidi"/>
                <w:sz w:val="25"/>
                <w:szCs w:val="25"/>
              </w:rPr>
              <w:t>233,437</w:t>
            </w:r>
          </w:p>
        </w:tc>
      </w:tr>
      <w:tr w:rsidR="004F19B3" w:rsidRPr="00E11762" w14:paraId="5E9AECDD" w14:textId="77777777" w:rsidTr="004F19B3">
        <w:trPr>
          <w:cantSplit/>
        </w:trPr>
        <w:tc>
          <w:tcPr>
            <w:tcW w:w="3330" w:type="dxa"/>
            <w:shd w:val="clear" w:color="auto" w:fill="auto"/>
          </w:tcPr>
          <w:p w14:paraId="742D58ED" w14:textId="76A00D4E" w:rsidR="004F19B3" w:rsidRPr="00E11762" w:rsidRDefault="004F19B3" w:rsidP="003F31C6">
            <w:pPr>
              <w:tabs>
                <w:tab w:val="left" w:pos="372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11762">
              <w:rPr>
                <w:rFonts w:asciiTheme="majorBidi" w:hAnsiTheme="majorBidi" w:cstheme="majorBidi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095E023D" w14:textId="77777777" w:rsidR="004F19B3" w:rsidRPr="00E11762" w:rsidRDefault="004F19B3" w:rsidP="003F31C6">
            <w:pPr>
              <w:pStyle w:val="30"/>
              <w:tabs>
                <w:tab w:val="clear" w:pos="360"/>
                <w:tab w:val="clear" w:pos="720"/>
                <w:tab w:val="left" w:pos="823"/>
                <w:tab w:val="center" w:pos="1592"/>
              </w:tabs>
              <w:spacing w:line="320" w:lineRule="exact"/>
              <w:ind w:left="-108" w:right="162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7688875E" w14:textId="20E3B480" w:rsidR="004F19B3" w:rsidRPr="006A3DE3" w:rsidRDefault="004F19B3" w:rsidP="006A3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6A3DE3">
              <w:rPr>
                <w:rFonts w:asciiTheme="majorBidi" w:eastAsia="MS Mincho" w:hAnsiTheme="majorBidi" w:cstheme="majorBidi"/>
                <w:sz w:val="25"/>
                <w:szCs w:val="25"/>
              </w:rPr>
              <w:t>57,310</w:t>
            </w:r>
          </w:p>
        </w:tc>
        <w:tc>
          <w:tcPr>
            <w:tcW w:w="270" w:type="dxa"/>
          </w:tcPr>
          <w:p w14:paraId="6EBE1D9A" w14:textId="77777777" w:rsidR="004F19B3" w:rsidRPr="00E11762" w:rsidRDefault="004F19B3" w:rsidP="003F31C6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0E8291E9" w14:textId="5A9048AC" w:rsidR="004F19B3" w:rsidRPr="006A3DE3" w:rsidRDefault="004F19B3" w:rsidP="006A3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6A3DE3">
              <w:rPr>
                <w:rFonts w:asciiTheme="majorBidi" w:eastAsia="MS Mincho" w:hAnsiTheme="majorBidi" w:cstheme="majorBidi"/>
                <w:sz w:val="25"/>
                <w:szCs w:val="25"/>
              </w:rPr>
              <w:t>1,508</w:t>
            </w:r>
          </w:p>
        </w:tc>
        <w:tc>
          <w:tcPr>
            <w:tcW w:w="270" w:type="dxa"/>
          </w:tcPr>
          <w:p w14:paraId="42245FF3" w14:textId="77777777" w:rsidR="004F19B3" w:rsidRPr="00E11762" w:rsidRDefault="004F19B3" w:rsidP="003F31C6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0881D1FC" w14:textId="6C40D4D6" w:rsidR="004F19B3" w:rsidRPr="00E11762" w:rsidRDefault="004F19B3" w:rsidP="003F3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840</w:t>
            </w:r>
          </w:p>
        </w:tc>
        <w:tc>
          <w:tcPr>
            <w:tcW w:w="270" w:type="dxa"/>
          </w:tcPr>
          <w:p w14:paraId="776168D1" w14:textId="77777777" w:rsidR="004F19B3" w:rsidRPr="00E11762" w:rsidRDefault="004F19B3" w:rsidP="003F31C6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6EFF0392" w14:textId="0E31F43B" w:rsidR="004F19B3" w:rsidRPr="00E11762" w:rsidRDefault="004F19B3" w:rsidP="006A3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640" w:firstLine="443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2,460</w:t>
            </w:r>
          </w:p>
        </w:tc>
        <w:tc>
          <w:tcPr>
            <w:tcW w:w="270" w:type="dxa"/>
          </w:tcPr>
          <w:p w14:paraId="4838FCBD" w14:textId="77777777" w:rsidR="004F19B3" w:rsidRPr="00E11762" w:rsidRDefault="004F19B3" w:rsidP="003F31C6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4D44AC83" w14:textId="2D7330DC" w:rsidR="004F19B3" w:rsidRPr="00E11762" w:rsidRDefault="004F19B3" w:rsidP="006A3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62,118</w:t>
            </w:r>
          </w:p>
        </w:tc>
      </w:tr>
      <w:tr w:rsidR="004F19B3" w:rsidRPr="00E11762" w14:paraId="16F3C3FA" w14:textId="77777777" w:rsidTr="004F19B3">
        <w:trPr>
          <w:cantSplit/>
        </w:trPr>
        <w:tc>
          <w:tcPr>
            <w:tcW w:w="3330" w:type="dxa"/>
          </w:tcPr>
          <w:p w14:paraId="36F16078" w14:textId="752B59F3" w:rsidR="004F19B3" w:rsidRPr="00E11762" w:rsidRDefault="004F19B3" w:rsidP="003F31C6">
            <w:pPr>
              <w:tabs>
                <w:tab w:val="left" w:pos="372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11762">
              <w:rPr>
                <w:rFonts w:asciiTheme="majorBidi" w:hAnsiTheme="majorBidi" w:cstheme="majorBidi"/>
                <w:sz w:val="25"/>
                <w:szCs w:val="25"/>
                <w:cs/>
              </w:rPr>
              <w:t>ตัดจำหน่าย</w:t>
            </w:r>
          </w:p>
        </w:tc>
        <w:tc>
          <w:tcPr>
            <w:tcW w:w="270" w:type="dxa"/>
          </w:tcPr>
          <w:p w14:paraId="7F985D66" w14:textId="77777777" w:rsidR="004F19B3" w:rsidRPr="00E11762" w:rsidRDefault="004F19B3" w:rsidP="003F31C6">
            <w:pPr>
              <w:pStyle w:val="30"/>
              <w:tabs>
                <w:tab w:val="clear" w:pos="360"/>
                <w:tab w:val="clear" w:pos="720"/>
                <w:tab w:val="left" w:pos="823"/>
                <w:tab w:val="center" w:pos="1592"/>
              </w:tabs>
              <w:spacing w:line="320" w:lineRule="exact"/>
              <w:ind w:left="-108" w:right="162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13441123" w14:textId="37262EF4" w:rsidR="004F19B3" w:rsidRPr="006A3DE3" w:rsidRDefault="004F19B3" w:rsidP="006A3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6A3DE3">
              <w:rPr>
                <w:rFonts w:asciiTheme="majorBidi" w:eastAsia="MS Mincho" w:hAnsiTheme="majorBidi" w:cstheme="majorBidi"/>
                <w:sz w:val="25"/>
                <w:szCs w:val="25"/>
              </w:rPr>
              <w:t>(743)</w:t>
            </w:r>
          </w:p>
        </w:tc>
        <w:tc>
          <w:tcPr>
            <w:tcW w:w="270" w:type="dxa"/>
          </w:tcPr>
          <w:p w14:paraId="35522197" w14:textId="77777777" w:rsidR="004F19B3" w:rsidRPr="00E11762" w:rsidRDefault="004F19B3" w:rsidP="003F31C6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2ADF6856" w14:textId="4EE427F9" w:rsidR="004F19B3" w:rsidRPr="006A3DE3" w:rsidRDefault="004F19B3" w:rsidP="006A3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6A3DE3">
              <w:rPr>
                <w:rFonts w:asciiTheme="majorBidi" w:eastAsia="MS Mincho" w:hAnsiTheme="majorBidi" w:cstheme="majorBidi"/>
                <w:sz w:val="25"/>
                <w:szCs w:val="25"/>
              </w:rPr>
              <w:t>(179)</w:t>
            </w:r>
          </w:p>
        </w:tc>
        <w:tc>
          <w:tcPr>
            <w:tcW w:w="270" w:type="dxa"/>
          </w:tcPr>
          <w:p w14:paraId="57B273D9" w14:textId="77777777" w:rsidR="004F19B3" w:rsidRPr="00E11762" w:rsidRDefault="004F19B3" w:rsidP="003F31C6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7413260B" w14:textId="21DE536D" w:rsidR="004F19B3" w:rsidRPr="00E11762" w:rsidRDefault="004F19B3" w:rsidP="006A3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640" w:firstLine="651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1DA76883" w14:textId="77777777" w:rsidR="004F19B3" w:rsidRPr="00E11762" w:rsidRDefault="004F19B3" w:rsidP="003F31C6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3A612E73" w14:textId="69333983" w:rsidR="004F19B3" w:rsidRPr="00E11762" w:rsidRDefault="004F19B3" w:rsidP="006A3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640" w:firstLine="651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3D3FC8D8" w14:textId="77777777" w:rsidR="004F19B3" w:rsidRPr="00E11762" w:rsidRDefault="004F19B3" w:rsidP="003F31C6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5308E2DB" w14:textId="6D324A47" w:rsidR="004F19B3" w:rsidRPr="00E11762" w:rsidRDefault="004F19B3" w:rsidP="006A3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(922)</w:t>
            </w:r>
          </w:p>
        </w:tc>
      </w:tr>
      <w:tr w:rsidR="004F19B3" w:rsidRPr="00E11762" w14:paraId="0EA3C89D" w14:textId="77777777" w:rsidTr="004F19B3">
        <w:trPr>
          <w:cantSplit/>
        </w:trPr>
        <w:tc>
          <w:tcPr>
            <w:tcW w:w="3330" w:type="dxa"/>
          </w:tcPr>
          <w:p w14:paraId="2AE4D43F" w14:textId="389822EA" w:rsidR="004F19B3" w:rsidRPr="00E11762" w:rsidRDefault="004F19B3" w:rsidP="003F31C6">
            <w:pPr>
              <w:tabs>
                <w:tab w:val="left" w:pos="372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11762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เปลี่ยนแปลงสัญญาเช่า</w:t>
            </w:r>
          </w:p>
        </w:tc>
        <w:tc>
          <w:tcPr>
            <w:tcW w:w="270" w:type="dxa"/>
          </w:tcPr>
          <w:p w14:paraId="0BCDC2D9" w14:textId="77777777" w:rsidR="004F19B3" w:rsidRPr="00E11762" w:rsidRDefault="004F19B3" w:rsidP="003F31C6">
            <w:pPr>
              <w:pStyle w:val="30"/>
              <w:tabs>
                <w:tab w:val="clear" w:pos="360"/>
                <w:tab w:val="clear" w:pos="720"/>
                <w:tab w:val="left" w:pos="823"/>
                <w:tab w:val="center" w:pos="1592"/>
              </w:tabs>
              <w:spacing w:line="320" w:lineRule="exact"/>
              <w:ind w:left="-108" w:right="162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6FB8BF31" w14:textId="04F47D99" w:rsidR="004F19B3" w:rsidRPr="006A3DE3" w:rsidRDefault="004F19B3" w:rsidP="006A3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6A3DE3">
              <w:rPr>
                <w:rFonts w:asciiTheme="majorBidi" w:eastAsia="MS Mincho" w:hAnsiTheme="majorBidi" w:cstheme="majorBidi"/>
                <w:sz w:val="25"/>
                <w:szCs w:val="25"/>
              </w:rPr>
              <w:t>(137,857)</w:t>
            </w:r>
          </w:p>
        </w:tc>
        <w:tc>
          <w:tcPr>
            <w:tcW w:w="270" w:type="dxa"/>
          </w:tcPr>
          <w:p w14:paraId="1D8BBC21" w14:textId="77777777" w:rsidR="004F19B3" w:rsidRPr="00E11762" w:rsidRDefault="004F19B3" w:rsidP="003F31C6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14BD0540" w14:textId="6992C2B2" w:rsidR="004F19B3" w:rsidRPr="006A3DE3" w:rsidRDefault="004F19B3" w:rsidP="006A3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640" w:firstLine="651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6A3DE3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327F11C3" w14:textId="77777777" w:rsidR="004F19B3" w:rsidRPr="00E11762" w:rsidRDefault="004F19B3" w:rsidP="003F31C6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4FD93171" w14:textId="53D0EFA5" w:rsidR="004F19B3" w:rsidRPr="00E11762" w:rsidRDefault="004F19B3" w:rsidP="006A3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640" w:firstLine="651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5A4AA074" w14:textId="77777777" w:rsidR="004F19B3" w:rsidRPr="00E11762" w:rsidRDefault="004F19B3" w:rsidP="003F31C6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7BFA6B43" w14:textId="6BFC7A02" w:rsidR="004F19B3" w:rsidRPr="00E11762" w:rsidRDefault="004F19B3" w:rsidP="006A3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640" w:firstLine="651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50F1E379" w14:textId="77777777" w:rsidR="004F19B3" w:rsidRPr="00E11762" w:rsidRDefault="004F19B3" w:rsidP="003F31C6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6AB075CA" w14:textId="1A116AE0" w:rsidR="004F19B3" w:rsidRPr="00E11762" w:rsidRDefault="004F19B3" w:rsidP="006A3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(137,857)</w:t>
            </w:r>
          </w:p>
        </w:tc>
      </w:tr>
      <w:tr w:rsidR="004F19B3" w:rsidRPr="00E11762" w14:paraId="7E9C025B" w14:textId="77777777" w:rsidTr="004F19B3">
        <w:trPr>
          <w:cantSplit/>
        </w:trPr>
        <w:tc>
          <w:tcPr>
            <w:tcW w:w="3330" w:type="dxa"/>
          </w:tcPr>
          <w:p w14:paraId="3C53D6AC" w14:textId="355FBBB5" w:rsidR="004F19B3" w:rsidRPr="00E11762" w:rsidRDefault="004F19B3" w:rsidP="003F31C6">
            <w:pPr>
              <w:tabs>
                <w:tab w:val="left" w:pos="372"/>
              </w:tabs>
              <w:spacing w:line="320" w:lineRule="exact"/>
              <w:ind w:right="6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hAnsiTheme="majorBidi" w:cstheme="majorBidi" w:hint="cs"/>
                <w:sz w:val="25"/>
                <w:szCs w:val="25"/>
                <w:cs/>
              </w:rPr>
              <w:t>ยกเลิกสัญญาเช่า</w:t>
            </w:r>
          </w:p>
        </w:tc>
        <w:tc>
          <w:tcPr>
            <w:tcW w:w="270" w:type="dxa"/>
          </w:tcPr>
          <w:p w14:paraId="2133C202" w14:textId="77777777" w:rsidR="004F19B3" w:rsidRPr="00E11762" w:rsidRDefault="004F19B3" w:rsidP="003F31C6">
            <w:pPr>
              <w:pStyle w:val="30"/>
              <w:tabs>
                <w:tab w:val="clear" w:pos="360"/>
                <w:tab w:val="clear" w:pos="720"/>
                <w:tab w:val="decimal" w:pos="602"/>
                <w:tab w:val="left" w:pos="823"/>
                <w:tab w:val="center" w:pos="1592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59A68032" w14:textId="41029661" w:rsidR="004F19B3" w:rsidRPr="006A3DE3" w:rsidRDefault="004F19B3" w:rsidP="006A3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640" w:firstLine="651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6A3DE3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6390E437" w14:textId="77777777" w:rsidR="004F19B3" w:rsidRPr="00E11762" w:rsidRDefault="004F19B3" w:rsidP="003F31C6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488FFAF4" w14:textId="5FE28BCF" w:rsidR="004F19B3" w:rsidRPr="006A3DE3" w:rsidRDefault="004F19B3" w:rsidP="006A3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640" w:firstLine="651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6A3DE3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569B4ED6" w14:textId="77777777" w:rsidR="004F19B3" w:rsidRPr="00E11762" w:rsidRDefault="004F19B3" w:rsidP="003F31C6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1F2C4CAC" w14:textId="4033E227" w:rsidR="004F19B3" w:rsidRPr="00E11762" w:rsidRDefault="004F19B3" w:rsidP="003F3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(4,650)</w:t>
            </w:r>
          </w:p>
        </w:tc>
        <w:tc>
          <w:tcPr>
            <w:tcW w:w="270" w:type="dxa"/>
          </w:tcPr>
          <w:p w14:paraId="01862FAA" w14:textId="77777777" w:rsidR="004F19B3" w:rsidRPr="00E11762" w:rsidRDefault="004F19B3" w:rsidP="003F31C6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13DF43AF" w14:textId="0AEBA523" w:rsidR="004F19B3" w:rsidRPr="00E11762" w:rsidRDefault="004F19B3" w:rsidP="006A3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640" w:firstLine="651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77344985" w14:textId="77777777" w:rsidR="004F19B3" w:rsidRPr="00E11762" w:rsidRDefault="004F19B3" w:rsidP="003F31C6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2BF55A75" w14:textId="40CDC6CF" w:rsidR="004F19B3" w:rsidRPr="00E11762" w:rsidRDefault="004F19B3" w:rsidP="006A3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cs/>
              </w:rPr>
            </w:pPr>
            <w:r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(4,650)</w:t>
            </w:r>
          </w:p>
        </w:tc>
      </w:tr>
      <w:tr w:rsidR="004F19B3" w:rsidRPr="00E11762" w14:paraId="3B5B8B45" w14:textId="77777777" w:rsidTr="004F19B3">
        <w:trPr>
          <w:cantSplit/>
        </w:trPr>
        <w:tc>
          <w:tcPr>
            <w:tcW w:w="3330" w:type="dxa"/>
          </w:tcPr>
          <w:p w14:paraId="421364AE" w14:textId="5085D72A" w:rsidR="004F19B3" w:rsidRPr="00E11762" w:rsidRDefault="004F19B3" w:rsidP="003F31C6">
            <w:pPr>
              <w:tabs>
                <w:tab w:val="left" w:pos="372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E1176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E1176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31 </w:t>
            </w:r>
            <w:r w:rsidRPr="00E1176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ธันวาคม </w:t>
            </w:r>
            <w:r w:rsidRPr="00E1176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</w:t>
            </w:r>
            <w:r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 xml:space="preserve"> และ </w:t>
            </w: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2564</w:t>
            </w:r>
          </w:p>
        </w:tc>
        <w:tc>
          <w:tcPr>
            <w:tcW w:w="270" w:type="dxa"/>
          </w:tcPr>
          <w:p w14:paraId="0C20F066" w14:textId="77777777" w:rsidR="004F19B3" w:rsidRPr="00E11762" w:rsidRDefault="004F19B3" w:rsidP="003F31C6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6B33DE9" w14:textId="054999A0" w:rsidR="004F19B3" w:rsidRPr="00E11762" w:rsidRDefault="004F19B3" w:rsidP="006A3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125,779</w:t>
            </w:r>
          </w:p>
        </w:tc>
        <w:tc>
          <w:tcPr>
            <w:tcW w:w="270" w:type="dxa"/>
          </w:tcPr>
          <w:p w14:paraId="055B1114" w14:textId="77777777" w:rsidR="004F19B3" w:rsidRPr="00E11762" w:rsidRDefault="004F19B3" w:rsidP="003F31C6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1AAE24B" w14:textId="0DA376F5" w:rsidR="004F19B3" w:rsidRPr="006A3DE3" w:rsidRDefault="004F19B3" w:rsidP="006A3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6A3DE3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5,521</w:t>
            </w:r>
          </w:p>
        </w:tc>
        <w:tc>
          <w:tcPr>
            <w:tcW w:w="270" w:type="dxa"/>
          </w:tcPr>
          <w:p w14:paraId="63B8094C" w14:textId="77777777" w:rsidR="004F19B3" w:rsidRPr="006A3DE3" w:rsidRDefault="004F19B3" w:rsidP="003F31C6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6498F57" w14:textId="3E13B610" w:rsidR="004F19B3" w:rsidRPr="006A3DE3" w:rsidRDefault="004F19B3" w:rsidP="003F3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6A3DE3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18,366</w:t>
            </w:r>
          </w:p>
        </w:tc>
        <w:tc>
          <w:tcPr>
            <w:tcW w:w="270" w:type="dxa"/>
          </w:tcPr>
          <w:p w14:paraId="6F0CB134" w14:textId="77777777" w:rsidR="004F19B3" w:rsidRPr="006A3DE3" w:rsidRDefault="004F19B3" w:rsidP="003F31C6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4F7055C" w14:textId="4A098882" w:rsidR="004F19B3" w:rsidRPr="006A3DE3" w:rsidRDefault="004F19B3" w:rsidP="006A3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640" w:firstLine="443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6A3DE3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2,460</w:t>
            </w:r>
          </w:p>
        </w:tc>
        <w:tc>
          <w:tcPr>
            <w:tcW w:w="270" w:type="dxa"/>
          </w:tcPr>
          <w:p w14:paraId="239582CD" w14:textId="77777777" w:rsidR="004F19B3" w:rsidRPr="00E11762" w:rsidRDefault="004F19B3" w:rsidP="003F31C6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9C7A6EC" w14:textId="6766AECA" w:rsidR="004F19B3" w:rsidRPr="006A3DE3" w:rsidRDefault="004F19B3" w:rsidP="006A3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6A3DE3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152,126</w:t>
            </w:r>
          </w:p>
        </w:tc>
      </w:tr>
      <w:tr w:rsidR="004F19B3" w:rsidRPr="00E11762" w14:paraId="450D46C5" w14:textId="77777777" w:rsidTr="004F19B3">
        <w:trPr>
          <w:cantSplit/>
        </w:trPr>
        <w:tc>
          <w:tcPr>
            <w:tcW w:w="3330" w:type="dxa"/>
            <w:shd w:val="clear" w:color="auto" w:fill="auto"/>
          </w:tcPr>
          <w:p w14:paraId="4FD9B9D6" w14:textId="77777777" w:rsidR="004F19B3" w:rsidRPr="00E11762" w:rsidRDefault="004F19B3" w:rsidP="00544AD9">
            <w:pPr>
              <w:tabs>
                <w:tab w:val="left" w:pos="372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hAnsiTheme="majorBidi" w:cstheme="majorBidi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</w:tcPr>
          <w:p w14:paraId="1CFA5900" w14:textId="77777777" w:rsidR="004F19B3" w:rsidRPr="00E11762" w:rsidRDefault="004F19B3" w:rsidP="00544AD9">
            <w:pPr>
              <w:pStyle w:val="30"/>
              <w:tabs>
                <w:tab w:val="clear" w:pos="360"/>
                <w:tab w:val="clear" w:pos="720"/>
                <w:tab w:val="left" w:pos="823"/>
                <w:tab w:val="center" w:pos="1592"/>
              </w:tabs>
              <w:spacing w:line="320" w:lineRule="exact"/>
              <w:ind w:left="-108" w:right="162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B35161D" w14:textId="3C6642B9" w:rsidR="004F19B3" w:rsidRPr="006A3DE3" w:rsidRDefault="004F19B3" w:rsidP="006A3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6A3DE3">
              <w:rPr>
                <w:rFonts w:asciiTheme="majorBidi" w:eastAsia="MS Mincho" w:hAnsiTheme="majorBidi" w:cstheme="majorBidi"/>
                <w:sz w:val="25"/>
                <w:szCs w:val="25"/>
              </w:rPr>
              <w:t xml:space="preserve"> 1,633 </w:t>
            </w:r>
          </w:p>
        </w:tc>
        <w:tc>
          <w:tcPr>
            <w:tcW w:w="270" w:type="dxa"/>
            <w:shd w:val="clear" w:color="auto" w:fill="auto"/>
          </w:tcPr>
          <w:p w14:paraId="4E9E2A74" w14:textId="77777777" w:rsidR="004F19B3" w:rsidRPr="00544AD9" w:rsidRDefault="004F19B3" w:rsidP="00544AD9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left="-108" w:right="-18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4CF8EC4" w14:textId="7479216C" w:rsidR="004F19B3" w:rsidRPr="006A3DE3" w:rsidRDefault="004F19B3" w:rsidP="006A3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6A3DE3">
              <w:rPr>
                <w:rFonts w:asciiTheme="majorBidi" w:eastAsia="MS Mincho" w:hAnsiTheme="majorBidi" w:cstheme="majorBidi"/>
                <w:sz w:val="25"/>
                <w:szCs w:val="25"/>
              </w:rPr>
              <w:t xml:space="preserve"> 20,435 </w:t>
            </w:r>
          </w:p>
        </w:tc>
        <w:tc>
          <w:tcPr>
            <w:tcW w:w="270" w:type="dxa"/>
            <w:shd w:val="clear" w:color="auto" w:fill="auto"/>
          </w:tcPr>
          <w:p w14:paraId="49A4BAE3" w14:textId="77777777" w:rsidR="004F19B3" w:rsidRPr="00544AD9" w:rsidRDefault="004F19B3" w:rsidP="00544AD9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FA26D75" w14:textId="522C86D3" w:rsidR="004F19B3" w:rsidRPr="00544AD9" w:rsidRDefault="004F19B3" w:rsidP="00544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544AD9">
              <w:rPr>
                <w:rFonts w:asciiTheme="majorBidi" w:eastAsia="MS Mincho" w:hAnsiTheme="majorBidi" w:cstheme="majorBidi"/>
                <w:sz w:val="25"/>
                <w:szCs w:val="25"/>
              </w:rPr>
              <w:t xml:space="preserve"> 2,91</w:t>
            </w:r>
            <w:r w:rsidR="001A7D32">
              <w:rPr>
                <w:rFonts w:asciiTheme="majorBidi" w:eastAsia="MS Mincho" w:hAnsiTheme="majorBidi" w:cstheme="majorBidi"/>
                <w:sz w:val="25"/>
                <w:szCs w:val="25"/>
              </w:rPr>
              <w:t>0</w:t>
            </w:r>
            <w:r w:rsidRPr="00544AD9">
              <w:rPr>
                <w:rFonts w:asciiTheme="majorBidi" w:eastAsia="MS Mincho" w:hAnsiTheme="majorBidi" w:cstheme="majorBidi"/>
                <w:sz w:val="25"/>
                <w:szCs w:val="25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254DF6ED" w14:textId="77777777" w:rsidR="004F19B3" w:rsidRPr="00544AD9" w:rsidRDefault="004F19B3" w:rsidP="00544AD9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B069845" w14:textId="026889EA" w:rsidR="004F19B3" w:rsidRPr="00544AD9" w:rsidRDefault="004F19B3" w:rsidP="006A3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640" w:firstLine="443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544AD9">
              <w:rPr>
                <w:rFonts w:asciiTheme="majorBidi" w:eastAsia="MS Mincho" w:hAnsiTheme="majorBidi" w:cstheme="majorBidi"/>
                <w:sz w:val="25"/>
                <w:szCs w:val="25"/>
              </w:rPr>
              <w:t xml:space="preserve">3,915 </w:t>
            </w:r>
          </w:p>
        </w:tc>
        <w:tc>
          <w:tcPr>
            <w:tcW w:w="270" w:type="dxa"/>
            <w:shd w:val="clear" w:color="auto" w:fill="auto"/>
          </w:tcPr>
          <w:p w14:paraId="070C756C" w14:textId="77777777" w:rsidR="004F19B3" w:rsidRPr="00544AD9" w:rsidRDefault="004F19B3" w:rsidP="00544AD9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401685C" w14:textId="51B4F03F" w:rsidR="004F19B3" w:rsidRPr="00544AD9" w:rsidRDefault="004F19B3" w:rsidP="006A3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544AD9">
              <w:rPr>
                <w:rFonts w:asciiTheme="majorBidi" w:eastAsia="MS Mincho" w:hAnsiTheme="majorBidi" w:cstheme="majorBidi"/>
                <w:sz w:val="25"/>
                <w:szCs w:val="25"/>
              </w:rPr>
              <w:t xml:space="preserve"> 28,89</w:t>
            </w:r>
            <w:r w:rsidR="001A7D32">
              <w:rPr>
                <w:rFonts w:asciiTheme="majorBidi" w:eastAsia="MS Mincho" w:hAnsiTheme="majorBidi" w:cstheme="majorBidi"/>
                <w:sz w:val="25"/>
                <w:szCs w:val="25"/>
              </w:rPr>
              <w:t>3</w:t>
            </w:r>
            <w:r w:rsidRPr="00544AD9">
              <w:rPr>
                <w:rFonts w:asciiTheme="majorBidi" w:eastAsia="MS Mincho" w:hAnsiTheme="majorBidi" w:cstheme="majorBidi"/>
                <w:sz w:val="25"/>
                <w:szCs w:val="25"/>
              </w:rPr>
              <w:t xml:space="preserve"> </w:t>
            </w:r>
          </w:p>
        </w:tc>
      </w:tr>
      <w:tr w:rsidR="008877F3" w:rsidRPr="00E11762" w14:paraId="75FAA596" w14:textId="77777777" w:rsidTr="004F19B3">
        <w:trPr>
          <w:cantSplit/>
          <w:trHeight w:val="87"/>
        </w:trPr>
        <w:tc>
          <w:tcPr>
            <w:tcW w:w="3330" w:type="dxa"/>
          </w:tcPr>
          <w:p w14:paraId="2960D9FF" w14:textId="77777777" w:rsidR="008877F3" w:rsidRPr="00E11762" w:rsidRDefault="008877F3" w:rsidP="008877F3">
            <w:pPr>
              <w:tabs>
                <w:tab w:val="left" w:pos="372"/>
              </w:tabs>
              <w:spacing w:line="320" w:lineRule="exact"/>
              <w:ind w:right="63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11762">
              <w:rPr>
                <w:rFonts w:asciiTheme="majorBidi" w:hAnsiTheme="majorBidi" w:cstheme="majorBidi"/>
                <w:sz w:val="25"/>
                <w:szCs w:val="25"/>
                <w:cs/>
              </w:rPr>
              <w:t>ตัดจำหน่าย</w:t>
            </w:r>
          </w:p>
        </w:tc>
        <w:tc>
          <w:tcPr>
            <w:tcW w:w="270" w:type="dxa"/>
          </w:tcPr>
          <w:p w14:paraId="71491929" w14:textId="77777777" w:rsidR="008877F3" w:rsidRPr="00E11762" w:rsidRDefault="008877F3" w:rsidP="008877F3">
            <w:pPr>
              <w:pStyle w:val="30"/>
              <w:tabs>
                <w:tab w:val="clear" w:pos="360"/>
                <w:tab w:val="clear" w:pos="720"/>
                <w:tab w:val="decimal" w:pos="602"/>
                <w:tab w:val="left" w:pos="823"/>
                <w:tab w:val="center" w:pos="1592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1C5720B3" w14:textId="3A1A7897" w:rsidR="008877F3" w:rsidRPr="006A3DE3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640" w:firstLine="651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6A3DE3">
              <w:rPr>
                <w:rFonts w:asciiTheme="majorBidi" w:eastAsia="MS Mincho" w:hAnsiTheme="majorBidi" w:cstheme="majorBidi"/>
                <w:sz w:val="25"/>
                <w:szCs w:val="25"/>
              </w:rPr>
              <w:t xml:space="preserve"> -   </w:t>
            </w:r>
          </w:p>
        </w:tc>
        <w:tc>
          <w:tcPr>
            <w:tcW w:w="270" w:type="dxa"/>
          </w:tcPr>
          <w:p w14:paraId="558E2E98" w14:textId="77777777" w:rsidR="008877F3" w:rsidRPr="00544AD9" w:rsidRDefault="008877F3" w:rsidP="008877F3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left="-108" w:right="-18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4A9E6691" w14:textId="6604217F" w:rsidR="008877F3" w:rsidRPr="006A3DE3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6A3DE3">
              <w:rPr>
                <w:rFonts w:asciiTheme="majorBidi" w:eastAsia="MS Mincho" w:hAnsiTheme="majorBidi" w:cstheme="majorBidi"/>
                <w:sz w:val="25"/>
                <w:szCs w:val="25"/>
              </w:rPr>
              <w:t xml:space="preserve"> (82)</w:t>
            </w:r>
          </w:p>
        </w:tc>
        <w:tc>
          <w:tcPr>
            <w:tcW w:w="270" w:type="dxa"/>
          </w:tcPr>
          <w:p w14:paraId="39D1B15A" w14:textId="77777777" w:rsidR="008877F3" w:rsidRPr="00544AD9" w:rsidRDefault="008877F3" w:rsidP="008877F3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3C8D9A05" w14:textId="43AA5544" w:rsidR="008877F3" w:rsidRPr="00544AD9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544AD9">
              <w:rPr>
                <w:rFonts w:asciiTheme="majorBidi" w:eastAsia="MS Mincho" w:hAnsiTheme="majorBidi" w:cstheme="majorBidi"/>
                <w:sz w:val="25"/>
                <w:szCs w:val="25"/>
              </w:rPr>
              <w:t xml:space="preserve">-   </w:t>
            </w:r>
          </w:p>
        </w:tc>
        <w:tc>
          <w:tcPr>
            <w:tcW w:w="270" w:type="dxa"/>
          </w:tcPr>
          <w:p w14:paraId="1F5A80DE" w14:textId="77777777" w:rsidR="008877F3" w:rsidRPr="00544AD9" w:rsidRDefault="008877F3" w:rsidP="008877F3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6E0E9053" w14:textId="07DC639C" w:rsidR="008877F3" w:rsidRPr="00544AD9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640" w:firstLine="651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544AD9">
              <w:rPr>
                <w:rFonts w:asciiTheme="majorBidi" w:eastAsia="MS Mincho" w:hAnsiTheme="majorBidi" w:cstheme="majorBidi"/>
                <w:sz w:val="25"/>
                <w:szCs w:val="25"/>
              </w:rPr>
              <w:t xml:space="preserve"> -   </w:t>
            </w:r>
          </w:p>
        </w:tc>
        <w:tc>
          <w:tcPr>
            <w:tcW w:w="270" w:type="dxa"/>
          </w:tcPr>
          <w:p w14:paraId="3FC3AB86" w14:textId="77777777" w:rsidR="008877F3" w:rsidRPr="00544AD9" w:rsidRDefault="008877F3" w:rsidP="008877F3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509818C2" w14:textId="4078417B" w:rsidR="008877F3" w:rsidRPr="00544AD9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6A3DE3">
              <w:rPr>
                <w:rFonts w:asciiTheme="majorBidi" w:eastAsia="MS Mincho" w:hAnsiTheme="majorBidi" w:cstheme="majorBidi"/>
                <w:sz w:val="25"/>
                <w:szCs w:val="25"/>
              </w:rPr>
              <w:t xml:space="preserve"> (82)</w:t>
            </w:r>
          </w:p>
        </w:tc>
      </w:tr>
      <w:tr w:rsidR="008877F3" w:rsidRPr="00E11762" w14:paraId="0726683B" w14:textId="77777777" w:rsidTr="004F19B3">
        <w:trPr>
          <w:cantSplit/>
          <w:trHeight w:val="87"/>
        </w:trPr>
        <w:tc>
          <w:tcPr>
            <w:tcW w:w="3330" w:type="dxa"/>
          </w:tcPr>
          <w:p w14:paraId="3727C178" w14:textId="77777777" w:rsidR="008877F3" w:rsidRPr="00E11762" w:rsidRDefault="008877F3" w:rsidP="008877F3">
            <w:pPr>
              <w:tabs>
                <w:tab w:val="left" w:pos="372"/>
              </w:tabs>
              <w:spacing w:line="320" w:lineRule="exact"/>
              <w:ind w:right="6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hAnsiTheme="majorBidi" w:cstheme="majorBidi" w:hint="cs"/>
                <w:sz w:val="25"/>
                <w:szCs w:val="25"/>
                <w:cs/>
              </w:rPr>
              <w:t>ยกเลิกสัญญาเช่า</w:t>
            </w:r>
          </w:p>
        </w:tc>
        <w:tc>
          <w:tcPr>
            <w:tcW w:w="270" w:type="dxa"/>
          </w:tcPr>
          <w:p w14:paraId="2D88D62E" w14:textId="77777777" w:rsidR="008877F3" w:rsidRPr="00E11762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320" w:lineRule="exact"/>
              <w:ind w:left="-108"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</w:tcPr>
          <w:p w14:paraId="758D7F78" w14:textId="6DAC3B24" w:rsidR="008877F3" w:rsidRPr="006A3DE3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6A3DE3">
              <w:rPr>
                <w:rFonts w:asciiTheme="majorBidi" w:eastAsia="MS Mincho" w:hAnsiTheme="majorBidi" w:cstheme="majorBidi"/>
                <w:sz w:val="25"/>
                <w:szCs w:val="25"/>
              </w:rPr>
              <w:t xml:space="preserve"> (10,601)</w:t>
            </w:r>
          </w:p>
        </w:tc>
        <w:tc>
          <w:tcPr>
            <w:tcW w:w="270" w:type="dxa"/>
          </w:tcPr>
          <w:p w14:paraId="506019DA" w14:textId="77777777" w:rsidR="008877F3" w:rsidRPr="00544AD9" w:rsidRDefault="008877F3" w:rsidP="008877F3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left="-108" w:right="-18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11CC9265" w14:textId="77549CA4" w:rsidR="008877F3" w:rsidRPr="006A3DE3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640" w:firstLine="651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6A3DE3">
              <w:rPr>
                <w:rFonts w:asciiTheme="majorBidi" w:eastAsia="MS Mincho" w:hAnsiTheme="majorBidi" w:cstheme="majorBidi"/>
                <w:sz w:val="25"/>
                <w:szCs w:val="25"/>
              </w:rPr>
              <w:t xml:space="preserve"> -   </w:t>
            </w:r>
          </w:p>
        </w:tc>
        <w:tc>
          <w:tcPr>
            <w:tcW w:w="270" w:type="dxa"/>
          </w:tcPr>
          <w:p w14:paraId="7018EA21" w14:textId="77777777" w:rsidR="008877F3" w:rsidRPr="00544AD9" w:rsidRDefault="008877F3" w:rsidP="008877F3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06DAF219" w14:textId="53478F8B" w:rsidR="008877F3" w:rsidRPr="00544AD9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544AD9">
              <w:rPr>
                <w:rFonts w:asciiTheme="majorBidi" w:eastAsia="MS Mincho" w:hAnsiTheme="majorBidi" w:cstheme="majorBidi"/>
                <w:sz w:val="25"/>
                <w:szCs w:val="25"/>
              </w:rPr>
              <w:t>(1,321)</w:t>
            </w:r>
          </w:p>
        </w:tc>
        <w:tc>
          <w:tcPr>
            <w:tcW w:w="270" w:type="dxa"/>
          </w:tcPr>
          <w:p w14:paraId="1886512C" w14:textId="77777777" w:rsidR="008877F3" w:rsidRPr="00544AD9" w:rsidRDefault="008877F3" w:rsidP="008877F3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73E4BF47" w14:textId="10FB9A55" w:rsidR="008877F3" w:rsidRPr="00544AD9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640" w:firstLine="651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544AD9">
              <w:rPr>
                <w:rFonts w:asciiTheme="majorBidi" w:eastAsia="MS Mincho" w:hAnsiTheme="majorBidi" w:cstheme="majorBidi"/>
                <w:sz w:val="25"/>
                <w:szCs w:val="25"/>
              </w:rPr>
              <w:t xml:space="preserve"> -   </w:t>
            </w:r>
          </w:p>
        </w:tc>
        <w:tc>
          <w:tcPr>
            <w:tcW w:w="270" w:type="dxa"/>
          </w:tcPr>
          <w:p w14:paraId="298AECC6" w14:textId="77777777" w:rsidR="008877F3" w:rsidRPr="00544AD9" w:rsidRDefault="008877F3" w:rsidP="008877F3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51AA23A6" w14:textId="07C225E7" w:rsidR="008877F3" w:rsidRPr="00544AD9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544AD9">
              <w:rPr>
                <w:rFonts w:asciiTheme="majorBidi" w:eastAsia="MS Mincho" w:hAnsiTheme="majorBidi" w:cstheme="majorBidi"/>
                <w:sz w:val="25"/>
                <w:szCs w:val="25"/>
              </w:rPr>
              <w:t xml:space="preserve"> (1</w:t>
            </w:r>
            <w:r>
              <w:rPr>
                <w:rFonts w:asciiTheme="majorBidi" w:eastAsia="MS Mincho" w:hAnsiTheme="majorBidi" w:cstheme="majorBidi"/>
                <w:sz w:val="25"/>
                <w:szCs w:val="25"/>
              </w:rPr>
              <w:t>1</w:t>
            </w:r>
            <w:r w:rsidRPr="00544AD9">
              <w:rPr>
                <w:rFonts w:asciiTheme="majorBidi" w:eastAsia="MS Mincho" w:hAnsiTheme="majorBidi" w:cstheme="majorBidi"/>
                <w:sz w:val="25"/>
                <w:szCs w:val="25"/>
              </w:rPr>
              <w:t>,</w:t>
            </w:r>
            <w:r>
              <w:rPr>
                <w:rFonts w:asciiTheme="majorBidi" w:eastAsia="MS Mincho" w:hAnsiTheme="majorBidi" w:cstheme="majorBidi"/>
                <w:sz w:val="25"/>
                <w:szCs w:val="25"/>
              </w:rPr>
              <w:t>922</w:t>
            </w:r>
            <w:r w:rsidRPr="00544AD9">
              <w:rPr>
                <w:rFonts w:asciiTheme="majorBidi" w:eastAsia="MS Mincho" w:hAnsiTheme="majorBidi" w:cstheme="majorBidi"/>
                <w:sz w:val="25"/>
                <w:szCs w:val="25"/>
              </w:rPr>
              <w:t>)</w:t>
            </w:r>
          </w:p>
        </w:tc>
      </w:tr>
      <w:tr w:rsidR="008877F3" w:rsidRPr="00E11762" w14:paraId="54748E3F" w14:textId="77777777" w:rsidTr="004F19B3">
        <w:trPr>
          <w:cantSplit/>
          <w:trHeight w:val="224"/>
        </w:trPr>
        <w:tc>
          <w:tcPr>
            <w:tcW w:w="3330" w:type="dxa"/>
            <w:vAlign w:val="bottom"/>
          </w:tcPr>
          <w:p w14:paraId="67795980" w14:textId="270C3878" w:rsidR="008877F3" w:rsidRPr="00E11762" w:rsidRDefault="008877F3" w:rsidP="008877F3">
            <w:pPr>
              <w:tabs>
                <w:tab w:val="left" w:pos="372"/>
              </w:tabs>
              <w:spacing w:line="320" w:lineRule="exact"/>
              <w:ind w:right="63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E1176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E1176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31 </w:t>
            </w:r>
            <w:r w:rsidRPr="00E1176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ธันวาคม </w:t>
            </w:r>
            <w:r w:rsidRPr="00E1176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</w:t>
            </w:r>
          </w:p>
        </w:tc>
        <w:tc>
          <w:tcPr>
            <w:tcW w:w="270" w:type="dxa"/>
          </w:tcPr>
          <w:p w14:paraId="77581131" w14:textId="77777777" w:rsidR="008877F3" w:rsidRPr="00E11762" w:rsidRDefault="008877F3" w:rsidP="008877F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8987400" w14:textId="44182D02" w:rsidR="008877F3" w:rsidRPr="00544AD9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544AD9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116,811</w:t>
            </w:r>
          </w:p>
        </w:tc>
        <w:tc>
          <w:tcPr>
            <w:tcW w:w="270" w:type="dxa"/>
          </w:tcPr>
          <w:p w14:paraId="5BA6C664" w14:textId="77777777" w:rsidR="008877F3" w:rsidRPr="00544AD9" w:rsidRDefault="008877F3" w:rsidP="008877F3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815D27B" w14:textId="1799E7EF" w:rsidR="008877F3" w:rsidRPr="006A3DE3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6A3DE3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25,874</w:t>
            </w:r>
          </w:p>
        </w:tc>
        <w:tc>
          <w:tcPr>
            <w:tcW w:w="270" w:type="dxa"/>
          </w:tcPr>
          <w:p w14:paraId="68387E97" w14:textId="77777777" w:rsidR="008877F3" w:rsidRPr="006A3DE3" w:rsidRDefault="008877F3" w:rsidP="008877F3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A5D52C0" w14:textId="7150E913" w:rsidR="008877F3" w:rsidRPr="006A3DE3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6A3DE3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19,95</w:t>
            </w:r>
            <w:r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5</w:t>
            </w:r>
          </w:p>
        </w:tc>
        <w:tc>
          <w:tcPr>
            <w:tcW w:w="270" w:type="dxa"/>
          </w:tcPr>
          <w:p w14:paraId="493C7F2B" w14:textId="77777777" w:rsidR="008877F3" w:rsidRPr="006A3DE3" w:rsidRDefault="008877F3" w:rsidP="008877F3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0E77248" w14:textId="091F74BD" w:rsidR="008877F3" w:rsidRPr="006A3DE3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640" w:firstLine="443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6A3DE3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6,375</w:t>
            </w:r>
          </w:p>
        </w:tc>
        <w:tc>
          <w:tcPr>
            <w:tcW w:w="270" w:type="dxa"/>
          </w:tcPr>
          <w:p w14:paraId="3A180FF2" w14:textId="77777777" w:rsidR="008877F3" w:rsidRPr="00544AD9" w:rsidRDefault="008877F3" w:rsidP="008877F3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8287DF2" w14:textId="0FDC87F5" w:rsidR="008877F3" w:rsidRPr="006A3DE3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6A3DE3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169,01</w:t>
            </w:r>
            <w:r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5</w:t>
            </w:r>
          </w:p>
        </w:tc>
      </w:tr>
      <w:tr w:rsidR="008877F3" w:rsidRPr="00E11762" w14:paraId="76786D41" w14:textId="77777777" w:rsidTr="004F19B3">
        <w:trPr>
          <w:cantSplit/>
          <w:trHeight w:val="224"/>
        </w:trPr>
        <w:tc>
          <w:tcPr>
            <w:tcW w:w="3330" w:type="dxa"/>
            <w:vAlign w:val="bottom"/>
          </w:tcPr>
          <w:p w14:paraId="1681DEDB" w14:textId="77777777" w:rsidR="008877F3" w:rsidRPr="00E11762" w:rsidRDefault="008877F3" w:rsidP="008877F3">
            <w:pPr>
              <w:tabs>
                <w:tab w:val="left" w:pos="372"/>
              </w:tabs>
              <w:spacing w:line="320" w:lineRule="exact"/>
              <w:ind w:right="63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270" w:type="dxa"/>
          </w:tcPr>
          <w:p w14:paraId="6C9CF9A5" w14:textId="77777777" w:rsidR="008877F3" w:rsidRPr="00E11762" w:rsidRDefault="008877F3" w:rsidP="008877F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D221A2A" w14:textId="77777777" w:rsidR="008877F3" w:rsidRPr="00544AD9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00529467" w14:textId="77777777" w:rsidR="008877F3" w:rsidRPr="00544AD9" w:rsidRDefault="008877F3" w:rsidP="008877F3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B13F068" w14:textId="77777777" w:rsidR="008877F3" w:rsidRPr="006A3DE3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46FAC071" w14:textId="77777777" w:rsidR="008877F3" w:rsidRPr="00544AD9" w:rsidRDefault="008877F3" w:rsidP="008877F3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CB57E41" w14:textId="77777777" w:rsidR="008877F3" w:rsidRPr="006A3DE3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79B936DC" w14:textId="77777777" w:rsidR="008877F3" w:rsidRPr="00544AD9" w:rsidRDefault="008877F3" w:rsidP="008877F3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17A9F6A" w14:textId="77777777" w:rsidR="008877F3" w:rsidRPr="006A3DE3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640" w:firstLine="651"/>
              <w:rPr>
                <w:rFonts w:asciiTheme="majorBidi" w:eastAsia="MS Mincho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68428B55" w14:textId="77777777" w:rsidR="008877F3" w:rsidRPr="00544AD9" w:rsidRDefault="008877F3" w:rsidP="008877F3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BE8364F" w14:textId="77777777" w:rsidR="008877F3" w:rsidRPr="006A3DE3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</w:p>
        </w:tc>
      </w:tr>
      <w:tr w:rsidR="008877F3" w:rsidRPr="00E11762" w14:paraId="2EFD96D7" w14:textId="77777777" w:rsidTr="004F19B3">
        <w:trPr>
          <w:cantSplit/>
          <w:trHeight w:val="224"/>
        </w:trPr>
        <w:tc>
          <w:tcPr>
            <w:tcW w:w="3330" w:type="dxa"/>
            <w:vAlign w:val="bottom"/>
          </w:tcPr>
          <w:p w14:paraId="4B8AA43A" w14:textId="77777777" w:rsidR="008877F3" w:rsidRPr="00E11762" w:rsidRDefault="008877F3" w:rsidP="008877F3">
            <w:pPr>
              <w:tabs>
                <w:tab w:val="left" w:pos="372"/>
              </w:tabs>
              <w:spacing w:line="320" w:lineRule="exact"/>
              <w:ind w:right="63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270" w:type="dxa"/>
          </w:tcPr>
          <w:p w14:paraId="2D9E2919" w14:textId="77777777" w:rsidR="008877F3" w:rsidRPr="00E11762" w:rsidRDefault="008877F3" w:rsidP="008877F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279B7F7F" w14:textId="77777777" w:rsidR="008877F3" w:rsidRPr="00544AD9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1376F5B2" w14:textId="77777777" w:rsidR="008877F3" w:rsidRPr="00544AD9" w:rsidRDefault="008877F3" w:rsidP="008877F3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55BC56E0" w14:textId="77777777" w:rsidR="008877F3" w:rsidRPr="006A3DE3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355DA578" w14:textId="77777777" w:rsidR="008877F3" w:rsidRPr="00544AD9" w:rsidRDefault="008877F3" w:rsidP="008877F3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64A1BB1E" w14:textId="77777777" w:rsidR="008877F3" w:rsidRPr="006A3DE3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2B945587" w14:textId="77777777" w:rsidR="008877F3" w:rsidRPr="00544AD9" w:rsidRDefault="008877F3" w:rsidP="008877F3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74A1D788" w14:textId="77777777" w:rsidR="008877F3" w:rsidRPr="006A3DE3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640" w:firstLine="651"/>
              <w:rPr>
                <w:rFonts w:asciiTheme="majorBidi" w:eastAsia="MS Mincho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7FD68526" w14:textId="77777777" w:rsidR="008877F3" w:rsidRPr="00544AD9" w:rsidRDefault="008877F3" w:rsidP="008877F3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63BEEFAC" w14:textId="77777777" w:rsidR="008877F3" w:rsidRPr="006A3DE3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</w:p>
        </w:tc>
      </w:tr>
      <w:tr w:rsidR="008877F3" w:rsidRPr="00E11762" w14:paraId="7B24DABB" w14:textId="77777777" w:rsidTr="004F19B3">
        <w:trPr>
          <w:cantSplit/>
          <w:trHeight w:val="224"/>
        </w:trPr>
        <w:tc>
          <w:tcPr>
            <w:tcW w:w="3330" w:type="dxa"/>
            <w:vAlign w:val="bottom"/>
          </w:tcPr>
          <w:p w14:paraId="659E1D1D" w14:textId="77777777" w:rsidR="008877F3" w:rsidRPr="00E11762" w:rsidRDefault="008877F3" w:rsidP="008877F3">
            <w:pPr>
              <w:tabs>
                <w:tab w:val="left" w:pos="372"/>
              </w:tabs>
              <w:spacing w:line="320" w:lineRule="exact"/>
              <w:ind w:right="63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270" w:type="dxa"/>
          </w:tcPr>
          <w:p w14:paraId="299B5246" w14:textId="77777777" w:rsidR="008877F3" w:rsidRPr="00E11762" w:rsidRDefault="008877F3" w:rsidP="008877F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46B023AB" w14:textId="77777777" w:rsidR="008877F3" w:rsidRPr="00544AD9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6E552199" w14:textId="77777777" w:rsidR="008877F3" w:rsidRPr="00544AD9" w:rsidRDefault="008877F3" w:rsidP="008877F3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52F6D98D" w14:textId="77777777" w:rsidR="008877F3" w:rsidRPr="006A3DE3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6304D082" w14:textId="77777777" w:rsidR="008877F3" w:rsidRPr="00544AD9" w:rsidRDefault="008877F3" w:rsidP="008877F3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4AC006B5" w14:textId="77777777" w:rsidR="008877F3" w:rsidRPr="006A3DE3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43CE34C8" w14:textId="77777777" w:rsidR="008877F3" w:rsidRPr="00544AD9" w:rsidRDefault="008877F3" w:rsidP="008877F3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58CBAD21" w14:textId="77777777" w:rsidR="008877F3" w:rsidRPr="006A3DE3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640" w:firstLine="651"/>
              <w:rPr>
                <w:rFonts w:asciiTheme="majorBidi" w:eastAsia="MS Mincho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18BDA7FA" w14:textId="77777777" w:rsidR="008877F3" w:rsidRPr="00544AD9" w:rsidRDefault="008877F3" w:rsidP="008877F3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3EE1E542" w14:textId="77777777" w:rsidR="008877F3" w:rsidRPr="006A3DE3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</w:p>
        </w:tc>
      </w:tr>
      <w:tr w:rsidR="008877F3" w:rsidRPr="00E11762" w14:paraId="21F3225C" w14:textId="77777777" w:rsidTr="004F19B3">
        <w:trPr>
          <w:cantSplit/>
          <w:trHeight w:val="224"/>
        </w:trPr>
        <w:tc>
          <w:tcPr>
            <w:tcW w:w="3330" w:type="dxa"/>
            <w:vAlign w:val="bottom"/>
          </w:tcPr>
          <w:p w14:paraId="2244DFC1" w14:textId="77777777" w:rsidR="008877F3" w:rsidRPr="00E11762" w:rsidRDefault="008877F3" w:rsidP="008877F3">
            <w:pPr>
              <w:tabs>
                <w:tab w:val="left" w:pos="372"/>
              </w:tabs>
              <w:spacing w:line="320" w:lineRule="exact"/>
              <w:ind w:right="63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270" w:type="dxa"/>
          </w:tcPr>
          <w:p w14:paraId="4CF919D5" w14:textId="77777777" w:rsidR="008877F3" w:rsidRPr="00E11762" w:rsidRDefault="008877F3" w:rsidP="008877F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0B60D593" w14:textId="77777777" w:rsidR="008877F3" w:rsidRPr="00544AD9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1CEE3009" w14:textId="77777777" w:rsidR="008877F3" w:rsidRPr="00544AD9" w:rsidRDefault="008877F3" w:rsidP="008877F3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78B5959E" w14:textId="77777777" w:rsidR="008877F3" w:rsidRPr="006A3DE3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6939D21F" w14:textId="77777777" w:rsidR="008877F3" w:rsidRPr="00544AD9" w:rsidRDefault="008877F3" w:rsidP="008877F3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6A3ED5B0" w14:textId="77777777" w:rsidR="008877F3" w:rsidRPr="006A3DE3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0798A665" w14:textId="77777777" w:rsidR="008877F3" w:rsidRPr="00544AD9" w:rsidRDefault="008877F3" w:rsidP="008877F3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063421EC" w14:textId="77777777" w:rsidR="008877F3" w:rsidRPr="006A3DE3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640" w:firstLine="651"/>
              <w:rPr>
                <w:rFonts w:asciiTheme="majorBidi" w:eastAsia="MS Mincho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19061B2D" w14:textId="77777777" w:rsidR="008877F3" w:rsidRPr="00544AD9" w:rsidRDefault="008877F3" w:rsidP="008877F3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1A4D48EB" w14:textId="77777777" w:rsidR="008877F3" w:rsidRPr="006A3DE3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</w:p>
        </w:tc>
      </w:tr>
      <w:tr w:rsidR="008877F3" w:rsidRPr="00E11762" w14:paraId="4F29EA20" w14:textId="77777777" w:rsidTr="004F19B3">
        <w:trPr>
          <w:cantSplit/>
          <w:trHeight w:val="224"/>
        </w:trPr>
        <w:tc>
          <w:tcPr>
            <w:tcW w:w="3330" w:type="dxa"/>
            <w:vAlign w:val="bottom"/>
          </w:tcPr>
          <w:p w14:paraId="38D4D4DE" w14:textId="77777777" w:rsidR="008877F3" w:rsidRPr="00E11762" w:rsidRDefault="008877F3" w:rsidP="008877F3">
            <w:pPr>
              <w:tabs>
                <w:tab w:val="left" w:pos="372"/>
              </w:tabs>
              <w:spacing w:line="320" w:lineRule="exact"/>
              <w:ind w:right="63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270" w:type="dxa"/>
          </w:tcPr>
          <w:p w14:paraId="3CC82B82" w14:textId="77777777" w:rsidR="008877F3" w:rsidRPr="00E11762" w:rsidRDefault="008877F3" w:rsidP="008877F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6639E155" w14:textId="77777777" w:rsidR="008877F3" w:rsidRPr="00544AD9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5586622E" w14:textId="77777777" w:rsidR="008877F3" w:rsidRPr="00544AD9" w:rsidRDefault="008877F3" w:rsidP="008877F3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1F71528F" w14:textId="77777777" w:rsidR="008877F3" w:rsidRPr="006A3DE3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5978F53D" w14:textId="77777777" w:rsidR="008877F3" w:rsidRPr="00544AD9" w:rsidRDefault="008877F3" w:rsidP="008877F3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10651555" w14:textId="77777777" w:rsidR="008877F3" w:rsidRPr="006A3DE3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10F00E23" w14:textId="77777777" w:rsidR="008877F3" w:rsidRPr="00544AD9" w:rsidRDefault="008877F3" w:rsidP="008877F3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645B074A" w14:textId="77777777" w:rsidR="008877F3" w:rsidRPr="006A3DE3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640" w:firstLine="651"/>
              <w:rPr>
                <w:rFonts w:asciiTheme="majorBidi" w:eastAsia="MS Mincho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13339307" w14:textId="77777777" w:rsidR="008877F3" w:rsidRPr="00544AD9" w:rsidRDefault="008877F3" w:rsidP="008877F3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3C9C31A9" w14:textId="77777777" w:rsidR="008877F3" w:rsidRPr="006A3DE3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</w:p>
        </w:tc>
      </w:tr>
      <w:tr w:rsidR="008877F3" w:rsidRPr="00E11762" w14:paraId="318EA091" w14:textId="77777777" w:rsidTr="004F19B3">
        <w:trPr>
          <w:cantSplit/>
          <w:trHeight w:val="224"/>
        </w:trPr>
        <w:tc>
          <w:tcPr>
            <w:tcW w:w="3330" w:type="dxa"/>
            <w:vAlign w:val="bottom"/>
          </w:tcPr>
          <w:p w14:paraId="7D5699B5" w14:textId="77777777" w:rsidR="008877F3" w:rsidRPr="00E11762" w:rsidRDefault="008877F3" w:rsidP="008877F3">
            <w:pPr>
              <w:tabs>
                <w:tab w:val="left" w:pos="372"/>
              </w:tabs>
              <w:spacing w:line="320" w:lineRule="exact"/>
              <w:ind w:right="63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270" w:type="dxa"/>
          </w:tcPr>
          <w:p w14:paraId="692FF0C1" w14:textId="77777777" w:rsidR="008877F3" w:rsidRPr="00E11762" w:rsidRDefault="008877F3" w:rsidP="008877F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6F341AD1" w14:textId="77777777" w:rsidR="008877F3" w:rsidRPr="00544AD9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3CF5A3AF" w14:textId="77777777" w:rsidR="008877F3" w:rsidRPr="00544AD9" w:rsidRDefault="008877F3" w:rsidP="008877F3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36954FCF" w14:textId="77777777" w:rsidR="008877F3" w:rsidRPr="006A3DE3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19238CDF" w14:textId="77777777" w:rsidR="008877F3" w:rsidRPr="00544AD9" w:rsidRDefault="008877F3" w:rsidP="008877F3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03E0043B" w14:textId="77777777" w:rsidR="008877F3" w:rsidRPr="006A3DE3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440F0E45" w14:textId="77777777" w:rsidR="008877F3" w:rsidRPr="00544AD9" w:rsidRDefault="008877F3" w:rsidP="008877F3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10A347CF" w14:textId="77777777" w:rsidR="008877F3" w:rsidRPr="006A3DE3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640" w:firstLine="651"/>
              <w:rPr>
                <w:rFonts w:asciiTheme="majorBidi" w:eastAsia="MS Mincho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63068266" w14:textId="77777777" w:rsidR="008877F3" w:rsidRPr="00544AD9" w:rsidRDefault="008877F3" w:rsidP="008877F3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0BC577B9" w14:textId="77777777" w:rsidR="008877F3" w:rsidRPr="006A3DE3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</w:p>
        </w:tc>
      </w:tr>
      <w:tr w:rsidR="008877F3" w:rsidRPr="00E11762" w14:paraId="76E337D2" w14:textId="77777777" w:rsidTr="004F19B3">
        <w:trPr>
          <w:cantSplit/>
          <w:trHeight w:val="224"/>
        </w:trPr>
        <w:tc>
          <w:tcPr>
            <w:tcW w:w="3330" w:type="dxa"/>
          </w:tcPr>
          <w:p w14:paraId="050460C9" w14:textId="77777777" w:rsidR="008877F3" w:rsidRPr="00E11762" w:rsidRDefault="008877F3" w:rsidP="008877F3">
            <w:pPr>
              <w:tabs>
                <w:tab w:val="left" w:pos="372"/>
              </w:tabs>
              <w:spacing w:line="320" w:lineRule="exact"/>
              <w:ind w:right="63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E11762">
              <w:rPr>
                <w:rFonts w:ascii="Angsana New" w:hAnsi="Angsana New" w:hint="cs"/>
                <w:b/>
                <w:bCs/>
                <w:i/>
                <w:iCs/>
                <w:sz w:val="25"/>
                <w:szCs w:val="25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270" w:type="dxa"/>
            <w:vAlign w:val="bottom"/>
          </w:tcPr>
          <w:p w14:paraId="1FD9076F" w14:textId="77777777" w:rsidR="008877F3" w:rsidRPr="00E11762" w:rsidRDefault="008877F3" w:rsidP="008877F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63FEE0A6" w14:textId="77777777" w:rsidR="008877F3" w:rsidRPr="00E11762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43FD2A67" w14:textId="77777777" w:rsidR="008877F3" w:rsidRPr="00E11762" w:rsidRDefault="008877F3" w:rsidP="008877F3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6250930C" w14:textId="77777777" w:rsidR="008877F3" w:rsidRPr="006A3DE3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48262733" w14:textId="77777777" w:rsidR="008877F3" w:rsidRPr="00E11762" w:rsidRDefault="008877F3" w:rsidP="008877F3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b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7ABAA252" w14:textId="77777777" w:rsidR="008877F3" w:rsidRPr="006A3DE3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64F218FA" w14:textId="77777777" w:rsidR="008877F3" w:rsidRPr="00E11762" w:rsidRDefault="008877F3" w:rsidP="008877F3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36B50BF5" w14:textId="77777777" w:rsidR="008877F3" w:rsidRPr="006A3DE3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640" w:firstLine="651"/>
              <w:rPr>
                <w:rFonts w:asciiTheme="majorBidi" w:eastAsia="MS Mincho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5A988760" w14:textId="77777777" w:rsidR="008877F3" w:rsidRPr="00E11762" w:rsidRDefault="008877F3" w:rsidP="008877F3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288E51C2" w14:textId="77777777" w:rsidR="008877F3" w:rsidRPr="006A3DE3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</w:p>
        </w:tc>
      </w:tr>
      <w:tr w:rsidR="008877F3" w:rsidRPr="00E11762" w14:paraId="7DCA95E5" w14:textId="77777777" w:rsidTr="004F19B3">
        <w:trPr>
          <w:cantSplit/>
          <w:trHeight w:val="224"/>
        </w:trPr>
        <w:tc>
          <w:tcPr>
            <w:tcW w:w="3330" w:type="dxa"/>
          </w:tcPr>
          <w:p w14:paraId="05E163E9" w14:textId="7A86ECD2" w:rsidR="008877F3" w:rsidRPr="00E11762" w:rsidRDefault="008877F3" w:rsidP="008877F3">
            <w:pPr>
              <w:tabs>
                <w:tab w:val="left" w:pos="372"/>
              </w:tabs>
              <w:spacing w:line="320" w:lineRule="exact"/>
              <w:ind w:right="6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11762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E11762">
              <w:rPr>
                <w:rFonts w:ascii="Angsana New" w:hAnsi="Angsana New"/>
                <w:sz w:val="25"/>
                <w:szCs w:val="25"/>
              </w:rPr>
              <w:t xml:space="preserve">1 </w:t>
            </w:r>
            <w:r w:rsidRPr="00E11762">
              <w:rPr>
                <w:rFonts w:ascii="Angsana New" w:hAnsi="Angsana New"/>
                <w:sz w:val="25"/>
                <w:szCs w:val="25"/>
                <w:cs/>
              </w:rPr>
              <w:t xml:space="preserve">มกราคม </w:t>
            </w:r>
            <w:r w:rsidRPr="00E11762">
              <w:rPr>
                <w:rFonts w:ascii="Angsana New" w:hAnsi="Angsana New"/>
                <w:sz w:val="25"/>
                <w:szCs w:val="25"/>
              </w:rPr>
              <w:t>256</w:t>
            </w:r>
            <w:r>
              <w:rPr>
                <w:rFonts w:ascii="Angsana New" w:hAnsi="Angsana New"/>
                <w:sz w:val="25"/>
                <w:szCs w:val="25"/>
              </w:rPr>
              <w:t>3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5"/>
                <w:szCs w:val="25"/>
              </w:rPr>
              <w:t xml:space="preserve">- 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ปรับปรุงใหม่</w:t>
            </w:r>
          </w:p>
        </w:tc>
        <w:tc>
          <w:tcPr>
            <w:tcW w:w="270" w:type="dxa"/>
          </w:tcPr>
          <w:p w14:paraId="6DEB176A" w14:textId="77777777" w:rsidR="008877F3" w:rsidRPr="00E11762" w:rsidRDefault="008877F3" w:rsidP="008877F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6EEE2CC6" w14:textId="4803EA3A" w:rsidR="008877F3" w:rsidRPr="004F19B3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4F19B3">
              <w:rPr>
                <w:rFonts w:asciiTheme="majorBidi" w:eastAsia="MS Mincho" w:hAnsiTheme="majorBidi" w:cstheme="majorBidi"/>
                <w:sz w:val="25"/>
                <w:szCs w:val="25"/>
              </w:rPr>
              <w:t>16</w:t>
            </w:r>
          </w:p>
        </w:tc>
        <w:tc>
          <w:tcPr>
            <w:tcW w:w="270" w:type="dxa"/>
          </w:tcPr>
          <w:p w14:paraId="42389E18" w14:textId="77777777" w:rsidR="008877F3" w:rsidRPr="004F19B3" w:rsidRDefault="008877F3" w:rsidP="008877F3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1115C36E" w14:textId="2759AF14" w:rsidR="008877F3" w:rsidRPr="004F19B3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4F19B3">
              <w:rPr>
                <w:rFonts w:asciiTheme="majorBidi" w:eastAsia="MS Mincho" w:hAnsiTheme="majorBidi" w:cstheme="majorBidi"/>
                <w:sz w:val="25"/>
                <w:szCs w:val="25"/>
              </w:rPr>
              <w:t>798</w:t>
            </w:r>
          </w:p>
        </w:tc>
        <w:tc>
          <w:tcPr>
            <w:tcW w:w="270" w:type="dxa"/>
          </w:tcPr>
          <w:p w14:paraId="0AF71C18" w14:textId="77777777" w:rsidR="008877F3" w:rsidRPr="004F19B3" w:rsidRDefault="008877F3" w:rsidP="008877F3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44FD82FC" w14:textId="7A0A9760" w:rsidR="008877F3" w:rsidRPr="004F19B3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640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4F19B3">
              <w:rPr>
                <w:rFonts w:asciiTheme="majorBidi" w:eastAsia="MS Mincho" w:hAnsiTheme="majorBidi" w:cstheme="majorBidi"/>
                <w:sz w:val="25"/>
                <w:szCs w:val="25"/>
              </w:rPr>
              <w:t xml:space="preserve">                -</w:t>
            </w:r>
          </w:p>
        </w:tc>
        <w:tc>
          <w:tcPr>
            <w:tcW w:w="270" w:type="dxa"/>
            <w:vAlign w:val="bottom"/>
          </w:tcPr>
          <w:p w14:paraId="4C96D536" w14:textId="77777777" w:rsidR="008877F3" w:rsidRPr="004F19B3" w:rsidRDefault="008877F3" w:rsidP="008877F3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517E6663" w14:textId="57E28540" w:rsidR="008877F3" w:rsidRPr="004F19B3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640" w:firstLine="651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4F19B3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792AC1C6" w14:textId="77777777" w:rsidR="008877F3" w:rsidRPr="004F19B3" w:rsidRDefault="008877F3" w:rsidP="008877F3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7858B2A7" w14:textId="43782AF2" w:rsidR="008877F3" w:rsidRPr="004F19B3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4F19B3">
              <w:rPr>
                <w:rFonts w:asciiTheme="majorBidi" w:eastAsia="MS Mincho" w:hAnsiTheme="majorBidi" w:cstheme="majorBidi"/>
                <w:sz w:val="25"/>
                <w:szCs w:val="25"/>
              </w:rPr>
              <w:t>814</w:t>
            </w:r>
          </w:p>
        </w:tc>
      </w:tr>
      <w:tr w:rsidR="008877F3" w:rsidRPr="00E11762" w14:paraId="1AC3F617" w14:textId="77777777" w:rsidTr="004F19B3">
        <w:trPr>
          <w:cantSplit/>
          <w:trHeight w:val="224"/>
        </w:trPr>
        <w:tc>
          <w:tcPr>
            <w:tcW w:w="3330" w:type="dxa"/>
          </w:tcPr>
          <w:p w14:paraId="57B7113E" w14:textId="0E77019C" w:rsidR="008877F3" w:rsidRPr="00E11762" w:rsidRDefault="008877F3" w:rsidP="008877F3">
            <w:pPr>
              <w:tabs>
                <w:tab w:val="left" w:pos="372"/>
              </w:tabs>
              <w:spacing w:line="320" w:lineRule="exact"/>
              <w:ind w:right="63"/>
              <w:rPr>
                <w:rFonts w:ascii="Angsana New" w:hAnsi="Angsana New"/>
                <w:sz w:val="25"/>
                <w:szCs w:val="25"/>
                <w:cs/>
              </w:rPr>
            </w:pPr>
            <w:r w:rsidRPr="00E11762">
              <w:rPr>
                <w:rFonts w:ascii="Angsana New" w:hAnsi="Angsana New" w:hint="cs"/>
                <w:sz w:val="25"/>
                <w:szCs w:val="25"/>
                <w:cs/>
              </w:rPr>
              <w:t>ค่าเสื่อมราคาสำหรับปี</w:t>
            </w:r>
          </w:p>
        </w:tc>
        <w:tc>
          <w:tcPr>
            <w:tcW w:w="270" w:type="dxa"/>
          </w:tcPr>
          <w:p w14:paraId="73DDAAE4" w14:textId="77777777" w:rsidR="008877F3" w:rsidRPr="00E11762" w:rsidRDefault="008877F3" w:rsidP="008877F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19F1D7D4" w14:textId="74144EBE" w:rsidR="008877F3" w:rsidRPr="006A3DE3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6A3DE3">
              <w:rPr>
                <w:rFonts w:asciiTheme="majorBidi" w:eastAsia="MS Mincho" w:hAnsiTheme="majorBidi" w:cstheme="majorBidi"/>
                <w:sz w:val="25"/>
                <w:szCs w:val="25"/>
              </w:rPr>
              <w:t>36,098</w:t>
            </w:r>
          </w:p>
        </w:tc>
        <w:tc>
          <w:tcPr>
            <w:tcW w:w="270" w:type="dxa"/>
          </w:tcPr>
          <w:p w14:paraId="6DF1A22D" w14:textId="77777777" w:rsidR="008877F3" w:rsidRPr="00E11762" w:rsidRDefault="008877F3" w:rsidP="008877F3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69E78118" w14:textId="4A1DBE24" w:rsidR="008877F3" w:rsidRPr="006A3DE3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6A3DE3">
              <w:rPr>
                <w:rFonts w:asciiTheme="majorBidi" w:eastAsia="MS Mincho" w:hAnsiTheme="majorBidi" w:cstheme="majorBidi"/>
                <w:sz w:val="25"/>
                <w:szCs w:val="25"/>
              </w:rPr>
              <w:t>1,113</w:t>
            </w:r>
          </w:p>
        </w:tc>
        <w:tc>
          <w:tcPr>
            <w:tcW w:w="270" w:type="dxa"/>
          </w:tcPr>
          <w:p w14:paraId="71507385" w14:textId="77777777" w:rsidR="008877F3" w:rsidRPr="00E11762" w:rsidRDefault="008877F3" w:rsidP="008877F3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b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366CB48C" w14:textId="7214534D" w:rsidR="008877F3" w:rsidRPr="00E11762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7,632</w:t>
            </w:r>
          </w:p>
        </w:tc>
        <w:tc>
          <w:tcPr>
            <w:tcW w:w="270" w:type="dxa"/>
          </w:tcPr>
          <w:p w14:paraId="035722D3" w14:textId="77777777" w:rsidR="008877F3" w:rsidRPr="00E11762" w:rsidRDefault="008877F3" w:rsidP="008877F3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40DFA276" w14:textId="10CCA437" w:rsidR="008877F3" w:rsidRPr="00E11762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640" w:firstLine="651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5E687057" w14:textId="77777777" w:rsidR="008877F3" w:rsidRPr="00E11762" w:rsidRDefault="008877F3" w:rsidP="008877F3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67AAB3E3" w14:textId="15C4938C" w:rsidR="008877F3" w:rsidRPr="006A3DE3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44,843</w:t>
            </w:r>
          </w:p>
        </w:tc>
      </w:tr>
      <w:tr w:rsidR="008877F3" w:rsidRPr="00E11762" w14:paraId="792567F0" w14:textId="77777777" w:rsidTr="004F19B3">
        <w:trPr>
          <w:cantSplit/>
          <w:trHeight w:val="224"/>
        </w:trPr>
        <w:tc>
          <w:tcPr>
            <w:tcW w:w="3330" w:type="dxa"/>
          </w:tcPr>
          <w:p w14:paraId="08F04224" w14:textId="068586BB" w:rsidR="008877F3" w:rsidRPr="00E11762" w:rsidRDefault="008877F3" w:rsidP="008877F3">
            <w:pPr>
              <w:tabs>
                <w:tab w:val="left" w:pos="372"/>
              </w:tabs>
              <w:spacing w:line="320" w:lineRule="exact"/>
              <w:ind w:right="63"/>
              <w:rPr>
                <w:rFonts w:ascii="Angsana New" w:hAnsi="Angsana New"/>
                <w:sz w:val="25"/>
                <w:szCs w:val="25"/>
                <w:cs/>
              </w:rPr>
            </w:pPr>
            <w:r w:rsidRPr="00E11762">
              <w:rPr>
                <w:rFonts w:ascii="Angsana New" w:hAnsi="Angsana New" w:hint="cs"/>
                <w:sz w:val="25"/>
                <w:szCs w:val="25"/>
                <w:cs/>
              </w:rPr>
              <w:t>ขาดทุนจากการด้อยค่า</w:t>
            </w:r>
          </w:p>
        </w:tc>
        <w:tc>
          <w:tcPr>
            <w:tcW w:w="270" w:type="dxa"/>
          </w:tcPr>
          <w:p w14:paraId="42E20BEC" w14:textId="77777777" w:rsidR="008877F3" w:rsidRPr="00E11762" w:rsidRDefault="008877F3" w:rsidP="008877F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74F03DB0" w14:textId="315D12DD" w:rsidR="008877F3" w:rsidRPr="006A3DE3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6A3DE3">
              <w:rPr>
                <w:rFonts w:asciiTheme="majorBidi" w:eastAsia="MS Mincho" w:hAnsiTheme="majorBidi" w:cstheme="majorBidi"/>
                <w:sz w:val="25"/>
                <w:szCs w:val="25"/>
              </w:rPr>
              <w:t>388</w:t>
            </w:r>
          </w:p>
        </w:tc>
        <w:tc>
          <w:tcPr>
            <w:tcW w:w="270" w:type="dxa"/>
          </w:tcPr>
          <w:p w14:paraId="3F7B8ACA" w14:textId="77777777" w:rsidR="008877F3" w:rsidRPr="00E11762" w:rsidRDefault="008877F3" w:rsidP="008877F3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018838FC" w14:textId="5AA97A2E" w:rsidR="008877F3" w:rsidRPr="006A3DE3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640" w:firstLine="651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6A3DE3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61FEC79A" w14:textId="77777777" w:rsidR="008877F3" w:rsidRPr="00E11762" w:rsidRDefault="008877F3" w:rsidP="008877F3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b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063C57A9" w14:textId="32C12502" w:rsidR="008877F3" w:rsidRPr="00E11762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640" w:firstLine="651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  <w:vAlign w:val="bottom"/>
          </w:tcPr>
          <w:p w14:paraId="53FB9EDF" w14:textId="77777777" w:rsidR="008877F3" w:rsidRPr="00E11762" w:rsidRDefault="008877F3" w:rsidP="008877F3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770ABEDB" w14:textId="36B57F97" w:rsidR="008877F3" w:rsidRPr="00E11762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640" w:firstLine="651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7248BC56" w14:textId="77777777" w:rsidR="008877F3" w:rsidRPr="00E11762" w:rsidRDefault="008877F3" w:rsidP="008877F3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6B6E14EB" w14:textId="6BEC90BB" w:rsidR="008877F3" w:rsidRPr="006A3DE3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388</w:t>
            </w:r>
          </w:p>
        </w:tc>
      </w:tr>
      <w:tr w:rsidR="008877F3" w:rsidRPr="00E11762" w14:paraId="7827C266" w14:textId="77777777" w:rsidTr="004F19B3">
        <w:trPr>
          <w:cantSplit/>
          <w:trHeight w:val="224"/>
        </w:trPr>
        <w:tc>
          <w:tcPr>
            <w:tcW w:w="3330" w:type="dxa"/>
          </w:tcPr>
          <w:p w14:paraId="2EE7AE9E" w14:textId="4B8E6B3B" w:rsidR="008877F3" w:rsidRPr="00E11762" w:rsidRDefault="008877F3" w:rsidP="008877F3">
            <w:pPr>
              <w:tabs>
                <w:tab w:val="left" w:pos="372"/>
              </w:tabs>
              <w:spacing w:line="320" w:lineRule="exact"/>
              <w:ind w:right="63"/>
              <w:rPr>
                <w:rFonts w:ascii="Angsana New" w:hAnsi="Angsana New"/>
                <w:sz w:val="25"/>
                <w:szCs w:val="25"/>
                <w:cs/>
              </w:rPr>
            </w:pPr>
            <w:r w:rsidRPr="00E11762">
              <w:rPr>
                <w:rFonts w:asciiTheme="majorBidi" w:hAnsiTheme="majorBidi" w:cstheme="majorBidi"/>
                <w:sz w:val="25"/>
                <w:szCs w:val="25"/>
                <w:cs/>
              </w:rPr>
              <w:t>ตัดจำหน่าย</w:t>
            </w:r>
          </w:p>
        </w:tc>
        <w:tc>
          <w:tcPr>
            <w:tcW w:w="270" w:type="dxa"/>
          </w:tcPr>
          <w:p w14:paraId="1155E648" w14:textId="77777777" w:rsidR="008877F3" w:rsidRPr="00E11762" w:rsidRDefault="008877F3" w:rsidP="008877F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2770021E" w14:textId="6D793DB5" w:rsidR="008877F3" w:rsidRPr="006A3DE3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6A3DE3">
              <w:rPr>
                <w:rFonts w:asciiTheme="majorBidi" w:eastAsia="MS Mincho" w:hAnsiTheme="majorBidi" w:cstheme="majorBidi"/>
                <w:sz w:val="25"/>
                <w:szCs w:val="25"/>
              </w:rPr>
              <w:t>(76)</w:t>
            </w:r>
          </w:p>
        </w:tc>
        <w:tc>
          <w:tcPr>
            <w:tcW w:w="270" w:type="dxa"/>
          </w:tcPr>
          <w:p w14:paraId="0F0E07F3" w14:textId="77777777" w:rsidR="008877F3" w:rsidRPr="00E11762" w:rsidRDefault="008877F3" w:rsidP="008877F3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2853C0F5" w14:textId="5F41389F" w:rsidR="008877F3" w:rsidRPr="006A3DE3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640" w:firstLine="651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6A3DE3">
              <w:rPr>
                <w:rFonts w:asciiTheme="majorBidi" w:eastAsia="MS Mincho" w:hAnsiTheme="majorBidi" w:cstheme="majorBidi"/>
                <w:sz w:val="25"/>
                <w:szCs w:val="25"/>
              </w:rPr>
              <w:t>(51)</w:t>
            </w:r>
          </w:p>
        </w:tc>
        <w:tc>
          <w:tcPr>
            <w:tcW w:w="270" w:type="dxa"/>
          </w:tcPr>
          <w:p w14:paraId="301E3C04" w14:textId="77777777" w:rsidR="008877F3" w:rsidRPr="00E11762" w:rsidRDefault="008877F3" w:rsidP="008877F3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b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12F12419" w14:textId="64260CF1" w:rsidR="008877F3" w:rsidRPr="00E11762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640" w:firstLine="651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  <w:vAlign w:val="bottom"/>
          </w:tcPr>
          <w:p w14:paraId="480280DD" w14:textId="77777777" w:rsidR="008877F3" w:rsidRPr="00E11762" w:rsidRDefault="008877F3" w:rsidP="008877F3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23167774" w14:textId="22CB69F2" w:rsidR="008877F3" w:rsidRPr="00E11762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640" w:firstLine="651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2FF15676" w14:textId="77777777" w:rsidR="008877F3" w:rsidRPr="00E11762" w:rsidRDefault="008877F3" w:rsidP="008877F3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588EC4FB" w14:textId="70AC2E12" w:rsidR="008877F3" w:rsidRPr="006A3DE3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(127)</w:t>
            </w:r>
          </w:p>
        </w:tc>
      </w:tr>
      <w:tr w:rsidR="008877F3" w:rsidRPr="00E11762" w14:paraId="2CA04BDA" w14:textId="77777777" w:rsidTr="004F19B3">
        <w:trPr>
          <w:cantSplit/>
          <w:trHeight w:val="224"/>
        </w:trPr>
        <w:tc>
          <w:tcPr>
            <w:tcW w:w="3330" w:type="dxa"/>
          </w:tcPr>
          <w:p w14:paraId="766FFDDF" w14:textId="31B49239" w:rsidR="008877F3" w:rsidRPr="00E11762" w:rsidRDefault="008877F3" w:rsidP="008877F3">
            <w:pPr>
              <w:tabs>
                <w:tab w:val="left" w:pos="372"/>
              </w:tabs>
              <w:spacing w:line="320" w:lineRule="exact"/>
              <w:ind w:right="63"/>
              <w:rPr>
                <w:rFonts w:ascii="Angsana New" w:hAnsi="Angsana New"/>
                <w:sz w:val="25"/>
                <w:szCs w:val="25"/>
                <w:cs/>
              </w:rPr>
            </w:pPr>
            <w:r w:rsidRPr="00E11762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เปลี่ยนแปลงสัญญาเช่า</w:t>
            </w:r>
          </w:p>
        </w:tc>
        <w:tc>
          <w:tcPr>
            <w:tcW w:w="270" w:type="dxa"/>
          </w:tcPr>
          <w:p w14:paraId="4AEFB1BB" w14:textId="77777777" w:rsidR="008877F3" w:rsidRPr="00E11762" w:rsidRDefault="008877F3" w:rsidP="008877F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6882304B" w14:textId="18705B7B" w:rsidR="008877F3" w:rsidRPr="006A3DE3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6A3DE3">
              <w:rPr>
                <w:rFonts w:asciiTheme="majorBidi" w:eastAsia="MS Mincho" w:hAnsiTheme="majorBidi" w:cstheme="majorBidi"/>
                <w:sz w:val="25"/>
                <w:szCs w:val="25"/>
              </w:rPr>
              <w:t>(5,926)</w:t>
            </w:r>
          </w:p>
        </w:tc>
        <w:tc>
          <w:tcPr>
            <w:tcW w:w="270" w:type="dxa"/>
          </w:tcPr>
          <w:p w14:paraId="65839385" w14:textId="77777777" w:rsidR="008877F3" w:rsidRPr="00E11762" w:rsidRDefault="008877F3" w:rsidP="008877F3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03BF5333" w14:textId="297249BD" w:rsidR="008877F3" w:rsidRPr="006A3DE3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640" w:firstLine="651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6A3DE3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5DE784FF" w14:textId="77777777" w:rsidR="008877F3" w:rsidRPr="00E11762" w:rsidRDefault="008877F3" w:rsidP="008877F3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b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15E610B1" w14:textId="20839926" w:rsidR="008877F3" w:rsidRPr="00E11762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640" w:firstLine="651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  <w:vAlign w:val="bottom"/>
          </w:tcPr>
          <w:p w14:paraId="361B18EA" w14:textId="77777777" w:rsidR="008877F3" w:rsidRPr="00E11762" w:rsidRDefault="008877F3" w:rsidP="008877F3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48978ED7" w14:textId="73971733" w:rsidR="008877F3" w:rsidRPr="00E11762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640" w:firstLine="651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794FB308" w14:textId="77777777" w:rsidR="008877F3" w:rsidRPr="00E11762" w:rsidRDefault="008877F3" w:rsidP="008877F3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01942D73" w14:textId="0661FBEA" w:rsidR="008877F3" w:rsidRPr="006A3DE3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(5,926)</w:t>
            </w:r>
          </w:p>
        </w:tc>
      </w:tr>
      <w:tr w:rsidR="008877F3" w:rsidRPr="00E11762" w14:paraId="5A3A97DA" w14:textId="77777777" w:rsidTr="004F19B3">
        <w:trPr>
          <w:cantSplit/>
          <w:trHeight w:val="224"/>
        </w:trPr>
        <w:tc>
          <w:tcPr>
            <w:tcW w:w="3330" w:type="dxa"/>
          </w:tcPr>
          <w:p w14:paraId="4F5348EA" w14:textId="775A5BBC" w:rsidR="008877F3" w:rsidRPr="00E11762" w:rsidRDefault="008877F3" w:rsidP="008877F3">
            <w:pPr>
              <w:tabs>
                <w:tab w:val="left" w:pos="372"/>
              </w:tabs>
              <w:spacing w:line="320" w:lineRule="exact"/>
              <w:ind w:right="63"/>
              <w:rPr>
                <w:rFonts w:ascii="Angsana New" w:hAnsi="Angsana New"/>
                <w:sz w:val="25"/>
                <w:szCs w:val="25"/>
                <w:cs/>
              </w:rPr>
            </w:pPr>
            <w:r w:rsidRPr="00E11762">
              <w:rPr>
                <w:rFonts w:asciiTheme="majorBidi" w:hAnsiTheme="majorBidi" w:cstheme="majorBidi" w:hint="cs"/>
                <w:sz w:val="25"/>
                <w:szCs w:val="25"/>
                <w:cs/>
              </w:rPr>
              <w:t>ยกเลิกสัญญาเช่า</w:t>
            </w:r>
          </w:p>
        </w:tc>
        <w:tc>
          <w:tcPr>
            <w:tcW w:w="270" w:type="dxa"/>
          </w:tcPr>
          <w:p w14:paraId="12F4367E" w14:textId="77777777" w:rsidR="008877F3" w:rsidRPr="00E11762" w:rsidRDefault="008877F3" w:rsidP="008877F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DDB3CD7" w14:textId="7809E133" w:rsidR="008877F3" w:rsidRPr="006A3DE3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640" w:firstLine="651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6A3DE3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1EB9DF5F" w14:textId="77777777" w:rsidR="008877F3" w:rsidRPr="00E11762" w:rsidRDefault="008877F3" w:rsidP="008877F3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BAFC21" w14:textId="2E114D47" w:rsidR="008877F3" w:rsidRPr="006A3DE3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640" w:firstLine="651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6A3DE3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2F6755CE" w14:textId="77777777" w:rsidR="008877F3" w:rsidRPr="00E11762" w:rsidRDefault="008877F3" w:rsidP="008877F3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b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A53952E" w14:textId="68CE580F" w:rsidR="008877F3" w:rsidRPr="00E11762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(816)</w:t>
            </w:r>
          </w:p>
        </w:tc>
        <w:tc>
          <w:tcPr>
            <w:tcW w:w="270" w:type="dxa"/>
          </w:tcPr>
          <w:p w14:paraId="638EDB47" w14:textId="77777777" w:rsidR="008877F3" w:rsidRPr="00E11762" w:rsidRDefault="008877F3" w:rsidP="008877F3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A7F1D43" w14:textId="4F152B4A" w:rsidR="008877F3" w:rsidRPr="00E11762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640" w:firstLine="651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799297CF" w14:textId="77777777" w:rsidR="008877F3" w:rsidRPr="00E11762" w:rsidRDefault="008877F3" w:rsidP="008877F3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7D6E5CD" w14:textId="7A2A88AD" w:rsidR="008877F3" w:rsidRPr="006A3DE3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(816)</w:t>
            </w:r>
          </w:p>
        </w:tc>
      </w:tr>
      <w:tr w:rsidR="008877F3" w:rsidRPr="00E11762" w14:paraId="1A97D4F5" w14:textId="77777777" w:rsidTr="004F19B3">
        <w:trPr>
          <w:cantSplit/>
          <w:trHeight w:val="224"/>
        </w:trPr>
        <w:tc>
          <w:tcPr>
            <w:tcW w:w="3330" w:type="dxa"/>
          </w:tcPr>
          <w:p w14:paraId="5E644079" w14:textId="77777777" w:rsidR="008877F3" w:rsidRDefault="008877F3" w:rsidP="008877F3">
            <w:pPr>
              <w:tabs>
                <w:tab w:val="left" w:pos="372"/>
              </w:tabs>
              <w:spacing w:line="320" w:lineRule="exact"/>
              <w:ind w:left="247" w:right="63" w:hanging="247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E11762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E11762">
              <w:rPr>
                <w:rFonts w:ascii="Angsana New" w:hAnsi="Angsana New"/>
                <w:b/>
                <w:bCs/>
                <w:sz w:val="25"/>
                <w:szCs w:val="25"/>
              </w:rPr>
              <w:t xml:space="preserve">31 </w:t>
            </w:r>
            <w:r w:rsidRPr="00E11762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ธันวาคม</w:t>
            </w:r>
            <w:r w:rsidRPr="00E11762">
              <w:rPr>
                <w:rFonts w:ascii="Angsana New" w:hAnsi="Angsana New"/>
                <w:b/>
                <w:bCs/>
                <w:sz w:val="25"/>
                <w:szCs w:val="25"/>
              </w:rPr>
              <w:t xml:space="preserve"> 256</w:t>
            </w:r>
            <w:r>
              <w:rPr>
                <w:rFonts w:ascii="Angsana New" w:hAnsi="Angsana New"/>
                <w:b/>
                <w:bCs/>
                <w:sz w:val="25"/>
                <w:szCs w:val="25"/>
              </w:rPr>
              <w:t>3</w:t>
            </w:r>
            <w:r w:rsidRPr="00E11762">
              <w:rPr>
                <w:rFonts w:ascii="Angsana New" w:hAnsi="Angsana New"/>
                <w:b/>
                <w:bCs/>
                <w:sz w:val="25"/>
                <w:szCs w:val="25"/>
              </w:rPr>
              <w:t xml:space="preserve"> </w:t>
            </w:r>
            <w:r w:rsidRPr="00E11762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และ</w:t>
            </w:r>
          </w:p>
          <w:p w14:paraId="13A51D0E" w14:textId="64103F96" w:rsidR="008877F3" w:rsidRPr="00E11762" w:rsidRDefault="008877F3" w:rsidP="008877F3">
            <w:pPr>
              <w:tabs>
                <w:tab w:val="clear" w:pos="227"/>
                <w:tab w:val="clear" w:pos="680"/>
                <w:tab w:val="left" w:pos="372"/>
              </w:tabs>
              <w:spacing w:line="320" w:lineRule="exact"/>
              <w:ind w:left="70" w:right="63" w:firstLine="9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11762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 xml:space="preserve"> </w:t>
            </w:r>
            <w:r w:rsidRPr="00E11762">
              <w:rPr>
                <w:rFonts w:ascii="Angsana New" w:hAnsi="Angsana New"/>
                <w:b/>
                <w:bCs/>
                <w:sz w:val="25"/>
                <w:szCs w:val="25"/>
              </w:rPr>
              <w:t xml:space="preserve">1 </w:t>
            </w:r>
            <w:r w:rsidRPr="00E11762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 xml:space="preserve">มกราคม </w:t>
            </w:r>
            <w:r w:rsidRPr="00E11762">
              <w:rPr>
                <w:rFonts w:ascii="Angsana New" w:hAnsi="Angsana New"/>
                <w:b/>
                <w:bCs/>
                <w:sz w:val="25"/>
                <w:szCs w:val="25"/>
              </w:rPr>
              <w:t>256</w:t>
            </w:r>
            <w:r>
              <w:rPr>
                <w:rFonts w:ascii="Angsana New" w:hAnsi="Angsana New"/>
                <w:b/>
                <w:bCs/>
                <w:sz w:val="25"/>
                <w:szCs w:val="25"/>
              </w:rPr>
              <w:t>4</w:t>
            </w:r>
          </w:p>
        </w:tc>
        <w:tc>
          <w:tcPr>
            <w:tcW w:w="270" w:type="dxa"/>
          </w:tcPr>
          <w:p w14:paraId="19ABD1E8" w14:textId="77777777" w:rsidR="008877F3" w:rsidRPr="00E11762" w:rsidRDefault="008877F3" w:rsidP="008877F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070372E" w14:textId="77777777" w:rsidR="008877F3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  <w:p w14:paraId="6FA0771D" w14:textId="67A1ACD4" w:rsidR="008877F3" w:rsidRPr="006A3DE3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  <w:cs/>
              </w:rPr>
            </w:pPr>
            <w:r w:rsidRPr="00E11762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30,500</w:t>
            </w:r>
          </w:p>
        </w:tc>
        <w:tc>
          <w:tcPr>
            <w:tcW w:w="270" w:type="dxa"/>
          </w:tcPr>
          <w:p w14:paraId="7A067876" w14:textId="77777777" w:rsidR="008877F3" w:rsidRPr="00E11762" w:rsidRDefault="008877F3" w:rsidP="008877F3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60AAC7E" w14:textId="77777777" w:rsidR="008877F3" w:rsidRPr="006A3DE3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  <w:p w14:paraId="65483A7B" w14:textId="2C01A459" w:rsidR="008877F3" w:rsidRPr="006A3DE3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6A3DE3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1,860</w:t>
            </w:r>
          </w:p>
        </w:tc>
        <w:tc>
          <w:tcPr>
            <w:tcW w:w="270" w:type="dxa"/>
          </w:tcPr>
          <w:p w14:paraId="1EF86504" w14:textId="77777777" w:rsidR="008877F3" w:rsidRPr="006A3DE3" w:rsidRDefault="008877F3" w:rsidP="008877F3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10659F8" w14:textId="77777777" w:rsidR="008877F3" w:rsidRPr="006A3DE3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  <w:p w14:paraId="3A48063F" w14:textId="72884685" w:rsidR="008877F3" w:rsidRPr="006A3DE3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6A3DE3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6,816</w:t>
            </w:r>
          </w:p>
        </w:tc>
        <w:tc>
          <w:tcPr>
            <w:tcW w:w="270" w:type="dxa"/>
          </w:tcPr>
          <w:p w14:paraId="782476C6" w14:textId="77777777" w:rsidR="008877F3" w:rsidRPr="006A3DE3" w:rsidRDefault="008877F3" w:rsidP="008877F3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11579D4" w14:textId="77777777" w:rsidR="008877F3" w:rsidRPr="006A3DE3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640" w:firstLine="651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  <w:p w14:paraId="29ED8C9B" w14:textId="7F5A9510" w:rsidR="008877F3" w:rsidRPr="006A3DE3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640" w:firstLine="651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6A3DE3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1937E7C2" w14:textId="77777777" w:rsidR="008877F3" w:rsidRPr="00E11762" w:rsidRDefault="008877F3" w:rsidP="008877F3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10531F7" w14:textId="77777777" w:rsidR="008877F3" w:rsidRPr="006A3DE3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</w:p>
          <w:p w14:paraId="10C2C1F7" w14:textId="1BB67076" w:rsidR="008877F3" w:rsidRPr="006A3DE3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6A3DE3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39,176</w:t>
            </w:r>
          </w:p>
        </w:tc>
      </w:tr>
      <w:tr w:rsidR="008877F3" w:rsidRPr="00E11762" w14:paraId="0F37AC61" w14:textId="77777777" w:rsidTr="004F19B3">
        <w:trPr>
          <w:cantSplit/>
          <w:trHeight w:val="224"/>
        </w:trPr>
        <w:tc>
          <w:tcPr>
            <w:tcW w:w="3330" w:type="dxa"/>
          </w:tcPr>
          <w:p w14:paraId="0830E878" w14:textId="77777777" w:rsidR="008877F3" w:rsidRPr="00E11762" w:rsidRDefault="008877F3" w:rsidP="008877F3">
            <w:pPr>
              <w:tabs>
                <w:tab w:val="left" w:pos="372"/>
              </w:tabs>
              <w:spacing w:line="330" w:lineRule="exact"/>
              <w:ind w:left="142" w:right="-108" w:hanging="142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11762">
              <w:rPr>
                <w:rFonts w:ascii="Angsana New" w:hAnsi="Angsana New" w:hint="cs"/>
                <w:sz w:val="25"/>
                <w:szCs w:val="25"/>
                <w:cs/>
              </w:rPr>
              <w:t>ค่าเสื่อมราคาสำหรับปี</w:t>
            </w:r>
          </w:p>
        </w:tc>
        <w:tc>
          <w:tcPr>
            <w:tcW w:w="270" w:type="dxa"/>
          </w:tcPr>
          <w:p w14:paraId="25A67629" w14:textId="77777777" w:rsidR="008877F3" w:rsidRPr="00E11762" w:rsidRDefault="008877F3" w:rsidP="008877F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33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7E0FC859" w14:textId="1FC26F31" w:rsidR="008877F3" w:rsidRPr="006A3DE3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6A3DE3">
              <w:rPr>
                <w:rFonts w:asciiTheme="majorBidi" w:eastAsia="MS Mincho" w:hAnsiTheme="majorBidi" w:cstheme="majorBidi"/>
                <w:sz w:val="25"/>
                <w:szCs w:val="25"/>
              </w:rPr>
              <w:t xml:space="preserve"> 34,025 </w:t>
            </w:r>
          </w:p>
        </w:tc>
        <w:tc>
          <w:tcPr>
            <w:tcW w:w="270" w:type="dxa"/>
          </w:tcPr>
          <w:p w14:paraId="3E860D25" w14:textId="77777777" w:rsidR="008877F3" w:rsidRPr="00E11762" w:rsidRDefault="008877F3" w:rsidP="008877F3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37B32660" w14:textId="1D83288D" w:rsidR="008877F3" w:rsidRPr="006A3DE3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6A3DE3">
              <w:rPr>
                <w:rFonts w:asciiTheme="majorBidi" w:eastAsia="MS Mincho" w:hAnsiTheme="majorBidi" w:cstheme="majorBidi"/>
                <w:sz w:val="25"/>
                <w:szCs w:val="25"/>
              </w:rPr>
              <w:t xml:space="preserve"> 3,029 </w:t>
            </w:r>
          </w:p>
        </w:tc>
        <w:tc>
          <w:tcPr>
            <w:tcW w:w="270" w:type="dxa"/>
          </w:tcPr>
          <w:p w14:paraId="6ED3F3DC" w14:textId="77777777" w:rsidR="008877F3" w:rsidRPr="00E11762" w:rsidRDefault="008877F3" w:rsidP="008877F3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543F2799" w14:textId="0FEA024B" w:rsidR="008877F3" w:rsidRPr="00E11762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3634D0">
              <w:rPr>
                <w:rFonts w:asciiTheme="majorBidi" w:eastAsia="MS Mincho" w:hAnsiTheme="majorBidi" w:cstheme="majorBidi"/>
                <w:sz w:val="25"/>
                <w:szCs w:val="25"/>
              </w:rPr>
              <w:t xml:space="preserve"> 6,6</w:t>
            </w:r>
            <w:r>
              <w:rPr>
                <w:rFonts w:asciiTheme="majorBidi" w:eastAsia="MS Mincho" w:hAnsiTheme="majorBidi" w:cstheme="majorBidi"/>
                <w:sz w:val="25"/>
                <w:szCs w:val="25"/>
              </w:rPr>
              <w:t>19</w:t>
            </w:r>
            <w:r w:rsidRPr="003634D0">
              <w:rPr>
                <w:rFonts w:asciiTheme="majorBidi" w:eastAsia="MS Mincho" w:hAnsiTheme="majorBidi" w:cstheme="majorBidi"/>
                <w:sz w:val="25"/>
                <w:szCs w:val="25"/>
              </w:rPr>
              <w:t xml:space="preserve"> </w:t>
            </w:r>
          </w:p>
        </w:tc>
        <w:tc>
          <w:tcPr>
            <w:tcW w:w="270" w:type="dxa"/>
          </w:tcPr>
          <w:p w14:paraId="15DEE8FC" w14:textId="77777777" w:rsidR="008877F3" w:rsidRPr="00E11762" w:rsidRDefault="008877F3" w:rsidP="008877F3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239CBB34" w14:textId="459B610D" w:rsidR="008877F3" w:rsidRPr="00E11762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640" w:firstLine="651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374F5E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4EC68172" w14:textId="77777777" w:rsidR="008877F3" w:rsidRPr="00E11762" w:rsidRDefault="008877F3" w:rsidP="008877F3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3060DE2A" w14:textId="2E405076" w:rsidR="008877F3" w:rsidRPr="00E11762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3634D0">
              <w:rPr>
                <w:rFonts w:asciiTheme="majorBidi" w:eastAsia="MS Mincho" w:hAnsiTheme="majorBidi" w:cstheme="majorBidi"/>
                <w:sz w:val="25"/>
                <w:szCs w:val="25"/>
              </w:rPr>
              <w:t xml:space="preserve"> 43,6</w:t>
            </w:r>
            <w:r>
              <w:rPr>
                <w:rFonts w:asciiTheme="majorBidi" w:eastAsia="MS Mincho" w:hAnsiTheme="majorBidi" w:cstheme="majorBidi"/>
                <w:sz w:val="25"/>
                <w:szCs w:val="25"/>
              </w:rPr>
              <w:t>73</w:t>
            </w:r>
            <w:r w:rsidRPr="003634D0">
              <w:rPr>
                <w:rFonts w:asciiTheme="majorBidi" w:eastAsia="MS Mincho" w:hAnsiTheme="majorBidi" w:cstheme="majorBidi"/>
                <w:sz w:val="25"/>
                <w:szCs w:val="25"/>
              </w:rPr>
              <w:t xml:space="preserve"> </w:t>
            </w:r>
          </w:p>
        </w:tc>
      </w:tr>
      <w:tr w:rsidR="008877F3" w:rsidRPr="00E11762" w14:paraId="7387FB37" w14:textId="77777777" w:rsidTr="004F19B3">
        <w:trPr>
          <w:cantSplit/>
          <w:trHeight w:val="224"/>
        </w:trPr>
        <w:tc>
          <w:tcPr>
            <w:tcW w:w="3330" w:type="dxa"/>
          </w:tcPr>
          <w:p w14:paraId="1C726170" w14:textId="77777777" w:rsidR="008877F3" w:rsidRPr="00E11762" w:rsidRDefault="008877F3" w:rsidP="008877F3">
            <w:pPr>
              <w:tabs>
                <w:tab w:val="left" w:pos="372"/>
              </w:tabs>
              <w:spacing w:line="330" w:lineRule="exact"/>
              <w:ind w:left="142" w:right="-108" w:hanging="142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hAnsiTheme="majorBidi" w:cstheme="majorBidi"/>
                <w:sz w:val="25"/>
                <w:szCs w:val="25"/>
                <w:cs/>
              </w:rPr>
              <w:t>ตัดจำหน่าย</w:t>
            </w:r>
          </w:p>
        </w:tc>
        <w:tc>
          <w:tcPr>
            <w:tcW w:w="270" w:type="dxa"/>
          </w:tcPr>
          <w:p w14:paraId="7EB2CE5D" w14:textId="77777777" w:rsidR="008877F3" w:rsidRPr="00E11762" w:rsidRDefault="008877F3" w:rsidP="008877F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33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2CA3B0DC" w14:textId="5982A793" w:rsidR="008877F3" w:rsidRPr="006A3DE3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6A3DE3">
              <w:rPr>
                <w:rFonts w:asciiTheme="majorBidi" w:eastAsia="MS Mincho" w:hAnsiTheme="majorBidi" w:cstheme="majorBidi"/>
                <w:sz w:val="25"/>
                <w:szCs w:val="25"/>
              </w:rPr>
              <w:t xml:space="preserve"> -   </w:t>
            </w:r>
          </w:p>
        </w:tc>
        <w:tc>
          <w:tcPr>
            <w:tcW w:w="270" w:type="dxa"/>
          </w:tcPr>
          <w:p w14:paraId="1EC4B121" w14:textId="77777777" w:rsidR="008877F3" w:rsidRPr="00E11762" w:rsidRDefault="008877F3" w:rsidP="008877F3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7ACC0438" w14:textId="54FEAA1A" w:rsidR="008877F3" w:rsidRPr="006A3DE3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6A3DE3">
              <w:rPr>
                <w:rFonts w:asciiTheme="majorBidi" w:eastAsia="MS Mincho" w:hAnsiTheme="majorBidi" w:cstheme="majorBidi"/>
                <w:sz w:val="25"/>
                <w:szCs w:val="25"/>
              </w:rPr>
              <w:t xml:space="preserve"> (52)</w:t>
            </w:r>
          </w:p>
        </w:tc>
        <w:tc>
          <w:tcPr>
            <w:tcW w:w="270" w:type="dxa"/>
          </w:tcPr>
          <w:p w14:paraId="7FCAD240" w14:textId="77777777" w:rsidR="008877F3" w:rsidRPr="00E11762" w:rsidRDefault="008877F3" w:rsidP="008877F3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22F0CF79" w14:textId="763F5297" w:rsidR="008877F3" w:rsidRPr="00E11762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640" w:firstLine="651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6A3DE3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  <w:vAlign w:val="bottom"/>
          </w:tcPr>
          <w:p w14:paraId="0B540FEE" w14:textId="77777777" w:rsidR="008877F3" w:rsidRPr="00E11762" w:rsidRDefault="008877F3" w:rsidP="008877F3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32F3CF11" w14:textId="0D89C419" w:rsidR="008877F3" w:rsidRPr="00E11762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640" w:firstLine="651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6A3DE3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4E5B7C18" w14:textId="77777777" w:rsidR="008877F3" w:rsidRPr="00E11762" w:rsidRDefault="008877F3" w:rsidP="008877F3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26B4720C" w14:textId="55271A37" w:rsidR="008877F3" w:rsidRPr="00E11762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6A3DE3">
              <w:rPr>
                <w:rFonts w:asciiTheme="majorBidi" w:eastAsia="MS Mincho" w:hAnsiTheme="majorBidi" w:cstheme="majorBidi"/>
                <w:sz w:val="25"/>
                <w:szCs w:val="25"/>
              </w:rPr>
              <w:t>(52</w:t>
            </w:r>
            <w:r w:rsidRPr="003634D0">
              <w:rPr>
                <w:rFonts w:asciiTheme="majorBidi" w:eastAsia="MS Mincho" w:hAnsiTheme="majorBidi" w:cstheme="majorBidi"/>
                <w:sz w:val="25"/>
                <w:szCs w:val="25"/>
              </w:rPr>
              <w:t>)</w:t>
            </w:r>
          </w:p>
        </w:tc>
      </w:tr>
      <w:tr w:rsidR="008877F3" w:rsidRPr="00E11762" w14:paraId="0AEC41E9" w14:textId="77777777" w:rsidTr="004F19B3">
        <w:trPr>
          <w:cantSplit/>
          <w:trHeight w:val="224"/>
        </w:trPr>
        <w:tc>
          <w:tcPr>
            <w:tcW w:w="3330" w:type="dxa"/>
          </w:tcPr>
          <w:p w14:paraId="0443A993" w14:textId="5D442F00" w:rsidR="008877F3" w:rsidRPr="00E11762" w:rsidRDefault="008877F3" w:rsidP="008877F3">
            <w:pPr>
              <w:tabs>
                <w:tab w:val="left" w:pos="372"/>
              </w:tabs>
              <w:spacing w:line="330" w:lineRule="exact"/>
              <w:ind w:left="142" w:right="-108" w:hanging="142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11762">
              <w:rPr>
                <w:rFonts w:asciiTheme="majorBidi" w:hAnsiTheme="majorBidi" w:cstheme="majorBidi" w:hint="cs"/>
                <w:sz w:val="25"/>
                <w:szCs w:val="25"/>
                <w:cs/>
              </w:rPr>
              <w:t>ยกเลิกสัญญาเช่า</w:t>
            </w:r>
          </w:p>
        </w:tc>
        <w:tc>
          <w:tcPr>
            <w:tcW w:w="270" w:type="dxa"/>
          </w:tcPr>
          <w:p w14:paraId="32CD1A1C" w14:textId="77777777" w:rsidR="008877F3" w:rsidRPr="00E11762" w:rsidRDefault="008877F3" w:rsidP="008877F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33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016F765F" w14:textId="533B82EE" w:rsidR="008877F3" w:rsidRPr="006A3DE3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6A3DE3">
              <w:rPr>
                <w:rFonts w:asciiTheme="majorBidi" w:eastAsia="MS Mincho" w:hAnsiTheme="majorBidi" w:cstheme="majorBidi"/>
                <w:sz w:val="25"/>
                <w:szCs w:val="25"/>
              </w:rPr>
              <w:t xml:space="preserve">-   </w:t>
            </w:r>
          </w:p>
        </w:tc>
        <w:tc>
          <w:tcPr>
            <w:tcW w:w="270" w:type="dxa"/>
          </w:tcPr>
          <w:p w14:paraId="2C1CD7F4" w14:textId="77777777" w:rsidR="008877F3" w:rsidRPr="00E11762" w:rsidRDefault="008877F3" w:rsidP="008877F3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69958361" w14:textId="2DAE5747" w:rsidR="008877F3" w:rsidRPr="006A3DE3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6A3DE3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27DE207B" w14:textId="77777777" w:rsidR="008877F3" w:rsidRPr="00E11762" w:rsidRDefault="008877F3" w:rsidP="008877F3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0F90D0A0" w14:textId="5B4DA273" w:rsidR="008877F3" w:rsidRPr="003634D0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3634D0">
              <w:rPr>
                <w:rFonts w:asciiTheme="majorBidi" w:eastAsia="MS Mincho" w:hAnsiTheme="majorBidi" w:cstheme="majorBidi"/>
                <w:sz w:val="25"/>
                <w:szCs w:val="25"/>
              </w:rPr>
              <w:t>(91</w:t>
            </w:r>
            <w:r>
              <w:rPr>
                <w:rFonts w:asciiTheme="majorBidi" w:eastAsia="MS Mincho" w:hAnsiTheme="majorBidi" w:cstheme="majorBidi"/>
                <w:sz w:val="25"/>
                <w:szCs w:val="25"/>
              </w:rPr>
              <w:t>6</w:t>
            </w:r>
            <w:r w:rsidRPr="003634D0">
              <w:rPr>
                <w:rFonts w:asciiTheme="majorBidi" w:eastAsia="MS Mincho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270" w:type="dxa"/>
            <w:vAlign w:val="bottom"/>
          </w:tcPr>
          <w:p w14:paraId="41A0379B" w14:textId="77777777" w:rsidR="008877F3" w:rsidRPr="00E11762" w:rsidRDefault="008877F3" w:rsidP="008877F3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3A8218F7" w14:textId="7934B637" w:rsidR="008877F3" w:rsidRPr="008877F3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640" w:firstLine="651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6A3DE3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2C048589" w14:textId="77777777" w:rsidR="008877F3" w:rsidRPr="00E11762" w:rsidRDefault="008877F3" w:rsidP="008877F3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4483AF63" w14:textId="4C5DF2D6" w:rsidR="008877F3" w:rsidRPr="003634D0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3634D0">
              <w:rPr>
                <w:rFonts w:asciiTheme="majorBidi" w:eastAsia="MS Mincho" w:hAnsiTheme="majorBidi" w:cstheme="majorBidi"/>
                <w:sz w:val="25"/>
                <w:szCs w:val="25"/>
              </w:rPr>
              <w:t>(91</w:t>
            </w:r>
            <w:r>
              <w:rPr>
                <w:rFonts w:asciiTheme="majorBidi" w:eastAsia="MS Mincho" w:hAnsiTheme="majorBidi" w:cstheme="majorBidi"/>
                <w:sz w:val="25"/>
                <w:szCs w:val="25"/>
              </w:rPr>
              <w:t>6</w:t>
            </w:r>
            <w:r w:rsidRPr="003634D0">
              <w:rPr>
                <w:rFonts w:asciiTheme="majorBidi" w:eastAsia="MS Mincho" w:hAnsiTheme="majorBidi" w:cstheme="majorBidi"/>
                <w:sz w:val="25"/>
                <w:szCs w:val="25"/>
              </w:rPr>
              <w:t>)</w:t>
            </w:r>
          </w:p>
        </w:tc>
      </w:tr>
      <w:tr w:rsidR="008877F3" w:rsidRPr="00E11762" w14:paraId="45824528" w14:textId="77777777" w:rsidTr="004F19B3">
        <w:trPr>
          <w:cantSplit/>
          <w:trHeight w:val="73"/>
        </w:trPr>
        <w:tc>
          <w:tcPr>
            <w:tcW w:w="3330" w:type="dxa"/>
          </w:tcPr>
          <w:p w14:paraId="2C1D8932" w14:textId="26253E27" w:rsidR="008877F3" w:rsidRPr="00E11762" w:rsidRDefault="008877F3" w:rsidP="008877F3">
            <w:pPr>
              <w:tabs>
                <w:tab w:val="left" w:pos="372"/>
              </w:tabs>
              <w:spacing w:line="330" w:lineRule="exact"/>
              <w:ind w:left="142" w:right="-108" w:hanging="142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11762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E11762">
              <w:rPr>
                <w:rFonts w:ascii="Angsana New" w:hAnsi="Angsana New"/>
                <w:b/>
                <w:bCs/>
                <w:sz w:val="25"/>
                <w:szCs w:val="25"/>
              </w:rPr>
              <w:t xml:space="preserve">31 </w:t>
            </w:r>
            <w:r w:rsidRPr="00E11762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 xml:space="preserve">ธันวาคม </w:t>
            </w:r>
            <w:r w:rsidRPr="00E11762">
              <w:rPr>
                <w:rFonts w:ascii="Angsana New" w:hAnsi="Angsana New"/>
                <w:b/>
                <w:bCs/>
                <w:sz w:val="25"/>
                <w:szCs w:val="25"/>
              </w:rPr>
              <w:t>256</w:t>
            </w:r>
            <w:r>
              <w:rPr>
                <w:rFonts w:ascii="Angsana New" w:hAnsi="Angsana New"/>
                <w:b/>
                <w:bCs/>
                <w:sz w:val="25"/>
                <w:szCs w:val="25"/>
              </w:rPr>
              <w:t>4</w:t>
            </w:r>
          </w:p>
        </w:tc>
        <w:tc>
          <w:tcPr>
            <w:tcW w:w="270" w:type="dxa"/>
          </w:tcPr>
          <w:p w14:paraId="1E0D4A17" w14:textId="77777777" w:rsidR="008877F3" w:rsidRPr="00E11762" w:rsidRDefault="008877F3" w:rsidP="008877F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33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EE01B4F" w14:textId="5E4D2956" w:rsidR="008877F3" w:rsidRPr="003634D0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3634D0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64,525</w:t>
            </w:r>
          </w:p>
        </w:tc>
        <w:tc>
          <w:tcPr>
            <w:tcW w:w="270" w:type="dxa"/>
          </w:tcPr>
          <w:p w14:paraId="7684A66C" w14:textId="77777777" w:rsidR="008877F3" w:rsidRPr="003634D0" w:rsidRDefault="008877F3" w:rsidP="008877F3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30" w:lineRule="exact"/>
              <w:ind w:right="-130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9F17FD5" w14:textId="6D61241C" w:rsidR="008877F3" w:rsidRPr="006A3DE3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6A3DE3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4,837</w:t>
            </w:r>
          </w:p>
        </w:tc>
        <w:tc>
          <w:tcPr>
            <w:tcW w:w="270" w:type="dxa"/>
          </w:tcPr>
          <w:p w14:paraId="20C1FF4C" w14:textId="77777777" w:rsidR="008877F3" w:rsidRPr="006A3DE3" w:rsidRDefault="008877F3" w:rsidP="008877F3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30" w:lineRule="exact"/>
              <w:ind w:right="-130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D6BD62F" w14:textId="2A2E84A8" w:rsidR="008877F3" w:rsidRPr="006A3DE3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6A3DE3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12,519</w:t>
            </w:r>
          </w:p>
        </w:tc>
        <w:tc>
          <w:tcPr>
            <w:tcW w:w="270" w:type="dxa"/>
          </w:tcPr>
          <w:p w14:paraId="3D049F2B" w14:textId="77777777" w:rsidR="008877F3" w:rsidRPr="006A3DE3" w:rsidRDefault="008877F3" w:rsidP="008877F3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30" w:lineRule="exact"/>
              <w:ind w:right="-130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55B0325" w14:textId="298563F1" w:rsidR="008877F3" w:rsidRPr="006A3DE3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640" w:firstLine="651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6A3DE3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3F948A11" w14:textId="77777777" w:rsidR="008877F3" w:rsidRPr="003634D0" w:rsidRDefault="008877F3" w:rsidP="008877F3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30" w:lineRule="exact"/>
              <w:ind w:right="-130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081901B" w14:textId="0137138D" w:rsidR="008877F3" w:rsidRPr="006A3DE3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6A3DE3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81,88</w:t>
            </w:r>
            <w:r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1</w:t>
            </w:r>
          </w:p>
        </w:tc>
      </w:tr>
      <w:tr w:rsidR="008877F3" w:rsidRPr="00E11762" w14:paraId="1B2FB370" w14:textId="77777777" w:rsidTr="004F19B3">
        <w:trPr>
          <w:cantSplit/>
          <w:trHeight w:val="224"/>
        </w:trPr>
        <w:tc>
          <w:tcPr>
            <w:tcW w:w="3330" w:type="dxa"/>
          </w:tcPr>
          <w:p w14:paraId="31A3F835" w14:textId="77777777" w:rsidR="008877F3" w:rsidRPr="00E11762" w:rsidRDefault="008877F3" w:rsidP="008877F3">
            <w:pPr>
              <w:tabs>
                <w:tab w:val="left" w:pos="372"/>
              </w:tabs>
              <w:spacing w:line="330" w:lineRule="exact"/>
              <w:ind w:left="142" w:right="-108" w:hanging="142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1628D1D1" w14:textId="77777777" w:rsidR="008877F3" w:rsidRPr="00E11762" w:rsidRDefault="008877F3" w:rsidP="008877F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33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7060AAE" w14:textId="77777777" w:rsidR="008877F3" w:rsidRPr="00E11762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7DD4812F" w14:textId="77777777" w:rsidR="008877F3" w:rsidRPr="00E11762" w:rsidRDefault="008877F3" w:rsidP="008877F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sz w:val="16"/>
                <w:szCs w:val="16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C6CEF52" w14:textId="77777777" w:rsidR="008877F3" w:rsidRPr="006A3DE3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5A25F162" w14:textId="77777777" w:rsidR="008877F3" w:rsidRPr="00E11762" w:rsidRDefault="008877F3" w:rsidP="008877F3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522"/>
                <w:tab w:val="decimal" w:pos="719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sz w:val="16"/>
                <w:szCs w:val="1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CAA1936" w14:textId="77777777" w:rsidR="008877F3" w:rsidRPr="006A3DE3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249619F1" w14:textId="77777777" w:rsidR="008877F3" w:rsidRPr="00E11762" w:rsidRDefault="008877F3" w:rsidP="008877F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sz w:val="16"/>
                <w:szCs w:val="16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D6DE6A1" w14:textId="77777777" w:rsidR="008877F3" w:rsidRPr="006A3DE3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640" w:firstLine="651"/>
              <w:rPr>
                <w:rFonts w:asciiTheme="majorBidi" w:eastAsia="MS Mincho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6C356B2E" w14:textId="77777777" w:rsidR="008877F3" w:rsidRPr="00E11762" w:rsidRDefault="008877F3" w:rsidP="008877F3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sz w:val="16"/>
                <w:szCs w:val="16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85DA27E" w14:textId="77777777" w:rsidR="008877F3" w:rsidRPr="006A3DE3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</w:p>
        </w:tc>
      </w:tr>
      <w:tr w:rsidR="008877F3" w:rsidRPr="00E11762" w14:paraId="147A455A" w14:textId="77777777" w:rsidTr="004F19B3">
        <w:trPr>
          <w:cantSplit/>
          <w:trHeight w:val="224"/>
        </w:trPr>
        <w:tc>
          <w:tcPr>
            <w:tcW w:w="3330" w:type="dxa"/>
          </w:tcPr>
          <w:p w14:paraId="1003863D" w14:textId="77777777" w:rsidR="008877F3" w:rsidRPr="00E11762" w:rsidRDefault="008877F3" w:rsidP="008877F3">
            <w:pPr>
              <w:tabs>
                <w:tab w:val="left" w:pos="372"/>
              </w:tabs>
              <w:spacing w:line="330" w:lineRule="exact"/>
              <w:ind w:left="142" w:right="-108" w:hanging="142"/>
              <w:jc w:val="both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E11762">
              <w:rPr>
                <w:rFonts w:ascii="Angsana New" w:hAnsi="Angsana New" w:hint="cs"/>
                <w:b/>
                <w:bCs/>
                <w:i/>
                <w:iCs/>
                <w:sz w:val="25"/>
                <w:szCs w:val="25"/>
                <w:cs/>
              </w:rPr>
              <w:t>มูลค่าสุทธิทางบัญชี</w:t>
            </w:r>
          </w:p>
        </w:tc>
        <w:tc>
          <w:tcPr>
            <w:tcW w:w="270" w:type="dxa"/>
          </w:tcPr>
          <w:p w14:paraId="5809805E" w14:textId="77777777" w:rsidR="008877F3" w:rsidRPr="00E11762" w:rsidRDefault="008877F3" w:rsidP="008877F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33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7F8E73E1" w14:textId="77777777" w:rsidR="008877F3" w:rsidRPr="00E11762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170087DC" w14:textId="77777777" w:rsidR="008877F3" w:rsidRPr="00E11762" w:rsidRDefault="008877F3" w:rsidP="008877F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0A68C5FC" w14:textId="77777777" w:rsidR="008877F3" w:rsidRPr="00E11762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70801DD3" w14:textId="77777777" w:rsidR="008877F3" w:rsidRPr="00E11762" w:rsidRDefault="008877F3" w:rsidP="008877F3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522"/>
                <w:tab w:val="decimal" w:pos="719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7E051A37" w14:textId="77777777" w:rsidR="008877F3" w:rsidRPr="00E11762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24CBA5D8" w14:textId="77777777" w:rsidR="008877F3" w:rsidRPr="00E11762" w:rsidRDefault="008877F3" w:rsidP="008877F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33A61EAB" w14:textId="77777777" w:rsidR="008877F3" w:rsidRPr="00E11762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06F35FBD" w14:textId="77777777" w:rsidR="008877F3" w:rsidRPr="00E11762" w:rsidRDefault="008877F3" w:rsidP="008877F3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41AC926D" w14:textId="77777777" w:rsidR="008877F3" w:rsidRPr="00E11762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</w:rPr>
            </w:pPr>
          </w:p>
        </w:tc>
      </w:tr>
      <w:tr w:rsidR="008877F3" w:rsidRPr="00E11762" w14:paraId="2912F89B" w14:textId="77777777" w:rsidTr="004F19B3">
        <w:trPr>
          <w:cantSplit/>
          <w:trHeight w:val="224"/>
        </w:trPr>
        <w:tc>
          <w:tcPr>
            <w:tcW w:w="3330" w:type="dxa"/>
          </w:tcPr>
          <w:p w14:paraId="1D8D6A6C" w14:textId="66F5FE60" w:rsidR="008877F3" w:rsidRPr="00E11762" w:rsidRDefault="008877F3" w:rsidP="008877F3">
            <w:pPr>
              <w:tabs>
                <w:tab w:val="left" w:pos="372"/>
              </w:tabs>
              <w:spacing w:line="330" w:lineRule="exact"/>
              <w:ind w:left="142" w:right="-108" w:hanging="142"/>
              <w:jc w:val="both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E11762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E11762">
              <w:rPr>
                <w:rFonts w:ascii="Angsana New" w:hAnsi="Angsana New"/>
                <w:b/>
                <w:bCs/>
                <w:sz w:val="25"/>
                <w:szCs w:val="25"/>
              </w:rPr>
              <w:t xml:space="preserve">31 </w:t>
            </w:r>
            <w:r w:rsidRPr="00E11762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ธันวาคม</w:t>
            </w:r>
            <w:r w:rsidRPr="00E11762">
              <w:rPr>
                <w:rFonts w:ascii="Angsana New" w:hAnsi="Angsana New"/>
                <w:b/>
                <w:bCs/>
                <w:sz w:val="25"/>
                <w:szCs w:val="25"/>
              </w:rPr>
              <w:t xml:space="preserve"> 256</w:t>
            </w:r>
            <w:r>
              <w:rPr>
                <w:rFonts w:ascii="Angsana New" w:hAnsi="Angsana New"/>
                <w:b/>
                <w:bCs/>
                <w:sz w:val="25"/>
                <w:szCs w:val="25"/>
              </w:rPr>
              <w:t>3</w:t>
            </w:r>
          </w:p>
        </w:tc>
        <w:tc>
          <w:tcPr>
            <w:tcW w:w="270" w:type="dxa"/>
          </w:tcPr>
          <w:p w14:paraId="72762984" w14:textId="77777777" w:rsidR="008877F3" w:rsidRPr="00E11762" w:rsidRDefault="008877F3" w:rsidP="008877F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33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3A239ACC" w14:textId="38F07321" w:rsidR="008877F3" w:rsidRPr="00E11762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02F6690B" w14:textId="77777777" w:rsidR="008877F3" w:rsidRPr="00E11762" w:rsidRDefault="008877F3" w:rsidP="008877F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422871CF" w14:textId="61FCC3CD" w:rsidR="008877F3" w:rsidRPr="00E11762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24A2EF7D" w14:textId="77777777" w:rsidR="008877F3" w:rsidRPr="00E11762" w:rsidRDefault="008877F3" w:rsidP="008877F3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522"/>
                <w:tab w:val="decimal" w:pos="719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19CA5E5C" w14:textId="5B1C2679" w:rsidR="008877F3" w:rsidRPr="00E11762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0392C1FF" w14:textId="77777777" w:rsidR="008877F3" w:rsidRPr="00E11762" w:rsidRDefault="008877F3" w:rsidP="008877F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30290D8F" w14:textId="5FEE7C1C" w:rsidR="008877F3" w:rsidRPr="00E11762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31F9EA16" w14:textId="77777777" w:rsidR="008877F3" w:rsidRPr="00E11762" w:rsidRDefault="008877F3" w:rsidP="008877F3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5B961E3D" w14:textId="2E2516F5" w:rsidR="008877F3" w:rsidRPr="00E11762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</w:rPr>
            </w:pPr>
          </w:p>
        </w:tc>
      </w:tr>
      <w:tr w:rsidR="008877F3" w:rsidRPr="00E11762" w14:paraId="32118C93" w14:textId="77777777" w:rsidTr="004F19B3">
        <w:trPr>
          <w:cantSplit/>
          <w:trHeight w:val="224"/>
        </w:trPr>
        <w:tc>
          <w:tcPr>
            <w:tcW w:w="3330" w:type="dxa"/>
          </w:tcPr>
          <w:p w14:paraId="41C9EA06" w14:textId="3B493EDF" w:rsidR="008877F3" w:rsidRPr="00E11762" w:rsidRDefault="008877F3" w:rsidP="008877F3">
            <w:pPr>
              <w:tabs>
                <w:tab w:val="left" w:pos="372"/>
              </w:tabs>
              <w:spacing w:line="330" w:lineRule="exact"/>
              <w:ind w:left="142" w:right="-108" w:hanging="142"/>
              <w:jc w:val="both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E11762">
              <w:rPr>
                <w:rFonts w:ascii="Angsana New" w:hAnsi="Angsana New" w:hint="cs"/>
                <w:sz w:val="25"/>
                <w:szCs w:val="25"/>
                <w:cs/>
              </w:rPr>
              <w:t>ภายใต้กรรมสิทธิ์ของบริษัท</w:t>
            </w:r>
          </w:p>
        </w:tc>
        <w:tc>
          <w:tcPr>
            <w:tcW w:w="270" w:type="dxa"/>
          </w:tcPr>
          <w:p w14:paraId="47729B86" w14:textId="77777777" w:rsidR="008877F3" w:rsidRPr="00E11762" w:rsidRDefault="008877F3" w:rsidP="008877F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33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12C54983" w14:textId="6FAE90B1" w:rsidR="008877F3" w:rsidRPr="00E11762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609</w:t>
            </w:r>
          </w:p>
        </w:tc>
        <w:tc>
          <w:tcPr>
            <w:tcW w:w="270" w:type="dxa"/>
          </w:tcPr>
          <w:p w14:paraId="35A1D44C" w14:textId="77777777" w:rsidR="008877F3" w:rsidRPr="00E11762" w:rsidRDefault="008877F3" w:rsidP="008877F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1C5A39CF" w14:textId="531B8E83" w:rsidR="008877F3" w:rsidRPr="00E11762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6"/>
              </w:tabs>
              <w:spacing w:line="330" w:lineRule="exact"/>
              <w:ind w:right="-1097" w:firstLine="551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3,661</w:t>
            </w:r>
          </w:p>
        </w:tc>
        <w:tc>
          <w:tcPr>
            <w:tcW w:w="270" w:type="dxa"/>
          </w:tcPr>
          <w:p w14:paraId="4C6877A4" w14:textId="77777777" w:rsidR="008877F3" w:rsidRPr="00E11762" w:rsidRDefault="008877F3" w:rsidP="008877F3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522"/>
                <w:tab w:val="decimal" w:pos="719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5EC2A651" w14:textId="527F1C50" w:rsidR="008877F3" w:rsidRPr="00E11762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6C736629" w14:textId="77777777" w:rsidR="008877F3" w:rsidRPr="00E11762" w:rsidRDefault="008877F3" w:rsidP="008877F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222332F3" w14:textId="26A8701D" w:rsidR="008877F3" w:rsidRPr="00E11762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30" w:lineRule="exact"/>
              <w:ind w:right="55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2,460</w:t>
            </w:r>
          </w:p>
        </w:tc>
        <w:tc>
          <w:tcPr>
            <w:tcW w:w="270" w:type="dxa"/>
          </w:tcPr>
          <w:p w14:paraId="3B665817" w14:textId="77777777" w:rsidR="008877F3" w:rsidRPr="00E11762" w:rsidRDefault="008877F3" w:rsidP="008877F3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604E2C97" w14:textId="41B959EE" w:rsidR="008877F3" w:rsidRPr="00E11762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6,730</w:t>
            </w:r>
          </w:p>
        </w:tc>
      </w:tr>
      <w:tr w:rsidR="008877F3" w:rsidRPr="00E11762" w14:paraId="70BA4BA1" w14:textId="77777777" w:rsidTr="004F19B3">
        <w:trPr>
          <w:cantSplit/>
          <w:trHeight w:val="224"/>
        </w:trPr>
        <w:tc>
          <w:tcPr>
            <w:tcW w:w="3330" w:type="dxa"/>
          </w:tcPr>
          <w:p w14:paraId="664AB692" w14:textId="77777777" w:rsidR="008877F3" w:rsidRPr="00E11762" w:rsidRDefault="008877F3" w:rsidP="008877F3">
            <w:pPr>
              <w:tabs>
                <w:tab w:val="left" w:pos="372"/>
              </w:tabs>
              <w:spacing w:line="330" w:lineRule="exact"/>
              <w:ind w:left="142" w:right="-108" w:hanging="142"/>
              <w:jc w:val="both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E11762">
              <w:rPr>
                <w:rFonts w:ascii="Angsana New" w:hAnsi="Angsana New" w:hint="cs"/>
                <w:sz w:val="25"/>
                <w:szCs w:val="25"/>
                <w:cs/>
              </w:rPr>
              <w:t>สินทรัพย์สิทธิการใช้</w:t>
            </w:r>
          </w:p>
        </w:tc>
        <w:tc>
          <w:tcPr>
            <w:tcW w:w="270" w:type="dxa"/>
          </w:tcPr>
          <w:p w14:paraId="65011848" w14:textId="77777777" w:rsidR="008877F3" w:rsidRPr="00E11762" w:rsidRDefault="008877F3" w:rsidP="008877F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33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60D7BC3" w14:textId="045615A3" w:rsidR="008877F3" w:rsidRPr="00E11762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94,670</w:t>
            </w:r>
          </w:p>
        </w:tc>
        <w:tc>
          <w:tcPr>
            <w:tcW w:w="270" w:type="dxa"/>
          </w:tcPr>
          <w:p w14:paraId="7E51E079" w14:textId="77777777" w:rsidR="008877F3" w:rsidRPr="00E11762" w:rsidRDefault="008877F3" w:rsidP="008877F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61D6CE2" w14:textId="61D6C0A3" w:rsidR="008877F3" w:rsidRPr="00E11762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640" w:firstLine="651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51E6D55E" w14:textId="77777777" w:rsidR="008877F3" w:rsidRPr="00E11762" w:rsidRDefault="008877F3" w:rsidP="008877F3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522"/>
                <w:tab w:val="decimal" w:pos="719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F946AFD" w14:textId="01F5ADCB" w:rsidR="008877F3" w:rsidRPr="00E11762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11,550</w:t>
            </w:r>
          </w:p>
        </w:tc>
        <w:tc>
          <w:tcPr>
            <w:tcW w:w="270" w:type="dxa"/>
          </w:tcPr>
          <w:p w14:paraId="1BD93EB5" w14:textId="77777777" w:rsidR="008877F3" w:rsidRPr="00E11762" w:rsidRDefault="008877F3" w:rsidP="008877F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8477493" w14:textId="5DFD341F" w:rsidR="008877F3" w:rsidRPr="00E11762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640" w:firstLine="623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68502EE6" w14:textId="77777777" w:rsidR="008877F3" w:rsidRPr="00E11762" w:rsidRDefault="008877F3" w:rsidP="008877F3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724255D" w14:textId="129CB56B" w:rsidR="008877F3" w:rsidRPr="00E11762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sz w:val="25"/>
                <w:szCs w:val="25"/>
              </w:rPr>
              <w:t>106,220</w:t>
            </w:r>
          </w:p>
        </w:tc>
      </w:tr>
      <w:tr w:rsidR="008877F3" w:rsidRPr="00E11762" w14:paraId="27BBA81C" w14:textId="77777777" w:rsidTr="004F19B3">
        <w:trPr>
          <w:cantSplit/>
          <w:trHeight w:val="127"/>
        </w:trPr>
        <w:tc>
          <w:tcPr>
            <w:tcW w:w="3330" w:type="dxa"/>
          </w:tcPr>
          <w:p w14:paraId="35F46071" w14:textId="77777777" w:rsidR="008877F3" w:rsidRPr="00E11762" w:rsidRDefault="008877F3" w:rsidP="008877F3">
            <w:pPr>
              <w:tabs>
                <w:tab w:val="left" w:pos="372"/>
              </w:tabs>
              <w:spacing w:line="330" w:lineRule="exact"/>
              <w:ind w:left="142" w:right="-108" w:hanging="142"/>
              <w:jc w:val="both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270" w:type="dxa"/>
          </w:tcPr>
          <w:p w14:paraId="462B5EA0" w14:textId="77777777" w:rsidR="008877F3" w:rsidRPr="00E11762" w:rsidRDefault="008877F3" w:rsidP="008877F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33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8D9EDFB" w14:textId="14D251D7" w:rsidR="008877F3" w:rsidRPr="006A3DE3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6A3DE3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95,279</w:t>
            </w:r>
          </w:p>
        </w:tc>
        <w:tc>
          <w:tcPr>
            <w:tcW w:w="270" w:type="dxa"/>
          </w:tcPr>
          <w:p w14:paraId="2B8B5F19" w14:textId="77777777" w:rsidR="008877F3" w:rsidRPr="00E11762" w:rsidRDefault="008877F3" w:rsidP="008877F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CCBFC4E" w14:textId="33D7B735" w:rsidR="008877F3" w:rsidRPr="00E11762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1"/>
              </w:tabs>
              <w:spacing w:line="330" w:lineRule="exact"/>
              <w:ind w:right="-1637" w:firstLine="551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3,661</w:t>
            </w:r>
          </w:p>
        </w:tc>
        <w:tc>
          <w:tcPr>
            <w:tcW w:w="270" w:type="dxa"/>
          </w:tcPr>
          <w:p w14:paraId="589AF4FB" w14:textId="77777777" w:rsidR="008877F3" w:rsidRPr="00E11762" w:rsidRDefault="008877F3" w:rsidP="008877F3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522"/>
                <w:tab w:val="decimal" w:pos="719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BB5274F" w14:textId="046858DB" w:rsidR="008877F3" w:rsidRPr="00E11762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11,550</w:t>
            </w:r>
          </w:p>
        </w:tc>
        <w:tc>
          <w:tcPr>
            <w:tcW w:w="270" w:type="dxa"/>
          </w:tcPr>
          <w:p w14:paraId="7FB1F1A3" w14:textId="77777777" w:rsidR="008877F3" w:rsidRPr="00E11762" w:rsidRDefault="008877F3" w:rsidP="008877F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89008A7" w14:textId="62F5970B" w:rsidR="008877F3" w:rsidRPr="006A3DE3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30" w:lineRule="exact"/>
              <w:ind w:right="55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6A3DE3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2,460</w:t>
            </w:r>
          </w:p>
        </w:tc>
        <w:tc>
          <w:tcPr>
            <w:tcW w:w="270" w:type="dxa"/>
          </w:tcPr>
          <w:p w14:paraId="78A8D40B" w14:textId="77777777" w:rsidR="008877F3" w:rsidRPr="00E11762" w:rsidRDefault="008877F3" w:rsidP="008877F3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FDBA0FB" w14:textId="45DB2FE9" w:rsidR="008877F3" w:rsidRPr="00E11762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</w:rPr>
            </w:pPr>
            <w:r w:rsidRPr="00E11762">
              <w:rPr>
                <w:rFonts w:asciiTheme="majorBidi" w:eastAsia="MS Mincho" w:hAnsiTheme="majorBidi" w:cstheme="majorBidi"/>
                <w:b/>
                <w:sz w:val="25"/>
                <w:szCs w:val="25"/>
              </w:rPr>
              <w:t>112,950</w:t>
            </w:r>
          </w:p>
        </w:tc>
      </w:tr>
      <w:tr w:rsidR="008877F3" w:rsidRPr="00E11762" w14:paraId="2B11C49B" w14:textId="77777777" w:rsidTr="004F19B3">
        <w:trPr>
          <w:cantSplit/>
          <w:trHeight w:val="224"/>
        </w:trPr>
        <w:tc>
          <w:tcPr>
            <w:tcW w:w="3330" w:type="dxa"/>
          </w:tcPr>
          <w:p w14:paraId="62A8668F" w14:textId="280B3D2D" w:rsidR="008877F3" w:rsidRPr="00E11762" w:rsidRDefault="008877F3" w:rsidP="008877F3">
            <w:pPr>
              <w:tabs>
                <w:tab w:val="left" w:pos="372"/>
              </w:tabs>
              <w:spacing w:line="330" w:lineRule="exact"/>
              <w:ind w:left="142" w:right="-108" w:hanging="142"/>
              <w:jc w:val="both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E11762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E11762">
              <w:rPr>
                <w:rFonts w:ascii="Angsana New" w:hAnsi="Angsana New"/>
                <w:b/>
                <w:bCs/>
                <w:sz w:val="25"/>
                <w:szCs w:val="25"/>
              </w:rPr>
              <w:t xml:space="preserve">31 </w:t>
            </w:r>
            <w:r w:rsidRPr="00E11762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 xml:space="preserve">ธันวาคม </w:t>
            </w:r>
            <w:r w:rsidRPr="00E11762">
              <w:rPr>
                <w:rFonts w:ascii="Angsana New" w:hAnsi="Angsana New"/>
                <w:b/>
                <w:bCs/>
                <w:sz w:val="25"/>
                <w:szCs w:val="25"/>
              </w:rPr>
              <w:t>256</w:t>
            </w:r>
            <w:r>
              <w:rPr>
                <w:rFonts w:ascii="Angsana New" w:hAnsi="Angsana New"/>
                <w:b/>
                <w:bCs/>
                <w:sz w:val="25"/>
                <w:szCs w:val="25"/>
              </w:rPr>
              <w:t>4</w:t>
            </w:r>
          </w:p>
        </w:tc>
        <w:tc>
          <w:tcPr>
            <w:tcW w:w="270" w:type="dxa"/>
          </w:tcPr>
          <w:p w14:paraId="73807797" w14:textId="77777777" w:rsidR="008877F3" w:rsidRPr="00E11762" w:rsidRDefault="008877F3" w:rsidP="008877F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33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2278DD1C" w14:textId="77777777" w:rsidR="008877F3" w:rsidRPr="006A3DE3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11C73B63" w14:textId="77777777" w:rsidR="008877F3" w:rsidRPr="00E11762" w:rsidRDefault="008877F3" w:rsidP="008877F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233E11FE" w14:textId="77777777" w:rsidR="008877F3" w:rsidRPr="00E11762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1F450CA0" w14:textId="77777777" w:rsidR="008877F3" w:rsidRPr="00E11762" w:rsidRDefault="008877F3" w:rsidP="008877F3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522"/>
                <w:tab w:val="decimal" w:pos="719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37021750" w14:textId="77777777" w:rsidR="008877F3" w:rsidRPr="00E11762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664532F3" w14:textId="77777777" w:rsidR="008877F3" w:rsidRPr="00E11762" w:rsidRDefault="008877F3" w:rsidP="008877F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07C07AC8" w14:textId="77777777" w:rsidR="008877F3" w:rsidRPr="00E11762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7E3310B6" w14:textId="77777777" w:rsidR="008877F3" w:rsidRPr="00E11762" w:rsidRDefault="008877F3" w:rsidP="008877F3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08150FF4" w14:textId="77777777" w:rsidR="008877F3" w:rsidRPr="00E11762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</w:rPr>
            </w:pPr>
          </w:p>
        </w:tc>
      </w:tr>
      <w:tr w:rsidR="008877F3" w:rsidRPr="00E11762" w14:paraId="61C82C6D" w14:textId="77777777" w:rsidTr="004F19B3">
        <w:trPr>
          <w:cantSplit/>
          <w:trHeight w:val="224"/>
        </w:trPr>
        <w:tc>
          <w:tcPr>
            <w:tcW w:w="3330" w:type="dxa"/>
          </w:tcPr>
          <w:p w14:paraId="63B0344A" w14:textId="1CD08FD0" w:rsidR="008877F3" w:rsidRPr="00E11762" w:rsidRDefault="008877F3" w:rsidP="008877F3">
            <w:pPr>
              <w:tabs>
                <w:tab w:val="left" w:pos="372"/>
              </w:tabs>
              <w:spacing w:line="330" w:lineRule="exact"/>
              <w:ind w:left="142" w:right="-108" w:hanging="142"/>
              <w:jc w:val="both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E11762">
              <w:rPr>
                <w:rFonts w:ascii="Angsana New" w:hAnsi="Angsana New" w:hint="cs"/>
                <w:sz w:val="25"/>
                <w:szCs w:val="25"/>
                <w:cs/>
              </w:rPr>
              <w:t>ภายใต้กรรมสิทธิ์ของบริษัท</w:t>
            </w:r>
          </w:p>
        </w:tc>
        <w:tc>
          <w:tcPr>
            <w:tcW w:w="270" w:type="dxa"/>
          </w:tcPr>
          <w:p w14:paraId="2BF7A3B0" w14:textId="77777777" w:rsidR="008877F3" w:rsidRPr="00E11762" w:rsidRDefault="008877F3" w:rsidP="008877F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33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564F4E9C" w14:textId="34BF8524" w:rsidR="008877F3" w:rsidRPr="0050792A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6A3DE3">
              <w:rPr>
                <w:rFonts w:asciiTheme="majorBidi" w:eastAsia="MS Mincho" w:hAnsiTheme="majorBidi" w:cstheme="majorBidi"/>
                <w:sz w:val="25"/>
                <w:szCs w:val="25"/>
              </w:rPr>
              <w:t xml:space="preserve"> 545 </w:t>
            </w:r>
          </w:p>
        </w:tc>
        <w:tc>
          <w:tcPr>
            <w:tcW w:w="270" w:type="dxa"/>
          </w:tcPr>
          <w:p w14:paraId="3B878EF0" w14:textId="77777777" w:rsidR="008877F3" w:rsidRPr="0050792A" w:rsidRDefault="008877F3" w:rsidP="008877F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5A8365FA" w14:textId="5E635808" w:rsidR="008877F3" w:rsidRPr="0050792A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9"/>
              </w:tabs>
              <w:spacing w:line="320" w:lineRule="exact"/>
              <w:ind w:right="-1640" w:firstLine="431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50792A">
              <w:rPr>
                <w:rFonts w:asciiTheme="majorBidi" w:hAnsiTheme="majorBidi" w:cstheme="majorBidi"/>
                <w:sz w:val="25"/>
                <w:szCs w:val="25"/>
              </w:rPr>
              <w:t xml:space="preserve"> 21,037 </w:t>
            </w:r>
          </w:p>
        </w:tc>
        <w:tc>
          <w:tcPr>
            <w:tcW w:w="270" w:type="dxa"/>
          </w:tcPr>
          <w:p w14:paraId="7DEC0B06" w14:textId="77777777" w:rsidR="008877F3" w:rsidRPr="0050792A" w:rsidRDefault="008877F3" w:rsidP="008877F3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522"/>
                <w:tab w:val="decimal" w:pos="719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636FD1E6" w14:textId="39CBBB49" w:rsidR="008877F3" w:rsidRPr="0050792A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50792A">
              <w:rPr>
                <w:rFonts w:asciiTheme="majorBidi" w:hAnsiTheme="majorBidi" w:cstheme="majorBidi"/>
                <w:sz w:val="25"/>
                <w:szCs w:val="25"/>
              </w:rPr>
              <w:t xml:space="preserve"> -</w:t>
            </w:r>
          </w:p>
        </w:tc>
        <w:tc>
          <w:tcPr>
            <w:tcW w:w="270" w:type="dxa"/>
          </w:tcPr>
          <w:p w14:paraId="53D453F9" w14:textId="77777777" w:rsidR="008877F3" w:rsidRPr="0050792A" w:rsidRDefault="008877F3" w:rsidP="008877F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13A6551F" w14:textId="651587BB" w:rsidR="008877F3" w:rsidRPr="0050792A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30" w:lineRule="exact"/>
              <w:ind w:right="55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50792A">
              <w:rPr>
                <w:rFonts w:asciiTheme="majorBidi" w:hAnsiTheme="majorBidi" w:cstheme="majorBidi"/>
                <w:sz w:val="25"/>
                <w:szCs w:val="25"/>
              </w:rPr>
              <w:t xml:space="preserve"> 6,375 </w:t>
            </w:r>
          </w:p>
        </w:tc>
        <w:tc>
          <w:tcPr>
            <w:tcW w:w="270" w:type="dxa"/>
          </w:tcPr>
          <w:p w14:paraId="6F1C3BAF" w14:textId="77777777" w:rsidR="008877F3" w:rsidRPr="0050792A" w:rsidRDefault="008877F3" w:rsidP="008877F3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292A95F9" w14:textId="5407AF1F" w:rsidR="008877F3" w:rsidRPr="0050792A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50792A">
              <w:rPr>
                <w:rFonts w:asciiTheme="majorBidi" w:hAnsiTheme="majorBidi" w:cstheme="majorBidi"/>
                <w:sz w:val="25"/>
                <w:szCs w:val="25"/>
              </w:rPr>
              <w:t xml:space="preserve"> 27,957 </w:t>
            </w:r>
          </w:p>
        </w:tc>
      </w:tr>
      <w:tr w:rsidR="008877F3" w:rsidRPr="00E11762" w14:paraId="1A10931F" w14:textId="77777777" w:rsidTr="004F19B3">
        <w:trPr>
          <w:cantSplit/>
          <w:trHeight w:val="224"/>
        </w:trPr>
        <w:tc>
          <w:tcPr>
            <w:tcW w:w="3330" w:type="dxa"/>
          </w:tcPr>
          <w:p w14:paraId="575D2990" w14:textId="77777777" w:rsidR="008877F3" w:rsidRPr="00E11762" w:rsidRDefault="008877F3" w:rsidP="008877F3">
            <w:pPr>
              <w:tabs>
                <w:tab w:val="left" w:pos="372"/>
              </w:tabs>
              <w:spacing w:line="330" w:lineRule="exact"/>
              <w:ind w:left="142" w:right="-108" w:hanging="142"/>
              <w:jc w:val="both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E11762">
              <w:rPr>
                <w:rFonts w:ascii="Angsana New" w:hAnsi="Angsana New" w:hint="cs"/>
                <w:sz w:val="25"/>
                <w:szCs w:val="25"/>
                <w:cs/>
              </w:rPr>
              <w:t>สินทรัพย์สิทธิการใช้</w:t>
            </w:r>
          </w:p>
        </w:tc>
        <w:tc>
          <w:tcPr>
            <w:tcW w:w="270" w:type="dxa"/>
          </w:tcPr>
          <w:p w14:paraId="0ABD008C" w14:textId="77777777" w:rsidR="008877F3" w:rsidRPr="00E11762" w:rsidRDefault="008877F3" w:rsidP="008877F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33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FCABFB9" w14:textId="326378EA" w:rsidR="008877F3" w:rsidRPr="0050792A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6A3DE3">
              <w:rPr>
                <w:rFonts w:asciiTheme="majorBidi" w:eastAsia="MS Mincho" w:hAnsiTheme="majorBidi" w:cstheme="majorBidi"/>
                <w:sz w:val="25"/>
                <w:szCs w:val="25"/>
              </w:rPr>
              <w:t xml:space="preserve"> 51,741 </w:t>
            </w:r>
          </w:p>
        </w:tc>
        <w:tc>
          <w:tcPr>
            <w:tcW w:w="270" w:type="dxa"/>
          </w:tcPr>
          <w:p w14:paraId="7029CCE8" w14:textId="77777777" w:rsidR="008877F3" w:rsidRPr="0050792A" w:rsidRDefault="008877F3" w:rsidP="008877F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EA6E309" w14:textId="1A1F1799" w:rsidR="008877F3" w:rsidRPr="0050792A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640" w:firstLine="651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6A3DE3">
              <w:rPr>
                <w:rFonts w:asciiTheme="majorBidi" w:eastAsia="MS Mincho" w:hAnsiTheme="majorBidi" w:cstheme="majorBidi"/>
                <w:sz w:val="25"/>
                <w:szCs w:val="25"/>
              </w:rPr>
              <w:t xml:space="preserve"> -</w:t>
            </w:r>
          </w:p>
        </w:tc>
        <w:tc>
          <w:tcPr>
            <w:tcW w:w="270" w:type="dxa"/>
          </w:tcPr>
          <w:p w14:paraId="33608266" w14:textId="77777777" w:rsidR="008877F3" w:rsidRPr="0050792A" w:rsidRDefault="008877F3" w:rsidP="008877F3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522"/>
                <w:tab w:val="decimal" w:pos="719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8774A64" w14:textId="3E8A4741" w:rsidR="008877F3" w:rsidRPr="0050792A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50792A">
              <w:rPr>
                <w:rFonts w:asciiTheme="majorBidi" w:hAnsiTheme="majorBidi" w:cstheme="majorBidi"/>
                <w:sz w:val="25"/>
                <w:szCs w:val="25"/>
              </w:rPr>
              <w:t xml:space="preserve"> 7,436 </w:t>
            </w:r>
          </w:p>
        </w:tc>
        <w:tc>
          <w:tcPr>
            <w:tcW w:w="270" w:type="dxa"/>
          </w:tcPr>
          <w:p w14:paraId="336D8ECF" w14:textId="77777777" w:rsidR="008877F3" w:rsidRPr="0050792A" w:rsidRDefault="008877F3" w:rsidP="008877F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D0C62AF" w14:textId="0604F065" w:rsidR="008877F3" w:rsidRPr="0050792A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640" w:firstLine="651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50792A">
              <w:rPr>
                <w:rFonts w:asciiTheme="majorBidi" w:hAnsiTheme="majorBidi" w:cstheme="majorBidi"/>
                <w:sz w:val="25"/>
                <w:szCs w:val="25"/>
              </w:rPr>
              <w:t xml:space="preserve"> -   </w:t>
            </w:r>
          </w:p>
        </w:tc>
        <w:tc>
          <w:tcPr>
            <w:tcW w:w="270" w:type="dxa"/>
          </w:tcPr>
          <w:p w14:paraId="2F3291FE" w14:textId="77777777" w:rsidR="008877F3" w:rsidRPr="0050792A" w:rsidRDefault="008877F3" w:rsidP="008877F3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2177C83" w14:textId="45D61F23" w:rsidR="008877F3" w:rsidRPr="0050792A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50792A">
              <w:rPr>
                <w:rFonts w:asciiTheme="majorBidi" w:hAnsiTheme="majorBidi" w:cstheme="majorBidi"/>
                <w:sz w:val="25"/>
                <w:szCs w:val="25"/>
              </w:rPr>
              <w:t xml:space="preserve"> 59,177 </w:t>
            </w:r>
          </w:p>
        </w:tc>
      </w:tr>
      <w:tr w:rsidR="008877F3" w:rsidRPr="00E11762" w14:paraId="3663FB66" w14:textId="77777777" w:rsidTr="004F19B3">
        <w:trPr>
          <w:cantSplit/>
          <w:trHeight w:val="224"/>
        </w:trPr>
        <w:tc>
          <w:tcPr>
            <w:tcW w:w="3330" w:type="dxa"/>
          </w:tcPr>
          <w:p w14:paraId="08E8C476" w14:textId="77777777" w:rsidR="008877F3" w:rsidRPr="00E11762" w:rsidRDefault="008877F3" w:rsidP="008877F3">
            <w:pPr>
              <w:tabs>
                <w:tab w:val="left" w:pos="372"/>
              </w:tabs>
              <w:spacing w:line="330" w:lineRule="exact"/>
              <w:ind w:left="142" w:right="-108" w:hanging="142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70" w:type="dxa"/>
          </w:tcPr>
          <w:p w14:paraId="0C78B062" w14:textId="77777777" w:rsidR="008877F3" w:rsidRPr="00E11762" w:rsidRDefault="008877F3" w:rsidP="008877F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33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D135F12" w14:textId="2D2283BF" w:rsidR="008877F3" w:rsidRPr="006A3DE3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6A3DE3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 xml:space="preserve"> 52,286 </w:t>
            </w:r>
          </w:p>
        </w:tc>
        <w:tc>
          <w:tcPr>
            <w:tcW w:w="270" w:type="dxa"/>
          </w:tcPr>
          <w:p w14:paraId="3B32E33F" w14:textId="77777777" w:rsidR="008877F3" w:rsidRPr="0050792A" w:rsidRDefault="008877F3" w:rsidP="008877F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A44BA16" w14:textId="7C51D9F9" w:rsidR="008877F3" w:rsidRPr="006A3DE3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9"/>
              </w:tabs>
              <w:spacing w:line="320" w:lineRule="exact"/>
              <w:ind w:right="-1640" w:firstLine="429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6A3DE3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 xml:space="preserve"> 21,037 </w:t>
            </w:r>
          </w:p>
        </w:tc>
        <w:tc>
          <w:tcPr>
            <w:tcW w:w="270" w:type="dxa"/>
          </w:tcPr>
          <w:p w14:paraId="29A39B6F" w14:textId="77777777" w:rsidR="008877F3" w:rsidRPr="0050792A" w:rsidRDefault="008877F3" w:rsidP="008877F3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522"/>
                <w:tab w:val="decimal" w:pos="719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48EC912" w14:textId="59DC5351" w:rsidR="008877F3" w:rsidRPr="0050792A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50792A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7,436 </w:t>
            </w:r>
          </w:p>
        </w:tc>
        <w:tc>
          <w:tcPr>
            <w:tcW w:w="270" w:type="dxa"/>
          </w:tcPr>
          <w:p w14:paraId="74C45F8C" w14:textId="77777777" w:rsidR="008877F3" w:rsidRPr="0050792A" w:rsidRDefault="008877F3" w:rsidP="008877F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C927DEA" w14:textId="068715E8" w:rsidR="008877F3" w:rsidRPr="0050792A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30" w:lineRule="exact"/>
              <w:ind w:right="55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50792A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6,375 </w:t>
            </w:r>
          </w:p>
        </w:tc>
        <w:tc>
          <w:tcPr>
            <w:tcW w:w="270" w:type="dxa"/>
          </w:tcPr>
          <w:p w14:paraId="0AF53DD2" w14:textId="77777777" w:rsidR="008877F3" w:rsidRPr="0050792A" w:rsidRDefault="008877F3" w:rsidP="008877F3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D516386" w14:textId="42756A9D" w:rsidR="008877F3" w:rsidRPr="0050792A" w:rsidRDefault="008877F3" w:rsidP="0088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50792A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87,134 </w:t>
            </w:r>
          </w:p>
        </w:tc>
      </w:tr>
    </w:tbl>
    <w:p w14:paraId="3F61919A" w14:textId="77777777" w:rsidR="001C6165" w:rsidRPr="00E11762" w:rsidRDefault="001C6165" w:rsidP="000E2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28" w:lineRule="auto"/>
        <w:jc w:val="thaiDistribute"/>
        <w:rPr>
          <w:rFonts w:ascii="Angsana New" w:hAnsi="Angsana New"/>
          <w:sz w:val="30"/>
          <w:szCs w:val="30"/>
        </w:rPr>
        <w:sectPr w:rsidR="001C6165" w:rsidRPr="00E11762" w:rsidSect="006A3DE3">
          <w:headerReference w:type="default" r:id="rId16"/>
          <w:footerReference w:type="default" r:id="rId17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07C74E7A" w14:textId="77777777" w:rsidR="00210339" w:rsidRDefault="00210339" w:rsidP="00210339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บริษัทมีสัญญาเช่าพื้นที่อาคารสำนักงานกับบริษัทย่อยแห่งหนึ่ง และสัญญาเช่ายานพาหนะกับกิจการที่เกี่ยวข้องกันแห่งหนึ่ง บริษัทรับรู้สินทรัพย์สิทธิการใช้ตามสัญญาเป็นส่วนหนึ่งของสินทรัพย์สิทธิการใช้ภายใต้ที่ดิน อาคารและอุปกรณ์</w:t>
      </w:r>
      <w:r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ณ วันที่</w:t>
      </w:r>
      <w:r>
        <w:rPr>
          <w:rFonts w:ascii="Angsana New" w:hAnsi="Angsana New"/>
          <w:sz w:val="30"/>
          <w:szCs w:val="30"/>
        </w:rPr>
        <w:t xml:space="preserve"> 1 </w:t>
      </w:r>
      <w:r>
        <w:rPr>
          <w:rFonts w:ascii="Angsana New" w:hAnsi="Angsana New" w:hint="cs"/>
          <w:sz w:val="30"/>
          <w:szCs w:val="30"/>
          <w:cs/>
        </w:rPr>
        <w:t xml:space="preserve">มกราคม </w:t>
      </w:r>
      <w:r>
        <w:rPr>
          <w:rFonts w:ascii="Angsana New" w:hAnsi="Angsana New"/>
          <w:sz w:val="30"/>
          <w:szCs w:val="30"/>
        </w:rPr>
        <w:t xml:space="preserve">2563 </w:t>
      </w:r>
    </w:p>
    <w:p w14:paraId="041A5F4A" w14:textId="77777777" w:rsidR="00210339" w:rsidRDefault="00210339" w:rsidP="00210339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2C63982" w14:textId="77777777" w:rsidR="00210339" w:rsidRDefault="00210339" w:rsidP="00210339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ในระหว่างปีสิ้นสุดวันที่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 w:hint="cs"/>
          <w:sz w:val="30"/>
          <w:szCs w:val="30"/>
          <w:cs/>
        </w:rPr>
        <w:t xml:space="preserve"> บริษัทตกลงกับบริษัทย่อยเปลี่ยนแปลงเงื่อนไขสัญญาเช่าดังกล่าวเกี่ยวกับพื้นที่และระยะเวลาของอาคารสำนักงานที่รับรู้เป็นสินทรัพย์สิทธิการใช้ </w:t>
      </w:r>
    </w:p>
    <w:p w14:paraId="0A14E372" w14:textId="77777777" w:rsidR="00210339" w:rsidRDefault="00210339" w:rsidP="00D37ED2">
      <w:pPr>
        <w:tabs>
          <w:tab w:val="clear" w:pos="454"/>
          <w:tab w:val="clear" w:pos="68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38B6E5F" w14:textId="5FC5A274" w:rsidR="00210339" w:rsidRPr="00E11762" w:rsidRDefault="00210339" w:rsidP="00210339">
      <w:pPr>
        <w:spacing w:line="240" w:lineRule="auto"/>
        <w:ind w:left="540" w:right="63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E11762">
        <w:rPr>
          <w:rFonts w:ascii="Angsana New" w:hAnsi="Angsana New"/>
          <w:spacing w:val="-4"/>
          <w:sz w:val="30"/>
          <w:szCs w:val="30"/>
          <w:cs/>
        </w:rPr>
        <w:t>ต้นทุนการกู้ยืมที่เกี่ยวข้องกับการดำเนินการปรับปรุงสินทรัพย์ได้บันทึกเป็นส่วนหนึ่งของต้นทุนสินทรัพย์</w:t>
      </w:r>
      <w:r>
        <w:rPr>
          <w:rFonts w:ascii="Angsana New" w:hAnsi="Angsana New" w:hint="cs"/>
          <w:spacing w:val="-4"/>
          <w:sz w:val="30"/>
          <w:szCs w:val="30"/>
          <w:cs/>
        </w:rPr>
        <w:t>ใน</w:t>
      </w:r>
      <w:r w:rsidR="004F19B3">
        <w:rPr>
          <w:rFonts w:ascii="Angsana New" w:hAnsi="Angsana New"/>
          <w:spacing w:val="-4"/>
          <w:sz w:val="30"/>
          <w:szCs w:val="30"/>
        </w:rPr>
        <w:t xml:space="preserve">                      </w:t>
      </w:r>
      <w:r>
        <w:rPr>
          <w:rFonts w:ascii="Angsana New" w:hAnsi="Angsana New" w:hint="cs"/>
          <w:spacing w:val="-4"/>
          <w:sz w:val="30"/>
          <w:szCs w:val="30"/>
          <w:cs/>
        </w:rPr>
        <w:t>งบการเงินรวม</w:t>
      </w:r>
      <w:r w:rsidRPr="00E11762">
        <w:rPr>
          <w:rFonts w:ascii="Angsana New" w:hAnsi="Angsana New"/>
          <w:spacing w:val="-4"/>
          <w:sz w:val="30"/>
          <w:szCs w:val="30"/>
          <w:cs/>
        </w:rPr>
        <w:t>จำนวน</w:t>
      </w:r>
      <w:r w:rsidRPr="00E11762">
        <w:rPr>
          <w:rFonts w:ascii="Angsana New" w:hAnsi="Angsana New"/>
          <w:spacing w:val="-4"/>
          <w:sz w:val="30"/>
          <w:szCs w:val="30"/>
        </w:rPr>
        <w:t xml:space="preserve"> </w:t>
      </w:r>
      <w:r w:rsidR="00E53AF3">
        <w:rPr>
          <w:rFonts w:ascii="Angsana New" w:hAnsi="Angsana New"/>
          <w:spacing w:val="-4"/>
          <w:sz w:val="30"/>
          <w:szCs w:val="30"/>
        </w:rPr>
        <w:t>153.68</w:t>
      </w:r>
      <w:r w:rsidRPr="00E11762">
        <w:rPr>
          <w:rFonts w:ascii="Angsana New" w:hAnsi="Angsana New"/>
          <w:spacing w:val="-4"/>
          <w:sz w:val="30"/>
          <w:szCs w:val="30"/>
        </w:rPr>
        <w:t xml:space="preserve"> </w:t>
      </w:r>
      <w:r w:rsidRPr="00E11762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Pr="00E11762">
        <w:rPr>
          <w:rFonts w:ascii="Angsana New" w:hAnsi="Angsana New"/>
          <w:spacing w:val="-4"/>
          <w:sz w:val="30"/>
          <w:szCs w:val="30"/>
        </w:rPr>
        <w:t xml:space="preserve"> </w:t>
      </w:r>
      <w:r w:rsidRPr="00E11762">
        <w:rPr>
          <w:rFonts w:ascii="Angsana New" w:hAnsi="Angsana New"/>
          <w:i/>
          <w:iCs/>
          <w:spacing w:val="-4"/>
          <w:sz w:val="30"/>
          <w:szCs w:val="30"/>
          <w:cs/>
        </w:rPr>
        <w:t>(</w:t>
      </w:r>
      <w:r w:rsidRPr="00E11762">
        <w:rPr>
          <w:rFonts w:ascii="Angsana New" w:hAnsi="Angsana New"/>
          <w:i/>
          <w:iCs/>
          <w:spacing w:val="-4"/>
          <w:sz w:val="30"/>
          <w:szCs w:val="30"/>
        </w:rPr>
        <w:t>256</w:t>
      </w:r>
      <w:r w:rsidR="00E53AF3">
        <w:rPr>
          <w:rFonts w:ascii="Angsana New" w:hAnsi="Angsana New"/>
          <w:i/>
          <w:iCs/>
          <w:spacing w:val="-4"/>
          <w:sz w:val="30"/>
          <w:szCs w:val="30"/>
        </w:rPr>
        <w:t>3</w:t>
      </w:r>
      <w:r w:rsidRPr="00E11762">
        <w:rPr>
          <w:rFonts w:ascii="Angsana New" w:hAnsi="Angsana New"/>
          <w:i/>
          <w:iCs/>
          <w:spacing w:val="-4"/>
          <w:sz w:val="30"/>
          <w:szCs w:val="30"/>
        </w:rPr>
        <w:t xml:space="preserve">: </w:t>
      </w:r>
      <w:r w:rsidR="00E53AF3">
        <w:rPr>
          <w:rFonts w:ascii="Angsana New" w:hAnsi="Angsana New"/>
          <w:i/>
          <w:iCs/>
          <w:spacing w:val="-4"/>
          <w:sz w:val="30"/>
          <w:szCs w:val="30"/>
        </w:rPr>
        <w:t>126.19</w:t>
      </w:r>
      <w:r w:rsidRPr="00E11762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Pr="00E11762">
        <w:rPr>
          <w:rFonts w:ascii="Angsana New" w:hAnsi="Angsana New"/>
          <w:i/>
          <w:iCs/>
          <w:spacing w:val="-4"/>
          <w:sz w:val="30"/>
          <w:szCs w:val="30"/>
          <w:cs/>
        </w:rPr>
        <w:t>ล้านบาท)</w:t>
      </w:r>
      <w:r w:rsidRPr="00E11762">
        <w:rPr>
          <w:rFonts w:ascii="Angsana New" w:hAnsi="Angsana New"/>
          <w:spacing w:val="-4"/>
          <w:sz w:val="30"/>
          <w:szCs w:val="30"/>
        </w:rPr>
        <w:t xml:space="preserve"> </w:t>
      </w:r>
      <w:r w:rsidRPr="00E11762">
        <w:rPr>
          <w:rFonts w:ascii="Angsana New" w:hAnsi="Angsana New"/>
          <w:spacing w:val="-4"/>
          <w:sz w:val="30"/>
          <w:szCs w:val="30"/>
          <w:cs/>
        </w:rPr>
        <w:t>มีอัตราดอกเบี้ยที่</w:t>
      </w:r>
      <w:r w:rsidRPr="00E11762">
        <w:rPr>
          <w:rFonts w:asciiTheme="majorBidi" w:hAnsiTheme="majorBidi" w:cstheme="majorBidi"/>
          <w:spacing w:val="-4"/>
          <w:sz w:val="30"/>
          <w:szCs w:val="30"/>
          <w:cs/>
        </w:rPr>
        <w:t>รับรู้ร้อยละ</w:t>
      </w:r>
      <w:r w:rsidRPr="00E11762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E53AF3">
        <w:rPr>
          <w:rFonts w:asciiTheme="majorBidi" w:hAnsiTheme="majorBidi" w:cstheme="majorBidi"/>
          <w:spacing w:val="-4"/>
          <w:sz w:val="30"/>
          <w:szCs w:val="30"/>
        </w:rPr>
        <w:t>2.95</w:t>
      </w:r>
      <w:r w:rsidRPr="00E11762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6A38E3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ถึง </w:t>
      </w:r>
      <w:r w:rsidR="006A38E3">
        <w:rPr>
          <w:rFonts w:asciiTheme="majorBidi" w:hAnsiTheme="majorBidi" w:cstheme="majorBidi"/>
          <w:spacing w:val="-4"/>
          <w:sz w:val="30"/>
          <w:szCs w:val="30"/>
        </w:rPr>
        <w:t xml:space="preserve">5.77 </w:t>
      </w:r>
      <w:r w:rsidRPr="00E11762">
        <w:rPr>
          <w:rFonts w:asciiTheme="majorBidi" w:hAnsiTheme="majorBidi" w:cstheme="majorBidi"/>
          <w:spacing w:val="-4"/>
          <w:sz w:val="30"/>
          <w:szCs w:val="30"/>
          <w:cs/>
        </w:rPr>
        <w:t>ต่อ</w:t>
      </w:r>
      <w:r w:rsidRPr="00E11762">
        <w:rPr>
          <w:rFonts w:ascii="Angsana New" w:hAnsi="Angsana New"/>
          <w:spacing w:val="-4"/>
          <w:sz w:val="30"/>
          <w:szCs w:val="30"/>
          <w:cs/>
        </w:rPr>
        <w:t>ปี</w:t>
      </w:r>
      <w:r w:rsidRPr="00E11762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</w:t>
      </w:r>
      <w:r w:rsidRPr="00E11762">
        <w:rPr>
          <w:rFonts w:ascii="Angsana New" w:hAnsi="Angsana New"/>
          <w:i/>
          <w:iCs/>
          <w:spacing w:val="-4"/>
          <w:sz w:val="30"/>
          <w:szCs w:val="30"/>
          <w:cs/>
        </w:rPr>
        <w:t>(</w:t>
      </w:r>
      <w:r w:rsidRPr="00E11762">
        <w:rPr>
          <w:rFonts w:ascii="Angsana New" w:hAnsi="Angsana New"/>
          <w:i/>
          <w:iCs/>
          <w:spacing w:val="-4"/>
          <w:sz w:val="30"/>
          <w:szCs w:val="30"/>
        </w:rPr>
        <w:t>256</w:t>
      </w:r>
      <w:r>
        <w:rPr>
          <w:rFonts w:ascii="Angsana New" w:hAnsi="Angsana New"/>
          <w:i/>
          <w:iCs/>
          <w:spacing w:val="-4"/>
          <w:sz w:val="30"/>
          <w:szCs w:val="30"/>
        </w:rPr>
        <w:t>3</w:t>
      </w:r>
      <w:r w:rsidRPr="00E11762">
        <w:rPr>
          <w:rFonts w:ascii="Angsana New" w:hAnsi="Angsana New"/>
          <w:i/>
          <w:iCs/>
          <w:spacing w:val="-4"/>
          <w:sz w:val="30"/>
          <w:szCs w:val="30"/>
        </w:rPr>
        <w:t xml:space="preserve">: </w:t>
      </w:r>
      <w:r w:rsidRPr="00E11762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ร้อยละ </w:t>
      </w:r>
      <w:r w:rsidR="00E53AF3">
        <w:rPr>
          <w:rFonts w:ascii="Angsana New" w:hAnsi="Angsana New"/>
          <w:i/>
          <w:iCs/>
          <w:spacing w:val="-4"/>
          <w:sz w:val="30"/>
          <w:szCs w:val="30"/>
        </w:rPr>
        <w:t>1.25</w:t>
      </w:r>
      <w:r w:rsidRPr="00E11762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ถึง</w:t>
      </w:r>
      <w:r w:rsidRPr="00E11762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E53AF3">
        <w:rPr>
          <w:rFonts w:ascii="Angsana New" w:hAnsi="Angsana New"/>
          <w:i/>
          <w:iCs/>
          <w:spacing w:val="-4"/>
          <w:sz w:val="30"/>
          <w:szCs w:val="30"/>
        </w:rPr>
        <w:t>3.60</w:t>
      </w:r>
      <w:r w:rsidRPr="00E11762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Pr="00E11762">
        <w:rPr>
          <w:rFonts w:ascii="Angsana New" w:hAnsi="Angsana New"/>
          <w:i/>
          <w:iCs/>
          <w:spacing w:val="-4"/>
          <w:sz w:val="30"/>
          <w:szCs w:val="30"/>
          <w:cs/>
        </w:rPr>
        <w:t>ต่อปี)</w:t>
      </w:r>
    </w:p>
    <w:p w14:paraId="79F15369" w14:textId="77777777" w:rsidR="00210339" w:rsidRDefault="00210339" w:rsidP="00210339">
      <w:pPr>
        <w:tabs>
          <w:tab w:val="clear" w:pos="454"/>
          <w:tab w:val="clear" w:pos="68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AC4A265" w14:textId="60225145" w:rsidR="00210339" w:rsidRPr="00D37ED2" w:rsidRDefault="00210339" w:rsidP="00210339">
      <w:pPr>
        <w:tabs>
          <w:tab w:val="clear" w:pos="454"/>
          <w:tab w:val="clear" w:pos="680"/>
        </w:tabs>
        <w:ind w:left="547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6A3DE3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Pr="006A3DE3">
        <w:rPr>
          <w:rFonts w:asciiTheme="majorBidi" w:hAnsiTheme="majorBidi" w:cstheme="majorBidi"/>
          <w:sz w:val="30"/>
          <w:szCs w:val="30"/>
        </w:rPr>
        <w:t xml:space="preserve">31 </w:t>
      </w:r>
      <w:r w:rsidRPr="006A3DE3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6A3DE3">
        <w:rPr>
          <w:rFonts w:asciiTheme="majorBidi" w:hAnsiTheme="majorBidi" w:cstheme="majorBidi"/>
          <w:sz w:val="30"/>
          <w:szCs w:val="30"/>
        </w:rPr>
        <w:t>2564</w:t>
      </w:r>
      <w:r w:rsidRPr="006A3DE3">
        <w:rPr>
          <w:rFonts w:asciiTheme="majorBidi" w:hAnsiTheme="majorBidi" w:cstheme="majorBidi" w:hint="cs"/>
          <w:sz w:val="30"/>
          <w:szCs w:val="30"/>
          <w:cs/>
        </w:rPr>
        <w:t xml:space="preserve"> ที่ดิน</w:t>
      </w:r>
      <w:r w:rsidRPr="006A3DE3">
        <w:rPr>
          <w:rFonts w:asciiTheme="majorBidi" w:hAnsiTheme="majorBidi" w:cstheme="majorBidi"/>
          <w:sz w:val="30"/>
          <w:szCs w:val="30"/>
          <w:cs/>
        </w:rPr>
        <w:t>ของกลุ่มบริษัท</w:t>
      </w:r>
      <w:r w:rsidRPr="006A3DE3">
        <w:rPr>
          <w:rFonts w:asciiTheme="majorBidi" w:hAnsiTheme="majorBidi" w:cstheme="majorBidi" w:hint="cs"/>
          <w:sz w:val="30"/>
          <w:szCs w:val="30"/>
          <w:cs/>
        </w:rPr>
        <w:t>ได้ถูกวัดมูลค่า</w:t>
      </w:r>
      <w:r w:rsidRPr="006A3DE3">
        <w:rPr>
          <w:rFonts w:asciiTheme="majorBidi" w:hAnsiTheme="majorBidi" w:cstheme="majorBidi"/>
          <w:sz w:val="30"/>
          <w:szCs w:val="30"/>
          <w:cs/>
        </w:rPr>
        <w:t>ใหม่โดยผู้ประเมินราคาอิสระ</w:t>
      </w:r>
      <w:r w:rsidRPr="006A3DE3">
        <w:rPr>
          <w:rFonts w:asciiTheme="majorBidi" w:hAnsiTheme="majorBidi" w:cstheme="majorBidi" w:hint="cs"/>
          <w:sz w:val="30"/>
          <w:szCs w:val="30"/>
          <w:cs/>
        </w:rPr>
        <w:t>ด้วย</w:t>
      </w:r>
      <w:r w:rsidRPr="006A3DE3">
        <w:rPr>
          <w:rFonts w:asciiTheme="majorBidi" w:hAnsiTheme="majorBidi" w:cstheme="majorBidi"/>
          <w:sz w:val="30"/>
          <w:szCs w:val="30"/>
          <w:cs/>
        </w:rPr>
        <w:t>วิธีมูลค่าตลาดสำหรับการใช้ประโยชน์ปัจจุบัน ซึ่งจัดลำดับมูลค่ายุติธรรมเป็นระดับ 3</w:t>
      </w:r>
      <w:r w:rsidRPr="006A3DE3">
        <w:rPr>
          <w:rFonts w:asciiTheme="majorBidi" w:hAnsiTheme="majorBidi" w:cstheme="majorBidi" w:hint="cs"/>
          <w:sz w:val="30"/>
          <w:szCs w:val="30"/>
          <w:cs/>
        </w:rPr>
        <w:t xml:space="preserve"> ซึ่ง</w:t>
      </w:r>
      <w:r w:rsidRPr="006A3DE3">
        <w:rPr>
          <w:rFonts w:asciiTheme="majorBidi" w:hAnsiTheme="majorBidi" w:cstheme="majorBidi"/>
          <w:sz w:val="30"/>
          <w:szCs w:val="30"/>
          <w:cs/>
        </w:rPr>
        <w:t>กลุ่มบริษัทบริษัทรับรู้สำรองการตีราคาสินทรัพย์ใหม่</w:t>
      </w:r>
      <w:r w:rsidRPr="006A3DE3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Pr="006A3DE3">
        <w:rPr>
          <w:rFonts w:asciiTheme="majorBidi" w:hAnsiTheme="majorBidi" w:cstheme="majorBidi"/>
          <w:sz w:val="30"/>
          <w:szCs w:val="30"/>
        </w:rPr>
        <w:t xml:space="preserve">24.50 </w:t>
      </w:r>
      <w:r w:rsidRPr="006A3DE3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6A3DE3">
        <w:rPr>
          <w:rFonts w:asciiTheme="majorBidi" w:hAnsiTheme="majorBidi" w:cstheme="majorBidi"/>
          <w:sz w:val="30"/>
          <w:szCs w:val="30"/>
          <w:cs/>
        </w:rPr>
        <w:t>ใน</w:t>
      </w:r>
      <w:r w:rsidRPr="006A3DE3">
        <w:rPr>
          <w:rFonts w:asciiTheme="majorBidi" w:hAnsiTheme="majorBidi" w:cstheme="majorBidi" w:hint="cs"/>
          <w:sz w:val="30"/>
          <w:szCs w:val="30"/>
          <w:cs/>
        </w:rPr>
        <w:t>กำไรขาดทุนเบ็ดเสร็จอื่น ทั้งนี้ที่ดิน</w:t>
      </w:r>
      <w:r w:rsidRPr="006A3DE3">
        <w:rPr>
          <w:rFonts w:asciiTheme="majorBidi" w:hAnsiTheme="majorBidi" w:cstheme="majorBidi"/>
          <w:sz w:val="30"/>
          <w:szCs w:val="30"/>
          <w:cs/>
        </w:rPr>
        <w:t>ของกลุ่มบริษัทจะมีมูลค่า</w:t>
      </w:r>
      <w:r w:rsidRPr="006A3DE3">
        <w:rPr>
          <w:rFonts w:asciiTheme="majorBidi" w:hAnsiTheme="majorBidi" w:cstheme="majorBidi" w:hint="cs"/>
          <w:sz w:val="30"/>
          <w:szCs w:val="30"/>
          <w:cs/>
        </w:rPr>
        <w:t xml:space="preserve">สุทธิทางบัญชี ณ วันที่ </w:t>
      </w:r>
      <w:r w:rsidRPr="006A3DE3">
        <w:rPr>
          <w:rFonts w:asciiTheme="majorBidi" w:hAnsiTheme="majorBidi" w:cstheme="majorBidi"/>
          <w:sz w:val="30"/>
          <w:szCs w:val="30"/>
        </w:rPr>
        <w:t xml:space="preserve">31 </w:t>
      </w:r>
      <w:r w:rsidRPr="006A3DE3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6A3DE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A3DE3">
        <w:rPr>
          <w:rFonts w:asciiTheme="majorBidi" w:hAnsiTheme="majorBidi" w:cstheme="majorBidi"/>
          <w:sz w:val="30"/>
          <w:szCs w:val="30"/>
        </w:rPr>
        <w:t xml:space="preserve">2564 </w:t>
      </w:r>
      <w:r w:rsidRPr="006A3DE3">
        <w:rPr>
          <w:rFonts w:asciiTheme="majorBidi" w:hAnsiTheme="majorBidi" w:cstheme="majorBidi" w:hint="cs"/>
          <w:sz w:val="30"/>
          <w:szCs w:val="30"/>
          <w:cs/>
        </w:rPr>
        <w:t>เป็นจำนวน</w:t>
      </w:r>
      <w:r w:rsidRPr="006A3DE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A3DE3">
        <w:rPr>
          <w:rFonts w:asciiTheme="majorBidi" w:hAnsiTheme="majorBidi" w:cstheme="majorBidi"/>
          <w:sz w:val="30"/>
          <w:szCs w:val="30"/>
        </w:rPr>
        <w:t xml:space="preserve">17,837.23 </w:t>
      </w:r>
      <w:r w:rsidRPr="006A3DE3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6A3DE3">
        <w:rPr>
          <w:rFonts w:asciiTheme="majorBidi" w:hAnsiTheme="majorBidi" w:cstheme="majorBidi" w:hint="cs"/>
          <w:sz w:val="30"/>
          <w:szCs w:val="30"/>
          <w:cs/>
        </w:rPr>
        <w:t>หากวัดมูลค่าด้วยวิธีราคาทุน</w:t>
      </w:r>
      <w:r w:rsidRPr="006A3DE3">
        <w:rPr>
          <w:rFonts w:asciiTheme="majorBidi" w:hAnsiTheme="majorBidi" w:cstheme="majorBidi"/>
          <w:sz w:val="30"/>
          <w:szCs w:val="30"/>
        </w:rPr>
        <w:t xml:space="preserve"> </w:t>
      </w:r>
      <w:r w:rsidRPr="006A3DE3">
        <w:rPr>
          <w:rFonts w:asciiTheme="majorBidi" w:hAnsiTheme="majorBidi" w:cstheme="majorBidi"/>
          <w:i/>
          <w:iCs/>
          <w:sz w:val="30"/>
          <w:szCs w:val="30"/>
        </w:rPr>
        <w:t xml:space="preserve">(2563: 16,803.52 </w:t>
      </w:r>
      <w:r w:rsidR="00367886">
        <w:rPr>
          <w:rFonts w:asciiTheme="majorBidi" w:hAnsiTheme="majorBidi" w:cstheme="majorBidi"/>
          <w:i/>
          <w:iCs/>
          <w:sz w:val="30"/>
          <w:szCs w:val="30"/>
        </w:rPr>
        <w:t xml:space="preserve">                      </w:t>
      </w:r>
      <w:r w:rsidRPr="006A3DE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6A3DE3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6A3DE3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6A3DE3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Pr="00D37ED2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</w:p>
    <w:p w14:paraId="0C22B6E1" w14:textId="77777777" w:rsidR="00210339" w:rsidRDefault="00210339" w:rsidP="00210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i/>
          <w:iCs/>
          <w:color w:val="000000" w:themeColor="text1"/>
          <w:sz w:val="30"/>
          <w:szCs w:val="30"/>
        </w:rPr>
      </w:pPr>
    </w:p>
    <w:p w14:paraId="1496EDE9" w14:textId="33A24E32" w:rsidR="00210339" w:rsidRPr="00A82769" w:rsidRDefault="00210339" w:rsidP="00210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i/>
          <w:iCs/>
          <w:color w:val="000000" w:themeColor="text1"/>
          <w:sz w:val="30"/>
          <w:szCs w:val="30"/>
          <w:cs/>
        </w:rPr>
      </w:pPr>
    </w:p>
    <w:p w14:paraId="3E420DAF" w14:textId="1154DA31" w:rsidR="00D37ED2" w:rsidRDefault="00D37ED2" w:rsidP="00D37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7F434331" w14:textId="5275B43F" w:rsidR="00BD6D3A" w:rsidRDefault="00BD6D3A" w:rsidP="00D37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0890C210" w14:textId="347185E1" w:rsidR="00BD6D3A" w:rsidRDefault="00BD6D3A" w:rsidP="00D37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0229C6B5" w14:textId="17B8C98D" w:rsidR="00BD6D3A" w:rsidRDefault="00BD6D3A" w:rsidP="00D37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2718D7C1" w14:textId="7F19D410" w:rsidR="00BD6D3A" w:rsidRDefault="00BD6D3A" w:rsidP="00D37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1CE9588F" w14:textId="3EF72B68" w:rsidR="00BD6D3A" w:rsidRDefault="00BD6D3A" w:rsidP="00D37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2B491D3C" w14:textId="3BF62018" w:rsidR="00BD6D3A" w:rsidRDefault="00BD6D3A" w:rsidP="00D37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6C3A1E65" w14:textId="0CACF531" w:rsidR="004F19B3" w:rsidRDefault="004F19B3" w:rsidP="00D37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62470CE0" w14:textId="5AC5D06E" w:rsidR="004F19B3" w:rsidRDefault="004F19B3" w:rsidP="00D37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71D9EABE" w14:textId="500F729C" w:rsidR="004F19B3" w:rsidRDefault="004F19B3" w:rsidP="00D37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7BACA09C" w14:textId="289A8DFD" w:rsidR="004F19B3" w:rsidRDefault="004F19B3" w:rsidP="00D37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4C45EC90" w14:textId="31913F5C" w:rsidR="004F19B3" w:rsidRDefault="004F19B3" w:rsidP="00D37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2C38673E" w14:textId="77777777" w:rsidR="004F19B3" w:rsidRDefault="004F19B3" w:rsidP="00D37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45401365" w14:textId="77777777" w:rsidR="00BD6D3A" w:rsidRDefault="00BD6D3A" w:rsidP="00D37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5B4E3EC4" w14:textId="77777777" w:rsidR="008D47E6" w:rsidRPr="00DD6F2C" w:rsidRDefault="008D47E6" w:rsidP="008D47E6">
      <w:pPr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DD6F2C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เทคนิคการประเมินมูลค่าและข้อมูลที่ไม่สามารถสังเกตได้ที่มีนัยสำคัญ</w:t>
      </w:r>
    </w:p>
    <w:p w14:paraId="63CAD538" w14:textId="77777777" w:rsidR="008D47E6" w:rsidRPr="00DD6F2C" w:rsidRDefault="008D47E6" w:rsidP="008D47E6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88" w:type="dxa"/>
        <w:tblInd w:w="540" w:type="dxa"/>
        <w:tblLook w:val="04A0" w:firstRow="1" w:lastRow="0" w:firstColumn="1" w:lastColumn="0" w:noHBand="0" w:noVBand="1"/>
      </w:tblPr>
      <w:tblGrid>
        <w:gridCol w:w="1368"/>
        <w:gridCol w:w="1422"/>
        <w:gridCol w:w="3960"/>
        <w:gridCol w:w="2538"/>
      </w:tblGrid>
      <w:tr w:rsidR="008D47E6" w:rsidRPr="00DD6F2C" w14:paraId="6D58AC62" w14:textId="77777777" w:rsidTr="00A311F0">
        <w:trPr>
          <w:trHeight w:val="1568"/>
          <w:tblHeader/>
        </w:trPr>
        <w:tc>
          <w:tcPr>
            <w:tcW w:w="1368" w:type="dxa"/>
            <w:vAlign w:val="bottom"/>
          </w:tcPr>
          <w:p w14:paraId="7762B462" w14:textId="77777777" w:rsidR="008D47E6" w:rsidRPr="00DD6F2C" w:rsidRDefault="008D47E6" w:rsidP="00A311F0">
            <w:pPr>
              <w:spacing w:line="230" w:lineRule="auto"/>
              <w:jc w:val="center"/>
              <w:rPr>
                <w:b/>
                <w:bCs/>
                <w:sz w:val="30"/>
                <w:szCs w:val="30"/>
              </w:rPr>
            </w:pPr>
            <w:r w:rsidRPr="00DD6F2C">
              <w:rPr>
                <w:b/>
                <w:bCs/>
                <w:sz w:val="30"/>
                <w:szCs w:val="30"/>
                <w:cs/>
              </w:rPr>
              <w:t>ประเภทของสินทรัพย์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0AF1B26" w14:textId="77777777" w:rsidR="008D47E6" w:rsidRPr="00DD6F2C" w:rsidRDefault="008D47E6" w:rsidP="00A311F0">
            <w:pPr>
              <w:spacing w:line="230" w:lineRule="auto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DD6F2C">
              <w:rPr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  <w:tc>
          <w:tcPr>
            <w:tcW w:w="3960" w:type="dxa"/>
            <w:shd w:val="clear" w:color="auto" w:fill="auto"/>
            <w:vAlign w:val="bottom"/>
          </w:tcPr>
          <w:p w14:paraId="78B14AE8" w14:textId="77777777" w:rsidR="008D47E6" w:rsidRPr="00DD6F2C" w:rsidRDefault="008D47E6" w:rsidP="00A311F0">
            <w:pPr>
              <w:spacing w:line="230" w:lineRule="auto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DD6F2C">
              <w:rPr>
                <w:b/>
                <w:bCs/>
                <w:sz w:val="30"/>
                <w:szCs w:val="30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2538" w:type="dxa"/>
            <w:shd w:val="clear" w:color="auto" w:fill="auto"/>
            <w:vAlign w:val="bottom"/>
          </w:tcPr>
          <w:p w14:paraId="449398C6" w14:textId="77777777" w:rsidR="008D47E6" w:rsidRPr="00DD6F2C" w:rsidRDefault="008D47E6" w:rsidP="00A311F0">
            <w:pPr>
              <w:spacing w:line="230" w:lineRule="auto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DD6F2C">
              <w:rPr>
                <w:b/>
                <w:bCs/>
                <w:sz w:val="30"/>
                <w:szCs w:val="30"/>
                <w:cs/>
              </w:rPr>
              <w:t>ความสัมพันธ์ระหว่างข้อมูล</w:t>
            </w:r>
            <w:r w:rsidRPr="00DD6F2C">
              <w:rPr>
                <w:rFonts w:hint="cs"/>
                <w:b/>
                <w:bCs/>
                <w:sz w:val="30"/>
                <w:szCs w:val="30"/>
                <w:cs/>
              </w:rPr>
              <w:t xml:space="preserve">    </w:t>
            </w:r>
            <w:r w:rsidRPr="00DD6F2C">
              <w:rPr>
                <w:b/>
                <w:bCs/>
                <w:sz w:val="30"/>
                <w:szCs w:val="30"/>
                <w:cs/>
              </w:rPr>
              <w:t>ที่ไม่สามารถสังเกตได้ที่มีนัยสำคัญและการวัดมูลค่ายุติธรรม</w:t>
            </w:r>
          </w:p>
        </w:tc>
      </w:tr>
      <w:tr w:rsidR="008D47E6" w:rsidRPr="00E11762" w14:paraId="120D045F" w14:textId="77777777" w:rsidTr="00A311F0">
        <w:tc>
          <w:tcPr>
            <w:tcW w:w="1368" w:type="dxa"/>
          </w:tcPr>
          <w:p w14:paraId="7DDA1E3D" w14:textId="77777777" w:rsidR="008D47E6" w:rsidRPr="00DD6F2C" w:rsidRDefault="008D47E6" w:rsidP="00743233">
            <w:pPr>
              <w:spacing w:line="23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D6F2C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422" w:type="dxa"/>
            <w:shd w:val="clear" w:color="auto" w:fill="auto"/>
          </w:tcPr>
          <w:p w14:paraId="33C70711" w14:textId="77777777" w:rsidR="008D47E6" w:rsidRPr="00DD6F2C" w:rsidRDefault="008D47E6" w:rsidP="00A311F0">
            <w:pPr>
              <w:spacing w:line="23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6F2C">
              <w:rPr>
                <w:rFonts w:ascii="Angsana New" w:hAnsi="Angsana New"/>
                <w:sz w:val="30"/>
                <w:szCs w:val="30"/>
                <w:cs/>
              </w:rPr>
              <w:t>การเปรียบเทียบราคาตลาด</w:t>
            </w:r>
          </w:p>
        </w:tc>
        <w:tc>
          <w:tcPr>
            <w:tcW w:w="3960" w:type="dxa"/>
            <w:shd w:val="clear" w:color="auto" w:fill="auto"/>
          </w:tcPr>
          <w:p w14:paraId="7566E938" w14:textId="77777777" w:rsidR="008D47E6" w:rsidRPr="00DD6F2C" w:rsidRDefault="008D47E6" w:rsidP="00A311F0">
            <w:pPr>
              <w:spacing w:line="230" w:lineRule="auto"/>
              <w:ind w:right="-11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D6F2C">
              <w:rPr>
                <w:rFonts w:ascii="Angsana New" w:hAnsi="Angsana New"/>
                <w:sz w:val="30"/>
                <w:szCs w:val="30"/>
                <w:cs/>
              </w:rPr>
              <w:t>ราคาเสนอซื้อขายหรือราคาซื้อขายสำหรับที่ดินที่คล้ายคลึงกันในตลาดที่ปรับปรุงด้วยปัจจัยอื่น</w:t>
            </w:r>
            <w:r w:rsidRPr="00DD6F2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D6F2C">
              <w:rPr>
                <w:rFonts w:ascii="Angsana New" w:hAnsi="Angsana New"/>
                <w:sz w:val="30"/>
                <w:szCs w:val="30"/>
                <w:cs/>
              </w:rPr>
              <w:t>เช่น สถานที่ตั้ง ขนาด สภาพของที่ดิน และศักยภาพในการพัฒนา</w:t>
            </w:r>
          </w:p>
          <w:p w14:paraId="080E0594" w14:textId="77777777" w:rsidR="008D47E6" w:rsidRPr="00DD6F2C" w:rsidRDefault="008D47E6" w:rsidP="00A311F0">
            <w:pPr>
              <w:spacing w:line="230" w:lineRule="auto"/>
              <w:ind w:right="-11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  <w:p w14:paraId="1CF8B88A" w14:textId="101ECE5B" w:rsidR="008D47E6" w:rsidRPr="00DD6F2C" w:rsidRDefault="008D47E6" w:rsidP="00A311F0">
            <w:pPr>
              <w:spacing w:line="230" w:lineRule="auto"/>
              <w:ind w:right="-11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D6F2C">
              <w:rPr>
                <w:rFonts w:ascii="Angsana New" w:hAnsi="Angsana New"/>
                <w:sz w:val="30"/>
                <w:szCs w:val="30"/>
                <w:cs/>
              </w:rPr>
              <w:t>ราคาตลาดของที่ดินที่</w:t>
            </w:r>
            <w:r w:rsidRPr="00DD6F2C">
              <w:rPr>
                <w:rFonts w:ascii="Angsana New" w:hAnsi="Angsana New" w:hint="cs"/>
                <w:sz w:val="30"/>
                <w:szCs w:val="30"/>
                <w:cs/>
              </w:rPr>
              <w:t>ค</w:t>
            </w:r>
            <w:r w:rsidRPr="00DD6F2C">
              <w:rPr>
                <w:rFonts w:ascii="Angsana New" w:hAnsi="Angsana New"/>
                <w:sz w:val="30"/>
                <w:szCs w:val="30"/>
                <w:cs/>
              </w:rPr>
              <w:t>ล้ายคลึงกันอยู่ระหว่าง</w:t>
            </w:r>
            <w:r w:rsidRPr="00DD6F2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DA50F9" w:rsidRPr="00DD6F2C">
              <w:rPr>
                <w:rFonts w:ascii="Angsana New" w:hAnsi="Angsana New"/>
                <w:sz w:val="30"/>
                <w:szCs w:val="30"/>
              </w:rPr>
              <w:t>8,500</w:t>
            </w:r>
            <w:r w:rsidRPr="00DD6F2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D6F2C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Pr="00DD6F2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D6F2C"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Pr="00DD6F2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A50F9" w:rsidRPr="00DD6F2C">
              <w:rPr>
                <w:rFonts w:ascii="Angsana New" w:hAnsi="Angsana New"/>
                <w:sz w:val="30"/>
                <w:szCs w:val="30"/>
              </w:rPr>
              <w:t>650,000</w:t>
            </w:r>
            <w:r w:rsidRPr="00DD6F2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D6F2C">
              <w:rPr>
                <w:rFonts w:ascii="Angsana New" w:hAnsi="Angsana New"/>
                <w:sz w:val="30"/>
                <w:szCs w:val="30"/>
                <w:cs/>
              </w:rPr>
              <w:t>บาทต่อตาราง</w:t>
            </w:r>
            <w:r w:rsidRPr="00DD6F2C">
              <w:rPr>
                <w:rFonts w:ascii="Angsana New" w:hAnsi="Angsana New" w:hint="cs"/>
                <w:sz w:val="30"/>
                <w:szCs w:val="30"/>
                <w:cs/>
              </w:rPr>
              <w:t>เมตร</w:t>
            </w:r>
            <w:r w:rsidRPr="00DD6F2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D6F2C">
              <w:rPr>
                <w:rFonts w:ascii="Angsana New" w:hAnsi="Angsana New"/>
                <w:sz w:val="30"/>
                <w:szCs w:val="30"/>
              </w:rPr>
              <w:br/>
            </w:r>
            <w:r w:rsidRPr="00DD6F2C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(2563: 3,000 </w:t>
            </w:r>
            <w:r w:rsidRPr="00DD6F2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บาท ถึง </w:t>
            </w:r>
            <w:r w:rsidRPr="00DD6F2C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550,000 </w:t>
            </w:r>
            <w:r w:rsidRPr="00DD6F2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บาทต่อตารางเมตร</w:t>
            </w:r>
            <w:r w:rsidRPr="00DD6F2C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538" w:type="dxa"/>
            <w:shd w:val="clear" w:color="auto" w:fill="auto"/>
          </w:tcPr>
          <w:p w14:paraId="0CCC3B56" w14:textId="3A033533" w:rsidR="008D47E6" w:rsidRPr="00E11762" w:rsidRDefault="008D47E6" w:rsidP="00A311F0">
            <w:pPr>
              <w:spacing w:line="230" w:lineRule="auto"/>
              <w:ind w:left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D6F2C">
              <w:rPr>
                <w:rFonts w:ascii="Angsana New" w:hAnsi="Angsana New"/>
                <w:sz w:val="30"/>
                <w:szCs w:val="30"/>
                <w:cs/>
              </w:rPr>
              <w:t>มูลค่ายุติธรรมที่ประมาณ</w:t>
            </w:r>
            <w:r w:rsidR="00743233" w:rsidRPr="00DD6F2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D6F2C">
              <w:rPr>
                <w:rFonts w:ascii="Angsana New" w:hAnsi="Angsana New"/>
                <w:sz w:val="30"/>
                <w:szCs w:val="30"/>
                <w:cs/>
              </w:rPr>
              <w:t>การไว้จะเพิ่มขึ้น (ลดลง) หากราคาต่อพื้นที่สูงขึ้น (ลดลง)</w:t>
            </w:r>
          </w:p>
        </w:tc>
      </w:tr>
    </w:tbl>
    <w:p w14:paraId="408084C9" w14:textId="1D72F208" w:rsidR="008D47E6" w:rsidRPr="008D47E6" w:rsidRDefault="008D47E6" w:rsidP="00D37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4DCCA64F" w14:textId="77777777" w:rsidR="00210339" w:rsidRDefault="00210339" w:rsidP="00930B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i/>
          <w:iCs/>
          <w:color w:val="000000" w:themeColor="text1"/>
          <w:sz w:val="30"/>
          <w:szCs w:val="30"/>
        </w:rPr>
      </w:pPr>
    </w:p>
    <w:p w14:paraId="231F89B0" w14:textId="77777777" w:rsidR="00210339" w:rsidRDefault="00210339" w:rsidP="00930B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i/>
          <w:iCs/>
          <w:color w:val="000000" w:themeColor="text1"/>
          <w:sz w:val="30"/>
          <w:szCs w:val="30"/>
        </w:rPr>
      </w:pPr>
    </w:p>
    <w:p w14:paraId="593E9E36" w14:textId="77777777" w:rsidR="00210339" w:rsidRDefault="00210339" w:rsidP="00930B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i/>
          <w:iCs/>
          <w:color w:val="000000" w:themeColor="text1"/>
          <w:sz w:val="30"/>
          <w:szCs w:val="30"/>
        </w:rPr>
      </w:pPr>
    </w:p>
    <w:p w14:paraId="3E891B92" w14:textId="77777777" w:rsidR="00210339" w:rsidRDefault="00210339" w:rsidP="00930B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i/>
          <w:iCs/>
          <w:color w:val="000000" w:themeColor="text1"/>
          <w:sz w:val="30"/>
          <w:szCs w:val="30"/>
        </w:rPr>
      </w:pPr>
    </w:p>
    <w:p w14:paraId="07404A31" w14:textId="488EC4A9" w:rsidR="008914E1" w:rsidRDefault="008914E1" w:rsidP="00CE57C6">
      <w:pPr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81B67FB" w14:textId="4634D43F" w:rsidR="00BD6D3A" w:rsidRDefault="00BD6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31A2DC42" w14:textId="42B36554" w:rsidR="002B3AA9" w:rsidRDefault="002B3AA9" w:rsidP="009572FC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</w:rPr>
      </w:pPr>
      <w:bookmarkStart w:id="29" w:name="_Hlk93560759"/>
      <w:r w:rsidRPr="000E29D5">
        <w:rPr>
          <w:rFonts w:ascii="Angsana New" w:hAnsi="Angsana New" w:hint="cs"/>
          <w:b/>
          <w:bCs/>
          <w:sz w:val="30"/>
          <w:szCs w:val="30"/>
          <w:cs/>
        </w:rPr>
        <w:t>ส</w:t>
      </w:r>
      <w:r w:rsidR="00B22B00" w:rsidRPr="000E29D5">
        <w:rPr>
          <w:rFonts w:ascii="Angsana New" w:hAnsi="Angsana New" w:hint="cs"/>
          <w:b/>
          <w:bCs/>
          <w:sz w:val="30"/>
          <w:szCs w:val="30"/>
          <w:cs/>
        </w:rPr>
        <w:t xml:space="preserve">ัญญาเช่า </w:t>
      </w:r>
    </w:p>
    <w:p w14:paraId="77431B48" w14:textId="647A9C34" w:rsidR="00867CAB" w:rsidRDefault="00867CAB" w:rsidP="00867C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="Angsana New" w:hAnsi="Angsana New"/>
          <w:b/>
          <w:bCs/>
          <w:sz w:val="30"/>
          <w:szCs w:val="30"/>
        </w:rPr>
      </w:pPr>
    </w:p>
    <w:p w14:paraId="4EC76B41" w14:textId="6FC4A03C" w:rsidR="00867CAB" w:rsidRPr="00867CAB" w:rsidRDefault="00867CAB" w:rsidP="00867C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ab/>
      </w:r>
      <w:r w:rsidRPr="00867CAB">
        <w:rPr>
          <w:rFonts w:ascii="Angsana New" w:hAnsi="Angsana New" w:hint="cs"/>
          <w:i/>
          <w:iCs/>
          <w:sz w:val="30"/>
          <w:szCs w:val="30"/>
          <w:cs/>
        </w:rPr>
        <w:t>ในฐานะผู้เช่า</w:t>
      </w:r>
    </w:p>
    <w:p w14:paraId="31C24124" w14:textId="77777777" w:rsidR="00F727D9" w:rsidRPr="00E11762" w:rsidRDefault="00F727D9" w:rsidP="00F727D9">
      <w:pPr>
        <w:pStyle w:val="block"/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30"/>
          <w:szCs w:val="30"/>
          <w:lang w:val="en-US" w:bidi="th-TH"/>
        </w:rPr>
      </w:pPr>
    </w:p>
    <w:p w14:paraId="0449DE52" w14:textId="77777777" w:rsidR="00F727D9" w:rsidRPr="00E11762" w:rsidRDefault="00F727D9" w:rsidP="00F727D9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11762">
        <w:rPr>
          <w:rFonts w:asciiTheme="majorBidi" w:hAnsiTheme="majorBidi" w:cstheme="majorBidi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366270D9" w14:textId="798FFC4F" w:rsidR="008D47E6" w:rsidRPr="008D47E6" w:rsidRDefault="008D47E6" w:rsidP="00F727D9">
      <w:pPr>
        <w:pStyle w:val="block"/>
        <w:spacing w:after="0" w:line="240" w:lineRule="auto"/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7B5B6C8" w14:textId="6D857F67" w:rsidR="008D47E6" w:rsidRPr="001158D0" w:rsidRDefault="008D47E6" w:rsidP="008D47E6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E48AA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1158D0">
        <w:rPr>
          <w:rFonts w:asciiTheme="majorBidi" w:hAnsiTheme="majorBidi" w:cstheme="majorBidi" w:hint="cs"/>
          <w:sz w:val="30"/>
          <w:szCs w:val="30"/>
          <w:cs/>
        </w:rPr>
        <w:t>มีสิทธิ</w:t>
      </w:r>
      <w:r w:rsidRPr="001158D0">
        <w:rPr>
          <w:rFonts w:asciiTheme="majorBidi" w:hAnsiTheme="majorBidi" w:cstheme="majorBidi"/>
          <w:sz w:val="30"/>
          <w:szCs w:val="30"/>
          <w:cs/>
        </w:rPr>
        <w:t>เลือกขยายอายุสัญญาเช่า</w:t>
      </w:r>
      <w:r w:rsidRPr="001158D0">
        <w:rPr>
          <w:rFonts w:asciiTheme="majorBidi" w:hAnsiTheme="majorBidi" w:cstheme="majorBidi" w:hint="cs"/>
          <w:sz w:val="30"/>
          <w:szCs w:val="30"/>
          <w:cs/>
        </w:rPr>
        <w:t>อสังหาริมทรัพย์</w:t>
      </w:r>
      <w:r w:rsidRPr="001158D0">
        <w:rPr>
          <w:rFonts w:asciiTheme="majorBidi" w:hAnsiTheme="majorBidi" w:cstheme="majorBidi"/>
          <w:sz w:val="30"/>
          <w:szCs w:val="30"/>
          <w:cs/>
        </w:rPr>
        <w:t xml:space="preserve">ภายในหนึ่งปีก่อนสิ้นสุดระยะเวลาเช่า </w:t>
      </w:r>
      <w:r w:rsidRPr="001158D0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Pr="001E48AA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1158D0">
        <w:rPr>
          <w:rFonts w:asciiTheme="majorBidi" w:hAnsiTheme="majorBidi" w:cstheme="majorBidi"/>
          <w:sz w:val="30"/>
          <w:szCs w:val="30"/>
          <w:cs/>
        </w:rPr>
        <w:t>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</w:t>
      </w:r>
      <w:r w:rsidRPr="001158D0">
        <w:rPr>
          <w:rFonts w:asciiTheme="majorBidi" w:hAnsiTheme="majorBidi" w:cstheme="majorBidi" w:hint="cs"/>
          <w:sz w:val="30"/>
          <w:szCs w:val="30"/>
          <w:cs/>
        </w:rPr>
        <w:t>ดังกล่าวอย่างสม่ำเสมอ</w:t>
      </w:r>
      <w:r w:rsidRPr="001158D0">
        <w:rPr>
          <w:rFonts w:asciiTheme="majorBidi" w:hAnsiTheme="majorBidi" w:cstheme="majorBidi"/>
          <w:sz w:val="30"/>
          <w:szCs w:val="30"/>
          <w:cs/>
        </w:rPr>
        <w:t xml:space="preserve">  </w:t>
      </w:r>
    </w:p>
    <w:p w14:paraId="709ACA81" w14:textId="77777777" w:rsidR="007C3186" w:rsidRPr="00E11762" w:rsidRDefault="007C3186" w:rsidP="00B22B00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30"/>
          <w:szCs w:val="30"/>
          <w:lang w:val="en-US" w:bidi="th-TH"/>
        </w:rPr>
      </w:pPr>
    </w:p>
    <w:tbl>
      <w:tblPr>
        <w:tblW w:w="945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440"/>
        <w:gridCol w:w="180"/>
        <w:gridCol w:w="1443"/>
        <w:gridCol w:w="180"/>
        <w:gridCol w:w="1259"/>
        <w:gridCol w:w="180"/>
        <w:gridCol w:w="1259"/>
      </w:tblGrid>
      <w:tr w:rsidR="00203E94" w:rsidRPr="00E11762" w14:paraId="254A64D3" w14:textId="77777777" w:rsidTr="00343A2E">
        <w:trPr>
          <w:cantSplit/>
          <w:tblHeader/>
        </w:trPr>
        <w:tc>
          <w:tcPr>
            <w:tcW w:w="3510" w:type="dxa"/>
            <w:shd w:val="clear" w:color="auto" w:fill="auto"/>
            <w:vAlign w:val="bottom"/>
          </w:tcPr>
          <w:p w14:paraId="2CB802DA" w14:textId="77777777" w:rsidR="00203E94" w:rsidRPr="00E11762" w:rsidRDefault="00203E94" w:rsidP="00343A2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lang w:val="en-US"/>
              </w:rPr>
            </w:pPr>
            <w:bookmarkStart w:id="30" w:name="_Hlk62826449"/>
          </w:p>
        </w:tc>
        <w:tc>
          <w:tcPr>
            <w:tcW w:w="3063" w:type="dxa"/>
            <w:gridSpan w:val="3"/>
          </w:tcPr>
          <w:p w14:paraId="2A523572" w14:textId="77777777" w:rsidR="00203E94" w:rsidRPr="00E11762" w:rsidRDefault="00203E94" w:rsidP="00343A2E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E1176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2ED91E7F" w14:textId="77777777" w:rsidR="00203E94" w:rsidRPr="00E11762" w:rsidRDefault="00203E94" w:rsidP="00343A2E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8" w:type="dxa"/>
            <w:gridSpan w:val="3"/>
          </w:tcPr>
          <w:p w14:paraId="5A73BDEF" w14:textId="77777777" w:rsidR="00203E94" w:rsidRPr="00E11762" w:rsidRDefault="00203E94" w:rsidP="00343A2E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C6801" w:rsidRPr="00E11762" w14:paraId="3F0635CD" w14:textId="77777777" w:rsidTr="00343A2E">
        <w:trPr>
          <w:cantSplit/>
          <w:tblHeader/>
        </w:trPr>
        <w:tc>
          <w:tcPr>
            <w:tcW w:w="3510" w:type="dxa"/>
          </w:tcPr>
          <w:p w14:paraId="320AB4D1" w14:textId="77777777" w:rsidR="003C6801" w:rsidRPr="00E11762" w:rsidRDefault="003C6801" w:rsidP="003C680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E1176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E1176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E1176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440" w:type="dxa"/>
          </w:tcPr>
          <w:p w14:paraId="5FC77850" w14:textId="6E514D69" w:rsidR="003C6801" w:rsidRPr="00E11762" w:rsidRDefault="003C6801" w:rsidP="003C680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025F6C5C" w14:textId="77777777" w:rsidR="003C6801" w:rsidRPr="00E11762" w:rsidRDefault="003C6801" w:rsidP="003C680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43" w:type="dxa"/>
          </w:tcPr>
          <w:p w14:paraId="21CCA9FD" w14:textId="2C43C379" w:rsidR="003C6801" w:rsidRPr="00E11762" w:rsidRDefault="003C6801" w:rsidP="003C680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43A21AF7" w14:textId="77777777" w:rsidR="003C6801" w:rsidRPr="00E11762" w:rsidRDefault="003C6801" w:rsidP="003C680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3CF14E39" w14:textId="256AF99D" w:rsidR="003C6801" w:rsidRPr="00E11762" w:rsidRDefault="003C6801" w:rsidP="003C680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1052A80B" w14:textId="77777777" w:rsidR="003C6801" w:rsidRPr="00E11762" w:rsidRDefault="003C6801" w:rsidP="003C680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4E055E79" w14:textId="13F6D38F" w:rsidR="003C6801" w:rsidRPr="00E11762" w:rsidRDefault="003C6801" w:rsidP="003C680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2563</w:t>
            </w:r>
          </w:p>
        </w:tc>
      </w:tr>
      <w:tr w:rsidR="003C6801" w:rsidRPr="00E11762" w14:paraId="4AC22E3C" w14:textId="77777777" w:rsidTr="00343A2E">
        <w:trPr>
          <w:cantSplit/>
          <w:tblHeader/>
        </w:trPr>
        <w:tc>
          <w:tcPr>
            <w:tcW w:w="3510" w:type="dxa"/>
          </w:tcPr>
          <w:p w14:paraId="4FE9A026" w14:textId="77777777" w:rsidR="003C6801" w:rsidRPr="00E11762" w:rsidRDefault="003C6801" w:rsidP="003C680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41" w:type="dxa"/>
            <w:gridSpan w:val="7"/>
          </w:tcPr>
          <w:p w14:paraId="50B1A98C" w14:textId="77777777" w:rsidR="003C6801" w:rsidRPr="00E11762" w:rsidRDefault="003C6801" w:rsidP="003C680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E1176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E1176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E1176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D06F6" w:rsidRPr="00E11762" w14:paraId="234EC297" w14:textId="77777777" w:rsidTr="00343A2E">
        <w:trPr>
          <w:cantSplit/>
        </w:trPr>
        <w:tc>
          <w:tcPr>
            <w:tcW w:w="3510" w:type="dxa"/>
          </w:tcPr>
          <w:p w14:paraId="16748D7D" w14:textId="77777777" w:rsidR="008D06F6" w:rsidRPr="00E11762" w:rsidRDefault="008D06F6" w:rsidP="008D06F6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E1176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1176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0" w:type="dxa"/>
          </w:tcPr>
          <w:p w14:paraId="1064B826" w14:textId="77777777" w:rsidR="008D06F6" w:rsidRPr="00E11762" w:rsidRDefault="008D06F6" w:rsidP="008D06F6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2F94514" w14:textId="77777777" w:rsidR="008D06F6" w:rsidRPr="00E11762" w:rsidRDefault="008D06F6" w:rsidP="008D06F6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2FDBB761" w14:textId="77777777" w:rsidR="008D06F6" w:rsidRPr="00E11762" w:rsidRDefault="008D06F6" w:rsidP="008D06F6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B16D70A" w14:textId="77777777" w:rsidR="008D06F6" w:rsidRPr="00E11762" w:rsidRDefault="008D06F6" w:rsidP="008D06F6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56445A19" w14:textId="77777777" w:rsidR="008D06F6" w:rsidRPr="00E11762" w:rsidRDefault="008D06F6" w:rsidP="008D06F6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7414528" w14:textId="77777777" w:rsidR="008D06F6" w:rsidRPr="00E11762" w:rsidRDefault="008D06F6" w:rsidP="008D06F6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3E06BB5D" w14:textId="77777777" w:rsidR="008D06F6" w:rsidRPr="00E11762" w:rsidRDefault="008D06F6" w:rsidP="008D06F6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06F6" w:rsidRPr="00E11762" w14:paraId="16FED568" w14:textId="77777777" w:rsidTr="00E15529">
        <w:trPr>
          <w:cantSplit/>
        </w:trPr>
        <w:tc>
          <w:tcPr>
            <w:tcW w:w="3510" w:type="dxa"/>
          </w:tcPr>
          <w:p w14:paraId="1BB4741E" w14:textId="44023237" w:rsidR="008D06F6" w:rsidRPr="008D47E6" w:rsidRDefault="008D06F6" w:rsidP="008D06F6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005AE">
              <w:rPr>
                <w:rFonts w:asciiTheme="majorBidi" w:hAnsiTheme="majorBidi"/>
                <w:sz w:val="30"/>
                <w:szCs w:val="30"/>
                <w:cs/>
              </w:rPr>
              <w:t xml:space="preserve">การลดค่าเช่าที่เกี่ยวข้องกับ </w:t>
            </w:r>
            <w:r w:rsidRPr="00D005AE">
              <w:rPr>
                <w:rFonts w:asciiTheme="majorBidi" w:hAnsiTheme="majorBidi" w:cstheme="majorBidi"/>
                <w:sz w:val="30"/>
                <w:szCs w:val="30"/>
              </w:rPr>
              <w:t>COVID-</w:t>
            </w:r>
            <w:r w:rsidRPr="00D005AE">
              <w:rPr>
                <w:rFonts w:asciiTheme="majorBidi" w:hAnsiTheme="majorBidi"/>
                <w:sz w:val="30"/>
                <w:szCs w:val="30"/>
                <w:cs/>
              </w:rPr>
              <w:t>19</w:t>
            </w:r>
          </w:p>
        </w:tc>
        <w:tc>
          <w:tcPr>
            <w:tcW w:w="1440" w:type="dxa"/>
          </w:tcPr>
          <w:p w14:paraId="74D759F8" w14:textId="7E1DBBC0" w:rsidR="008D06F6" w:rsidRPr="00F4720C" w:rsidRDefault="008D06F6" w:rsidP="008D06F6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7CA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867CA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2</w:t>
            </w:r>
            <w:r w:rsidRPr="00867CA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,16</w:t>
            </w:r>
            <w:r w:rsidR="00867CAB" w:rsidRPr="00867CA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867CA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4A36C58" w14:textId="77777777" w:rsidR="008D06F6" w:rsidRPr="00E11762" w:rsidRDefault="008D06F6" w:rsidP="008D06F6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0C801927" w14:textId="37558479" w:rsidR="008D06F6" w:rsidRPr="00E11762" w:rsidRDefault="008D06F6" w:rsidP="0074323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951B4F3" w14:textId="77777777" w:rsidR="008D06F6" w:rsidRPr="00E11762" w:rsidRDefault="008D06F6" w:rsidP="008D06F6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3E97A891" w14:textId="1CD492FA" w:rsidR="008D06F6" w:rsidRPr="00E11762" w:rsidRDefault="008D06F6" w:rsidP="00743233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B2A97CB" w14:textId="77777777" w:rsidR="008D06F6" w:rsidRPr="00E11762" w:rsidRDefault="008D06F6" w:rsidP="008D06F6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C0E2DC7" w14:textId="7193FE61" w:rsidR="008D06F6" w:rsidRPr="00E11762" w:rsidRDefault="008D06F6" w:rsidP="00743233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8D06F6" w:rsidRPr="00E11762" w14:paraId="5490C60C" w14:textId="77777777" w:rsidTr="00343A2E">
        <w:trPr>
          <w:cantSplit/>
        </w:trPr>
        <w:tc>
          <w:tcPr>
            <w:tcW w:w="3510" w:type="dxa"/>
          </w:tcPr>
          <w:p w14:paraId="1F8BF299" w14:textId="77777777" w:rsidR="008D06F6" w:rsidRPr="00E11762" w:rsidRDefault="008D06F6" w:rsidP="008D06F6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40" w:type="dxa"/>
            <w:vAlign w:val="bottom"/>
          </w:tcPr>
          <w:p w14:paraId="56E6A5F5" w14:textId="77777777" w:rsidR="008D06F6" w:rsidRPr="00E11762" w:rsidRDefault="008D06F6" w:rsidP="008D06F6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97981B1" w14:textId="77777777" w:rsidR="008D06F6" w:rsidRPr="00E11762" w:rsidRDefault="008D06F6" w:rsidP="008D06F6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75714D65" w14:textId="77777777" w:rsidR="008D06F6" w:rsidRPr="00E11762" w:rsidRDefault="008D06F6" w:rsidP="008D06F6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6B323B0" w14:textId="77777777" w:rsidR="008D06F6" w:rsidRPr="00E11762" w:rsidRDefault="008D06F6" w:rsidP="008D06F6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716CE47C" w14:textId="77777777" w:rsidR="008D06F6" w:rsidRPr="00E11762" w:rsidRDefault="008D06F6" w:rsidP="008D06F6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986692C" w14:textId="77777777" w:rsidR="008D06F6" w:rsidRPr="00E11762" w:rsidRDefault="008D06F6" w:rsidP="008D06F6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347DAE34" w14:textId="77777777" w:rsidR="008D06F6" w:rsidRPr="00E11762" w:rsidRDefault="008D06F6" w:rsidP="008D06F6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D06F6" w:rsidRPr="00E11762" w14:paraId="653CF732" w14:textId="77777777" w:rsidTr="00C74C46">
        <w:trPr>
          <w:cantSplit/>
        </w:trPr>
        <w:tc>
          <w:tcPr>
            <w:tcW w:w="3510" w:type="dxa"/>
          </w:tcPr>
          <w:p w14:paraId="35CAFF29" w14:textId="458CA29B" w:rsidR="008D06F6" w:rsidRPr="00E11762" w:rsidRDefault="008D06F6" w:rsidP="008D06F6">
            <w:pPr>
              <w:pStyle w:val="ListParagraph"/>
              <w:numPr>
                <w:ilvl w:val="0"/>
                <w:numId w:val="38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440" w:type="dxa"/>
            <w:vAlign w:val="bottom"/>
          </w:tcPr>
          <w:p w14:paraId="47AB8F00" w14:textId="7A21CB55" w:rsidR="008D06F6" w:rsidRPr="00D24DDD" w:rsidRDefault="008D06F6" w:rsidP="008D06F6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41,666</w:t>
            </w:r>
          </w:p>
        </w:tc>
        <w:tc>
          <w:tcPr>
            <w:tcW w:w="180" w:type="dxa"/>
            <w:vAlign w:val="bottom"/>
          </w:tcPr>
          <w:p w14:paraId="1B99DB4D" w14:textId="77777777" w:rsidR="008D06F6" w:rsidRPr="00E11762" w:rsidRDefault="008D06F6" w:rsidP="008D06F6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  <w:vAlign w:val="bottom"/>
          </w:tcPr>
          <w:p w14:paraId="787EECD0" w14:textId="1043F5CC" w:rsidR="008D06F6" w:rsidRPr="00E11762" w:rsidRDefault="008D06F6" w:rsidP="008D06F6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129,157</w:t>
            </w:r>
          </w:p>
        </w:tc>
        <w:tc>
          <w:tcPr>
            <w:tcW w:w="180" w:type="dxa"/>
            <w:vAlign w:val="bottom"/>
          </w:tcPr>
          <w:p w14:paraId="384FF195" w14:textId="77777777" w:rsidR="008D06F6" w:rsidRPr="00E11762" w:rsidRDefault="008D06F6" w:rsidP="008D06F6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6DF3AB15" w14:textId="245B22E3" w:rsidR="008D06F6" w:rsidRPr="00E11762" w:rsidRDefault="008D06F6" w:rsidP="00743233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37F7292F" w14:textId="77777777" w:rsidR="008D06F6" w:rsidRPr="00E11762" w:rsidRDefault="008D06F6" w:rsidP="008D06F6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1FF3C0ED" w14:textId="1FBB3108" w:rsidR="008D06F6" w:rsidRPr="00E11762" w:rsidRDefault="008D06F6" w:rsidP="008D06F6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8D06F6" w:rsidRPr="00E11762" w14:paraId="28568524" w14:textId="77777777" w:rsidTr="00C74C46">
        <w:trPr>
          <w:cantSplit/>
        </w:trPr>
        <w:tc>
          <w:tcPr>
            <w:tcW w:w="3510" w:type="dxa"/>
          </w:tcPr>
          <w:p w14:paraId="292B60F3" w14:textId="7B16554F" w:rsidR="008D06F6" w:rsidRPr="004D3E8B" w:rsidRDefault="008D06F6" w:rsidP="008D06F6">
            <w:pPr>
              <w:pStyle w:val="ListParagraph"/>
              <w:numPr>
                <w:ilvl w:val="0"/>
                <w:numId w:val="38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3E8B">
              <w:rPr>
                <w:rFonts w:asciiTheme="majorBidi" w:hAnsiTheme="majorBidi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440" w:type="dxa"/>
            <w:vAlign w:val="bottom"/>
          </w:tcPr>
          <w:p w14:paraId="00330C25" w14:textId="2C138108" w:rsidR="008D06F6" w:rsidRPr="00F4720C" w:rsidRDefault="008D06F6" w:rsidP="008D06F6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4720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188,837</w:t>
            </w:r>
          </w:p>
        </w:tc>
        <w:tc>
          <w:tcPr>
            <w:tcW w:w="180" w:type="dxa"/>
            <w:vAlign w:val="bottom"/>
          </w:tcPr>
          <w:p w14:paraId="41658DF4" w14:textId="77777777" w:rsidR="008D06F6" w:rsidRPr="00D005AE" w:rsidRDefault="008D06F6" w:rsidP="008D06F6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  <w:vAlign w:val="bottom"/>
          </w:tcPr>
          <w:p w14:paraId="7003B16A" w14:textId="4576979C" w:rsidR="008D06F6" w:rsidRPr="00D005AE" w:rsidRDefault="008D06F6" w:rsidP="008D06F6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005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188,788</w:t>
            </w:r>
          </w:p>
        </w:tc>
        <w:tc>
          <w:tcPr>
            <w:tcW w:w="180" w:type="dxa"/>
            <w:vAlign w:val="bottom"/>
          </w:tcPr>
          <w:p w14:paraId="58BA2DB0" w14:textId="77777777" w:rsidR="008D06F6" w:rsidRPr="00E11762" w:rsidRDefault="008D06F6" w:rsidP="008D06F6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79778E47" w14:textId="1A1558E7" w:rsidR="008D06F6" w:rsidRPr="00E11762" w:rsidRDefault="008D06F6" w:rsidP="008D06F6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39" w:firstLine="13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33,961</w:t>
            </w:r>
          </w:p>
        </w:tc>
        <w:tc>
          <w:tcPr>
            <w:tcW w:w="180" w:type="dxa"/>
            <w:vAlign w:val="bottom"/>
          </w:tcPr>
          <w:p w14:paraId="7A9A35B9" w14:textId="77777777" w:rsidR="008D06F6" w:rsidRPr="00E11762" w:rsidRDefault="008D06F6" w:rsidP="008D06F6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090BE4D5" w14:textId="68EC5841" w:rsidR="008D06F6" w:rsidRPr="00E11762" w:rsidRDefault="008D06F6" w:rsidP="008D06F6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35,974</w:t>
            </w:r>
          </w:p>
        </w:tc>
      </w:tr>
      <w:tr w:rsidR="008D06F6" w:rsidRPr="00E11762" w14:paraId="6708B6C5" w14:textId="77777777" w:rsidTr="00C74C46">
        <w:trPr>
          <w:cantSplit/>
        </w:trPr>
        <w:tc>
          <w:tcPr>
            <w:tcW w:w="3510" w:type="dxa"/>
          </w:tcPr>
          <w:p w14:paraId="510AAD4C" w14:textId="77777777" w:rsidR="008D06F6" w:rsidRPr="00E11762" w:rsidRDefault="008D06F6" w:rsidP="008D06F6">
            <w:pPr>
              <w:pStyle w:val="ListParagraph"/>
              <w:numPr>
                <w:ilvl w:val="0"/>
                <w:numId w:val="38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440" w:type="dxa"/>
            <w:vAlign w:val="bottom"/>
          </w:tcPr>
          <w:p w14:paraId="21A72EE1" w14:textId="5614C67B" w:rsidR="008D06F6" w:rsidRPr="00F4720C" w:rsidRDefault="008D06F6" w:rsidP="008D06F6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4720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34,950</w:t>
            </w:r>
          </w:p>
        </w:tc>
        <w:tc>
          <w:tcPr>
            <w:tcW w:w="180" w:type="dxa"/>
            <w:vAlign w:val="bottom"/>
          </w:tcPr>
          <w:p w14:paraId="25BE214A" w14:textId="77777777" w:rsidR="008D06F6" w:rsidRPr="00D005AE" w:rsidRDefault="008D06F6" w:rsidP="008D06F6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  <w:vAlign w:val="bottom"/>
          </w:tcPr>
          <w:p w14:paraId="0A0FEC87" w14:textId="416EFB8F" w:rsidR="008D06F6" w:rsidRPr="00D005AE" w:rsidRDefault="008D06F6" w:rsidP="008D06F6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005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35,025</w:t>
            </w:r>
          </w:p>
        </w:tc>
        <w:tc>
          <w:tcPr>
            <w:tcW w:w="180" w:type="dxa"/>
            <w:vAlign w:val="bottom"/>
          </w:tcPr>
          <w:p w14:paraId="1FF1A5F3" w14:textId="77777777" w:rsidR="008D06F6" w:rsidRPr="00E11762" w:rsidRDefault="008D06F6" w:rsidP="008D06F6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147829E1" w14:textId="1FCF09C0" w:rsidR="008D06F6" w:rsidRPr="00E11762" w:rsidRDefault="008D06F6" w:rsidP="00743233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0EB64F8" w14:textId="77777777" w:rsidR="008D06F6" w:rsidRPr="00E11762" w:rsidRDefault="008D06F6" w:rsidP="008D06F6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418D5BD4" w14:textId="2C523D1B" w:rsidR="008D06F6" w:rsidRPr="00E11762" w:rsidRDefault="008D06F6" w:rsidP="008D06F6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8D06F6" w:rsidRPr="00E11762" w14:paraId="2DDB499E" w14:textId="77777777" w:rsidTr="00C74C46">
        <w:trPr>
          <w:cantSplit/>
        </w:trPr>
        <w:tc>
          <w:tcPr>
            <w:tcW w:w="3510" w:type="dxa"/>
          </w:tcPr>
          <w:p w14:paraId="54588CD7" w14:textId="77777777" w:rsidR="008D06F6" w:rsidRPr="00E11762" w:rsidRDefault="008D06F6" w:rsidP="008D06F6">
            <w:pPr>
              <w:pStyle w:val="ListParagraph"/>
              <w:numPr>
                <w:ilvl w:val="0"/>
                <w:numId w:val="38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440" w:type="dxa"/>
            <w:vAlign w:val="bottom"/>
          </w:tcPr>
          <w:p w14:paraId="641FF5CF" w14:textId="74F974FB" w:rsidR="008D06F6" w:rsidRPr="00D005AE" w:rsidRDefault="008D06F6" w:rsidP="008D06F6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005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9,841</w:t>
            </w:r>
          </w:p>
        </w:tc>
        <w:tc>
          <w:tcPr>
            <w:tcW w:w="180" w:type="dxa"/>
            <w:vAlign w:val="bottom"/>
          </w:tcPr>
          <w:p w14:paraId="39260102" w14:textId="77777777" w:rsidR="008D06F6" w:rsidRPr="00D005AE" w:rsidRDefault="008D06F6" w:rsidP="008D06F6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  <w:vAlign w:val="bottom"/>
          </w:tcPr>
          <w:p w14:paraId="02017868" w14:textId="0AAF2E5C" w:rsidR="008D06F6" w:rsidRPr="00D005AE" w:rsidRDefault="008D06F6" w:rsidP="008D06F6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005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11,142</w:t>
            </w:r>
          </w:p>
        </w:tc>
        <w:tc>
          <w:tcPr>
            <w:tcW w:w="180" w:type="dxa"/>
            <w:vAlign w:val="bottom"/>
          </w:tcPr>
          <w:p w14:paraId="0D74D69F" w14:textId="77777777" w:rsidR="008D06F6" w:rsidRPr="00E11762" w:rsidRDefault="008D06F6" w:rsidP="008D06F6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565A4504" w14:textId="6B55E322" w:rsidR="008D06F6" w:rsidRPr="00E11762" w:rsidRDefault="008D06F6" w:rsidP="008D06F6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39" w:firstLine="13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,619</w:t>
            </w:r>
          </w:p>
        </w:tc>
        <w:tc>
          <w:tcPr>
            <w:tcW w:w="180" w:type="dxa"/>
            <w:vAlign w:val="bottom"/>
          </w:tcPr>
          <w:p w14:paraId="60167E39" w14:textId="77777777" w:rsidR="008D06F6" w:rsidRPr="00E11762" w:rsidRDefault="008D06F6" w:rsidP="008D06F6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59F52D64" w14:textId="27B64119" w:rsidR="008D06F6" w:rsidRPr="00E11762" w:rsidRDefault="008D06F6" w:rsidP="008D06F6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7,632</w:t>
            </w:r>
          </w:p>
        </w:tc>
      </w:tr>
      <w:tr w:rsidR="008D06F6" w:rsidRPr="00E11762" w14:paraId="4E76F63F" w14:textId="77777777" w:rsidTr="00343A2E">
        <w:trPr>
          <w:cantSplit/>
        </w:trPr>
        <w:tc>
          <w:tcPr>
            <w:tcW w:w="3510" w:type="dxa"/>
          </w:tcPr>
          <w:p w14:paraId="05A52FA5" w14:textId="77777777" w:rsidR="008D06F6" w:rsidRPr="00E11762" w:rsidRDefault="008D06F6" w:rsidP="008D06F6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  <w:r w:rsidRPr="00E11762"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</w:t>
            </w:r>
            <w:r w:rsidRPr="00E11762">
              <w:rPr>
                <w:rFonts w:asciiTheme="majorBidi" w:hAnsiTheme="majorBidi" w:cstheme="majorBidi"/>
                <w:sz w:val="30"/>
                <w:szCs w:val="30"/>
                <w:cs/>
              </w:rPr>
              <w:t>ของหนี้สินตามสัญญาเช่า</w:t>
            </w:r>
          </w:p>
        </w:tc>
        <w:tc>
          <w:tcPr>
            <w:tcW w:w="1440" w:type="dxa"/>
          </w:tcPr>
          <w:p w14:paraId="2D218690" w14:textId="21DA908A" w:rsidR="008D06F6" w:rsidRPr="00447D01" w:rsidRDefault="008D06F6" w:rsidP="008D06F6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77,402</w:t>
            </w:r>
          </w:p>
        </w:tc>
        <w:tc>
          <w:tcPr>
            <w:tcW w:w="180" w:type="dxa"/>
            <w:vAlign w:val="bottom"/>
          </w:tcPr>
          <w:p w14:paraId="7A340FEF" w14:textId="77777777" w:rsidR="008D06F6" w:rsidRPr="00E11762" w:rsidRDefault="008D06F6" w:rsidP="008D06F6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3A544AEC" w14:textId="4C225902" w:rsidR="008D06F6" w:rsidRPr="000E29D5" w:rsidRDefault="008D06F6" w:rsidP="008D06F6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4DDD">
              <w:rPr>
                <w:rFonts w:asciiTheme="majorBidi" w:hAnsiTheme="majorBidi" w:cstheme="majorBidi"/>
                <w:sz w:val="30"/>
                <w:szCs w:val="30"/>
              </w:rPr>
              <w:t>77,393</w:t>
            </w:r>
          </w:p>
        </w:tc>
        <w:tc>
          <w:tcPr>
            <w:tcW w:w="180" w:type="dxa"/>
            <w:vAlign w:val="bottom"/>
          </w:tcPr>
          <w:p w14:paraId="4ECB0664" w14:textId="77777777" w:rsidR="008D06F6" w:rsidRPr="00E11762" w:rsidRDefault="008D06F6" w:rsidP="008D06F6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59" w:type="dxa"/>
          </w:tcPr>
          <w:p w14:paraId="5DC10F2E" w14:textId="6AA4ED95" w:rsidR="008D06F6" w:rsidRPr="00D4223E" w:rsidRDefault="008D06F6" w:rsidP="008D06F6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39" w:firstLine="13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2,217</w:t>
            </w:r>
          </w:p>
        </w:tc>
        <w:tc>
          <w:tcPr>
            <w:tcW w:w="180" w:type="dxa"/>
            <w:vAlign w:val="bottom"/>
          </w:tcPr>
          <w:p w14:paraId="52704448" w14:textId="77777777" w:rsidR="008D06F6" w:rsidRPr="00E11762" w:rsidRDefault="008D06F6" w:rsidP="008D06F6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37F85F90" w14:textId="01E4C0D9" w:rsidR="008D06F6" w:rsidRPr="000E29D5" w:rsidRDefault="008D06F6" w:rsidP="008D06F6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</w:rPr>
              <w:t>3,999</w:t>
            </w:r>
          </w:p>
        </w:tc>
      </w:tr>
      <w:tr w:rsidR="008D06F6" w:rsidRPr="00E11762" w14:paraId="0CB08D0D" w14:textId="77777777" w:rsidTr="00343A2E">
        <w:trPr>
          <w:cantSplit/>
        </w:trPr>
        <w:tc>
          <w:tcPr>
            <w:tcW w:w="3510" w:type="dxa"/>
          </w:tcPr>
          <w:p w14:paraId="44D1AE0C" w14:textId="77777777" w:rsidR="008D06F6" w:rsidRPr="00E11762" w:rsidRDefault="008D06F6" w:rsidP="008D06F6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bookmarkStart w:id="31" w:name="_Hlk94280879"/>
            <w:r w:rsidRPr="00E1176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  <w:bookmarkEnd w:id="31"/>
          </w:p>
        </w:tc>
        <w:tc>
          <w:tcPr>
            <w:tcW w:w="1440" w:type="dxa"/>
          </w:tcPr>
          <w:p w14:paraId="3B0ED010" w14:textId="4CC0FC70" w:rsidR="008D06F6" w:rsidRPr="008D06F6" w:rsidRDefault="008D06F6" w:rsidP="008D06F6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D06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4,366</w:t>
            </w:r>
          </w:p>
        </w:tc>
        <w:tc>
          <w:tcPr>
            <w:tcW w:w="180" w:type="dxa"/>
            <w:vAlign w:val="bottom"/>
          </w:tcPr>
          <w:p w14:paraId="4250B726" w14:textId="77777777" w:rsidR="008D06F6" w:rsidRPr="00E11762" w:rsidRDefault="008D06F6" w:rsidP="008D06F6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2D8F15A1" w14:textId="1BED4971" w:rsidR="008D06F6" w:rsidRPr="000E29D5" w:rsidRDefault="008D06F6" w:rsidP="008D06F6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114D9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607</w:t>
            </w:r>
          </w:p>
        </w:tc>
        <w:tc>
          <w:tcPr>
            <w:tcW w:w="180" w:type="dxa"/>
            <w:vAlign w:val="bottom"/>
          </w:tcPr>
          <w:p w14:paraId="653D9FBF" w14:textId="77777777" w:rsidR="008D06F6" w:rsidRPr="00E11762" w:rsidRDefault="008D06F6" w:rsidP="008D06F6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8264F90" w14:textId="717151B1" w:rsidR="008D06F6" w:rsidRPr="00D4223E" w:rsidRDefault="008D06F6" w:rsidP="008D06F6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39" w:firstLine="13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67CA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1,548</w:t>
            </w:r>
          </w:p>
        </w:tc>
        <w:tc>
          <w:tcPr>
            <w:tcW w:w="180" w:type="dxa"/>
            <w:vAlign w:val="bottom"/>
          </w:tcPr>
          <w:p w14:paraId="40C6ED60" w14:textId="77777777" w:rsidR="008D06F6" w:rsidRPr="00E11762" w:rsidRDefault="008D06F6" w:rsidP="008D06F6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2A8D6035" w14:textId="7CBB94EC" w:rsidR="008D06F6" w:rsidRPr="000E29D5" w:rsidRDefault="008D06F6" w:rsidP="008D06F6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</w:rPr>
              <w:t>292</w:t>
            </w:r>
          </w:p>
        </w:tc>
      </w:tr>
      <w:tr w:rsidR="008D06F6" w:rsidRPr="00E11762" w14:paraId="76A43598" w14:textId="77777777" w:rsidTr="00C74C46">
        <w:trPr>
          <w:cantSplit/>
        </w:trPr>
        <w:tc>
          <w:tcPr>
            <w:tcW w:w="3510" w:type="dxa"/>
          </w:tcPr>
          <w:p w14:paraId="6C1FDD3F" w14:textId="77777777" w:rsidR="008D06F6" w:rsidRPr="00E11762" w:rsidRDefault="008D06F6" w:rsidP="008D06F6">
            <w:pPr>
              <w:tabs>
                <w:tab w:val="clear" w:pos="680"/>
                <w:tab w:val="clear" w:pos="907"/>
              </w:tabs>
              <w:ind w:left="18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ค่าใช้จ่ายที่เกี่ยวข้องกับสัญญาเช่าสินทรัพย์ที่มีมูลค่าต่ำ</w:t>
            </w:r>
          </w:p>
        </w:tc>
        <w:tc>
          <w:tcPr>
            <w:tcW w:w="1440" w:type="dxa"/>
            <w:vAlign w:val="bottom"/>
          </w:tcPr>
          <w:p w14:paraId="1D77BC90" w14:textId="001BF186" w:rsidR="008D06F6" w:rsidRPr="00447D01" w:rsidRDefault="008D06F6" w:rsidP="008D06F6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20,686</w:t>
            </w:r>
          </w:p>
        </w:tc>
        <w:tc>
          <w:tcPr>
            <w:tcW w:w="180" w:type="dxa"/>
            <w:vAlign w:val="bottom"/>
          </w:tcPr>
          <w:p w14:paraId="1589B1C3" w14:textId="77777777" w:rsidR="008D06F6" w:rsidRPr="00E11762" w:rsidRDefault="008D06F6" w:rsidP="008D06F6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  <w:vAlign w:val="bottom"/>
          </w:tcPr>
          <w:p w14:paraId="54B12CBD" w14:textId="59075706" w:rsidR="008D06F6" w:rsidRPr="00E11762" w:rsidRDefault="008D06F6" w:rsidP="008D06F6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</w:rPr>
            </w:pPr>
            <w:r w:rsidRPr="00C114D9">
              <w:rPr>
                <w:rFonts w:asciiTheme="majorBidi" w:hAnsiTheme="majorBidi" w:cstheme="majorBidi"/>
                <w:sz w:val="30"/>
                <w:szCs w:val="30"/>
              </w:rPr>
              <w:t>17,448</w:t>
            </w:r>
          </w:p>
        </w:tc>
        <w:tc>
          <w:tcPr>
            <w:tcW w:w="180" w:type="dxa"/>
            <w:vAlign w:val="bottom"/>
          </w:tcPr>
          <w:p w14:paraId="2C0E3FA7" w14:textId="77777777" w:rsidR="008D06F6" w:rsidRPr="00E11762" w:rsidRDefault="008D06F6" w:rsidP="008D06F6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39ACC036" w14:textId="35ACF36D" w:rsidR="008D06F6" w:rsidRPr="00D4223E" w:rsidRDefault="008D06F6" w:rsidP="008D06F6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39" w:firstLine="13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6,296</w:t>
            </w:r>
          </w:p>
        </w:tc>
        <w:tc>
          <w:tcPr>
            <w:tcW w:w="180" w:type="dxa"/>
            <w:vAlign w:val="bottom"/>
          </w:tcPr>
          <w:p w14:paraId="3356A997" w14:textId="77777777" w:rsidR="008D06F6" w:rsidRPr="00E11762" w:rsidRDefault="008D06F6" w:rsidP="008D06F6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1A52D438" w14:textId="6BAF8F2D" w:rsidR="008D06F6" w:rsidRPr="000E29D5" w:rsidRDefault="008D06F6" w:rsidP="008D06F6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</w:rPr>
              <w:t>8,379</w:t>
            </w:r>
          </w:p>
        </w:tc>
      </w:tr>
      <w:bookmarkEnd w:id="30"/>
    </w:tbl>
    <w:p w14:paraId="01925B6F" w14:textId="77777777" w:rsidR="00203E94" w:rsidRPr="00E11762" w:rsidRDefault="00203E94" w:rsidP="00B22B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AEF3D6D" w14:textId="011439A8" w:rsidR="008D47E6" w:rsidRDefault="008D47E6" w:rsidP="0086158B">
      <w:pPr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D47E6">
        <w:rPr>
          <w:rFonts w:ascii="Angsana New" w:hAnsi="Angsana New"/>
          <w:sz w:val="30"/>
          <w:szCs w:val="30"/>
          <w:cs/>
        </w:rPr>
        <w:t xml:space="preserve">ในปี </w:t>
      </w:r>
      <w:r w:rsidRPr="008D47E6">
        <w:rPr>
          <w:rFonts w:ascii="Angsana New" w:hAnsi="Angsana New"/>
          <w:sz w:val="30"/>
          <w:szCs w:val="30"/>
        </w:rPr>
        <w:t xml:space="preserve">2564 </w:t>
      </w:r>
      <w:r w:rsidRPr="008D47E6">
        <w:rPr>
          <w:rFonts w:ascii="Angsana New" w:hAnsi="Angsana New"/>
          <w:sz w:val="30"/>
          <w:szCs w:val="30"/>
          <w:cs/>
        </w:rPr>
        <w:t>กระแสเงินสดจ่ายทั้งหมดของสัญญาเช่าของ</w:t>
      </w:r>
      <w:r w:rsidRPr="00447D01">
        <w:rPr>
          <w:rFonts w:ascii="Angsana New" w:hAnsi="Angsana New"/>
          <w:sz w:val="30"/>
          <w:szCs w:val="30"/>
          <w:cs/>
        </w:rPr>
        <w:t>กลุ่มบริษัทและบริษัท</w:t>
      </w:r>
      <w:r w:rsidRPr="008D47E6">
        <w:rPr>
          <w:rFonts w:ascii="Angsana New" w:hAnsi="Angsana New"/>
          <w:sz w:val="30"/>
          <w:szCs w:val="30"/>
          <w:cs/>
        </w:rPr>
        <w:t xml:space="preserve">มีจำนวน </w:t>
      </w:r>
      <w:r w:rsidR="00447D01">
        <w:rPr>
          <w:rFonts w:ascii="Angsana New" w:hAnsi="Angsana New"/>
          <w:sz w:val="30"/>
          <w:szCs w:val="30"/>
        </w:rPr>
        <w:t>119.57</w:t>
      </w:r>
      <w:r w:rsidRPr="008D47E6">
        <w:rPr>
          <w:rFonts w:ascii="Angsana New" w:hAnsi="Angsana New"/>
          <w:sz w:val="30"/>
          <w:szCs w:val="30"/>
        </w:rPr>
        <w:t xml:space="preserve"> </w:t>
      </w:r>
      <w:r w:rsidRPr="008D47E6">
        <w:rPr>
          <w:rFonts w:ascii="Angsana New" w:hAnsi="Angsana New"/>
          <w:sz w:val="30"/>
          <w:szCs w:val="30"/>
          <w:cs/>
        </w:rPr>
        <w:t>ล้านบาท</w:t>
      </w:r>
      <w:r w:rsidRPr="008D47E6">
        <w:rPr>
          <w:rFonts w:ascii="Angsana New" w:hAnsi="Angsana New"/>
          <w:sz w:val="30"/>
          <w:szCs w:val="30"/>
        </w:rPr>
        <w:t xml:space="preserve"> </w:t>
      </w:r>
      <w:r w:rsidRPr="00447D01">
        <w:rPr>
          <w:rFonts w:ascii="Angsana New" w:hAnsi="Angsana New"/>
          <w:sz w:val="30"/>
          <w:szCs w:val="30"/>
          <w:cs/>
        </w:rPr>
        <w:t>และ</w:t>
      </w:r>
      <w:r w:rsidR="00447D01">
        <w:rPr>
          <w:rFonts w:ascii="Angsana New" w:hAnsi="Angsana New"/>
          <w:sz w:val="30"/>
          <w:szCs w:val="30"/>
        </w:rPr>
        <w:t xml:space="preserve"> 42.2</w:t>
      </w:r>
      <w:r w:rsidR="00FA14D4">
        <w:rPr>
          <w:rFonts w:ascii="Angsana New" w:hAnsi="Angsana New"/>
          <w:sz w:val="30"/>
          <w:szCs w:val="30"/>
        </w:rPr>
        <w:t>2</w:t>
      </w:r>
      <w:r w:rsidRPr="00447D01">
        <w:rPr>
          <w:rFonts w:ascii="Angsana New" w:hAnsi="Angsana New"/>
          <w:sz w:val="30"/>
          <w:szCs w:val="30"/>
        </w:rPr>
        <w:t xml:space="preserve"> </w:t>
      </w:r>
      <w:r w:rsidRPr="00447D01">
        <w:rPr>
          <w:rFonts w:ascii="Angsana New" w:hAnsi="Angsana New"/>
          <w:sz w:val="30"/>
          <w:szCs w:val="30"/>
          <w:cs/>
        </w:rPr>
        <w:t>ล้านบาท ตามลำดับ</w:t>
      </w:r>
      <w:r w:rsidR="00447D01">
        <w:rPr>
          <w:rFonts w:ascii="Angsana New" w:hAnsi="Angsana New"/>
          <w:sz w:val="30"/>
          <w:szCs w:val="30"/>
        </w:rPr>
        <w:t xml:space="preserve"> </w:t>
      </w:r>
      <w:r w:rsidRPr="00867CAB">
        <w:rPr>
          <w:rFonts w:ascii="Angsana New" w:hAnsi="Angsana New"/>
          <w:i/>
          <w:iCs/>
          <w:sz w:val="30"/>
          <w:szCs w:val="30"/>
        </w:rPr>
        <w:t xml:space="preserve">(2563: 112.73 </w:t>
      </w:r>
      <w:r w:rsidRPr="00867CAB">
        <w:rPr>
          <w:rFonts w:ascii="Angsana New" w:hAnsi="Angsana New"/>
          <w:i/>
          <w:iCs/>
          <w:sz w:val="30"/>
          <w:szCs w:val="30"/>
          <w:cs/>
        </w:rPr>
        <w:t xml:space="preserve">ล้านบาท และ </w:t>
      </w:r>
      <w:r w:rsidRPr="00867CAB">
        <w:rPr>
          <w:rFonts w:ascii="Angsana New" w:hAnsi="Angsana New"/>
          <w:i/>
          <w:iCs/>
          <w:sz w:val="30"/>
          <w:szCs w:val="30"/>
        </w:rPr>
        <w:t xml:space="preserve">44.80 </w:t>
      </w:r>
      <w:r w:rsidRPr="00867CAB">
        <w:rPr>
          <w:rFonts w:ascii="Angsana New" w:hAnsi="Angsana New"/>
          <w:i/>
          <w:iCs/>
          <w:sz w:val="30"/>
          <w:szCs w:val="30"/>
          <w:cs/>
        </w:rPr>
        <w:t>ล้านบาท ตามลำดับ)</w:t>
      </w:r>
    </w:p>
    <w:p w14:paraId="027F2791" w14:textId="77777777" w:rsidR="00867CAB" w:rsidRDefault="00867CAB" w:rsidP="0086158B">
      <w:pPr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10A43E0" w14:textId="77777777" w:rsidR="00BD6D3A" w:rsidRDefault="00BD6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13DF19C8" w14:textId="1DB3427C" w:rsidR="00867CAB" w:rsidRPr="00867CAB" w:rsidRDefault="00867CAB" w:rsidP="00867CAB">
      <w:pPr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67CAB">
        <w:rPr>
          <w:rFonts w:ascii="Angsana New" w:hAnsi="Angsana New" w:hint="cs"/>
          <w:i/>
          <w:iCs/>
          <w:sz w:val="30"/>
          <w:szCs w:val="30"/>
          <w:cs/>
        </w:rPr>
        <w:t>ในฐานะผู้ให้เช่า</w:t>
      </w:r>
    </w:p>
    <w:p w14:paraId="70ECCB05" w14:textId="77777777" w:rsidR="00867CAB" w:rsidRPr="00867CAB" w:rsidRDefault="00867CAB" w:rsidP="00867CAB">
      <w:pPr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9305314" w14:textId="5B202A0C" w:rsidR="00331405" w:rsidRDefault="00867CAB" w:rsidP="00331405">
      <w:pPr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67CAB">
        <w:rPr>
          <w:rFonts w:ascii="Angsana New" w:hAnsi="Angsana New" w:hint="cs"/>
          <w:sz w:val="30"/>
          <w:szCs w:val="30"/>
          <w:cs/>
        </w:rPr>
        <w:t>สัญญาเช่าอสังหาริมทรัพย์เพื่อการลงทุนประกอบด้วยอาคารสำนักงานและอาคารห้างสรรพสินค้าหลายแห่งที่ให้เช่าแก่บุคคลที่สามตามสัญญาเช่าดำเนินงาน</w:t>
      </w:r>
      <w:r w:rsidRPr="00867CAB">
        <w:rPr>
          <w:rFonts w:ascii="Angsana New" w:hAnsi="Angsana New"/>
          <w:sz w:val="30"/>
          <w:szCs w:val="30"/>
          <w:cs/>
        </w:rPr>
        <w:t xml:space="preserve"> </w:t>
      </w:r>
      <w:r w:rsidRPr="00867CAB">
        <w:rPr>
          <w:rFonts w:ascii="Angsana New" w:hAnsi="Angsana New" w:hint="cs"/>
          <w:sz w:val="30"/>
          <w:szCs w:val="30"/>
          <w:cs/>
        </w:rPr>
        <w:t>สัญญาเช่าแต่ละฉบับกำหนดระยะเวลาเช่าที่ยกเลิกไม่ได้เป็นเวลา</w:t>
      </w:r>
      <w:r w:rsidRPr="00867CAB">
        <w:rPr>
          <w:rFonts w:ascii="Angsana New" w:hAnsi="Angsana New"/>
          <w:sz w:val="30"/>
          <w:szCs w:val="30"/>
          <w:cs/>
        </w:rPr>
        <w:t xml:space="preserve"> </w:t>
      </w:r>
      <w:r w:rsidRPr="00867CAB">
        <w:rPr>
          <w:rFonts w:ascii="Angsana New" w:hAnsi="Angsana New"/>
          <w:sz w:val="30"/>
          <w:szCs w:val="30"/>
        </w:rPr>
        <w:t xml:space="preserve">3 </w:t>
      </w:r>
      <w:r w:rsidRPr="00867CAB">
        <w:rPr>
          <w:rFonts w:ascii="Angsana New" w:hAnsi="Angsana New" w:hint="cs"/>
          <w:sz w:val="30"/>
          <w:szCs w:val="30"/>
          <w:cs/>
        </w:rPr>
        <w:t>เดือน</w:t>
      </w:r>
      <w:r w:rsidRPr="00867CAB">
        <w:rPr>
          <w:rFonts w:ascii="Angsana New" w:hAnsi="Angsana New"/>
          <w:sz w:val="30"/>
          <w:szCs w:val="30"/>
          <w:cs/>
        </w:rPr>
        <w:t xml:space="preserve">  </w:t>
      </w:r>
      <w:r w:rsidRPr="00867CAB">
        <w:rPr>
          <w:rFonts w:ascii="Angsana New" w:hAnsi="Angsana New" w:hint="cs"/>
          <w:sz w:val="30"/>
          <w:szCs w:val="30"/>
          <w:cs/>
        </w:rPr>
        <w:t>ถึง</w:t>
      </w:r>
      <w:r w:rsidRPr="00867CAB">
        <w:rPr>
          <w:rFonts w:ascii="Angsana New" w:hAnsi="Angsana New"/>
          <w:sz w:val="30"/>
          <w:szCs w:val="30"/>
          <w:cs/>
        </w:rPr>
        <w:t xml:space="preserve"> </w:t>
      </w:r>
      <w:r w:rsidRPr="00867CAB">
        <w:rPr>
          <w:rFonts w:ascii="Angsana New" w:hAnsi="Angsana New"/>
          <w:sz w:val="30"/>
          <w:szCs w:val="30"/>
        </w:rPr>
        <w:t xml:space="preserve">15 </w:t>
      </w:r>
      <w:r w:rsidRPr="00867CAB">
        <w:rPr>
          <w:rFonts w:ascii="Angsana New" w:hAnsi="Angsana New" w:hint="cs"/>
          <w:sz w:val="30"/>
          <w:szCs w:val="30"/>
          <w:cs/>
        </w:rPr>
        <w:t>ปี</w:t>
      </w:r>
      <w:r w:rsidRPr="00867CAB">
        <w:rPr>
          <w:rFonts w:ascii="Angsana New" w:hAnsi="Angsana New"/>
          <w:sz w:val="30"/>
          <w:szCs w:val="30"/>
          <w:cs/>
        </w:rPr>
        <w:t xml:space="preserve"> </w:t>
      </w:r>
      <w:r w:rsidRPr="00867CAB">
        <w:rPr>
          <w:rFonts w:ascii="Angsana New" w:hAnsi="Angsana New" w:hint="cs"/>
          <w:sz w:val="30"/>
          <w:szCs w:val="30"/>
          <w:cs/>
        </w:rPr>
        <w:t>โดยการต่ออายุสัญญาเช่าในภายหลังจะมีการตกลงกับผู้เช่า</w:t>
      </w:r>
      <w:r w:rsidRPr="00867CAB">
        <w:rPr>
          <w:rFonts w:ascii="Angsana New" w:hAnsi="Angsana New"/>
          <w:sz w:val="30"/>
          <w:szCs w:val="30"/>
          <w:cs/>
        </w:rPr>
        <w:t xml:space="preserve"> </w:t>
      </w:r>
      <w:r w:rsidRPr="00867CAB">
        <w:rPr>
          <w:rFonts w:ascii="Angsana New" w:hAnsi="Angsana New" w:hint="cs"/>
          <w:sz w:val="30"/>
          <w:szCs w:val="30"/>
          <w:cs/>
        </w:rPr>
        <w:t>สัญญาเช่าอสังหาริมทรัพย์เพื่อการลงทุนกำหนดรายได้ค่าเช่าเป็นจำนวนคงที่และค่าเช่าผันแปร</w:t>
      </w:r>
      <w:r w:rsidRPr="00867CAB">
        <w:rPr>
          <w:rFonts w:ascii="Angsana New" w:hAnsi="Angsana New"/>
          <w:sz w:val="30"/>
          <w:szCs w:val="30"/>
          <w:cs/>
        </w:rPr>
        <w:t xml:space="preserve"> </w:t>
      </w:r>
      <w:bookmarkEnd w:id="29"/>
    </w:p>
    <w:p w14:paraId="1AB4920F" w14:textId="3DEFF431" w:rsidR="00A70F03" w:rsidRDefault="00A70F03" w:rsidP="00331405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80"/>
        <w:gridCol w:w="1350"/>
        <w:gridCol w:w="270"/>
        <w:gridCol w:w="1350"/>
      </w:tblGrid>
      <w:tr w:rsidR="00C50C8C" w14:paraId="5D4CA6BF" w14:textId="77777777" w:rsidTr="00E15529">
        <w:trPr>
          <w:trHeight w:val="20"/>
          <w:tblHeader/>
        </w:trPr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6D0540" w14:textId="77777777" w:rsidR="00C50C8C" w:rsidRPr="00FE0A72" w:rsidRDefault="00C50C8C" w:rsidP="00E15529">
            <w:pPr>
              <w:spacing w:line="240" w:lineRule="auto"/>
              <w:ind w:left="160" w:right="-108" w:hanging="16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E0A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ค่าเช่าที่จะได้รับจากสัญญาให้เช่าดำเนินงาน</w:t>
            </w:r>
          </w:p>
        </w:tc>
        <w:tc>
          <w:tcPr>
            <w:tcW w:w="297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6F4F94" w14:textId="77777777" w:rsidR="00C50C8C" w:rsidRPr="00FE0A72" w:rsidRDefault="00C50C8C" w:rsidP="00E15529">
            <w:pPr>
              <w:pStyle w:val="BodyText"/>
              <w:spacing w:after="0"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0A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50C8C" w14:paraId="54ED484B" w14:textId="77777777" w:rsidTr="00E15529">
        <w:trPr>
          <w:trHeight w:val="20"/>
          <w:tblHeader/>
        </w:trPr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A5E040" w14:textId="77777777" w:rsidR="00C50C8C" w:rsidRPr="00FE0A72" w:rsidRDefault="00C50C8C" w:rsidP="00E1552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E0A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E0A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E0A7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98E28C" w14:textId="77777777" w:rsidR="00C50C8C" w:rsidRPr="00FE0A72" w:rsidRDefault="00C50C8C" w:rsidP="00E15529">
            <w:pPr>
              <w:pStyle w:val="acctfourfigures"/>
              <w:spacing w:line="240" w:lineRule="auto"/>
              <w:ind w:left="-160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E0A72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7F2E5" w14:textId="77777777" w:rsidR="00C50C8C" w:rsidRPr="00FE0A72" w:rsidRDefault="00C50C8C" w:rsidP="00E15529">
            <w:pPr>
              <w:pStyle w:val="acctfourfigures"/>
              <w:spacing w:line="240" w:lineRule="auto"/>
              <w:ind w:left="-160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6E1374" w14:textId="77777777" w:rsidR="00C50C8C" w:rsidRPr="00FE0A72" w:rsidRDefault="00C50C8C" w:rsidP="00E15529">
            <w:pPr>
              <w:pStyle w:val="acctfourfigures"/>
              <w:spacing w:line="240" w:lineRule="auto"/>
              <w:ind w:left="-160" w:right="-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0A72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C50C8C" w14:paraId="33BE715F" w14:textId="77777777" w:rsidTr="00E15529">
        <w:trPr>
          <w:trHeight w:val="20"/>
          <w:tblHeader/>
        </w:trPr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B4887" w14:textId="77777777" w:rsidR="00C50C8C" w:rsidRPr="00FE0A72" w:rsidRDefault="00C50C8C" w:rsidP="00E1552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A305F" w14:textId="68C82D3D" w:rsidR="00C50C8C" w:rsidRPr="00FE0A72" w:rsidRDefault="00C50C8C" w:rsidP="00E15529">
            <w:pPr>
              <w:pStyle w:val="acctfourfigures"/>
              <w:spacing w:line="240" w:lineRule="auto"/>
              <w:ind w:left="-160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E0A7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="007E53E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FE0A7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50C8C" w14:paraId="2ABB5784" w14:textId="77777777" w:rsidTr="00E15529">
        <w:trPr>
          <w:trHeight w:val="20"/>
        </w:trPr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102094" w14:textId="77777777" w:rsidR="00C50C8C" w:rsidRPr="00FE0A72" w:rsidRDefault="00C50C8C" w:rsidP="00E1552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0A72">
              <w:rPr>
                <w:rFonts w:ascii="Angsana New" w:hAnsi="Angsana New"/>
                <w:sz w:val="30"/>
                <w:szCs w:val="30"/>
                <w:cs/>
              </w:rPr>
              <w:t xml:space="preserve">ปีที่ </w:t>
            </w:r>
            <w:r w:rsidRPr="00FE0A72">
              <w:rPr>
                <w:rFonts w:ascii="Angsana New" w:hAnsi="Angsana New"/>
                <w:sz w:val="30"/>
                <w:szCs w:val="30"/>
              </w:rPr>
              <w:t>1</w:t>
            </w:r>
            <w:r w:rsidRPr="00FE0A72"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EAA28" w14:textId="4988BA22" w:rsidR="00C50C8C" w:rsidRPr="0075587B" w:rsidRDefault="00417F78" w:rsidP="00E15529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17F78">
              <w:rPr>
                <w:rFonts w:ascii="Angsana New" w:hAnsi="Angsana New" w:cs="Angsana New"/>
                <w:sz w:val="30"/>
                <w:szCs w:val="30"/>
              </w:rPr>
              <w:t>746,930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27296" w14:textId="77777777" w:rsidR="00C50C8C" w:rsidRPr="00FE0A72" w:rsidRDefault="00C50C8C" w:rsidP="00E15529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2A4DC" w14:textId="035ADB49" w:rsidR="00C50C8C" w:rsidRPr="007E53EF" w:rsidRDefault="00C50C8C" w:rsidP="00E15529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E0A72">
              <w:rPr>
                <w:rFonts w:ascii="Angsana New" w:hAnsi="Angsana New" w:cs="Angsana New"/>
                <w:sz w:val="30"/>
                <w:szCs w:val="30"/>
              </w:rPr>
              <w:t>834</w:t>
            </w:r>
            <w:r w:rsidR="007E53EF">
              <w:rPr>
                <w:rFonts w:ascii="Angsana New" w:hAnsi="Angsana New" w:cs="Angsana New"/>
                <w:sz w:val="30"/>
                <w:szCs w:val="30"/>
                <w:lang w:val="en-US"/>
              </w:rPr>
              <w:t>,024</w:t>
            </w:r>
          </w:p>
        </w:tc>
      </w:tr>
      <w:tr w:rsidR="00C50C8C" w14:paraId="6C233DCF" w14:textId="77777777" w:rsidTr="00E15529">
        <w:trPr>
          <w:trHeight w:val="20"/>
        </w:trPr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19381B" w14:textId="77777777" w:rsidR="00C50C8C" w:rsidRPr="00FE0A72" w:rsidRDefault="00C50C8C" w:rsidP="00E1552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0A72">
              <w:rPr>
                <w:rFonts w:ascii="Angsana New" w:hAnsi="Angsana New"/>
                <w:sz w:val="30"/>
                <w:szCs w:val="30"/>
                <w:cs/>
              </w:rPr>
              <w:t xml:space="preserve">ปีที่ </w:t>
            </w:r>
            <w:r w:rsidRPr="00FE0A7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A6181" w14:textId="43B44C4D" w:rsidR="00C50C8C" w:rsidRPr="0075587B" w:rsidRDefault="00417F78" w:rsidP="00E15529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17F78">
              <w:rPr>
                <w:rFonts w:ascii="Angsana New" w:hAnsi="Angsana New" w:cs="Angsana New"/>
                <w:sz w:val="30"/>
                <w:szCs w:val="30"/>
              </w:rPr>
              <w:t>422,240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B4D21" w14:textId="77777777" w:rsidR="00C50C8C" w:rsidRPr="00FE0A72" w:rsidRDefault="00C50C8C" w:rsidP="00E15529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ADED4" w14:textId="75CE5F30" w:rsidR="00C50C8C" w:rsidRPr="00FE0A72" w:rsidRDefault="00C50C8C" w:rsidP="00E15529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E0A72">
              <w:rPr>
                <w:rFonts w:ascii="Angsana New" w:hAnsi="Angsana New" w:cs="Angsana New"/>
                <w:sz w:val="30"/>
                <w:szCs w:val="30"/>
              </w:rPr>
              <w:t>396</w:t>
            </w:r>
            <w:r w:rsidR="007E53EF">
              <w:rPr>
                <w:rFonts w:ascii="Angsana New" w:hAnsi="Angsana New" w:cs="Angsana New"/>
                <w:sz w:val="30"/>
                <w:szCs w:val="30"/>
              </w:rPr>
              <w:t>,508</w:t>
            </w:r>
          </w:p>
        </w:tc>
      </w:tr>
      <w:tr w:rsidR="00C50C8C" w14:paraId="32E6B64A" w14:textId="77777777" w:rsidTr="00E15529">
        <w:trPr>
          <w:trHeight w:val="20"/>
        </w:trPr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072364" w14:textId="77777777" w:rsidR="00C50C8C" w:rsidRPr="00FE0A72" w:rsidRDefault="00C50C8C" w:rsidP="00E1552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0A72">
              <w:rPr>
                <w:rFonts w:ascii="Angsana New" w:hAnsi="Angsana New"/>
                <w:sz w:val="30"/>
                <w:szCs w:val="30"/>
                <w:cs/>
              </w:rPr>
              <w:t xml:space="preserve">ปีที่ </w:t>
            </w:r>
            <w:r w:rsidRPr="00FE0A7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56A19" w14:textId="202CCE03" w:rsidR="00C50C8C" w:rsidRPr="0075587B" w:rsidRDefault="00417F78" w:rsidP="00E15529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17F78">
              <w:rPr>
                <w:rFonts w:ascii="Angsana New" w:hAnsi="Angsana New" w:cs="Angsana New"/>
                <w:sz w:val="30"/>
                <w:szCs w:val="30"/>
              </w:rPr>
              <w:t>183,034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438D1" w14:textId="77777777" w:rsidR="00C50C8C" w:rsidRPr="00FE0A72" w:rsidRDefault="00C50C8C" w:rsidP="00E15529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48DF5" w14:textId="0CA7124D" w:rsidR="00C50C8C" w:rsidRPr="00FE0A72" w:rsidRDefault="00C50C8C" w:rsidP="00E15529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E0A72">
              <w:rPr>
                <w:rFonts w:ascii="Angsana New" w:hAnsi="Angsana New" w:cs="Angsana New"/>
                <w:sz w:val="30"/>
                <w:szCs w:val="30"/>
              </w:rPr>
              <w:t>133</w:t>
            </w:r>
            <w:r w:rsidR="007E53EF">
              <w:rPr>
                <w:rFonts w:ascii="Angsana New" w:hAnsi="Angsana New" w:cs="Angsana New"/>
                <w:sz w:val="30"/>
                <w:szCs w:val="30"/>
              </w:rPr>
              <w:t>,310</w:t>
            </w:r>
          </w:p>
        </w:tc>
      </w:tr>
      <w:tr w:rsidR="00C50C8C" w14:paraId="31CD3B65" w14:textId="77777777" w:rsidTr="00E15529">
        <w:trPr>
          <w:trHeight w:val="20"/>
        </w:trPr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EBF6E5" w14:textId="77777777" w:rsidR="00C50C8C" w:rsidRPr="00FE0A72" w:rsidRDefault="00C50C8C" w:rsidP="00E1552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0A72">
              <w:rPr>
                <w:rFonts w:ascii="Angsana New" w:hAnsi="Angsana New"/>
                <w:sz w:val="30"/>
                <w:szCs w:val="30"/>
                <w:cs/>
              </w:rPr>
              <w:t xml:space="preserve">ปีที่ </w:t>
            </w:r>
            <w:r w:rsidRPr="00FE0A7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B8A02" w14:textId="040F8809" w:rsidR="00C50C8C" w:rsidRPr="0075587B" w:rsidRDefault="00417F78" w:rsidP="00E15529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17F78">
              <w:rPr>
                <w:rFonts w:ascii="Angsana New" w:hAnsi="Angsana New" w:cs="Angsana New"/>
                <w:sz w:val="30"/>
                <w:szCs w:val="30"/>
              </w:rPr>
              <w:t>42,776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A27E6" w14:textId="77777777" w:rsidR="00C50C8C" w:rsidRPr="00FE0A72" w:rsidRDefault="00C50C8C" w:rsidP="00E15529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96CBC" w14:textId="2B4DDCA0" w:rsidR="00C50C8C" w:rsidRPr="00FE0A72" w:rsidRDefault="00C50C8C" w:rsidP="00E15529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E0A72">
              <w:rPr>
                <w:rFonts w:ascii="Angsana New" w:hAnsi="Angsana New" w:cs="Angsana New"/>
                <w:sz w:val="30"/>
                <w:szCs w:val="30"/>
              </w:rPr>
              <w:t>42</w:t>
            </w:r>
            <w:r w:rsidR="007E53EF">
              <w:rPr>
                <w:rFonts w:ascii="Angsana New" w:hAnsi="Angsana New" w:cs="Angsana New"/>
                <w:sz w:val="30"/>
                <w:szCs w:val="30"/>
              </w:rPr>
              <w:t>,073</w:t>
            </w:r>
          </w:p>
        </w:tc>
      </w:tr>
      <w:tr w:rsidR="00C50C8C" w14:paraId="17CA5DD5" w14:textId="77777777" w:rsidTr="00E15529">
        <w:trPr>
          <w:trHeight w:val="20"/>
        </w:trPr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6C5607" w14:textId="77777777" w:rsidR="00C50C8C" w:rsidRPr="00FE0A72" w:rsidRDefault="00C50C8C" w:rsidP="00E1552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0A72">
              <w:rPr>
                <w:rFonts w:ascii="Angsana New" w:hAnsi="Angsana New"/>
                <w:sz w:val="30"/>
                <w:szCs w:val="30"/>
                <w:cs/>
              </w:rPr>
              <w:t xml:space="preserve">ปีที่ </w:t>
            </w:r>
            <w:r w:rsidRPr="00FE0A7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D1732" w14:textId="2857A320" w:rsidR="00C50C8C" w:rsidRPr="0075587B" w:rsidRDefault="00417F78" w:rsidP="00E15529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17F78">
              <w:rPr>
                <w:rFonts w:ascii="Angsana New" w:hAnsi="Angsana New" w:cs="Angsana New"/>
                <w:sz w:val="30"/>
                <w:szCs w:val="30"/>
              </w:rPr>
              <w:t>44,313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FAC09" w14:textId="77777777" w:rsidR="00C50C8C" w:rsidRPr="00FE0A72" w:rsidRDefault="00C50C8C" w:rsidP="00E15529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7AB10" w14:textId="66D896F3" w:rsidR="00C50C8C" w:rsidRPr="00FE0A72" w:rsidRDefault="00C50C8C" w:rsidP="00E15529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E0A72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7E53EF">
              <w:rPr>
                <w:rFonts w:ascii="Angsana New" w:hAnsi="Angsana New" w:cs="Angsana New"/>
                <w:sz w:val="30"/>
                <w:szCs w:val="30"/>
              </w:rPr>
              <w:t>2,875</w:t>
            </w:r>
          </w:p>
        </w:tc>
      </w:tr>
      <w:tr w:rsidR="00C50C8C" w14:paraId="215559A4" w14:textId="77777777" w:rsidTr="00E15529">
        <w:trPr>
          <w:trHeight w:val="20"/>
        </w:trPr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7E5FC3" w14:textId="77777777" w:rsidR="00C50C8C" w:rsidRPr="00FE0A72" w:rsidRDefault="00C50C8C" w:rsidP="00E1552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0A72">
              <w:rPr>
                <w:rFonts w:ascii="Angsana New" w:hAnsi="Angsana New"/>
                <w:sz w:val="30"/>
                <w:szCs w:val="30"/>
                <w:cs/>
              </w:rPr>
              <w:t xml:space="preserve">หลังจากปีที่ </w:t>
            </w:r>
            <w:r w:rsidRPr="00FE0A7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C9C33" w14:textId="5A269D1C" w:rsidR="00C50C8C" w:rsidRPr="0075587B" w:rsidRDefault="00417F78" w:rsidP="00E15529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17F78">
              <w:rPr>
                <w:rFonts w:ascii="Angsana New" w:hAnsi="Angsana New" w:cs="Angsana New"/>
                <w:sz w:val="30"/>
                <w:szCs w:val="30"/>
              </w:rPr>
              <w:t>99,320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11AA2" w14:textId="77777777" w:rsidR="00C50C8C" w:rsidRPr="00FE0A72" w:rsidRDefault="00C50C8C" w:rsidP="00E15529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784FC" w14:textId="2204B1D9" w:rsidR="00C50C8C" w:rsidRPr="00FE0A72" w:rsidRDefault="00C50C8C" w:rsidP="00E15529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E0A72">
              <w:rPr>
                <w:rFonts w:ascii="Angsana New" w:hAnsi="Angsana New" w:cs="Angsana New"/>
                <w:sz w:val="30"/>
                <w:szCs w:val="30"/>
              </w:rPr>
              <w:t>14</w:t>
            </w:r>
            <w:r w:rsidR="007E53EF">
              <w:rPr>
                <w:rFonts w:ascii="Angsana New" w:hAnsi="Angsana New" w:cs="Angsana New"/>
                <w:sz w:val="30"/>
                <w:szCs w:val="30"/>
              </w:rPr>
              <w:t>4,689</w:t>
            </w:r>
          </w:p>
        </w:tc>
      </w:tr>
      <w:tr w:rsidR="00C50C8C" w14:paraId="73B0D42A" w14:textId="77777777" w:rsidTr="00E15529">
        <w:trPr>
          <w:trHeight w:val="20"/>
        </w:trPr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5CB4DB" w14:textId="77777777" w:rsidR="00C50C8C" w:rsidRPr="00FE0A72" w:rsidRDefault="00C50C8C" w:rsidP="00E1552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0A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31997" w14:textId="3D5544EC" w:rsidR="00C50C8C" w:rsidRPr="0075587B" w:rsidRDefault="00417F78" w:rsidP="00E15529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17F7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1,538,613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97C24" w14:textId="77777777" w:rsidR="00C50C8C" w:rsidRPr="00FE0A72" w:rsidRDefault="00C50C8C" w:rsidP="00E15529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C3318" w14:textId="0AD914BF" w:rsidR="00C50C8C" w:rsidRPr="00FE0A72" w:rsidRDefault="00C50C8C" w:rsidP="00E15529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E0A7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1,593</w:t>
            </w:r>
            <w:r w:rsidR="007E53E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,479</w:t>
            </w:r>
          </w:p>
        </w:tc>
      </w:tr>
    </w:tbl>
    <w:p w14:paraId="4710800C" w14:textId="59ACC73D" w:rsidR="0013249A" w:rsidRPr="007E53EF" w:rsidRDefault="0013249A" w:rsidP="00842A67">
      <w:pPr>
        <w:tabs>
          <w:tab w:val="clear" w:pos="680"/>
          <w:tab w:val="clear" w:pos="907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p w14:paraId="1C016422" w14:textId="77777777" w:rsidR="00FE5CE6" w:rsidRDefault="00FE5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05193B8" w14:textId="3CD394D4" w:rsidR="00B36CF2" w:rsidRDefault="008E7521" w:rsidP="009572FC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</w:rPr>
      </w:pPr>
      <w:r w:rsidRPr="00E11762">
        <w:rPr>
          <w:rFonts w:ascii="Angsana New" w:hAnsi="Angsana New" w:hint="cs"/>
          <w:b/>
          <w:bCs/>
          <w:sz w:val="30"/>
          <w:szCs w:val="30"/>
          <w:cs/>
        </w:rPr>
        <w:t>สินทรัพย์ไม่มีตัวตนอื่น</w:t>
      </w:r>
    </w:p>
    <w:p w14:paraId="3028ADF9" w14:textId="77777777" w:rsidR="00730BB1" w:rsidRPr="007E53EF" w:rsidRDefault="00730BB1" w:rsidP="00730B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/>
        <w:jc w:val="both"/>
        <w:rPr>
          <w:rFonts w:ascii="Angsana New" w:hAnsi="Angsana New"/>
          <w:b/>
          <w:bCs/>
          <w:sz w:val="22"/>
          <w:szCs w:val="22"/>
          <w:cs/>
        </w:rPr>
      </w:pPr>
    </w:p>
    <w:tbl>
      <w:tblPr>
        <w:tblW w:w="934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212"/>
        <w:gridCol w:w="1530"/>
        <w:gridCol w:w="270"/>
        <w:gridCol w:w="1530"/>
        <w:gridCol w:w="270"/>
        <w:gridCol w:w="1530"/>
      </w:tblGrid>
      <w:tr w:rsidR="0075587B" w:rsidRPr="00E11762" w14:paraId="0DD7C78E" w14:textId="77777777" w:rsidTr="0075587B">
        <w:trPr>
          <w:tblHeader/>
        </w:trPr>
        <w:tc>
          <w:tcPr>
            <w:tcW w:w="4212" w:type="dxa"/>
          </w:tcPr>
          <w:p w14:paraId="649CC85E" w14:textId="77777777" w:rsidR="0075587B" w:rsidRPr="00E11762" w:rsidRDefault="0075587B" w:rsidP="007A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30" w:type="dxa"/>
            <w:gridSpan w:val="5"/>
          </w:tcPr>
          <w:p w14:paraId="6C477EC9" w14:textId="77777777" w:rsidR="0075587B" w:rsidRPr="00E11762" w:rsidRDefault="0075587B" w:rsidP="007A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5587B" w:rsidRPr="00E11762" w14:paraId="6C7E2B40" w14:textId="77777777" w:rsidTr="0075587B">
        <w:trPr>
          <w:tblHeader/>
        </w:trPr>
        <w:tc>
          <w:tcPr>
            <w:tcW w:w="4212" w:type="dxa"/>
          </w:tcPr>
          <w:p w14:paraId="2A0F40AB" w14:textId="77777777" w:rsidR="0075587B" w:rsidRPr="00E11762" w:rsidRDefault="0075587B" w:rsidP="008C2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34AE974F" w14:textId="77777777" w:rsidR="0075587B" w:rsidRPr="00E11762" w:rsidRDefault="0075587B" w:rsidP="008C2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>โปรแกรม</w:t>
            </w:r>
          </w:p>
          <w:p w14:paraId="28EF8B51" w14:textId="77777777" w:rsidR="0075587B" w:rsidRPr="00E11762" w:rsidRDefault="0075587B" w:rsidP="008C2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คอมพิวเตอร์</w:t>
            </w:r>
          </w:p>
          <w:p w14:paraId="08C05F32" w14:textId="77777777" w:rsidR="0075587B" w:rsidRPr="00E11762" w:rsidRDefault="0075587B" w:rsidP="008C2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และลิขสิทธิ์</w:t>
            </w:r>
          </w:p>
          <w:p w14:paraId="5710C08D" w14:textId="77777777" w:rsidR="0075587B" w:rsidRPr="00E11762" w:rsidRDefault="0075587B" w:rsidP="008C2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270" w:type="dxa"/>
            <w:vAlign w:val="bottom"/>
          </w:tcPr>
          <w:p w14:paraId="38B7D4B0" w14:textId="77777777" w:rsidR="0075587B" w:rsidRPr="00E11762" w:rsidRDefault="0075587B" w:rsidP="008C2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F673A40" w14:textId="77777777" w:rsidR="0075587B" w:rsidRPr="00E11762" w:rsidRDefault="0075587B" w:rsidP="008C2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>โปรแกรม</w:t>
            </w:r>
          </w:p>
          <w:p w14:paraId="3632B30B" w14:textId="77777777" w:rsidR="0075587B" w:rsidRPr="00E11762" w:rsidRDefault="0075587B" w:rsidP="008C2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>คอมพิวเตอร์</w:t>
            </w:r>
          </w:p>
          <w:p w14:paraId="520B8855" w14:textId="77777777" w:rsidR="0075587B" w:rsidRPr="00E11762" w:rsidRDefault="0075587B" w:rsidP="008C2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270" w:type="dxa"/>
            <w:vAlign w:val="bottom"/>
          </w:tcPr>
          <w:p w14:paraId="1F7A0ED4" w14:textId="77777777" w:rsidR="0075587B" w:rsidRPr="00E11762" w:rsidRDefault="0075587B" w:rsidP="008C2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897AEB6" w14:textId="77777777" w:rsidR="0075587B" w:rsidRPr="00E11762" w:rsidRDefault="0075587B" w:rsidP="008C2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E1651D5" w14:textId="77777777" w:rsidR="0075587B" w:rsidRPr="00E11762" w:rsidRDefault="0075587B" w:rsidP="008C2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94E50CB" w14:textId="77777777" w:rsidR="0075587B" w:rsidRPr="00E11762" w:rsidRDefault="0075587B" w:rsidP="008C2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75587B" w:rsidRPr="00E11762" w14:paraId="62F29E91" w14:textId="77777777" w:rsidTr="0075587B">
        <w:trPr>
          <w:tblHeader/>
        </w:trPr>
        <w:tc>
          <w:tcPr>
            <w:tcW w:w="4212" w:type="dxa"/>
          </w:tcPr>
          <w:p w14:paraId="3F4E163C" w14:textId="77777777" w:rsidR="0075587B" w:rsidRPr="00E11762" w:rsidRDefault="0075587B" w:rsidP="007A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30" w:type="dxa"/>
            <w:gridSpan w:val="5"/>
          </w:tcPr>
          <w:p w14:paraId="72B9F4D6" w14:textId="77777777" w:rsidR="0075587B" w:rsidRPr="00E11762" w:rsidRDefault="0075587B" w:rsidP="007A5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1176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5587B" w:rsidRPr="00E11762" w14:paraId="1B2CFD9F" w14:textId="77777777" w:rsidTr="0075587B">
        <w:tc>
          <w:tcPr>
            <w:tcW w:w="4212" w:type="dxa"/>
            <w:shd w:val="clear" w:color="auto" w:fill="auto"/>
          </w:tcPr>
          <w:p w14:paraId="10B9FF04" w14:textId="77777777" w:rsidR="0075587B" w:rsidRPr="00E11762" w:rsidRDefault="0075587B" w:rsidP="00C6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30" w:type="dxa"/>
            <w:vAlign w:val="bottom"/>
          </w:tcPr>
          <w:p w14:paraId="1ACA83F5" w14:textId="77777777" w:rsidR="0075587B" w:rsidRPr="00E11762" w:rsidRDefault="0075587B" w:rsidP="00C6094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350C58" w14:textId="77777777" w:rsidR="0075587B" w:rsidRPr="00E11762" w:rsidRDefault="0075587B" w:rsidP="00C6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C276A9B" w14:textId="77777777" w:rsidR="0075587B" w:rsidRPr="00E11762" w:rsidRDefault="0075587B" w:rsidP="00C6094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317F98" w14:textId="77777777" w:rsidR="0075587B" w:rsidRPr="00E11762" w:rsidRDefault="0075587B" w:rsidP="00C6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8F8C868" w14:textId="77777777" w:rsidR="0075587B" w:rsidRPr="00E11762" w:rsidRDefault="0075587B" w:rsidP="00C6094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5587B" w:rsidRPr="00E11762" w14:paraId="02B60B52" w14:textId="77777777" w:rsidTr="0075587B">
        <w:tc>
          <w:tcPr>
            <w:tcW w:w="4212" w:type="dxa"/>
            <w:shd w:val="clear" w:color="auto" w:fill="auto"/>
          </w:tcPr>
          <w:p w14:paraId="280A8D50" w14:textId="406C1DD9" w:rsidR="0075587B" w:rsidRPr="00E11762" w:rsidRDefault="0075587B" w:rsidP="00D03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1176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11762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E1176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E1176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0C1F3359" w14:textId="0F6E6B80" w:rsidR="0075587B" w:rsidRPr="00D03FB0" w:rsidRDefault="0075587B" w:rsidP="00D03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  <w:r w:rsidRPr="00D03FB0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237,221</w:t>
            </w:r>
          </w:p>
        </w:tc>
        <w:tc>
          <w:tcPr>
            <w:tcW w:w="270" w:type="dxa"/>
          </w:tcPr>
          <w:p w14:paraId="2401A378" w14:textId="77777777" w:rsidR="0075587B" w:rsidRPr="00D03FB0" w:rsidRDefault="0075587B" w:rsidP="00D03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DE8E6AB" w14:textId="39808D07" w:rsidR="0075587B" w:rsidRPr="00D03FB0" w:rsidRDefault="0075587B" w:rsidP="00D03FB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D03FB0">
              <w:rPr>
                <w:rFonts w:asciiTheme="majorBidi" w:eastAsia="MS Mincho" w:hAnsiTheme="majorBidi" w:cstheme="majorBidi"/>
                <w:sz w:val="30"/>
                <w:szCs w:val="30"/>
              </w:rPr>
              <w:t>2,657</w:t>
            </w:r>
          </w:p>
        </w:tc>
        <w:tc>
          <w:tcPr>
            <w:tcW w:w="270" w:type="dxa"/>
          </w:tcPr>
          <w:p w14:paraId="1AE6112E" w14:textId="77777777" w:rsidR="0075587B" w:rsidRPr="00D03FB0" w:rsidRDefault="0075587B" w:rsidP="00D03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72DCA49" w14:textId="3F11D2C2" w:rsidR="0075587B" w:rsidRPr="00D03FB0" w:rsidRDefault="0075587B" w:rsidP="00D03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D03FB0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239,878</w:t>
            </w:r>
          </w:p>
        </w:tc>
      </w:tr>
      <w:tr w:rsidR="0075587B" w:rsidRPr="00E11762" w14:paraId="42A0A9B8" w14:textId="77777777" w:rsidTr="0075587B">
        <w:tc>
          <w:tcPr>
            <w:tcW w:w="4212" w:type="dxa"/>
            <w:shd w:val="clear" w:color="auto" w:fill="auto"/>
          </w:tcPr>
          <w:p w14:paraId="1CDCF021" w14:textId="77777777" w:rsidR="0075587B" w:rsidRPr="00E11762" w:rsidRDefault="0075587B" w:rsidP="00D03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14:paraId="67C1E6FA" w14:textId="0D8051CF" w:rsidR="0075587B" w:rsidRPr="00E11762" w:rsidRDefault="0075587B" w:rsidP="00D03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</w:rPr>
              <w:t>20,45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4C70061" w14:textId="77777777" w:rsidR="0075587B" w:rsidRPr="00E11762" w:rsidRDefault="0075587B" w:rsidP="00D03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16650DF" w14:textId="3B66B536" w:rsidR="0075587B" w:rsidRPr="00E11762" w:rsidRDefault="0075587B" w:rsidP="00D03FB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11762">
              <w:rPr>
                <w:rFonts w:asciiTheme="majorBidi" w:hAnsiTheme="majorBidi" w:cstheme="majorBidi"/>
                <w:sz w:val="30"/>
                <w:szCs w:val="30"/>
              </w:rPr>
              <w:t>23,69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D39475D" w14:textId="77777777" w:rsidR="0075587B" w:rsidRPr="00E11762" w:rsidRDefault="0075587B" w:rsidP="00D03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9739825" w14:textId="0E215710" w:rsidR="0075587B" w:rsidRPr="00E11762" w:rsidRDefault="0075587B" w:rsidP="00D03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44,15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2</w:t>
            </w:r>
          </w:p>
        </w:tc>
      </w:tr>
      <w:tr w:rsidR="0075587B" w:rsidRPr="00E11762" w14:paraId="1F641C38" w14:textId="77777777" w:rsidTr="0075587B">
        <w:tc>
          <w:tcPr>
            <w:tcW w:w="4212" w:type="dxa"/>
            <w:shd w:val="clear" w:color="auto" w:fill="auto"/>
          </w:tcPr>
          <w:p w14:paraId="36B001E9" w14:textId="7D16E0B9" w:rsidR="0075587B" w:rsidRPr="00E11762" w:rsidRDefault="0075587B" w:rsidP="00D03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ตัด</w:t>
            </w:r>
            <w:r w:rsidRPr="00E11762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530" w:type="dxa"/>
            <w:vAlign w:val="bottom"/>
          </w:tcPr>
          <w:p w14:paraId="30885A5A" w14:textId="49CF6248" w:rsidR="0075587B" w:rsidRPr="00E11762" w:rsidRDefault="0075587B" w:rsidP="0033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9FF005D" w14:textId="77777777" w:rsidR="0075587B" w:rsidRPr="00E11762" w:rsidRDefault="0075587B" w:rsidP="00D03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6BDEF8A" w14:textId="225CEEFC" w:rsidR="0075587B" w:rsidRPr="00E11762" w:rsidRDefault="0075587B" w:rsidP="00D03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E1176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F9B4F6E" w14:textId="77777777" w:rsidR="0075587B" w:rsidRPr="00E11762" w:rsidRDefault="0075587B" w:rsidP="00D03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443280D" w14:textId="230A4D3C" w:rsidR="0075587B" w:rsidRPr="00E11762" w:rsidRDefault="0075587B" w:rsidP="00D03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(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10</w:t>
            </w:r>
            <w:r w:rsidRPr="00E11762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)</w:t>
            </w:r>
          </w:p>
        </w:tc>
      </w:tr>
      <w:tr w:rsidR="0075587B" w:rsidRPr="00E11762" w14:paraId="0EE8827A" w14:textId="77777777" w:rsidTr="0075587B">
        <w:tc>
          <w:tcPr>
            <w:tcW w:w="4212" w:type="dxa"/>
            <w:shd w:val="clear" w:color="auto" w:fill="auto"/>
          </w:tcPr>
          <w:p w14:paraId="3CFC952C" w14:textId="71B8057A" w:rsidR="0075587B" w:rsidRPr="00E11762" w:rsidRDefault="0075587B" w:rsidP="00D03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530" w:type="dxa"/>
            <w:vAlign w:val="bottom"/>
          </w:tcPr>
          <w:p w14:paraId="5C09922D" w14:textId="3B115265" w:rsidR="0075587B" w:rsidRPr="00E11762" w:rsidRDefault="0075587B" w:rsidP="00D03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</w:rPr>
              <w:t>6,16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639AAA7" w14:textId="77777777" w:rsidR="0075587B" w:rsidRPr="00E11762" w:rsidRDefault="0075587B" w:rsidP="00D03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D54AE7F" w14:textId="74331CF0" w:rsidR="0075587B" w:rsidRPr="00E11762" w:rsidRDefault="0075587B" w:rsidP="00D03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</w:rPr>
              <w:t>(6,16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E1176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4B71248" w14:textId="77777777" w:rsidR="0075587B" w:rsidRPr="00E11762" w:rsidRDefault="0075587B" w:rsidP="00D03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E452D53" w14:textId="19C762D3" w:rsidR="0075587B" w:rsidRPr="00E11762" w:rsidRDefault="0075587B" w:rsidP="0033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904" w:firstLine="887"/>
              <w:rPr>
                <w:rFonts w:asciiTheme="majorBidi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75587B" w:rsidRPr="00E11762" w14:paraId="2BF75DB6" w14:textId="77777777" w:rsidTr="0075587B">
        <w:tc>
          <w:tcPr>
            <w:tcW w:w="4212" w:type="dxa"/>
            <w:shd w:val="clear" w:color="auto" w:fill="auto"/>
          </w:tcPr>
          <w:p w14:paraId="7C6EDC40" w14:textId="341E33F2" w:rsidR="0075587B" w:rsidRPr="00E11762" w:rsidRDefault="0075587B" w:rsidP="00D03FB0">
            <w:pPr>
              <w:spacing w:line="200" w:lineRule="atLeast"/>
              <w:ind w:right="6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E0855E1" w14:textId="1126E769" w:rsidR="0075587B" w:rsidRPr="00E11762" w:rsidRDefault="0075587B" w:rsidP="00755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1176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>263,847</w:t>
            </w:r>
          </w:p>
        </w:tc>
        <w:tc>
          <w:tcPr>
            <w:tcW w:w="270" w:type="dxa"/>
          </w:tcPr>
          <w:p w14:paraId="20D392E0" w14:textId="77777777" w:rsidR="0075587B" w:rsidRPr="00E11762" w:rsidRDefault="0075587B" w:rsidP="00D03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FB651D8" w14:textId="132B17AA" w:rsidR="0075587B" w:rsidRPr="00E11762" w:rsidRDefault="0075587B" w:rsidP="00755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20,173</w:t>
            </w:r>
          </w:p>
        </w:tc>
        <w:tc>
          <w:tcPr>
            <w:tcW w:w="270" w:type="dxa"/>
          </w:tcPr>
          <w:p w14:paraId="406ECDB2" w14:textId="77777777" w:rsidR="0075587B" w:rsidRPr="00E11762" w:rsidRDefault="0075587B" w:rsidP="00D03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5D5F3D0" w14:textId="380340AC" w:rsidR="0075587B" w:rsidRPr="00E11762" w:rsidRDefault="0075587B" w:rsidP="00D03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1176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>284,020</w:t>
            </w:r>
          </w:p>
        </w:tc>
      </w:tr>
      <w:tr w:rsidR="0075587B" w:rsidRPr="00E11762" w14:paraId="5E6B45B7" w14:textId="77777777" w:rsidTr="0075587B">
        <w:tc>
          <w:tcPr>
            <w:tcW w:w="4212" w:type="dxa"/>
            <w:shd w:val="clear" w:color="auto" w:fill="auto"/>
          </w:tcPr>
          <w:p w14:paraId="4BD2DF5D" w14:textId="69347D6B" w:rsidR="0075587B" w:rsidRPr="00E11762" w:rsidRDefault="0075587B" w:rsidP="00BB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30" w:type="dxa"/>
          </w:tcPr>
          <w:p w14:paraId="0900643C" w14:textId="1EE93F27" w:rsidR="0075587B" w:rsidRPr="009B123E" w:rsidRDefault="0075587B" w:rsidP="00BB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9B123E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17,85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8</w:t>
            </w:r>
          </w:p>
        </w:tc>
        <w:tc>
          <w:tcPr>
            <w:tcW w:w="270" w:type="dxa"/>
          </w:tcPr>
          <w:p w14:paraId="6F121681" w14:textId="77777777" w:rsidR="0075587B" w:rsidRPr="00E11762" w:rsidRDefault="0075587B" w:rsidP="00BB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3F6425C" w14:textId="2A375C88" w:rsidR="0075587B" w:rsidRPr="00BB689E" w:rsidRDefault="0075587B" w:rsidP="00BB689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01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B689E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21,51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8</w:t>
            </w:r>
            <w:r w:rsidRPr="00BB689E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395C81B0" w14:textId="77777777" w:rsidR="0075587B" w:rsidRPr="00E11762" w:rsidRDefault="0075587B" w:rsidP="00BB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CE8149B" w14:textId="00E97BC7" w:rsidR="0075587B" w:rsidRPr="007D2C24" w:rsidRDefault="0075587B" w:rsidP="00BB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7D2C24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 xml:space="preserve"> 39,376</w:t>
            </w:r>
          </w:p>
        </w:tc>
      </w:tr>
      <w:tr w:rsidR="0075587B" w:rsidRPr="00E11762" w14:paraId="24EB8C3D" w14:textId="77777777" w:rsidTr="0075587B">
        <w:tc>
          <w:tcPr>
            <w:tcW w:w="4212" w:type="dxa"/>
            <w:shd w:val="clear" w:color="auto" w:fill="auto"/>
          </w:tcPr>
          <w:p w14:paraId="1A89090C" w14:textId="4EE04BAC" w:rsidR="0075587B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ตัด</w:t>
            </w:r>
            <w:r w:rsidRPr="00E11762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530" w:type="dxa"/>
          </w:tcPr>
          <w:p w14:paraId="51AA1355" w14:textId="0DC3D211" w:rsidR="0075587B" w:rsidRPr="009B123E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9B123E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 xml:space="preserve"> -   </w:t>
            </w:r>
          </w:p>
        </w:tc>
        <w:tc>
          <w:tcPr>
            <w:tcW w:w="270" w:type="dxa"/>
          </w:tcPr>
          <w:p w14:paraId="04B47E65" w14:textId="77777777" w:rsidR="0075587B" w:rsidRPr="00E11762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B61AC5B" w14:textId="5EB3B7C7" w:rsidR="0075587B" w:rsidRPr="00BB689E" w:rsidRDefault="0075587B" w:rsidP="008A25A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01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B689E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</w:t>
            </w:r>
            <w:r w:rsidRPr="007D2C24">
              <w:rPr>
                <w:rFonts w:asciiTheme="majorBidi" w:eastAsia="MS Mincho" w:hAnsiTheme="majorBidi" w:cstheme="majorBidi"/>
                <w:sz w:val="30"/>
                <w:szCs w:val="30"/>
              </w:rPr>
              <w:t>(82)</w:t>
            </w:r>
          </w:p>
        </w:tc>
        <w:tc>
          <w:tcPr>
            <w:tcW w:w="270" w:type="dxa"/>
          </w:tcPr>
          <w:p w14:paraId="0D1DD35D" w14:textId="77777777" w:rsidR="0075587B" w:rsidRPr="00E11762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C424205" w14:textId="6283A72F" w:rsidR="0075587B" w:rsidRPr="007D2C24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7D2C24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 xml:space="preserve"> (82)</w:t>
            </w:r>
          </w:p>
        </w:tc>
      </w:tr>
      <w:tr w:rsidR="0075587B" w:rsidRPr="00E11762" w14:paraId="436DCDBC" w14:textId="77777777" w:rsidTr="0075587B">
        <w:tc>
          <w:tcPr>
            <w:tcW w:w="4212" w:type="dxa"/>
            <w:shd w:val="clear" w:color="auto" w:fill="auto"/>
          </w:tcPr>
          <w:p w14:paraId="1A5DE846" w14:textId="6B9D52FE" w:rsidR="0075587B" w:rsidRPr="00E11762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530" w:type="dxa"/>
          </w:tcPr>
          <w:p w14:paraId="07BBA00C" w14:textId="3551EC55" w:rsidR="0075587B" w:rsidRPr="009B123E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9B123E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31,602</w:t>
            </w:r>
          </w:p>
        </w:tc>
        <w:tc>
          <w:tcPr>
            <w:tcW w:w="270" w:type="dxa"/>
          </w:tcPr>
          <w:p w14:paraId="43F79A37" w14:textId="77777777" w:rsidR="0075587B" w:rsidRPr="009B123E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CE4101E" w14:textId="5BF8FFCB" w:rsidR="0075587B" w:rsidRPr="009B123E" w:rsidRDefault="0075587B" w:rsidP="008A25A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01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9B123E">
              <w:rPr>
                <w:rFonts w:asciiTheme="majorBidi" w:eastAsia="MS Mincho" w:hAnsiTheme="majorBidi" w:cstheme="majorBidi"/>
                <w:sz w:val="30"/>
                <w:szCs w:val="30"/>
              </w:rPr>
              <w:t>(31,602)</w:t>
            </w:r>
          </w:p>
        </w:tc>
        <w:tc>
          <w:tcPr>
            <w:tcW w:w="270" w:type="dxa"/>
          </w:tcPr>
          <w:p w14:paraId="244B0419" w14:textId="77777777" w:rsidR="0075587B" w:rsidRPr="009B123E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CE90B92" w14:textId="465E544A" w:rsidR="0075587B" w:rsidRPr="00E11762" w:rsidRDefault="0075587B" w:rsidP="0033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BB689E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75587B" w:rsidRPr="00E11762" w14:paraId="37DE720F" w14:textId="77777777" w:rsidTr="0075587B">
        <w:tc>
          <w:tcPr>
            <w:tcW w:w="4212" w:type="dxa"/>
            <w:shd w:val="clear" w:color="auto" w:fill="auto"/>
          </w:tcPr>
          <w:p w14:paraId="545E5B4A" w14:textId="223D46D7" w:rsidR="0075587B" w:rsidRPr="00E11762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31 </w:t>
            </w:r>
            <w:r w:rsidRPr="00E117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F209276" w14:textId="275F3DA4" w:rsidR="0075587B" w:rsidRPr="004E5AAB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4E5AA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>313,30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>7</w:t>
            </w:r>
          </w:p>
        </w:tc>
        <w:tc>
          <w:tcPr>
            <w:tcW w:w="270" w:type="dxa"/>
          </w:tcPr>
          <w:p w14:paraId="2F9F9AF3" w14:textId="77777777" w:rsidR="0075587B" w:rsidRPr="004E5AAB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9082D34" w14:textId="407D2906" w:rsidR="0075587B" w:rsidRPr="004E5AAB" w:rsidRDefault="0075587B" w:rsidP="008A25A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0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4E5AA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10,00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7</w:t>
            </w:r>
            <w:r w:rsidRPr="004E5AA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69BADDF5" w14:textId="77777777" w:rsidR="0075587B" w:rsidRPr="004E5AAB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0E1F771" w14:textId="28BE25FF" w:rsidR="0075587B" w:rsidRPr="004E5AAB" w:rsidRDefault="0075587B" w:rsidP="00234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4E5AA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>323,314</w:t>
            </w:r>
          </w:p>
        </w:tc>
      </w:tr>
      <w:tr w:rsidR="0075587B" w:rsidRPr="00E11762" w14:paraId="129CC204" w14:textId="77777777" w:rsidTr="0075587B">
        <w:trPr>
          <w:trHeight w:hRule="exact" w:val="259"/>
        </w:trPr>
        <w:tc>
          <w:tcPr>
            <w:tcW w:w="4212" w:type="dxa"/>
            <w:shd w:val="clear" w:color="auto" w:fill="auto"/>
          </w:tcPr>
          <w:p w14:paraId="6BCA7247" w14:textId="77777777" w:rsidR="0075587B" w:rsidRPr="00E11762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508EFCE9" w14:textId="77777777" w:rsidR="0075587B" w:rsidRPr="00E11762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9095DE3" w14:textId="77777777" w:rsidR="0075587B" w:rsidRPr="00E11762" w:rsidRDefault="0075587B" w:rsidP="008A25A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63B53E" w14:textId="77777777" w:rsidR="0075587B" w:rsidRPr="00E11762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72CD4F4" w14:textId="77777777" w:rsidR="0075587B" w:rsidRPr="00E11762" w:rsidRDefault="0075587B" w:rsidP="008A25A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F26EC7" w14:textId="77777777" w:rsidR="0075587B" w:rsidRPr="00E11762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890B5D6" w14:textId="77777777" w:rsidR="0075587B" w:rsidRPr="00E11762" w:rsidRDefault="0075587B" w:rsidP="008A25A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5587B" w:rsidRPr="00E11762" w14:paraId="24086F0D" w14:textId="77777777" w:rsidTr="0075587B">
        <w:tc>
          <w:tcPr>
            <w:tcW w:w="4212" w:type="dxa"/>
            <w:shd w:val="clear" w:color="auto" w:fill="auto"/>
          </w:tcPr>
          <w:p w14:paraId="22CBBCD1" w14:textId="77777777" w:rsidR="0075587B" w:rsidRPr="00E11762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530" w:type="dxa"/>
            <w:vAlign w:val="bottom"/>
          </w:tcPr>
          <w:p w14:paraId="04219C81" w14:textId="77777777" w:rsidR="0075587B" w:rsidRPr="00E11762" w:rsidRDefault="0075587B" w:rsidP="008A25A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7DC307" w14:textId="77777777" w:rsidR="0075587B" w:rsidRPr="00E11762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BAFA5EE" w14:textId="77777777" w:rsidR="0075587B" w:rsidRPr="00E11762" w:rsidRDefault="0075587B" w:rsidP="008A25A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7D72C2" w14:textId="77777777" w:rsidR="0075587B" w:rsidRPr="00E11762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3A8210B" w14:textId="77777777" w:rsidR="0075587B" w:rsidRPr="00E11762" w:rsidRDefault="0075587B" w:rsidP="008A25A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5587B" w:rsidRPr="00E11762" w14:paraId="5D5DC6A2" w14:textId="77777777" w:rsidTr="0075587B">
        <w:tc>
          <w:tcPr>
            <w:tcW w:w="4212" w:type="dxa"/>
            <w:shd w:val="clear" w:color="auto" w:fill="auto"/>
          </w:tcPr>
          <w:p w14:paraId="72990735" w14:textId="0CCD6F23" w:rsidR="0075587B" w:rsidRPr="00E11762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1176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11762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E1176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3967368C" w14:textId="17D74B0B" w:rsidR="0075587B" w:rsidRPr="00D03FB0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D03FB0">
              <w:rPr>
                <w:rFonts w:asciiTheme="majorBidi" w:eastAsia="MS Mincho" w:hAnsiTheme="majorBidi" w:cstheme="majorBidi"/>
                <w:sz w:val="30"/>
                <w:szCs w:val="30"/>
              </w:rPr>
              <w:t>67,215</w:t>
            </w:r>
          </w:p>
        </w:tc>
        <w:tc>
          <w:tcPr>
            <w:tcW w:w="270" w:type="dxa"/>
          </w:tcPr>
          <w:p w14:paraId="47A46776" w14:textId="77777777" w:rsidR="0075587B" w:rsidRPr="00D03FB0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921E21A" w14:textId="346C3829" w:rsidR="0075587B" w:rsidRPr="00D03FB0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D03F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EBB6D1" w14:textId="77777777" w:rsidR="0075587B" w:rsidRPr="00D03FB0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4D152AF" w14:textId="14AC6EAB" w:rsidR="0075587B" w:rsidRPr="00D03FB0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D03FB0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67,215</w:t>
            </w:r>
          </w:p>
        </w:tc>
      </w:tr>
      <w:tr w:rsidR="0075587B" w:rsidRPr="00E11762" w14:paraId="02D3D475" w14:textId="77777777" w:rsidTr="0075587B">
        <w:tc>
          <w:tcPr>
            <w:tcW w:w="4212" w:type="dxa"/>
            <w:shd w:val="clear" w:color="auto" w:fill="auto"/>
          </w:tcPr>
          <w:p w14:paraId="719A247E" w14:textId="77777777" w:rsidR="0075587B" w:rsidRPr="00E11762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530" w:type="dxa"/>
            <w:vAlign w:val="bottom"/>
          </w:tcPr>
          <w:p w14:paraId="09BC211C" w14:textId="4389FDCA" w:rsidR="0075587B" w:rsidRPr="00E11762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</w:rPr>
              <w:t>23,483</w:t>
            </w:r>
          </w:p>
        </w:tc>
        <w:tc>
          <w:tcPr>
            <w:tcW w:w="270" w:type="dxa"/>
          </w:tcPr>
          <w:p w14:paraId="114ED7F0" w14:textId="77777777" w:rsidR="0075587B" w:rsidRPr="00E11762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8BEBE79" w14:textId="0846DDBB" w:rsidR="0075587B" w:rsidRPr="00E11762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689DE8D8" w14:textId="77777777" w:rsidR="0075587B" w:rsidRPr="00E11762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CFA8BDA" w14:textId="386984F9" w:rsidR="0075587B" w:rsidRPr="00E11762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E11762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23,483</w:t>
            </w:r>
          </w:p>
        </w:tc>
      </w:tr>
      <w:tr w:rsidR="0075587B" w:rsidRPr="00E11762" w14:paraId="4DDAE29A" w14:textId="77777777" w:rsidTr="0075587B">
        <w:tc>
          <w:tcPr>
            <w:tcW w:w="4212" w:type="dxa"/>
            <w:shd w:val="clear" w:color="auto" w:fill="auto"/>
          </w:tcPr>
          <w:p w14:paraId="3C54B45F" w14:textId="04C1322F" w:rsidR="0075587B" w:rsidRPr="00E11762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D277A08" w14:textId="431F0FE9" w:rsidR="0075587B" w:rsidRPr="00E11762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90,698</w:t>
            </w:r>
          </w:p>
        </w:tc>
        <w:tc>
          <w:tcPr>
            <w:tcW w:w="270" w:type="dxa"/>
          </w:tcPr>
          <w:p w14:paraId="5E81542E" w14:textId="77777777" w:rsidR="0075587B" w:rsidRPr="00E11762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287494C" w14:textId="2BDB46D1" w:rsidR="0075587B" w:rsidRPr="00E11762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E1176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3B13A141" w14:textId="77777777" w:rsidR="0075587B" w:rsidRPr="00E11762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B1E20BD" w14:textId="64860789" w:rsidR="0075587B" w:rsidRPr="00E11762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E1176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  <w:t>90,698</w:t>
            </w:r>
          </w:p>
        </w:tc>
      </w:tr>
      <w:tr w:rsidR="0075587B" w:rsidRPr="00E11762" w14:paraId="014E8591" w14:textId="77777777" w:rsidTr="0075587B">
        <w:tc>
          <w:tcPr>
            <w:tcW w:w="4212" w:type="dxa"/>
          </w:tcPr>
          <w:p w14:paraId="6134162B" w14:textId="77777777" w:rsidR="0075587B" w:rsidRPr="00E11762" w:rsidRDefault="0075587B" w:rsidP="00274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530" w:type="dxa"/>
            <w:shd w:val="clear" w:color="auto" w:fill="auto"/>
          </w:tcPr>
          <w:p w14:paraId="023479B4" w14:textId="5346153E" w:rsidR="0075587B" w:rsidRPr="009B123E" w:rsidRDefault="0075587B" w:rsidP="00274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9B123E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32,429 </w:t>
            </w:r>
          </w:p>
        </w:tc>
        <w:tc>
          <w:tcPr>
            <w:tcW w:w="270" w:type="dxa"/>
            <w:shd w:val="clear" w:color="auto" w:fill="auto"/>
          </w:tcPr>
          <w:p w14:paraId="322D9175" w14:textId="77777777" w:rsidR="0075587B" w:rsidRPr="009B123E" w:rsidRDefault="0075587B" w:rsidP="00274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9320FA6" w14:textId="296FC703" w:rsidR="0075587B" w:rsidRPr="0033069B" w:rsidRDefault="0075587B" w:rsidP="00274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33069B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8F0B21" w14:textId="77777777" w:rsidR="0075587B" w:rsidRPr="009B123E" w:rsidRDefault="0075587B" w:rsidP="00274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7AAAB0D3" w14:textId="64600C9B" w:rsidR="0075587B" w:rsidRPr="009B123E" w:rsidRDefault="0075587B" w:rsidP="00274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9B123E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32,429 </w:t>
            </w:r>
          </w:p>
        </w:tc>
      </w:tr>
      <w:tr w:rsidR="0075587B" w:rsidRPr="00E11762" w14:paraId="7B4CBEFB" w14:textId="77777777" w:rsidTr="0075587B">
        <w:tc>
          <w:tcPr>
            <w:tcW w:w="4212" w:type="dxa"/>
          </w:tcPr>
          <w:p w14:paraId="3C66C958" w14:textId="696E95E7" w:rsidR="0075587B" w:rsidRPr="00E11762" w:rsidRDefault="0075587B" w:rsidP="00274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21BA18" w14:textId="1092DBB1" w:rsidR="0075587B" w:rsidRPr="009B123E" w:rsidRDefault="0075587B" w:rsidP="00274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9B123E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123,127</w:t>
            </w:r>
          </w:p>
        </w:tc>
        <w:tc>
          <w:tcPr>
            <w:tcW w:w="270" w:type="dxa"/>
            <w:shd w:val="clear" w:color="auto" w:fill="auto"/>
          </w:tcPr>
          <w:p w14:paraId="6CECD726" w14:textId="77777777" w:rsidR="0075587B" w:rsidRPr="009B123E" w:rsidRDefault="0075587B" w:rsidP="00274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5506C1FE" w14:textId="403298E7" w:rsidR="0075587B" w:rsidRPr="009B123E" w:rsidRDefault="0075587B" w:rsidP="00274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9B123E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4D0A68" w14:textId="77777777" w:rsidR="0075587B" w:rsidRPr="009B123E" w:rsidRDefault="0075587B" w:rsidP="00274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952F84" w14:textId="7F9905E5" w:rsidR="0075587B" w:rsidRPr="009B123E" w:rsidRDefault="0075587B" w:rsidP="00274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9B123E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123,127</w:t>
            </w:r>
          </w:p>
        </w:tc>
      </w:tr>
      <w:tr w:rsidR="0075587B" w:rsidRPr="00E11762" w14:paraId="0C36A51D" w14:textId="77777777" w:rsidTr="00D63A92">
        <w:trPr>
          <w:trHeight w:hRule="exact" w:val="259"/>
        </w:trPr>
        <w:tc>
          <w:tcPr>
            <w:tcW w:w="4212" w:type="dxa"/>
            <w:shd w:val="clear" w:color="auto" w:fill="auto"/>
          </w:tcPr>
          <w:p w14:paraId="4A478FD4" w14:textId="77777777" w:rsidR="0075587B" w:rsidRPr="00E11762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3CCB6E1" w14:textId="77777777" w:rsidR="0075587B" w:rsidRPr="00E11762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90D365" w14:textId="77777777" w:rsidR="0075587B" w:rsidRPr="00E11762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20A94B2" w14:textId="77777777" w:rsidR="0075587B" w:rsidRPr="00E11762" w:rsidRDefault="0075587B" w:rsidP="008A25A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F743B0" w14:textId="77777777" w:rsidR="0075587B" w:rsidRPr="00E11762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AEC744D" w14:textId="77777777" w:rsidR="0075587B" w:rsidRPr="00E11762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75587B" w:rsidRPr="00E11762" w14:paraId="4ADED1ED" w14:textId="77777777" w:rsidTr="00D63A92">
        <w:tc>
          <w:tcPr>
            <w:tcW w:w="4212" w:type="dxa"/>
            <w:shd w:val="clear" w:color="auto" w:fill="auto"/>
          </w:tcPr>
          <w:p w14:paraId="2768F5D2" w14:textId="77777777" w:rsidR="0075587B" w:rsidRPr="00E11762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530" w:type="dxa"/>
            <w:vAlign w:val="bottom"/>
          </w:tcPr>
          <w:p w14:paraId="43E3B5BA" w14:textId="77777777" w:rsidR="0075587B" w:rsidRPr="00E11762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BF7133" w14:textId="77777777" w:rsidR="0075587B" w:rsidRPr="00E11762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8665B2F" w14:textId="77777777" w:rsidR="0075587B" w:rsidRPr="00E11762" w:rsidRDefault="0075587B" w:rsidP="008A25AE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C519FB" w14:textId="77777777" w:rsidR="0075587B" w:rsidRPr="00E11762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982680E" w14:textId="77777777" w:rsidR="0075587B" w:rsidRPr="00E11762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75587B" w:rsidRPr="00E11762" w14:paraId="7B13487B" w14:textId="77777777" w:rsidTr="00D63A92">
        <w:tc>
          <w:tcPr>
            <w:tcW w:w="4212" w:type="dxa"/>
            <w:shd w:val="clear" w:color="auto" w:fill="auto"/>
          </w:tcPr>
          <w:p w14:paraId="78852FBD" w14:textId="66B9984B" w:rsidR="0075587B" w:rsidRPr="00E11762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203FE56E" w14:textId="4FBADCB2" w:rsidR="0075587B" w:rsidRPr="00E11762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16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173,149</w:t>
            </w:r>
          </w:p>
        </w:tc>
        <w:tc>
          <w:tcPr>
            <w:tcW w:w="270" w:type="dxa"/>
          </w:tcPr>
          <w:p w14:paraId="4E517FFB" w14:textId="77777777" w:rsidR="0075587B" w:rsidRPr="00E11762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16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27A7A3EA" w14:textId="4EB1701B" w:rsidR="0075587B" w:rsidRPr="00E11762" w:rsidRDefault="0075587B" w:rsidP="008A25AE">
            <w:pPr>
              <w:pStyle w:val="acctfourfigures"/>
              <w:tabs>
                <w:tab w:val="clear" w:pos="765"/>
                <w:tab w:val="decimal" w:pos="1040"/>
              </w:tabs>
              <w:spacing w:line="216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20,173</w:t>
            </w:r>
          </w:p>
        </w:tc>
        <w:tc>
          <w:tcPr>
            <w:tcW w:w="270" w:type="dxa"/>
          </w:tcPr>
          <w:p w14:paraId="654818C7" w14:textId="77777777" w:rsidR="0075587B" w:rsidRPr="00E11762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16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19EB8328" w14:textId="082694AD" w:rsidR="0075587B" w:rsidRPr="00E11762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16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E1176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  <w:t>193,322</w:t>
            </w:r>
          </w:p>
        </w:tc>
      </w:tr>
      <w:tr w:rsidR="0075587B" w:rsidRPr="00E11762" w14:paraId="7C949058" w14:textId="77777777" w:rsidTr="0075587B">
        <w:tc>
          <w:tcPr>
            <w:tcW w:w="4212" w:type="dxa"/>
            <w:shd w:val="clear" w:color="auto" w:fill="auto"/>
          </w:tcPr>
          <w:p w14:paraId="2DD0844E" w14:textId="3A5CF042" w:rsidR="0075587B" w:rsidRPr="0075587B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558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5587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558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5587B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C29E716" w14:textId="653574C0" w:rsidR="0075587B" w:rsidRPr="0075587B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16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75587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190,180</w:t>
            </w:r>
          </w:p>
        </w:tc>
        <w:tc>
          <w:tcPr>
            <w:tcW w:w="270" w:type="dxa"/>
          </w:tcPr>
          <w:p w14:paraId="6E933DA3" w14:textId="77777777" w:rsidR="0075587B" w:rsidRPr="0075587B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16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1B07FCA" w14:textId="3E7FEB55" w:rsidR="0075587B" w:rsidRPr="0075587B" w:rsidRDefault="0075587B" w:rsidP="008A25AE">
            <w:pPr>
              <w:pStyle w:val="acctfourfigures"/>
              <w:tabs>
                <w:tab w:val="clear" w:pos="765"/>
                <w:tab w:val="decimal" w:pos="1040"/>
              </w:tabs>
              <w:spacing w:line="216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58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10,007</w:t>
            </w:r>
          </w:p>
        </w:tc>
        <w:tc>
          <w:tcPr>
            <w:tcW w:w="270" w:type="dxa"/>
          </w:tcPr>
          <w:p w14:paraId="0B233FAE" w14:textId="77777777" w:rsidR="0075587B" w:rsidRPr="00E11762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16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24E9AC6" w14:textId="05DFC934" w:rsidR="0075587B" w:rsidRPr="00E11762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16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  <w:t>200,187</w:t>
            </w:r>
          </w:p>
        </w:tc>
      </w:tr>
      <w:tr w:rsidR="0075587B" w:rsidRPr="00E11762" w14:paraId="3DDEB83F" w14:textId="77777777" w:rsidTr="0075587B">
        <w:tc>
          <w:tcPr>
            <w:tcW w:w="4212" w:type="dxa"/>
            <w:shd w:val="clear" w:color="auto" w:fill="auto"/>
          </w:tcPr>
          <w:p w14:paraId="106F3402" w14:textId="77777777" w:rsidR="0075587B" w:rsidRPr="00E11762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2C55CFF9" w14:textId="77777777" w:rsidR="0075587B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16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3185A25" w14:textId="77777777" w:rsidR="0075587B" w:rsidRPr="00E11762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16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084743B7" w14:textId="77777777" w:rsidR="0075587B" w:rsidRDefault="0075587B" w:rsidP="008A25AE">
            <w:pPr>
              <w:pStyle w:val="acctfourfigures"/>
              <w:tabs>
                <w:tab w:val="clear" w:pos="765"/>
                <w:tab w:val="decimal" w:pos="1040"/>
              </w:tabs>
              <w:spacing w:line="216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0FD8A24" w14:textId="77777777" w:rsidR="0075587B" w:rsidRPr="00E11762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16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09A94592" w14:textId="77777777" w:rsidR="0075587B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16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</w:tbl>
    <w:p w14:paraId="33F8E1F7" w14:textId="77777777" w:rsidR="00FE5CE6" w:rsidRDefault="00FE5CE6">
      <w:r>
        <w:br w:type="page"/>
      </w:r>
    </w:p>
    <w:tbl>
      <w:tblPr>
        <w:tblW w:w="934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212"/>
        <w:gridCol w:w="1530"/>
        <w:gridCol w:w="270"/>
        <w:gridCol w:w="1530"/>
        <w:gridCol w:w="270"/>
        <w:gridCol w:w="1530"/>
      </w:tblGrid>
      <w:tr w:rsidR="0075587B" w:rsidRPr="00E11762" w14:paraId="1A5062B2" w14:textId="77777777" w:rsidTr="0075587B">
        <w:tc>
          <w:tcPr>
            <w:tcW w:w="4212" w:type="dxa"/>
            <w:shd w:val="clear" w:color="auto" w:fill="auto"/>
          </w:tcPr>
          <w:p w14:paraId="5BD43F8C" w14:textId="7C6B1B07" w:rsidR="0075587B" w:rsidRPr="00E11762" w:rsidRDefault="0075587B" w:rsidP="008A25AE">
            <w:pPr>
              <w:rPr>
                <w:sz w:val="30"/>
                <w:szCs w:val="30"/>
              </w:rPr>
            </w:pPr>
            <w:r w:rsidRPr="00E11762">
              <w:rPr>
                <w:sz w:val="30"/>
                <w:szCs w:val="30"/>
              </w:rPr>
              <w:br w:type="page"/>
            </w:r>
          </w:p>
        </w:tc>
        <w:tc>
          <w:tcPr>
            <w:tcW w:w="5130" w:type="dxa"/>
            <w:gridSpan w:val="5"/>
            <w:vAlign w:val="bottom"/>
          </w:tcPr>
          <w:p w14:paraId="48F2811F" w14:textId="1E8A030E" w:rsidR="0075587B" w:rsidRPr="00E11762" w:rsidRDefault="0075587B" w:rsidP="008A25A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1176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E1176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75587B" w:rsidRPr="00E11762" w14:paraId="1A125F5B" w14:textId="77777777" w:rsidTr="0075587B">
        <w:tc>
          <w:tcPr>
            <w:tcW w:w="4212" w:type="dxa"/>
            <w:shd w:val="clear" w:color="auto" w:fill="auto"/>
          </w:tcPr>
          <w:p w14:paraId="6CD68BC1" w14:textId="77777777" w:rsidR="0075587B" w:rsidRPr="00E11762" w:rsidRDefault="0075587B" w:rsidP="008A25AE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B718D98" w14:textId="77777777" w:rsidR="0075587B" w:rsidRPr="00E11762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>โปรแกรม</w:t>
            </w:r>
          </w:p>
          <w:p w14:paraId="0E51D4F7" w14:textId="77777777" w:rsidR="0075587B" w:rsidRPr="00E11762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คอมพิวเตอร์</w:t>
            </w:r>
          </w:p>
          <w:p w14:paraId="7463CBEA" w14:textId="77777777" w:rsidR="0075587B" w:rsidRPr="00E11762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และลิขสิทธิ์</w:t>
            </w:r>
          </w:p>
          <w:p w14:paraId="3392B516" w14:textId="77777777" w:rsidR="0075587B" w:rsidRPr="00E11762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270" w:type="dxa"/>
            <w:vAlign w:val="bottom"/>
          </w:tcPr>
          <w:p w14:paraId="1E39E82F" w14:textId="77777777" w:rsidR="0075587B" w:rsidRPr="00E11762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E8D08B9" w14:textId="77777777" w:rsidR="0075587B" w:rsidRPr="00E11762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>โปรแกรม</w:t>
            </w:r>
          </w:p>
          <w:p w14:paraId="73947D24" w14:textId="77777777" w:rsidR="0075587B" w:rsidRPr="00E11762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>คอมพิวเตอร์</w:t>
            </w:r>
          </w:p>
          <w:p w14:paraId="2291C96A" w14:textId="77777777" w:rsidR="0075587B" w:rsidRPr="00E11762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270" w:type="dxa"/>
            <w:vAlign w:val="bottom"/>
          </w:tcPr>
          <w:p w14:paraId="4DE89A62" w14:textId="77777777" w:rsidR="0075587B" w:rsidRPr="00E11762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F778840" w14:textId="77777777" w:rsidR="0075587B" w:rsidRPr="00E11762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7B2F99B" w14:textId="77777777" w:rsidR="0075587B" w:rsidRPr="00E11762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81EA0FB" w14:textId="77777777" w:rsidR="0075587B" w:rsidRPr="00E11762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75587B" w:rsidRPr="00E11762" w14:paraId="3C5B5388" w14:textId="77777777" w:rsidTr="0075587B">
        <w:tc>
          <w:tcPr>
            <w:tcW w:w="4212" w:type="dxa"/>
          </w:tcPr>
          <w:p w14:paraId="68987669" w14:textId="77777777" w:rsidR="0075587B" w:rsidRPr="00E11762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30" w:type="dxa"/>
            <w:gridSpan w:val="5"/>
          </w:tcPr>
          <w:p w14:paraId="6FDAEA4C" w14:textId="77777777" w:rsidR="0075587B" w:rsidRPr="00E11762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1176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5587B" w:rsidRPr="00E11762" w14:paraId="17EA9A8D" w14:textId="77777777" w:rsidTr="0075587B">
        <w:tc>
          <w:tcPr>
            <w:tcW w:w="4212" w:type="dxa"/>
            <w:shd w:val="clear" w:color="auto" w:fill="auto"/>
          </w:tcPr>
          <w:p w14:paraId="2A11B093" w14:textId="77777777" w:rsidR="0075587B" w:rsidRPr="00E11762" w:rsidRDefault="0075587B" w:rsidP="008A25AE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30" w:type="dxa"/>
            <w:vAlign w:val="bottom"/>
          </w:tcPr>
          <w:p w14:paraId="0B37667C" w14:textId="77777777" w:rsidR="0075587B" w:rsidRPr="00E11762" w:rsidRDefault="0075587B" w:rsidP="008A25AE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634C41" w14:textId="77777777" w:rsidR="0075587B" w:rsidRPr="00E11762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7715611" w14:textId="77777777" w:rsidR="0075587B" w:rsidRPr="00E11762" w:rsidRDefault="0075587B" w:rsidP="008A25AE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FFBF11" w14:textId="77777777" w:rsidR="0075587B" w:rsidRPr="00E11762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B51B070" w14:textId="77777777" w:rsidR="0075587B" w:rsidRPr="00E11762" w:rsidRDefault="0075587B" w:rsidP="008A25AE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5587B" w:rsidRPr="00E11762" w14:paraId="60C23F16" w14:textId="77777777" w:rsidTr="0075587B">
        <w:tc>
          <w:tcPr>
            <w:tcW w:w="4212" w:type="dxa"/>
            <w:shd w:val="clear" w:color="auto" w:fill="auto"/>
          </w:tcPr>
          <w:p w14:paraId="1E37BFE2" w14:textId="6A88B436" w:rsidR="0075587B" w:rsidRPr="00E11762" w:rsidRDefault="0075587B" w:rsidP="008A25AE">
            <w:pPr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1176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E1176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530" w:type="dxa"/>
          </w:tcPr>
          <w:p w14:paraId="48D7125E" w14:textId="1632C117" w:rsidR="0075587B" w:rsidRPr="00D03FB0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03FB0">
              <w:rPr>
                <w:rFonts w:asciiTheme="majorBidi" w:hAnsiTheme="majorBidi" w:cstheme="majorBidi"/>
                <w:sz w:val="30"/>
                <w:szCs w:val="30"/>
              </w:rPr>
              <w:t>12,701</w:t>
            </w:r>
          </w:p>
        </w:tc>
        <w:tc>
          <w:tcPr>
            <w:tcW w:w="270" w:type="dxa"/>
          </w:tcPr>
          <w:p w14:paraId="7DE872A4" w14:textId="77777777" w:rsidR="0075587B" w:rsidRPr="00D03FB0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982FD41" w14:textId="75663FC9" w:rsidR="0075587B" w:rsidRPr="00D03FB0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03FB0">
              <w:rPr>
                <w:rFonts w:asciiTheme="majorBidi" w:hAnsiTheme="majorBidi" w:cstheme="majorBidi"/>
                <w:sz w:val="30"/>
                <w:szCs w:val="30"/>
              </w:rPr>
              <w:t>2,657</w:t>
            </w:r>
          </w:p>
        </w:tc>
        <w:tc>
          <w:tcPr>
            <w:tcW w:w="270" w:type="dxa"/>
          </w:tcPr>
          <w:p w14:paraId="113A943D" w14:textId="77777777" w:rsidR="0075587B" w:rsidRPr="00D03FB0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F5591AC" w14:textId="610E35A7" w:rsidR="0075587B" w:rsidRPr="00D03FB0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03FB0">
              <w:rPr>
                <w:rFonts w:asciiTheme="majorBidi" w:hAnsiTheme="majorBidi" w:cstheme="majorBidi"/>
                <w:sz w:val="30"/>
                <w:szCs w:val="30"/>
              </w:rPr>
              <w:t>15,358</w:t>
            </w:r>
          </w:p>
        </w:tc>
      </w:tr>
      <w:tr w:rsidR="0075587B" w:rsidRPr="00E11762" w14:paraId="738E3460" w14:textId="77777777" w:rsidTr="0075587B">
        <w:tc>
          <w:tcPr>
            <w:tcW w:w="4212" w:type="dxa"/>
            <w:shd w:val="clear" w:color="auto" w:fill="auto"/>
          </w:tcPr>
          <w:p w14:paraId="6FE5E248" w14:textId="032807F6" w:rsidR="0075587B" w:rsidRPr="00E11762" w:rsidRDefault="0075587B" w:rsidP="008A25A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30" w:type="dxa"/>
          </w:tcPr>
          <w:p w14:paraId="29788D2D" w14:textId="792D391B" w:rsidR="0075587B" w:rsidRPr="00E11762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</w:rPr>
              <w:t>5,386</w:t>
            </w:r>
          </w:p>
        </w:tc>
        <w:tc>
          <w:tcPr>
            <w:tcW w:w="270" w:type="dxa"/>
          </w:tcPr>
          <w:p w14:paraId="10CCAE59" w14:textId="77777777" w:rsidR="0075587B" w:rsidRPr="00E11762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7494C40" w14:textId="56F4C129" w:rsidR="0075587B" w:rsidRPr="00E11762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</w:rPr>
              <w:t>20,800</w:t>
            </w:r>
          </w:p>
        </w:tc>
        <w:tc>
          <w:tcPr>
            <w:tcW w:w="270" w:type="dxa"/>
          </w:tcPr>
          <w:p w14:paraId="71FEE466" w14:textId="77777777" w:rsidR="0075587B" w:rsidRPr="00E11762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A8D2340" w14:textId="06A32195" w:rsidR="0075587B" w:rsidRPr="00E11762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</w:rPr>
              <w:t>26,186</w:t>
            </w:r>
          </w:p>
        </w:tc>
      </w:tr>
      <w:tr w:rsidR="0075587B" w:rsidRPr="00E11762" w14:paraId="1363E030" w14:textId="77777777" w:rsidTr="0075587B">
        <w:tc>
          <w:tcPr>
            <w:tcW w:w="4212" w:type="dxa"/>
            <w:shd w:val="clear" w:color="auto" w:fill="auto"/>
          </w:tcPr>
          <w:p w14:paraId="16FB1366" w14:textId="15472041" w:rsidR="0075587B" w:rsidRPr="00E11762" w:rsidRDefault="0075587B" w:rsidP="008A25A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530" w:type="dxa"/>
          </w:tcPr>
          <w:p w14:paraId="33270FB2" w14:textId="6E1762F4" w:rsidR="0075587B" w:rsidRPr="00E11762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91FC59" w14:textId="77777777" w:rsidR="0075587B" w:rsidRPr="00E11762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78AD6A0" w14:textId="2628361E" w:rsidR="0075587B" w:rsidRPr="00E11762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</w:rPr>
              <w:t>(10)</w:t>
            </w:r>
          </w:p>
        </w:tc>
        <w:tc>
          <w:tcPr>
            <w:tcW w:w="270" w:type="dxa"/>
          </w:tcPr>
          <w:p w14:paraId="74586800" w14:textId="77777777" w:rsidR="0075587B" w:rsidRPr="00E11762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E9ACAD2" w14:textId="6DD4DD6E" w:rsidR="0075587B" w:rsidRPr="00E11762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</w:rPr>
              <w:t>(10)</w:t>
            </w:r>
          </w:p>
        </w:tc>
      </w:tr>
      <w:tr w:rsidR="0075587B" w:rsidRPr="00E11762" w14:paraId="1F6B4D12" w14:textId="77777777" w:rsidTr="0075587B">
        <w:tc>
          <w:tcPr>
            <w:tcW w:w="4212" w:type="dxa"/>
            <w:shd w:val="clear" w:color="auto" w:fill="auto"/>
          </w:tcPr>
          <w:p w14:paraId="3A70B04C" w14:textId="5EF6CB35" w:rsidR="0075587B" w:rsidRPr="00E11762" w:rsidRDefault="0075587B" w:rsidP="008A25A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1DFD560" w14:textId="1BF46893" w:rsidR="0075587B" w:rsidRPr="00E11762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</w:rPr>
              <w:t>6,16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309BCBC" w14:textId="77777777" w:rsidR="0075587B" w:rsidRPr="00E11762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79A51B0" w14:textId="1DDE77D4" w:rsidR="0075587B" w:rsidRPr="00E11762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</w:rPr>
              <w:t>(6,16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E1176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63C9B2A" w14:textId="77777777" w:rsidR="0075587B" w:rsidRPr="00E11762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E196603" w14:textId="13242654" w:rsidR="0075587B" w:rsidRPr="00E11762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5587B" w:rsidRPr="00E11762" w14:paraId="129D9431" w14:textId="77777777" w:rsidTr="0075587B">
        <w:tc>
          <w:tcPr>
            <w:tcW w:w="4212" w:type="dxa"/>
            <w:shd w:val="clear" w:color="auto" w:fill="auto"/>
          </w:tcPr>
          <w:p w14:paraId="799C5BB0" w14:textId="3B995CAC" w:rsidR="0075587B" w:rsidRPr="00E11762" w:rsidRDefault="0075587B" w:rsidP="00755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09B2984" w14:textId="0C594C28" w:rsidR="0075587B" w:rsidRPr="00E11762" w:rsidRDefault="0075587B" w:rsidP="008A25AE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24,25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B9461A0" w14:textId="77777777" w:rsidR="0075587B" w:rsidRPr="00E11762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6722B91" w14:textId="092943AA" w:rsidR="0075587B" w:rsidRPr="00E11762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E117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17,279</w:t>
            </w:r>
          </w:p>
        </w:tc>
        <w:tc>
          <w:tcPr>
            <w:tcW w:w="270" w:type="dxa"/>
          </w:tcPr>
          <w:p w14:paraId="64FE17A4" w14:textId="77777777" w:rsidR="0075587B" w:rsidRPr="00E11762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2DDD0BD" w14:textId="459059B6" w:rsidR="0075587B" w:rsidRPr="00E11762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E117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41,53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  <w:tr w:rsidR="0075587B" w:rsidRPr="00E11762" w14:paraId="2971D11D" w14:textId="77777777" w:rsidTr="0075587B">
        <w:tc>
          <w:tcPr>
            <w:tcW w:w="4212" w:type="dxa"/>
            <w:shd w:val="clear" w:color="auto" w:fill="auto"/>
          </w:tcPr>
          <w:p w14:paraId="424AD1C0" w14:textId="47AE78CD" w:rsidR="0075587B" w:rsidRPr="00E11762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30" w:type="dxa"/>
          </w:tcPr>
          <w:p w14:paraId="6117D54F" w14:textId="389C5F46" w:rsidR="0075587B" w:rsidRPr="00D278F5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  <w:r w:rsidRPr="00D278F5"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  <w:t>4,634</w:t>
            </w:r>
          </w:p>
        </w:tc>
        <w:tc>
          <w:tcPr>
            <w:tcW w:w="270" w:type="dxa"/>
          </w:tcPr>
          <w:p w14:paraId="6A5F131C" w14:textId="77777777" w:rsidR="0075587B" w:rsidRPr="00D278F5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C6D0A16" w14:textId="3713CD4B" w:rsidR="0075587B" w:rsidRPr="00894A72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894A72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17,328</w:t>
            </w:r>
          </w:p>
        </w:tc>
        <w:tc>
          <w:tcPr>
            <w:tcW w:w="270" w:type="dxa"/>
          </w:tcPr>
          <w:p w14:paraId="5E28E3EE" w14:textId="77777777" w:rsidR="0075587B" w:rsidRPr="00894A72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1BCF78D" w14:textId="54874007" w:rsidR="0075587B" w:rsidRPr="00894A72" w:rsidRDefault="0075587B" w:rsidP="008A2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894A72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21,962</w:t>
            </w:r>
          </w:p>
        </w:tc>
      </w:tr>
      <w:tr w:rsidR="0075587B" w:rsidRPr="00E11762" w14:paraId="03A805B4" w14:textId="77777777" w:rsidTr="0075587B">
        <w:tc>
          <w:tcPr>
            <w:tcW w:w="4212" w:type="dxa"/>
            <w:shd w:val="clear" w:color="auto" w:fill="auto"/>
          </w:tcPr>
          <w:p w14:paraId="10DD6E30" w14:textId="3830956C" w:rsidR="0075587B" w:rsidRPr="00E11762" w:rsidRDefault="0075587B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530" w:type="dxa"/>
          </w:tcPr>
          <w:p w14:paraId="2F13D787" w14:textId="3AE10F40" w:rsidR="0075587B" w:rsidRPr="00E11762" w:rsidRDefault="0075587B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BB0E69"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</w:p>
        </w:tc>
        <w:tc>
          <w:tcPr>
            <w:tcW w:w="270" w:type="dxa"/>
          </w:tcPr>
          <w:p w14:paraId="27401702" w14:textId="77777777" w:rsidR="0075587B" w:rsidRPr="00E11762" w:rsidRDefault="0075587B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60BF6DB5" w14:textId="3F131A6A" w:rsidR="0075587B" w:rsidRPr="00894A72" w:rsidRDefault="0075587B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894A72">
              <w:rPr>
                <w:rFonts w:asciiTheme="majorBidi" w:hAnsiTheme="majorBidi" w:cstheme="majorBidi"/>
                <w:sz w:val="30"/>
                <w:szCs w:val="30"/>
              </w:rPr>
              <w:t>(82)</w:t>
            </w:r>
          </w:p>
        </w:tc>
        <w:tc>
          <w:tcPr>
            <w:tcW w:w="270" w:type="dxa"/>
          </w:tcPr>
          <w:p w14:paraId="2AE0AB9F" w14:textId="77777777" w:rsidR="0075587B" w:rsidRPr="00894A72" w:rsidRDefault="0075587B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0824B7B3" w14:textId="7921BF3C" w:rsidR="0075587B" w:rsidRPr="00894A72" w:rsidRDefault="0075587B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894A72">
              <w:rPr>
                <w:rFonts w:asciiTheme="majorBidi" w:hAnsiTheme="majorBidi" w:cstheme="majorBidi"/>
                <w:sz w:val="30"/>
                <w:szCs w:val="30"/>
              </w:rPr>
              <w:t>(82)</w:t>
            </w:r>
          </w:p>
        </w:tc>
      </w:tr>
      <w:tr w:rsidR="0075587B" w:rsidRPr="00E11762" w14:paraId="7EC5F8FD" w14:textId="77777777" w:rsidTr="0075587B">
        <w:tc>
          <w:tcPr>
            <w:tcW w:w="4212" w:type="dxa"/>
            <w:shd w:val="clear" w:color="auto" w:fill="auto"/>
          </w:tcPr>
          <w:p w14:paraId="64FBC358" w14:textId="239143AD" w:rsidR="0075587B" w:rsidRPr="00E11762" w:rsidRDefault="0075587B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812C5ED" w14:textId="16DE11ED" w:rsidR="0075587B" w:rsidRPr="00BB0E69" w:rsidRDefault="0075587B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B0E69">
              <w:rPr>
                <w:rFonts w:asciiTheme="majorBidi" w:hAnsiTheme="majorBidi" w:cstheme="majorBidi"/>
                <w:sz w:val="30"/>
                <w:szCs w:val="30"/>
              </w:rPr>
              <w:t xml:space="preserve">24,518 </w:t>
            </w:r>
          </w:p>
        </w:tc>
        <w:tc>
          <w:tcPr>
            <w:tcW w:w="270" w:type="dxa"/>
          </w:tcPr>
          <w:p w14:paraId="03401215" w14:textId="77777777" w:rsidR="0075587B" w:rsidRPr="00E11762" w:rsidRDefault="0075587B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C026235" w14:textId="60626EE9" w:rsidR="0075587B" w:rsidRPr="00BB0E69" w:rsidRDefault="0075587B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B0E69">
              <w:rPr>
                <w:rFonts w:asciiTheme="majorBidi" w:hAnsiTheme="majorBidi" w:cstheme="majorBidi"/>
                <w:sz w:val="30"/>
                <w:szCs w:val="30"/>
              </w:rPr>
              <w:t>(24,518)</w:t>
            </w:r>
          </w:p>
        </w:tc>
        <w:tc>
          <w:tcPr>
            <w:tcW w:w="270" w:type="dxa"/>
          </w:tcPr>
          <w:p w14:paraId="127E560A" w14:textId="77777777" w:rsidR="0075587B" w:rsidRPr="00E11762" w:rsidRDefault="0075587B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3B76C64" w14:textId="1B135D39" w:rsidR="0075587B" w:rsidRPr="00BB0E69" w:rsidRDefault="00F12C2C" w:rsidP="00F12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7"/>
                <w:tab w:val="decimal" w:pos="974"/>
              </w:tabs>
              <w:spacing w:line="240" w:lineRule="auto"/>
              <w:ind w:right="-4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   </w:t>
            </w:r>
            <w:r w:rsidR="0075587B" w:rsidRPr="00BB0E69"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</w:p>
        </w:tc>
      </w:tr>
      <w:tr w:rsidR="0075587B" w:rsidRPr="00E11762" w14:paraId="5C3A5E4D" w14:textId="77777777" w:rsidTr="0075587B">
        <w:tc>
          <w:tcPr>
            <w:tcW w:w="4212" w:type="dxa"/>
            <w:shd w:val="clear" w:color="auto" w:fill="auto"/>
          </w:tcPr>
          <w:p w14:paraId="629D3F9F" w14:textId="0A1BAE8B" w:rsidR="0075587B" w:rsidRPr="00E11762" w:rsidRDefault="0075587B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442BA62" w14:textId="35C8B2D1" w:rsidR="0075587B" w:rsidRPr="00BB0E69" w:rsidRDefault="0075587B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0E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53,407 </w:t>
            </w:r>
          </w:p>
        </w:tc>
        <w:tc>
          <w:tcPr>
            <w:tcW w:w="270" w:type="dxa"/>
          </w:tcPr>
          <w:p w14:paraId="3EF539B6" w14:textId="77777777" w:rsidR="0075587B" w:rsidRPr="00BB0E69" w:rsidRDefault="0075587B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0B3DB8C" w14:textId="6B390A06" w:rsidR="0075587B" w:rsidRPr="00BB0E69" w:rsidRDefault="0075587B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0E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10,007 </w:t>
            </w:r>
          </w:p>
        </w:tc>
        <w:tc>
          <w:tcPr>
            <w:tcW w:w="270" w:type="dxa"/>
          </w:tcPr>
          <w:p w14:paraId="6EFA814B" w14:textId="77777777" w:rsidR="0075587B" w:rsidRPr="00BB0E69" w:rsidRDefault="0075587B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B3F089E" w14:textId="0DD2A0CC" w:rsidR="0075587B" w:rsidRPr="00BB0E69" w:rsidRDefault="0075587B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0E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63,414 </w:t>
            </w:r>
          </w:p>
        </w:tc>
      </w:tr>
      <w:tr w:rsidR="0075587B" w:rsidRPr="00E11762" w14:paraId="4FAF89EC" w14:textId="77777777" w:rsidTr="0075587B">
        <w:trPr>
          <w:trHeight w:val="118"/>
        </w:trPr>
        <w:tc>
          <w:tcPr>
            <w:tcW w:w="4212" w:type="dxa"/>
            <w:shd w:val="clear" w:color="auto" w:fill="auto"/>
          </w:tcPr>
          <w:p w14:paraId="7C7B8CD6" w14:textId="77777777" w:rsidR="0075587B" w:rsidRPr="00177B9E" w:rsidRDefault="0075587B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07C2539" w14:textId="77777777" w:rsidR="0075587B" w:rsidRPr="00E11762" w:rsidRDefault="0075587B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12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ACA705" w14:textId="77777777" w:rsidR="0075587B" w:rsidRPr="00E11762" w:rsidRDefault="0075587B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12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B901DD8" w14:textId="77777777" w:rsidR="0075587B" w:rsidRPr="00E11762" w:rsidRDefault="0075587B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12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D5B5B1" w14:textId="77777777" w:rsidR="0075587B" w:rsidRPr="00E11762" w:rsidRDefault="0075587B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12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BA8396C" w14:textId="77777777" w:rsidR="0075587B" w:rsidRPr="00E11762" w:rsidRDefault="0075587B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12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5587B" w:rsidRPr="00E11762" w14:paraId="10A8F927" w14:textId="77777777" w:rsidTr="0075587B">
        <w:tc>
          <w:tcPr>
            <w:tcW w:w="4212" w:type="dxa"/>
            <w:shd w:val="clear" w:color="auto" w:fill="auto"/>
          </w:tcPr>
          <w:p w14:paraId="0E7006CD" w14:textId="77777777" w:rsidR="0075587B" w:rsidRPr="00E11762" w:rsidRDefault="0075587B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530" w:type="dxa"/>
          </w:tcPr>
          <w:p w14:paraId="716F631C" w14:textId="2B37B34D" w:rsidR="0075587B" w:rsidRPr="00E11762" w:rsidRDefault="0075587B" w:rsidP="00D278F5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3A160B" w14:textId="77777777" w:rsidR="0075587B" w:rsidRPr="00E11762" w:rsidRDefault="0075587B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46C7AFD" w14:textId="1632857C" w:rsidR="0075587B" w:rsidRPr="00E11762" w:rsidRDefault="0075587B" w:rsidP="00D278F5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B71153" w14:textId="77777777" w:rsidR="0075587B" w:rsidRPr="00E11762" w:rsidRDefault="0075587B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A20A00E" w14:textId="20952ED6" w:rsidR="0075587B" w:rsidRPr="00E11762" w:rsidRDefault="0075587B" w:rsidP="00D278F5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5587B" w:rsidRPr="00E11762" w14:paraId="1AE7D906" w14:textId="77777777" w:rsidTr="0075587B">
        <w:tc>
          <w:tcPr>
            <w:tcW w:w="4212" w:type="dxa"/>
            <w:shd w:val="clear" w:color="auto" w:fill="auto"/>
          </w:tcPr>
          <w:p w14:paraId="3D6B0C42" w14:textId="690F82D6" w:rsidR="0075587B" w:rsidRPr="00E11762" w:rsidRDefault="0075587B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1176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E1176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530" w:type="dxa"/>
          </w:tcPr>
          <w:p w14:paraId="070EFC7B" w14:textId="3E9728C5" w:rsidR="0075587B" w:rsidRPr="00D03FB0" w:rsidRDefault="0075587B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D03FB0">
              <w:rPr>
                <w:rFonts w:asciiTheme="majorBidi" w:hAnsiTheme="majorBidi" w:cstheme="majorBidi"/>
                <w:sz w:val="30"/>
                <w:szCs w:val="30"/>
              </w:rPr>
              <w:t>1,730</w:t>
            </w:r>
          </w:p>
        </w:tc>
        <w:tc>
          <w:tcPr>
            <w:tcW w:w="270" w:type="dxa"/>
          </w:tcPr>
          <w:p w14:paraId="64F8B640" w14:textId="77777777" w:rsidR="0075587B" w:rsidRPr="00D03FB0" w:rsidRDefault="0075587B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4749E9A" w14:textId="61A17097" w:rsidR="0075587B" w:rsidRPr="00D03FB0" w:rsidRDefault="0075587B" w:rsidP="00743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D03F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F53C41" w14:textId="77777777" w:rsidR="0075587B" w:rsidRPr="00D03FB0" w:rsidRDefault="0075587B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315804C" w14:textId="2C6A3EE8" w:rsidR="0075587B" w:rsidRPr="00D03FB0" w:rsidRDefault="0075587B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D03FB0">
              <w:rPr>
                <w:rFonts w:asciiTheme="majorBidi" w:hAnsiTheme="majorBidi" w:cstheme="majorBidi"/>
                <w:sz w:val="30"/>
                <w:szCs w:val="30"/>
              </w:rPr>
              <w:t>1,730</w:t>
            </w:r>
          </w:p>
        </w:tc>
      </w:tr>
      <w:tr w:rsidR="0075587B" w:rsidRPr="00E11762" w14:paraId="7C36F445" w14:textId="77777777" w:rsidTr="0075587B">
        <w:tc>
          <w:tcPr>
            <w:tcW w:w="4212" w:type="dxa"/>
            <w:shd w:val="clear" w:color="auto" w:fill="auto"/>
          </w:tcPr>
          <w:p w14:paraId="4B7D86EF" w14:textId="69D878B6" w:rsidR="0075587B" w:rsidRPr="00E11762" w:rsidRDefault="0075587B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E787B5B" w14:textId="1CF45718" w:rsidR="0075587B" w:rsidRPr="00E11762" w:rsidRDefault="0075587B" w:rsidP="00D278F5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</w:rPr>
              <w:t>3,22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F212695" w14:textId="77777777" w:rsidR="0075587B" w:rsidRPr="00E11762" w:rsidRDefault="0075587B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5D1D16A" w14:textId="64D9CC26" w:rsidR="0075587B" w:rsidRPr="00E11762" w:rsidRDefault="0075587B" w:rsidP="00743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5B7439" w14:textId="77777777" w:rsidR="0075587B" w:rsidRPr="00E11762" w:rsidRDefault="0075587B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88688B3" w14:textId="604694EE" w:rsidR="0075587B" w:rsidRPr="00E11762" w:rsidRDefault="0075587B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</w:rPr>
              <w:t>3,22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75587B" w:rsidRPr="00E11762" w14:paraId="3EB27A24" w14:textId="77777777" w:rsidTr="0075587B">
        <w:tc>
          <w:tcPr>
            <w:tcW w:w="4212" w:type="dxa"/>
            <w:shd w:val="clear" w:color="auto" w:fill="auto"/>
          </w:tcPr>
          <w:p w14:paraId="6345F293" w14:textId="6D4F7196" w:rsidR="0075587B" w:rsidRPr="00E11762" w:rsidRDefault="0075587B" w:rsidP="00755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BDEAB9A" w14:textId="61FFF1AD" w:rsidR="0075587B" w:rsidRPr="00E11762" w:rsidRDefault="0075587B" w:rsidP="00D278F5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86A1E51" w14:textId="77777777" w:rsidR="0075587B" w:rsidRPr="00E11762" w:rsidRDefault="0075587B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A19EE6E" w14:textId="53BDBDC8" w:rsidR="0075587B" w:rsidRPr="00E11762" w:rsidRDefault="0075587B" w:rsidP="00743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E117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DCC61B" w14:textId="77777777" w:rsidR="0075587B" w:rsidRPr="00E11762" w:rsidRDefault="0075587B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3A8D2F9" w14:textId="7308F000" w:rsidR="0075587B" w:rsidRPr="00E11762" w:rsidRDefault="0075587B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E117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  <w:tr w:rsidR="0075587B" w:rsidRPr="00E11762" w14:paraId="7D200C73" w14:textId="77777777" w:rsidTr="0075587B">
        <w:tc>
          <w:tcPr>
            <w:tcW w:w="4212" w:type="dxa"/>
            <w:shd w:val="clear" w:color="auto" w:fill="auto"/>
          </w:tcPr>
          <w:p w14:paraId="60048F31" w14:textId="309BCDD6" w:rsidR="0075587B" w:rsidRPr="00E11762" w:rsidRDefault="0075587B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66950E6" w14:textId="301872C0" w:rsidR="0075587B" w:rsidRPr="00177B9E" w:rsidRDefault="0075587B" w:rsidP="00D278F5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77B9E">
              <w:rPr>
                <w:rFonts w:asciiTheme="majorBidi" w:hAnsiTheme="majorBidi" w:cstheme="majorBidi"/>
                <w:sz w:val="30"/>
                <w:szCs w:val="30"/>
              </w:rPr>
              <w:t xml:space="preserve"> 6,511 </w:t>
            </w:r>
          </w:p>
        </w:tc>
        <w:tc>
          <w:tcPr>
            <w:tcW w:w="270" w:type="dxa"/>
          </w:tcPr>
          <w:p w14:paraId="71517386" w14:textId="77777777" w:rsidR="0075587B" w:rsidRPr="00E11762" w:rsidRDefault="0075587B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CC9D211" w14:textId="2FFE998F" w:rsidR="0075587B" w:rsidRPr="00E11762" w:rsidRDefault="0075587B" w:rsidP="00743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8CAFB7" w14:textId="77777777" w:rsidR="0075587B" w:rsidRPr="00E11762" w:rsidRDefault="0075587B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13DDBA4" w14:textId="053B3BAE" w:rsidR="0075587B" w:rsidRPr="00177B9E" w:rsidRDefault="0075587B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77B9E">
              <w:rPr>
                <w:rFonts w:asciiTheme="majorBidi" w:hAnsiTheme="majorBidi" w:cstheme="majorBidi"/>
                <w:sz w:val="30"/>
                <w:szCs w:val="30"/>
              </w:rPr>
              <w:t xml:space="preserve"> 6,511 </w:t>
            </w:r>
          </w:p>
        </w:tc>
      </w:tr>
      <w:tr w:rsidR="0075587B" w:rsidRPr="00E11762" w14:paraId="7B831300" w14:textId="77777777" w:rsidTr="0075587B">
        <w:tc>
          <w:tcPr>
            <w:tcW w:w="4212" w:type="dxa"/>
            <w:shd w:val="clear" w:color="auto" w:fill="auto"/>
          </w:tcPr>
          <w:p w14:paraId="4E6CD1F6" w14:textId="4E502DA1" w:rsidR="0075587B" w:rsidRPr="00E11762" w:rsidRDefault="0075587B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9A60D6A" w14:textId="34F70F22" w:rsidR="0075587B" w:rsidRPr="00177B9E" w:rsidRDefault="0075587B" w:rsidP="00D278F5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7B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11,463 </w:t>
            </w:r>
          </w:p>
        </w:tc>
        <w:tc>
          <w:tcPr>
            <w:tcW w:w="270" w:type="dxa"/>
          </w:tcPr>
          <w:p w14:paraId="325D6264" w14:textId="77777777" w:rsidR="0075587B" w:rsidRPr="00177B9E" w:rsidRDefault="0075587B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39469B9" w14:textId="5555E002" w:rsidR="0075587B" w:rsidRPr="00177B9E" w:rsidRDefault="0075587B" w:rsidP="00743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7B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A8BE6B" w14:textId="77777777" w:rsidR="0075587B" w:rsidRPr="00177B9E" w:rsidRDefault="0075587B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79DCB09" w14:textId="4C6D3204" w:rsidR="0075587B" w:rsidRPr="00177B9E" w:rsidRDefault="0075587B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7B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11,463 </w:t>
            </w:r>
          </w:p>
        </w:tc>
      </w:tr>
      <w:tr w:rsidR="0075587B" w:rsidRPr="00E11762" w14:paraId="77E0C16B" w14:textId="77777777" w:rsidTr="0075587B">
        <w:tc>
          <w:tcPr>
            <w:tcW w:w="4212" w:type="dxa"/>
            <w:shd w:val="clear" w:color="auto" w:fill="auto"/>
          </w:tcPr>
          <w:p w14:paraId="74077744" w14:textId="77777777" w:rsidR="0075587B" w:rsidRPr="00E11762" w:rsidRDefault="0075587B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8094553" w14:textId="77777777" w:rsidR="0075587B" w:rsidRPr="00E11762" w:rsidRDefault="0075587B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12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6B54FAE" w14:textId="77777777" w:rsidR="0075587B" w:rsidRPr="00E11762" w:rsidRDefault="0075587B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12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4BE877A" w14:textId="77777777" w:rsidR="0075587B" w:rsidRPr="00E11762" w:rsidRDefault="0075587B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12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C600ED0" w14:textId="77777777" w:rsidR="0075587B" w:rsidRPr="00E11762" w:rsidRDefault="0075587B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12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C2523F2" w14:textId="77777777" w:rsidR="0075587B" w:rsidRPr="00E11762" w:rsidRDefault="0075587B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12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5587B" w:rsidRPr="00E11762" w14:paraId="3000C453" w14:textId="77777777" w:rsidTr="00D63A92">
        <w:tc>
          <w:tcPr>
            <w:tcW w:w="4212" w:type="dxa"/>
            <w:shd w:val="clear" w:color="auto" w:fill="auto"/>
          </w:tcPr>
          <w:p w14:paraId="518A8ADE" w14:textId="77777777" w:rsidR="0075587B" w:rsidRPr="00E11762" w:rsidRDefault="0075587B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530" w:type="dxa"/>
          </w:tcPr>
          <w:p w14:paraId="16FCCD16" w14:textId="3FBA0A34" w:rsidR="0075587B" w:rsidRPr="00E11762" w:rsidRDefault="0075587B" w:rsidP="00D278F5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547804" w14:textId="77777777" w:rsidR="0075587B" w:rsidRPr="00E11762" w:rsidRDefault="0075587B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28D260A" w14:textId="0CBCBD62" w:rsidR="0075587B" w:rsidRPr="00E11762" w:rsidRDefault="0075587B" w:rsidP="00D278F5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F93FC0" w14:textId="77777777" w:rsidR="0075587B" w:rsidRPr="00E11762" w:rsidRDefault="0075587B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40F74CE" w14:textId="68CFF37C" w:rsidR="0075587B" w:rsidRPr="00E11762" w:rsidRDefault="0075587B" w:rsidP="00D278F5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5587B" w:rsidRPr="00E11762" w14:paraId="15FCC8EF" w14:textId="77777777" w:rsidTr="00D63A92">
        <w:tc>
          <w:tcPr>
            <w:tcW w:w="4212" w:type="dxa"/>
            <w:shd w:val="clear" w:color="auto" w:fill="auto"/>
          </w:tcPr>
          <w:p w14:paraId="2878748D" w14:textId="1BD94DD5" w:rsidR="0075587B" w:rsidRPr="00E11762" w:rsidRDefault="0075587B" w:rsidP="00755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414DE115" w14:textId="2C4E2975" w:rsidR="0075587B" w:rsidRPr="00E11762" w:rsidRDefault="0075587B" w:rsidP="00D278F5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right="-9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E11762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19,303</w:t>
            </w:r>
          </w:p>
        </w:tc>
        <w:tc>
          <w:tcPr>
            <w:tcW w:w="270" w:type="dxa"/>
          </w:tcPr>
          <w:p w14:paraId="63C0A803" w14:textId="77777777" w:rsidR="0075587B" w:rsidRPr="00E11762" w:rsidRDefault="0075587B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70FA5C92" w14:textId="09984C12" w:rsidR="0075587B" w:rsidRPr="00E11762" w:rsidRDefault="0075587B" w:rsidP="00D278F5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17,279</w:t>
            </w:r>
          </w:p>
        </w:tc>
        <w:tc>
          <w:tcPr>
            <w:tcW w:w="270" w:type="dxa"/>
          </w:tcPr>
          <w:p w14:paraId="4FBE32F1" w14:textId="77777777" w:rsidR="0075587B" w:rsidRPr="00E11762" w:rsidRDefault="0075587B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4EB52297" w14:textId="66003F0B" w:rsidR="0075587B" w:rsidRPr="00E11762" w:rsidRDefault="0075587B" w:rsidP="00D278F5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17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36,582</w:t>
            </w:r>
          </w:p>
        </w:tc>
      </w:tr>
      <w:tr w:rsidR="0075587B" w:rsidRPr="00E11762" w14:paraId="2B046A85" w14:textId="77777777" w:rsidTr="0075587B">
        <w:tc>
          <w:tcPr>
            <w:tcW w:w="4212" w:type="dxa"/>
            <w:shd w:val="clear" w:color="auto" w:fill="auto"/>
          </w:tcPr>
          <w:p w14:paraId="1DB536A4" w14:textId="06EC88B5" w:rsidR="0075587B" w:rsidRPr="00E11762" w:rsidRDefault="0075587B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</w:tcPr>
          <w:p w14:paraId="6B31433D" w14:textId="387E41C4" w:rsidR="0075587B" w:rsidRPr="00E11762" w:rsidRDefault="0075587B" w:rsidP="00D278F5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right="-9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41,944</w:t>
            </w:r>
          </w:p>
        </w:tc>
        <w:tc>
          <w:tcPr>
            <w:tcW w:w="270" w:type="dxa"/>
            <w:tcBorders>
              <w:bottom w:val="nil"/>
            </w:tcBorders>
          </w:tcPr>
          <w:p w14:paraId="5BED7D16" w14:textId="77777777" w:rsidR="0075587B" w:rsidRPr="00E11762" w:rsidRDefault="0075587B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</w:tcPr>
          <w:p w14:paraId="40E48DA2" w14:textId="3D8B76F1" w:rsidR="0075587B" w:rsidRPr="00E11762" w:rsidRDefault="0075587B" w:rsidP="00D278F5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10,007</w:t>
            </w:r>
          </w:p>
        </w:tc>
        <w:tc>
          <w:tcPr>
            <w:tcW w:w="270" w:type="dxa"/>
            <w:tcBorders>
              <w:bottom w:val="nil"/>
            </w:tcBorders>
          </w:tcPr>
          <w:p w14:paraId="1B1A551F" w14:textId="77777777" w:rsidR="0075587B" w:rsidRPr="00E11762" w:rsidRDefault="0075587B" w:rsidP="00D2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</w:tcPr>
          <w:p w14:paraId="5C4054DC" w14:textId="2288838F" w:rsidR="0075587B" w:rsidRPr="00E11762" w:rsidRDefault="0075587B" w:rsidP="00D278F5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51,951</w:t>
            </w:r>
          </w:p>
        </w:tc>
      </w:tr>
    </w:tbl>
    <w:p w14:paraId="105F96E7" w14:textId="77777777" w:rsidR="00607766" w:rsidRDefault="00607766" w:rsidP="00420474">
      <w:pPr>
        <w:pStyle w:val="BodyTextInden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25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4B1679D" w14:textId="47C94B6E" w:rsidR="00AE48C3" w:rsidRPr="00E11762" w:rsidRDefault="00AE48C3" w:rsidP="00420474">
      <w:pPr>
        <w:pStyle w:val="BodyTextInden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250"/>
          <w:tab w:val="left" w:pos="720"/>
        </w:tabs>
        <w:spacing w:after="0"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E11762">
        <w:rPr>
          <w:rFonts w:asciiTheme="majorBidi" w:hAnsiTheme="majorBidi" w:cstheme="majorBidi"/>
          <w:sz w:val="30"/>
          <w:szCs w:val="30"/>
          <w:cs/>
        </w:rPr>
        <w:t>ค่าตัดจำหน่ายของสินทรัพย์ไม่มีตัวตนอื่นบันทึกในต้นท</w:t>
      </w:r>
      <w:r w:rsidR="00220E3E" w:rsidRPr="00E11762">
        <w:rPr>
          <w:rFonts w:asciiTheme="majorBidi" w:hAnsiTheme="majorBidi" w:cstheme="majorBidi" w:hint="cs"/>
          <w:sz w:val="30"/>
          <w:szCs w:val="30"/>
          <w:cs/>
        </w:rPr>
        <w:t xml:space="preserve">ุนจากการประกอบกิจการโรงแรมและบริการที่เกี่ยวข้อง </w:t>
      </w:r>
      <w:r w:rsidR="00420474">
        <w:rPr>
          <w:rFonts w:asciiTheme="majorBidi" w:hAnsiTheme="majorBidi" w:cstheme="majorBidi"/>
          <w:sz w:val="30"/>
          <w:szCs w:val="30"/>
        </w:rPr>
        <w:t xml:space="preserve">         </w:t>
      </w:r>
      <w:r w:rsidR="00220E3E" w:rsidRPr="00E11762">
        <w:rPr>
          <w:rFonts w:asciiTheme="majorBidi" w:hAnsiTheme="majorBidi" w:cstheme="majorBidi" w:hint="cs"/>
          <w:sz w:val="30"/>
          <w:szCs w:val="30"/>
          <w:cs/>
        </w:rPr>
        <w:t>ต้นทุนการให้เช่าและให้บริการอาคารพาณิชยกรรม ต้นทุนค่าบริหารงานและค่าใช้จ่ายในก</w:t>
      </w:r>
      <w:r w:rsidR="00874A86" w:rsidRPr="00E11762">
        <w:rPr>
          <w:rFonts w:asciiTheme="majorBidi" w:hAnsiTheme="majorBidi" w:cstheme="majorBidi" w:hint="cs"/>
          <w:sz w:val="30"/>
          <w:szCs w:val="30"/>
          <w:cs/>
        </w:rPr>
        <w:t>ารบริหาร</w:t>
      </w:r>
      <w:r w:rsidRPr="00E11762">
        <w:rPr>
          <w:rFonts w:asciiTheme="majorBidi" w:hAnsiTheme="majorBidi" w:cstheme="majorBidi"/>
          <w:sz w:val="30"/>
          <w:szCs w:val="30"/>
          <w:cs/>
        </w:rPr>
        <w:t>ในงบกำไรขาดทุนเบ็ดเสร็จ</w:t>
      </w:r>
      <w:r w:rsidR="00874A86" w:rsidRPr="00E11762">
        <w:rPr>
          <w:rFonts w:asciiTheme="majorBidi" w:hAnsiTheme="majorBidi" w:cstheme="majorBidi" w:hint="cs"/>
          <w:sz w:val="30"/>
          <w:szCs w:val="30"/>
          <w:cs/>
        </w:rPr>
        <w:t>รวมของกลุ่มบริษัทและ</w:t>
      </w:r>
      <w:r w:rsidR="009D0FA8">
        <w:rPr>
          <w:rFonts w:asciiTheme="majorBidi" w:hAnsiTheme="majorBidi" w:cstheme="majorBidi" w:hint="cs"/>
          <w:sz w:val="30"/>
          <w:szCs w:val="30"/>
          <w:cs/>
        </w:rPr>
        <w:t>บริษัท</w:t>
      </w:r>
    </w:p>
    <w:p w14:paraId="7AB01372" w14:textId="582581F3" w:rsidR="00AE48C3" w:rsidRPr="00674D13" w:rsidRDefault="00AE48C3" w:rsidP="00F829AB">
      <w:pPr>
        <w:pStyle w:val="BodyTextInden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250"/>
          <w:tab w:val="left" w:pos="540"/>
        </w:tabs>
        <w:spacing w:after="0" w:line="240" w:lineRule="auto"/>
        <w:ind w:left="450"/>
        <w:rPr>
          <w:rFonts w:ascii="Angsana New" w:hAnsi="Angsana New"/>
          <w:b/>
          <w:bCs/>
          <w:sz w:val="18"/>
          <w:szCs w:val="18"/>
        </w:rPr>
      </w:pPr>
    </w:p>
    <w:p w14:paraId="6F9EA68E" w14:textId="77777777" w:rsidR="00264A9E" w:rsidRDefault="00264A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16EF3751" w14:textId="2747268D" w:rsidR="00C12249" w:rsidRDefault="00C12249" w:rsidP="009572FC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หนี้สินที่มีภาระดอกเบี้ย</w:t>
      </w:r>
    </w:p>
    <w:p w14:paraId="0F303C9D" w14:textId="77777777" w:rsidR="00C12249" w:rsidRPr="00264A9E" w:rsidRDefault="00C12249" w:rsidP="00C122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="Angsana New" w:hAnsi="Angsana New"/>
          <w:b/>
          <w:bCs/>
          <w:cs/>
        </w:rPr>
      </w:pPr>
    </w:p>
    <w:p w14:paraId="0A5E4E8E" w14:textId="77777777" w:rsidR="00237D07" w:rsidRPr="00E11762" w:rsidRDefault="00237D07" w:rsidP="008312AA">
      <w:pPr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1080" w:right="202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11762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เงินกู้ยืมระยะสั้น</w:t>
      </w:r>
    </w:p>
    <w:p w14:paraId="5EF85495" w14:textId="77777777" w:rsidR="00237D07" w:rsidRPr="00264A9E" w:rsidRDefault="00237D07" w:rsidP="00237D07">
      <w:pPr>
        <w:tabs>
          <w:tab w:val="clear" w:pos="454"/>
          <w:tab w:val="clear" w:pos="907"/>
          <w:tab w:val="left" w:pos="1080"/>
          <w:tab w:val="left" w:pos="1170"/>
        </w:tabs>
        <w:spacing w:line="223" w:lineRule="auto"/>
        <w:ind w:left="1350" w:right="200" w:hanging="900"/>
        <w:jc w:val="thaiDistribute"/>
        <w:rPr>
          <w:rFonts w:ascii="Angsana New" w:hAnsi="Angsana New"/>
        </w:rPr>
      </w:pPr>
    </w:p>
    <w:p w14:paraId="77D1BE67" w14:textId="06B5C620" w:rsidR="00237D07" w:rsidRPr="00E11762" w:rsidRDefault="00237D07" w:rsidP="00EA09A8">
      <w:pPr>
        <w:tabs>
          <w:tab w:val="clear" w:pos="454"/>
          <w:tab w:val="clear" w:pos="907"/>
          <w:tab w:val="left" w:pos="1170"/>
        </w:tabs>
        <w:spacing w:line="223" w:lineRule="auto"/>
        <w:ind w:left="1350" w:right="119" w:hanging="810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 w:hint="cs"/>
          <w:sz w:val="30"/>
          <w:szCs w:val="30"/>
          <w:cs/>
        </w:rPr>
        <w:t>เงินกู้ยืมระยะสั้น</w:t>
      </w:r>
      <w:r w:rsidRPr="00E11762">
        <w:rPr>
          <w:rFonts w:ascii="Angsana New" w:hAnsi="Angsana New"/>
          <w:sz w:val="30"/>
          <w:szCs w:val="30"/>
        </w:rPr>
        <w:t xml:space="preserve"> </w:t>
      </w:r>
      <w:r w:rsidRPr="00E11762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E11762">
        <w:rPr>
          <w:rFonts w:ascii="Angsana New" w:hAnsi="Angsana New"/>
          <w:sz w:val="30"/>
          <w:szCs w:val="30"/>
        </w:rPr>
        <w:t xml:space="preserve">31 </w:t>
      </w:r>
      <w:r w:rsidRPr="00E11762">
        <w:rPr>
          <w:rFonts w:ascii="Angsana New" w:hAnsi="Angsana New" w:hint="cs"/>
          <w:sz w:val="30"/>
          <w:szCs w:val="30"/>
          <w:cs/>
        </w:rPr>
        <w:t>ธันวาคม</w:t>
      </w:r>
      <w:r w:rsidRPr="00E11762">
        <w:rPr>
          <w:rFonts w:ascii="Angsana New" w:hAnsi="Angsana New"/>
          <w:sz w:val="30"/>
          <w:szCs w:val="30"/>
        </w:rPr>
        <w:t xml:space="preserve"> </w:t>
      </w:r>
      <w:r w:rsidR="00933478">
        <w:rPr>
          <w:rFonts w:ascii="Angsana New" w:hAnsi="Angsana New"/>
          <w:sz w:val="30"/>
          <w:szCs w:val="30"/>
        </w:rPr>
        <w:t xml:space="preserve">2564 </w:t>
      </w:r>
      <w:r w:rsidR="00933478">
        <w:rPr>
          <w:rFonts w:ascii="Angsana New" w:hAnsi="Angsana New"/>
          <w:sz w:val="30"/>
          <w:szCs w:val="30"/>
          <w:cs/>
        </w:rPr>
        <w:t xml:space="preserve">และ </w:t>
      </w:r>
      <w:r w:rsidR="00933478">
        <w:rPr>
          <w:rFonts w:ascii="Angsana New" w:hAnsi="Angsana New"/>
          <w:sz w:val="30"/>
          <w:szCs w:val="30"/>
        </w:rPr>
        <w:t>2563</w:t>
      </w:r>
      <w:r w:rsidRPr="00E11762">
        <w:rPr>
          <w:rFonts w:ascii="Angsana New" w:hAnsi="Angsana New"/>
          <w:sz w:val="30"/>
          <w:szCs w:val="30"/>
        </w:rPr>
        <w:t xml:space="preserve"> </w:t>
      </w:r>
      <w:r w:rsidRPr="00E11762">
        <w:rPr>
          <w:rFonts w:ascii="Angsana New" w:hAnsi="Angsana New" w:hint="cs"/>
          <w:sz w:val="30"/>
          <w:szCs w:val="30"/>
          <w:cs/>
        </w:rPr>
        <w:t>ประกอบด้วย</w:t>
      </w:r>
    </w:p>
    <w:p w14:paraId="4482734C" w14:textId="77777777" w:rsidR="00237D07" w:rsidRPr="00264A9E" w:rsidRDefault="00237D07" w:rsidP="00237D07">
      <w:pPr>
        <w:tabs>
          <w:tab w:val="clear" w:pos="227"/>
          <w:tab w:val="left" w:pos="540"/>
          <w:tab w:val="left" w:pos="1170"/>
        </w:tabs>
        <w:spacing w:line="223" w:lineRule="auto"/>
        <w:ind w:left="540" w:right="380" w:firstLine="450"/>
        <w:jc w:val="thaiDistribute"/>
        <w:rPr>
          <w:rFonts w:ascii="Angsana New" w:hAnsi="Angsana New"/>
          <w:spacing w:val="-6"/>
        </w:rPr>
      </w:pPr>
      <w:r w:rsidRPr="00264A9E">
        <w:rPr>
          <w:rFonts w:ascii="Angsana New" w:hAnsi="Angsana New"/>
          <w:cs/>
        </w:rPr>
        <w:t xml:space="preserve"> </w:t>
      </w:r>
    </w:p>
    <w:tbl>
      <w:tblPr>
        <w:tblW w:w="936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70"/>
        <w:gridCol w:w="1197"/>
        <w:gridCol w:w="270"/>
        <w:gridCol w:w="1148"/>
        <w:gridCol w:w="262"/>
        <w:gridCol w:w="1173"/>
      </w:tblGrid>
      <w:tr w:rsidR="00237D07" w:rsidRPr="00E11762" w14:paraId="253662FA" w14:textId="77777777" w:rsidTr="00237D07">
        <w:trPr>
          <w:tblHeader/>
        </w:trPr>
        <w:tc>
          <w:tcPr>
            <w:tcW w:w="3870" w:type="dxa"/>
            <w:shd w:val="clear" w:color="auto" w:fill="auto"/>
          </w:tcPr>
          <w:p w14:paraId="5B8E0A71" w14:textId="77777777" w:rsidR="00237D07" w:rsidRPr="00E11762" w:rsidRDefault="00237D07" w:rsidP="004D3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ind w:left="1080" w:right="-108" w:firstLine="810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637" w:type="dxa"/>
            <w:gridSpan w:val="3"/>
          </w:tcPr>
          <w:p w14:paraId="7333771A" w14:textId="77777777" w:rsidR="00237D07" w:rsidRPr="00E11762" w:rsidRDefault="00237D07" w:rsidP="004D3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11762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86D096C" w14:textId="77777777" w:rsidR="00237D07" w:rsidRPr="00E11762" w:rsidRDefault="00237D07" w:rsidP="004D3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83" w:type="dxa"/>
            <w:gridSpan w:val="3"/>
          </w:tcPr>
          <w:p w14:paraId="2A0F3A25" w14:textId="77777777" w:rsidR="00237D07" w:rsidRPr="00E11762" w:rsidRDefault="00237D07" w:rsidP="004D3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11762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645C2" w:rsidRPr="00E11762" w14:paraId="5FE56C55" w14:textId="77777777" w:rsidTr="00237D07">
        <w:trPr>
          <w:tblHeader/>
        </w:trPr>
        <w:tc>
          <w:tcPr>
            <w:tcW w:w="3870" w:type="dxa"/>
          </w:tcPr>
          <w:p w14:paraId="19AFF6BB" w14:textId="77777777" w:rsidR="001645C2" w:rsidRPr="00E11762" w:rsidRDefault="001645C2" w:rsidP="001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E992A98" w14:textId="160D34D4" w:rsidR="001645C2" w:rsidRPr="001645C2" w:rsidRDefault="001645C2" w:rsidP="001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18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645C2"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503C7B6" w14:textId="77777777" w:rsidR="001645C2" w:rsidRPr="001645C2" w:rsidRDefault="001645C2" w:rsidP="001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1D115754" w14:textId="0E4580A1" w:rsidR="001645C2" w:rsidRPr="001645C2" w:rsidRDefault="001645C2" w:rsidP="001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645C2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3D4FEC8F" w14:textId="77777777" w:rsidR="001645C2" w:rsidRPr="00E11762" w:rsidRDefault="001645C2" w:rsidP="001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3E3308E2" w14:textId="56E52AA3" w:rsidR="001645C2" w:rsidRPr="00E11762" w:rsidRDefault="001645C2" w:rsidP="001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18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1645C2"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46E8A543" w14:textId="77777777" w:rsidR="001645C2" w:rsidRPr="00E11762" w:rsidRDefault="001645C2" w:rsidP="001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6618C90A" w14:textId="30A1A2AE" w:rsidR="001645C2" w:rsidRPr="00E11762" w:rsidRDefault="001645C2" w:rsidP="001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1645C2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</w:tr>
      <w:tr w:rsidR="001645C2" w:rsidRPr="00E11762" w14:paraId="061BEFBF" w14:textId="77777777" w:rsidTr="00237D07">
        <w:trPr>
          <w:trHeight w:val="315"/>
          <w:tblHeader/>
        </w:trPr>
        <w:tc>
          <w:tcPr>
            <w:tcW w:w="3870" w:type="dxa"/>
          </w:tcPr>
          <w:p w14:paraId="3E18CDBA" w14:textId="77777777" w:rsidR="001645C2" w:rsidRPr="00E11762" w:rsidRDefault="001645C2" w:rsidP="001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ind w:left="225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5899248C" w14:textId="77777777" w:rsidR="001645C2" w:rsidRPr="00E11762" w:rsidRDefault="001645C2" w:rsidP="00164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E11762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3781C" w:rsidRPr="00E11762" w14:paraId="12B22BBD" w14:textId="77777777" w:rsidTr="008312AA">
        <w:trPr>
          <w:trHeight w:val="180"/>
        </w:trPr>
        <w:tc>
          <w:tcPr>
            <w:tcW w:w="3870" w:type="dxa"/>
          </w:tcPr>
          <w:p w14:paraId="3A4290FD" w14:textId="4C002558" w:rsidR="0053781C" w:rsidRPr="00E11762" w:rsidRDefault="0053781C" w:rsidP="0053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ind w:left="252" w:hanging="25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 xml:space="preserve">สัญญาใช้เงินที่ไม่มีหลักประกันจากกิจการที่เกี่ยวข้องกัน </w:t>
            </w:r>
            <w:r w:rsidRPr="00E11762">
              <w:rPr>
                <w:rFonts w:ascii="Angsana New" w:hAnsi="Angsana New"/>
                <w:i/>
                <w:iCs/>
                <w:sz w:val="30"/>
                <w:szCs w:val="30"/>
              </w:rPr>
              <w:t>(256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  <w:r w:rsidRPr="00E11762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: </w:t>
            </w:r>
            <w:r w:rsidR="00FA14D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อัตราดอกเบี้ย</w:t>
            </w:r>
            <w:r w:rsidRPr="00E1176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ร้อยละ</w:t>
            </w:r>
            <w:r w:rsidRPr="00E11762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1.20</w:t>
            </w:r>
            <w:r w:rsidRPr="00E11762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E1176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ต่อปี</w:t>
            </w:r>
            <w:r w:rsidRPr="00E11762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  <w:r w:rsidRPr="00E1176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กำหนดชำระเมื่อทวงถาม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C75DDE0" w14:textId="77777777" w:rsidR="0053781C" w:rsidRDefault="0053781C" w:rsidP="0053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ind w:right="-1275" w:firstLine="699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321EF40C" w14:textId="77777777" w:rsidR="0053781C" w:rsidRDefault="0053781C" w:rsidP="0053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ind w:right="-1275" w:firstLine="699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11B8F437" w14:textId="7E9B97E4" w:rsidR="0053781C" w:rsidRPr="00C12249" w:rsidRDefault="0053781C" w:rsidP="0053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ind w:right="-1275" w:firstLine="699"/>
              <w:rPr>
                <w:rFonts w:ascii="Angsana New" w:eastAsia="MS Mincho" w:hAnsi="Angsana New"/>
                <w:sz w:val="30"/>
                <w:szCs w:val="30"/>
              </w:rPr>
            </w:pPr>
            <w:r w:rsidRPr="00C12249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7D9DFF" w14:textId="77777777" w:rsidR="0053781C" w:rsidRPr="00E11762" w:rsidRDefault="0053781C" w:rsidP="0053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0A5F8C31" w14:textId="77777777" w:rsidR="0053781C" w:rsidRPr="00C12249" w:rsidRDefault="0053781C" w:rsidP="0053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18" w:lineRule="auto"/>
              <w:ind w:right="-1275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112E2044" w14:textId="77777777" w:rsidR="0053781C" w:rsidRPr="00C12249" w:rsidRDefault="0053781C" w:rsidP="0053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18" w:lineRule="auto"/>
              <w:ind w:right="-1275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11BD4E49" w14:textId="31988D65" w:rsidR="0053781C" w:rsidRPr="00E11762" w:rsidRDefault="0053781C" w:rsidP="0053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18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C12249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7109A8" w14:textId="77777777" w:rsidR="0053781C" w:rsidRPr="00E11762" w:rsidRDefault="0053781C" w:rsidP="0053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16597641" w14:textId="77777777" w:rsidR="0053781C" w:rsidRDefault="0053781C" w:rsidP="00540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18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6CD40EEF" w14:textId="77777777" w:rsidR="0053781C" w:rsidRDefault="0053781C" w:rsidP="00540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18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07D5D515" w14:textId="1E4DDB0B" w:rsidR="0053781C" w:rsidRPr="005409B6" w:rsidRDefault="0053781C" w:rsidP="00540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ind w:right="-1275" w:firstLine="699"/>
              <w:rPr>
                <w:rFonts w:ascii="Angsana New" w:eastAsia="MS Mincho" w:hAnsi="Angsana New"/>
                <w:sz w:val="30"/>
                <w:szCs w:val="30"/>
              </w:rPr>
            </w:pPr>
            <w:r w:rsidRPr="00C12249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315C2966" w14:textId="77777777" w:rsidR="0053781C" w:rsidRPr="00E11762" w:rsidRDefault="0053781C" w:rsidP="0053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49E8A529" w14:textId="77777777" w:rsidR="0053781C" w:rsidRPr="00F12C2C" w:rsidRDefault="0053781C" w:rsidP="00F12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18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  <w:p w14:paraId="257A8546" w14:textId="77777777" w:rsidR="0053781C" w:rsidRPr="00F12C2C" w:rsidRDefault="0053781C" w:rsidP="00F12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18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  <w:p w14:paraId="1AC50088" w14:textId="5EB64C62" w:rsidR="0053781C" w:rsidRPr="00F12C2C" w:rsidRDefault="00F12C2C" w:rsidP="00F12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18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  <w:r w:rsidR="0053781C" w:rsidRPr="00F12C2C">
              <w:rPr>
                <w:rFonts w:ascii="Angsana New" w:eastAsia="MS Mincho" w:hAnsi="Angsana New"/>
                <w:sz w:val="30"/>
                <w:szCs w:val="30"/>
                <w:lang w:val="en-GB"/>
              </w:rPr>
              <w:t>879</w:t>
            </w:r>
            <w:r w:rsidR="0053781C" w:rsidRPr="00F12C2C">
              <w:rPr>
                <w:rFonts w:ascii="Angsana New" w:eastAsia="MS Mincho" w:hAnsi="Angsana New"/>
                <w:sz w:val="30"/>
                <w:szCs w:val="30"/>
              </w:rPr>
              <w:t>,213</w:t>
            </w:r>
          </w:p>
        </w:tc>
      </w:tr>
      <w:tr w:rsidR="0053781C" w:rsidRPr="00E11762" w14:paraId="258D5408" w14:textId="77777777" w:rsidTr="008312AA">
        <w:trPr>
          <w:trHeight w:val="180"/>
        </w:trPr>
        <w:tc>
          <w:tcPr>
            <w:tcW w:w="3870" w:type="dxa"/>
          </w:tcPr>
          <w:p w14:paraId="5844AC54" w14:textId="77777777" w:rsidR="0053781C" w:rsidRPr="00E11762" w:rsidRDefault="0053781C" w:rsidP="0053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ind w:left="252" w:hanging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D93F4F8" w14:textId="5571A1AD" w:rsidR="0053781C" w:rsidRPr="00CA62C2" w:rsidRDefault="0053781C" w:rsidP="0053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ind w:right="-1275" w:firstLine="699"/>
              <w:rPr>
                <w:rFonts w:ascii="Angsana New" w:eastAsia="MS Mincho" w:hAnsi="Angsana New"/>
                <w:sz w:val="30"/>
                <w:szCs w:val="30"/>
              </w:rPr>
            </w:pPr>
            <w:r w:rsidRPr="00C12249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29C1DC" w14:textId="77777777" w:rsidR="0053781C" w:rsidRPr="00E11762" w:rsidRDefault="0053781C" w:rsidP="0053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2CFEE0C0" w14:textId="60512B8A" w:rsidR="0053781C" w:rsidRPr="00E11762" w:rsidRDefault="0053781C" w:rsidP="0053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18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CA62C2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00F8B2" w14:textId="77777777" w:rsidR="0053781C" w:rsidRPr="00E11762" w:rsidRDefault="0053781C" w:rsidP="0053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14:paraId="4551A16D" w14:textId="2BD8E986" w:rsidR="0053781C" w:rsidRPr="005409B6" w:rsidRDefault="0053781C" w:rsidP="00540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ind w:right="-1275" w:firstLine="699"/>
              <w:rPr>
                <w:rFonts w:ascii="Angsana New" w:eastAsia="MS Mincho" w:hAnsi="Angsana New"/>
                <w:sz w:val="30"/>
                <w:szCs w:val="30"/>
              </w:rPr>
            </w:pPr>
            <w:r w:rsidRPr="00C12249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67AAA77D" w14:textId="77777777" w:rsidR="0053781C" w:rsidRPr="00E11762" w:rsidRDefault="0053781C" w:rsidP="0053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18E85EE6" w14:textId="7E030023" w:rsidR="0053781C" w:rsidRPr="00F12C2C" w:rsidRDefault="0053781C" w:rsidP="00F12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18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F12C2C">
              <w:rPr>
                <w:rFonts w:ascii="Angsana New" w:eastAsia="MS Mincho" w:hAnsi="Angsana New"/>
                <w:sz w:val="30"/>
                <w:szCs w:val="30"/>
                <w:lang w:val="en-GB"/>
              </w:rPr>
              <w:t>879,213</w:t>
            </w:r>
          </w:p>
        </w:tc>
      </w:tr>
      <w:tr w:rsidR="0053781C" w:rsidRPr="00E11762" w14:paraId="2353110D" w14:textId="77777777" w:rsidTr="00607766">
        <w:tc>
          <w:tcPr>
            <w:tcW w:w="3870" w:type="dxa"/>
          </w:tcPr>
          <w:p w14:paraId="7B22D603" w14:textId="77777777" w:rsidR="0053781C" w:rsidRPr="00E11762" w:rsidRDefault="0053781C" w:rsidP="0053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ind w:left="163" w:hanging="16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2791B58" w14:textId="77777777" w:rsidR="0053781C" w:rsidRPr="00E11762" w:rsidRDefault="0053781C" w:rsidP="0053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18" w:lineRule="auto"/>
              <w:ind w:right="-96"/>
              <w:contextualSpacing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7B1AA1F5" w14:textId="77777777" w:rsidR="0053781C" w:rsidRPr="00E11762" w:rsidRDefault="0053781C" w:rsidP="0053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47C42D8A" w14:textId="77777777" w:rsidR="0053781C" w:rsidRPr="00E11762" w:rsidRDefault="0053781C" w:rsidP="0053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18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4C13E983" w14:textId="77777777" w:rsidR="0053781C" w:rsidRPr="00E11762" w:rsidRDefault="0053781C" w:rsidP="0053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32F23363" w14:textId="77777777" w:rsidR="0053781C" w:rsidRPr="00E11762" w:rsidRDefault="0053781C" w:rsidP="0053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18" w:lineRule="auto"/>
              <w:ind w:right="-96"/>
              <w:contextualSpacing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</w:tcPr>
          <w:p w14:paraId="10AA2CEB" w14:textId="77777777" w:rsidR="0053781C" w:rsidRPr="00E11762" w:rsidRDefault="0053781C" w:rsidP="0053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6B89DF94" w14:textId="77777777" w:rsidR="0053781C" w:rsidRPr="00E11762" w:rsidRDefault="0053781C" w:rsidP="0053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18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</w:tr>
      <w:tr w:rsidR="0053781C" w:rsidRPr="00E11762" w14:paraId="7D03FAED" w14:textId="77777777" w:rsidTr="00607766">
        <w:tc>
          <w:tcPr>
            <w:tcW w:w="3870" w:type="dxa"/>
          </w:tcPr>
          <w:p w14:paraId="5CDF5BF8" w14:textId="58180C67" w:rsidR="0053781C" w:rsidRPr="00E11762" w:rsidRDefault="0053781C" w:rsidP="0053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ind w:left="163" w:hanging="16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ตั๋วสัญญาใช้เงินที่ไม่มีหลักประกันจากสถาบันการเงินในประเทศ</w:t>
            </w:r>
            <w:r w:rsidR="00367886">
              <w:rPr>
                <w:rFonts w:ascii="Angsana New" w:hAnsi="Angsana New" w:hint="cs"/>
                <w:sz w:val="30"/>
                <w:szCs w:val="30"/>
                <w:cs/>
              </w:rPr>
              <w:t>หลายแห่ง</w:t>
            </w:r>
            <w:r w:rsidRPr="00E1176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วงเงินสินเชื่อ</w:t>
            </w:r>
            <w:r w:rsidRPr="00E1176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17E85">
              <w:rPr>
                <w:rFonts w:ascii="Angsana New" w:hAnsi="Angsana New"/>
                <w:sz w:val="30"/>
                <w:szCs w:val="30"/>
              </w:rPr>
              <w:t>7</w:t>
            </w:r>
            <w:r w:rsidRPr="00E11762">
              <w:rPr>
                <w:rFonts w:ascii="Angsana New" w:hAnsi="Angsana New"/>
                <w:sz w:val="30"/>
                <w:szCs w:val="30"/>
              </w:rPr>
              <w:t xml:space="preserve">,000 </w:t>
            </w: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  <w:r w:rsidRPr="00E1176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มีอัตราดอกเบี้ยตามราคาตลาดต่อปี</w:t>
            </w:r>
            <w:r w:rsidRPr="00E1176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เงื่อนไขการจ่ายชำระคืนเงินกู้เมื่อทวงถาม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AFB2B82" w14:textId="77777777" w:rsidR="0053781C" w:rsidRPr="008312AA" w:rsidRDefault="0053781C" w:rsidP="0053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18" w:lineRule="auto"/>
              <w:ind w:right="-96"/>
              <w:contextualSpacing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50C0DDE3" w14:textId="77777777" w:rsidR="0053781C" w:rsidRPr="00E11762" w:rsidRDefault="0053781C" w:rsidP="0053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18" w:lineRule="auto"/>
              <w:ind w:right="-96"/>
              <w:contextualSpacing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  <w:p w14:paraId="120D2822" w14:textId="77777777" w:rsidR="0053781C" w:rsidRPr="00E11762" w:rsidRDefault="0053781C" w:rsidP="0053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18" w:lineRule="auto"/>
              <w:ind w:right="-96"/>
              <w:contextualSpacing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  <w:p w14:paraId="1DC94B96" w14:textId="77777777" w:rsidR="0053781C" w:rsidRPr="00E11762" w:rsidRDefault="0053781C" w:rsidP="0053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18" w:lineRule="auto"/>
              <w:ind w:right="-96"/>
              <w:contextualSpacing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  <w:p w14:paraId="7FD829B5" w14:textId="4DC33713" w:rsidR="0053781C" w:rsidRPr="00E11762" w:rsidRDefault="0053781C" w:rsidP="0053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18" w:lineRule="auto"/>
              <w:ind w:right="-96"/>
              <w:contextualSpacing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GB"/>
              </w:rPr>
              <w:t>3</w:t>
            </w:r>
            <w:r w:rsidRPr="00E11762">
              <w:rPr>
                <w:rFonts w:ascii="Angsana New" w:eastAsia="MS Mincho" w:hAnsi="Angsana New"/>
                <w:sz w:val="30"/>
                <w:szCs w:val="30"/>
                <w:lang w:val="en-GB"/>
              </w:rPr>
              <w:t>,</w:t>
            </w:r>
            <w:r>
              <w:rPr>
                <w:rFonts w:ascii="Angsana New" w:eastAsia="MS Mincho" w:hAnsi="Angsana New"/>
                <w:sz w:val="30"/>
                <w:szCs w:val="30"/>
                <w:lang w:val="en-GB"/>
              </w:rPr>
              <w:t>812</w:t>
            </w:r>
            <w:r w:rsidRPr="00E11762">
              <w:rPr>
                <w:rFonts w:ascii="Angsana New" w:eastAsia="MS Mincho" w:hAnsi="Angsana New"/>
                <w:sz w:val="30"/>
                <w:szCs w:val="30"/>
                <w:lang w:val="en-GB"/>
              </w:rPr>
              <w:t>,000</w:t>
            </w:r>
          </w:p>
        </w:tc>
        <w:tc>
          <w:tcPr>
            <w:tcW w:w="270" w:type="dxa"/>
          </w:tcPr>
          <w:p w14:paraId="22C5052F" w14:textId="77777777" w:rsidR="0053781C" w:rsidRPr="00E11762" w:rsidRDefault="0053781C" w:rsidP="0053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18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0872D0E0" w14:textId="77777777" w:rsidR="0053781C" w:rsidRPr="008312AA" w:rsidRDefault="0053781C" w:rsidP="0053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18" w:lineRule="auto"/>
              <w:ind w:right="-96"/>
              <w:contextualSpacing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37C3DBDB" w14:textId="77777777" w:rsidR="0053781C" w:rsidRPr="00E11762" w:rsidRDefault="0053781C" w:rsidP="0053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18" w:lineRule="auto"/>
              <w:ind w:right="-96"/>
              <w:contextualSpacing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  <w:p w14:paraId="6FD644C6" w14:textId="77777777" w:rsidR="0053781C" w:rsidRPr="00E11762" w:rsidRDefault="0053781C" w:rsidP="0053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18" w:lineRule="auto"/>
              <w:ind w:right="-96"/>
              <w:contextualSpacing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  <w:p w14:paraId="0A194AC8" w14:textId="77777777" w:rsidR="0053781C" w:rsidRPr="00E11762" w:rsidRDefault="0053781C" w:rsidP="0053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18" w:lineRule="auto"/>
              <w:ind w:right="-96"/>
              <w:contextualSpacing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  <w:p w14:paraId="7B649C6F" w14:textId="07568F09" w:rsidR="0053781C" w:rsidRPr="00E11762" w:rsidRDefault="0053781C" w:rsidP="0053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18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E11762">
              <w:rPr>
                <w:rFonts w:ascii="Angsana New" w:eastAsia="MS Mincho" w:hAnsi="Angsana New"/>
                <w:sz w:val="30"/>
                <w:szCs w:val="30"/>
                <w:lang w:val="en-GB"/>
              </w:rPr>
              <w:t>1,525,000</w:t>
            </w:r>
          </w:p>
        </w:tc>
        <w:tc>
          <w:tcPr>
            <w:tcW w:w="270" w:type="dxa"/>
          </w:tcPr>
          <w:p w14:paraId="5DD24FA6" w14:textId="77777777" w:rsidR="0053781C" w:rsidRPr="00E11762" w:rsidRDefault="0053781C" w:rsidP="0053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18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1C9A5523" w14:textId="77777777" w:rsidR="0053781C" w:rsidRPr="008312AA" w:rsidRDefault="0053781C" w:rsidP="0053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18" w:lineRule="auto"/>
              <w:ind w:right="-96"/>
              <w:contextualSpacing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67C0CE2B" w14:textId="77777777" w:rsidR="0053781C" w:rsidRPr="00E11762" w:rsidRDefault="0053781C" w:rsidP="0053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18" w:lineRule="auto"/>
              <w:ind w:right="-96"/>
              <w:contextualSpacing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  <w:p w14:paraId="6AB23923" w14:textId="77777777" w:rsidR="0053781C" w:rsidRPr="00E11762" w:rsidRDefault="0053781C" w:rsidP="0053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18" w:lineRule="auto"/>
              <w:ind w:right="-96"/>
              <w:contextualSpacing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  <w:p w14:paraId="5246D4AC" w14:textId="77777777" w:rsidR="0053781C" w:rsidRPr="00E11762" w:rsidRDefault="0053781C" w:rsidP="0053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18" w:lineRule="auto"/>
              <w:ind w:right="-96"/>
              <w:contextualSpacing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  <w:p w14:paraId="684680EC" w14:textId="0259A5FA" w:rsidR="0053781C" w:rsidRPr="00E11762" w:rsidRDefault="0053781C" w:rsidP="00F12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18" w:lineRule="auto"/>
              <w:ind w:right="-96"/>
              <w:contextualSpacing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GB"/>
              </w:rPr>
              <w:t>3</w:t>
            </w:r>
            <w:r w:rsidRPr="00E11762">
              <w:rPr>
                <w:rFonts w:ascii="Angsana New" w:eastAsia="MS Mincho" w:hAnsi="Angsana New"/>
                <w:sz w:val="30"/>
                <w:szCs w:val="30"/>
                <w:lang w:val="en-GB"/>
              </w:rPr>
              <w:t>,</w:t>
            </w:r>
            <w:r>
              <w:rPr>
                <w:rFonts w:ascii="Angsana New" w:eastAsia="MS Mincho" w:hAnsi="Angsana New"/>
                <w:sz w:val="30"/>
                <w:szCs w:val="30"/>
                <w:lang w:val="en-GB"/>
              </w:rPr>
              <w:t>812</w:t>
            </w:r>
            <w:r w:rsidRPr="00E11762">
              <w:rPr>
                <w:rFonts w:ascii="Angsana New" w:eastAsia="MS Mincho" w:hAnsi="Angsana New"/>
                <w:sz w:val="30"/>
                <w:szCs w:val="30"/>
                <w:lang w:val="en-GB"/>
              </w:rPr>
              <w:t>,000</w:t>
            </w:r>
          </w:p>
        </w:tc>
        <w:tc>
          <w:tcPr>
            <w:tcW w:w="262" w:type="dxa"/>
          </w:tcPr>
          <w:p w14:paraId="73CCD3F8" w14:textId="77777777" w:rsidR="0053781C" w:rsidRPr="00E11762" w:rsidRDefault="0053781C" w:rsidP="0053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18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6EC67DD2" w14:textId="77777777" w:rsidR="0053781C" w:rsidRPr="00E11762" w:rsidRDefault="0053781C" w:rsidP="0053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18" w:lineRule="auto"/>
              <w:ind w:right="-96"/>
              <w:contextualSpacing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  <w:p w14:paraId="4FD5C7DE" w14:textId="77777777" w:rsidR="0053781C" w:rsidRPr="00E11762" w:rsidRDefault="0053781C" w:rsidP="0053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18" w:lineRule="auto"/>
              <w:ind w:right="-96"/>
              <w:contextualSpacing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  <w:p w14:paraId="57615CC0" w14:textId="77777777" w:rsidR="0053781C" w:rsidRPr="00E11762" w:rsidRDefault="0053781C" w:rsidP="0053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18" w:lineRule="auto"/>
              <w:ind w:right="-96"/>
              <w:contextualSpacing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  <w:p w14:paraId="4D300811" w14:textId="77777777" w:rsidR="0053781C" w:rsidRPr="00E11762" w:rsidRDefault="0053781C" w:rsidP="0053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18" w:lineRule="auto"/>
              <w:ind w:right="-96"/>
              <w:contextualSpacing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  <w:p w14:paraId="13ECC310" w14:textId="46B2579B" w:rsidR="0053781C" w:rsidRPr="00E11762" w:rsidRDefault="0053781C" w:rsidP="0053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18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E11762">
              <w:rPr>
                <w:rFonts w:ascii="Angsana New" w:eastAsia="MS Mincho" w:hAnsi="Angsana New"/>
                <w:sz w:val="30"/>
                <w:szCs w:val="30"/>
                <w:lang w:val="en-GB"/>
              </w:rPr>
              <w:t>1,525,000</w:t>
            </w:r>
          </w:p>
        </w:tc>
      </w:tr>
      <w:tr w:rsidR="0053781C" w:rsidRPr="00E11762" w14:paraId="5296091B" w14:textId="77777777" w:rsidTr="00607766">
        <w:tc>
          <w:tcPr>
            <w:tcW w:w="3870" w:type="dxa"/>
          </w:tcPr>
          <w:p w14:paraId="1196B5FA" w14:textId="77777777" w:rsidR="0053781C" w:rsidRPr="00E11762" w:rsidRDefault="0053781C" w:rsidP="0053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ind w:left="163" w:hanging="16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DCFF782" w14:textId="63F4DE38" w:rsidR="0053781C" w:rsidRPr="007F4035" w:rsidRDefault="0053781C" w:rsidP="0053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18" w:lineRule="auto"/>
              <w:ind w:right="-96"/>
              <w:contextualSpacing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GB"/>
              </w:rPr>
              <w:t>3</w:t>
            </w:r>
            <w:r w:rsidRPr="00E11762">
              <w:rPr>
                <w:rFonts w:ascii="Angsana New" w:eastAsia="MS Mincho" w:hAnsi="Angsana New"/>
                <w:sz w:val="30"/>
                <w:szCs w:val="30"/>
                <w:lang w:val="en-GB"/>
              </w:rPr>
              <w:t>,</w:t>
            </w:r>
            <w:r>
              <w:rPr>
                <w:rFonts w:ascii="Angsana New" w:eastAsia="MS Mincho" w:hAnsi="Angsana New"/>
                <w:sz w:val="30"/>
                <w:szCs w:val="30"/>
                <w:lang w:val="en-GB"/>
              </w:rPr>
              <w:t>812</w:t>
            </w:r>
            <w:r w:rsidRPr="00E11762">
              <w:rPr>
                <w:rFonts w:ascii="Angsana New" w:eastAsia="MS Mincho" w:hAnsi="Angsana New"/>
                <w:sz w:val="30"/>
                <w:szCs w:val="30"/>
                <w:lang w:val="en-GB"/>
              </w:rPr>
              <w:t>,000</w:t>
            </w:r>
          </w:p>
        </w:tc>
        <w:tc>
          <w:tcPr>
            <w:tcW w:w="270" w:type="dxa"/>
          </w:tcPr>
          <w:p w14:paraId="0E571F34" w14:textId="77777777" w:rsidR="0053781C" w:rsidRPr="007F4035" w:rsidRDefault="0053781C" w:rsidP="0053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18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3F54D3B9" w14:textId="60643641" w:rsidR="0053781C" w:rsidRPr="007F4035" w:rsidRDefault="0053781C" w:rsidP="0053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18" w:lineRule="auto"/>
              <w:ind w:right="-527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7F4035">
              <w:rPr>
                <w:rFonts w:ascii="Angsana New" w:eastAsia="MS Mincho" w:hAnsi="Angsana New"/>
                <w:sz w:val="30"/>
                <w:szCs w:val="30"/>
                <w:lang w:val="en-GB"/>
              </w:rPr>
              <w:t>1,525,000</w:t>
            </w:r>
          </w:p>
        </w:tc>
        <w:tc>
          <w:tcPr>
            <w:tcW w:w="270" w:type="dxa"/>
          </w:tcPr>
          <w:p w14:paraId="344B4523" w14:textId="77777777" w:rsidR="0053781C" w:rsidRPr="007F4035" w:rsidRDefault="0053781C" w:rsidP="0053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18" w:lineRule="auto"/>
              <w:jc w:val="thaiDistribute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14:paraId="46A81CE4" w14:textId="444112FB" w:rsidR="0053781C" w:rsidRPr="007F4035" w:rsidRDefault="0053781C" w:rsidP="0053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18" w:lineRule="auto"/>
              <w:ind w:left="-79"/>
              <w:contextualSpacing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GB"/>
              </w:rPr>
              <w:t>3</w:t>
            </w:r>
            <w:r w:rsidRPr="00E11762">
              <w:rPr>
                <w:rFonts w:ascii="Angsana New" w:eastAsia="MS Mincho" w:hAnsi="Angsana New"/>
                <w:sz w:val="30"/>
                <w:szCs w:val="30"/>
                <w:lang w:val="en-GB"/>
              </w:rPr>
              <w:t>,</w:t>
            </w:r>
            <w:r>
              <w:rPr>
                <w:rFonts w:ascii="Angsana New" w:eastAsia="MS Mincho" w:hAnsi="Angsana New"/>
                <w:sz w:val="30"/>
                <w:szCs w:val="30"/>
                <w:lang w:val="en-GB"/>
              </w:rPr>
              <w:t>812</w:t>
            </w:r>
            <w:r w:rsidRPr="00E11762">
              <w:rPr>
                <w:rFonts w:ascii="Angsana New" w:eastAsia="MS Mincho" w:hAnsi="Angsana New"/>
                <w:sz w:val="30"/>
                <w:szCs w:val="30"/>
                <w:lang w:val="en-GB"/>
              </w:rPr>
              <w:t>,000</w:t>
            </w:r>
          </w:p>
        </w:tc>
        <w:tc>
          <w:tcPr>
            <w:tcW w:w="262" w:type="dxa"/>
          </w:tcPr>
          <w:p w14:paraId="3A69341D" w14:textId="77777777" w:rsidR="0053781C" w:rsidRPr="00E11762" w:rsidRDefault="0053781C" w:rsidP="0053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18" w:lineRule="auto"/>
              <w:contextualSpacing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71011BD7" w14:textId="679DB404" w:rsidR="0053781C" w:rsidRPr="00E11762" w:rsidRDefault="0053781C" w:rsidP="0053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18" w:lineRule="auto"/>
              <w:ind w:right="-4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4035">
              <w:rPr>
                <w:rFonts w:ascii="Angsana New" w:eastAsia="MS Mincho" w:hAnsi="Angsana New"/>
                <w:sz w:val="30"/>
                <w:szCs w:val="30"/>
                <w:lang w:val="en-GB"/>
              </w:rPr>
              <w:t>1,525,000</w:t>
            </w:r>
          </w:p>
        </w:tc>
      </w:tr>
      <w:tr w:rsidR="0053781C" w:rsidRPr="00E11762" w14:paraId="6D53DF75" w14:textId="77777777" w:rsidTr="00237D07">
        <w:tc>
          <w:tcPr>
            <w:tcW w:w="3870" w:type="dxa"/>
          </w:tcPr>
          <w:p w14:paraId="60E83057" w14:textId="77777777" w:rsidR="0053781C" w:rsidRPr="00E11762" w:rsidRDefault="0053781C" w:rsidP="0053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ind w:left="163" w:hanging="16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รวมเงินกู้ยืมระยะสั้น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6936A26" w14:textId="5F551A4D" w:rsidR="0053781C" w:rsidRPr="0053781C" w:rsidRDefault="0053781C" w:rsidP="0053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18" w:lineRule="auto"/>
              <w:ind w:right="-96"/>
              <w:contextualSpacing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53781C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3,812,000</w:t>
            </w:r>
          </w:p>
        </w:tc>
        <w:tc>
          <w:tcPr>
            <w:tcW w:w="270" w:type="dxa"/>
          </w:tcPr>
          <w:p w14:paraId="205C06E7" w14:textId="77777777" w:rsidR="0053781C" w:rsidRPr="00E11762" w:rsidRDefault="0053781C" w:rsidP="0053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18" w:lineRule="auto"/>
              <w:contextualSpacing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05819042" w14:textId="45F81EE2" w:rsidR="0053781C" w:rsidRPr="00E11762" w:rsidRDefault="0053781C" w:rsidP="0053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18" w:lineRule="auto"/>
              <w:ind w:right="-527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E11762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1,525,000</w:t>
            </w:r>
          </w:p>
        </w:tc>
        <w:tc>
          <w:tcPr>
            <w:tcW w:w="270" w:type="dxa"/>
          </w:tcPr>
          <w:p w14:paraId="5687DA44" w14:textId="77777777" w:rsidR="0053781C" w:rsidRPr="00E11762" w:rsidRDefault="0053781C" w:rsidP="0053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18" w:lineRule="auto"/>
              <w:jc w:val="thaiDistribute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34CD3593" w14:textId="0F81F2A4" w:rsidR="0053781C" w:rsidRPr="00E11762" w:rsidRDefault="0053781C" w:rsidP="0053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18" w:lineRule="auto"/>
              <w:ind w:left="-79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53781C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3,812,000</w:t>
            </w:r>
          </w:p>
        </w:tc>
        <w:tc>
          <w:tcPr>
            <w:tcW w:w="262" w:type="dxa"/>
          </w:tcPr>
          <w:p w14:paraId="3F8D1E32" w14:textId="77777777" w:rsidR="0053781C" w:rsidRPr="00E11762" w:rsidRDefault="0053781C" w:rsidP="0053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18" w:lineRule="auto"/>
              <w:contextualSpacing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23CC3D2E" w14:textId="08354B33" w:rsidR="0053781C" w:rsidRPr="00E11762" w:rsidRDefault="0053781C" w:rsidP="0053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18" w:lineRule="auto"/>
              <w:ind w:right="-471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E11762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2,404,213</w:t>
            </w:r>
          </w:p>
        </w:tc>
      </w:tr>
    </w:tbl>
    <w:p w14:paraId="069A773B" w14:textId="7E5403BA" w:rsidR="00C770EC" w:rsidRPr="00264A9E" w:rsidRDefault="00C77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5D9C3F86" w14:textId="32D3E8E5" w:rsidR="00EA3299" w:rsidRPr="00CA3CC9" w:rsidRDefault="00EA3299" w:rsidP="00EA3299">
      <w:pPr>
        <w:tabs>
          <w:tab w:val="clear" w:pos="454"/>
          <w:tab w:val="clear" w:pos="680"/>
          <w:tab w:val="clear" w:pos="907"/>
          <w:tab w:val="left" w:pos="1170"/>
        </w:tabs>
        <w:spacing w:line="223" w:lineRule="auto"/>
        <w:ind w:left="720" w:right="119"/>
        <w:jc w:val="thaiDistribute"/>
        <w:rPr>
          <w:rFonts w:ascii="Angsana New" w:hAnsi="Angsana New"/>
          <w:sz w:val="30"/>
          <w:szCs w:val="30"/>
        </w:rPr>
      </w:pPr>
      <w:r w:rsidRPr="00CA3CC9">
        <w:rPr>
          <w:rFonts w:ascii="Angsana New" w:hAnsi="Angsana New" w:hint="cs"/>
          <w:sz w:val="30"/>
          <w:szCs w:val="30"/>
          <w:cs/>
        </w:rPr>
        <w:t>รายการเคลื่อนไหวของเงินกู้ยืมระยะสั้นจากสถาบันการเงินสำหรับ</w:t>
      </w:r>
      <w:r w:rsidRPr="00CA3CC9">
        <w:rPr>
          <w:rFonts w:ascii="Angsana New" w:hAnsi="Angsana New"/>
          <w:sz w:val="30"/>
          <w:szCs w:val="30"/>
          <w:cs/>
        </w:rPr>
        <w:t xml:space="preserve"> </w:t>
      </w:r>
      <w:r w:rsidR="00933478">
        <w:rPr>
          <w:rFonts w:ascii="Angsana New" w:hAnsi="Angsana New"/>
          <w:sz w:val="30"/>
          <w:szCs w:val="30"/>
        </w:rPr>
        <w:t xml:space="preserve">2564 </w:t>
      </w:r>
      <w:r w:rsidR="00933478">
        <w:rPr>
          <w:rFonts w:ascii="Angsana New" w:hAnsi="Angsana New"/>
          <w:sz w:val="30"/>
          <w:szCs w:val="30"/>
          <w:cs/>
        </w:rPr>
        <w:t xml:space="preserve">และ </w:t>
      </w:r>
      <w:r w:rsidR="00933478">
        <w:rPr>
          <w:rFonts w:ascii="Angsana New" w:hAnsi="Angsana New"/>
          <w:sz w:val="30"/>
          <w:szCs w:val="30"/>
        </w:rPr>
        <w:t>2563</w:t>
      </w:r>
      <w:r w:rsidRPr="00CA3CC9">
        <w:rPr>
          <w:rFonts w:ascii="Angsana New" w:hAnsi="Angsana New"/>
          <w:sz w:val="30"/>
          <w:szCs w:val="30"/>
          <w:cs/>
        </w:rPr>
        <w:t xml:space="preserve"> </w:t>
      </w:r>
      <w:r w:rsidRPr="00CA3CC9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4E3DE2E7" w14:textId="0423127B" w:rsidR="00EA3299" w:rsidRPr="00264A9E" w:rsidRDefault="00EA3299" w:rsidP="008B20EC">
      <w:pPr>
        <w:tabs>
          <w:tab w:val="clear" w:pos="454"/>
          <w:tab w:val="clear" w:pos="680"/>
          <w:tab w:val="clear" w:pos="907"/>
          <w:tab w:val="left" w:pos="1080"/>
          <w:tab w:val="left" w:pos="1170"/>
        </w:tabs>
        <w:spacing w:line="223" w:lineRule="auto"/>
        <w:ind w:left="1080" w:right="119"/>
        <w:jc w:val="thaiDistribute"/>
        <w:rPr>
          <w:rFonts w:ascii="Angsana New" w:hAnsi="Angsana New"/>
          <w:cs/>
        </w:rPr>
      </w:pPr>
    </w:p>
    <w:tbl>
      <w:tblPr>
        <w:tblW w:w="936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70"/>
        <w:gridCol w:w="1197"/>
        <w:gridCol w:w="270"/>
        <w:gridCol w:w="1148"/>
        <w:gridCol w:w="262"/>
        <w:gridCol w:w="1173"/>
      </w:tblGrid>
      <w:tr w:rsidR="00EA3299" w:rsidRPr="00CA3CC9" w14:paraId="7C873B6D" w14:textId="77777777" w:rsidTr="008B20EC">
        <w:tc>
          <w:tcPr>
            <w:tcW w:w="3870" w:type="dxa"/>
            <w:shd w:val="clear" w:color="auto" w:fill="auto"/>
          </w:tcPr>
          <w:p w14:paraId="37368EFC" w14:textId="77777777" w:rsidR="00EA3299" w:rsidRPr="00CA3CC9" w:rsidRDefault="00EA3299" w:rsidP="00757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 w:firstLine="1440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  <w:r w:rsidRPr="00CA3CC9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637" w:type="dxa"/>
            <w:gridSpan w:val="3"/>
          </w:tcPr>
          <w:p w14:paraId="431835EF" w14:textId="77777777" w:rsidR="00EA3299" w:rsidRPr="00CA3CC9" w:rsidRDefault="00EA3299" w:rsidP="00757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A3CC9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2D9EA3E" w14:textId="77777777" w:rsidR="00EA3299" w:rsidRPr="00CA3CC9" w:rsidRDefault="00EA3299" w:rsidP="00757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83" w:type="dxa"/>
            <w:gridSpan w:val="3"/>
          </w:tcPr>
          <w:p w14:paraId="4CFC0CE3" w14:textId="77777777" w:rsidR="00EA3299" w:rsidRPr="00CA3CC9" w:rsidRDefault="00EA3299" w:rsidP="00757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A3CC9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12AA" w:rsidRPr="00CA3CC9" w14:paraId="0909C7E1" w14:textId="77777777" w:rsidTr="008B20EC">
        <w:tc>
          <w:tcPr>
            <w:tcW w:w="3870" w:type="dxa"/>
          </w:tcPr>
          <w:p w14:paraId="6AFFB211" w14:textId="77777777" w:rsidR="008312AA" w:rsidRPr="00CA3CC9" w:rsidRDefault="008312AA" w:rsidP="0083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E5F1E8C" w14:textId="5F196DEF" w:rsidR="008312AA" w:rsidRPr="008312AA" w:rsidRDefault="008312AA" w:rsidP="0083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312AA"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223E21C" w14:textId="77777777" w:rsidR="008312AA" w:rsidRPr="008312AA" w:rsidRDefault="008312AA" w:rsidP="0083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45A632C0" w14:textId="0367CD4D" w:rsidR="008312AA" w:rsidRPr="008312AA" w:rsidRDefault="008312AA" w:rsidP="0083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312AA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13F5BCC8" w14:textId="77777777" w:rsidR="008312AA" w:rsidRPr="00CA3CC9" w:rsidRDefault="008312AA" w:rsidP="0083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5557EDA4" w14:textId="7D9BE80F" w:rsidR="008312AA" w:rsidRPr="008312AA" w:rsidRDefault="008312AA" w:rsidP="0083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1645C2"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29449421" w14:textId="77777777" w:rsidR="008312AA" w:rsidRPr="00CA3CC9" w:rsidRDefault="008312AA" w:rsidP="0083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46F390E0" w14:textId="61228973" w:rsidR="008312AA" w:rsidRPr="00CA3CC9" w:rsidRDefault="008312AA" w:rsidP="0083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1645C2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</w:tr>
      <w:tr w:rsidR="008312AA" w:rsidRPr="00CA3CC9" w14:paraId="7BA85522" w14:textId="77777777" w:rsidTr="008B20EC">
        <w:tc>
          <w:tcPr>
            <w:tcW w:w="3870" w:type="dxa"/>
          </w:tcPr>
          <w:p w14:paraId="2F84E2CE" w14:textId="77777777" w:rsidR="008312AA" w:rsidRPr="00CA3CC9" w:rsidRDefault="008312AA" w:rsidP="0083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17FDB8D4" w14:textId="77777777" w:rsidR="008312AA" w:rsidRPr="00CA3CC9" w:rsidRDefault="008312AA" w:rsidP="00831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A3CC9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62DFF" w:rsidRPr="00CA3CC9" w14:paraId="103DF7AE" w14:textId="77777777" w:rsidTr="003731C5">
        <w:trPr>
          <w:trHeight w:val="180"/>
        </w:trPr>
        <w:tc>
          <w:tcPr>
            <w:tcW w:w="3870" w:type="dxa"/>
          </w:tcPr>
          <w:p w14:paraId="03D6FB6E" w14:textId="77777777" w:rsidR="00A62DFF" w:rsidRPr="00CA3CC9" w:rsidRDefault="00A62DFF" w:rsidP="00A6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A3CC9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CA3CC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A3CC9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CA3CC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A3CC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A3CC9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14:paraId="69786B06" w14:textId="0F4085D2" w:rsidR="00A62DFF" w:rsidRPr="00A62DFF" w:rsidRDefault="00A62DFF" w:rsidP="00A6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A62DFF">
              <w:rPr>
                <w:rFonts w:ascii="Angsana New" w:eastAsia="MS Mincho" w:hAnsi="Angsana New"/>
                <w:sz w:val="30"/>
                <w:szCs w:val="30"/>
              </w:rPr>
              <w:t>1,525,000</w:t>
            </w:r>
          </w:p>
        </w:tc>
        <w:tc>
          <w:tcPr>
            <w:tcW w:w="270" w:type="dxa"/>
          </w:tcPr>
          <w:p w14:paraId="4BAEAAA2" w14:textId="77777777" w:rsidR="00A62DFF" w:rsidRPr="00CA3CC9" w:rsidRDefault="00A62DFF" w:rsidP="00A6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</w:tcPr>
          <w:p w14:paraId="06D4E072" w14:textId="627F0DBC" w:rsidR="00A62DFF" w:rsidRPr="00CA3CC9" w:rsidRDefault="00A62DFF" w:rsidP="00A6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CA3CC9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2FB335DB" w14:textId="77777777" w:rsidR="00A62DFF" w:rsidRPr="00CA3CC9" w:rsidRDefault="00A62DFF" w:rsidP="00A6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0925CE21" w14:textId="741CBC0C" w:rsidR="00A62DFF" w:rsidRPr="00CA3CC9" w:rsidRDefault="00A62DFF" w:rsidP="00A6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A62DFF">
              <w:rPr>
                <w:rFonts w:ascii="Angsana New" w:eastAsia="MS Mincho" w:hAnsi="Angsana New"/>
                <w:sz w:val="30"/>
                <w:szCs w:val="30"/>
              </w:rPr>
              <w:t>1,525,000</w:t>
            </w:r>
          </w:p>
        </w:tc>
        <w:tc>
          <w:tcPr>
            <w:tcW w:w="262" w:type="dxa"/>
          </w:tcPr>
          <w:p w14:paraId="0A618AFA" w14:textId="77777777" w:rsidR="00A62DFF" w:rsidRPr="00CA3CC9" w:rsidRDefault="00A62DFF" w:rsidP="00A6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5B1D5B21" w14:textId="0A947784" w:rsidR="00A62DFF" w:rsidRPr="00CA3CC9" w:rsidRDefault="00A62DFF" w:rsidP="00A6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23" w:lineRule="auto"/>
              <w:ind w:right="-96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  <w:r w:rsidRPr="00CA3CC9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</w:tr>
      <w:tr w:rsidR="00A62DFF" w:rsidRPr="00CA3CC9" w14:paraId="740B48C1" w14:textId="77777777" w:rsidTr="003731C5">
        <w:trPr>
          <w:trHeight w:val="180"/>
        </w:trPr>
        <w:tc>
          <w:tcPr>
            <w:tcW w:w="3870" w:type="dxa"/>
          </w:tcPr>
          <w:p w14:paraId="345376E6" w14:textId="77777777" w:rsidR="00A62DFF" w:rsidRPr="00CA3CC9" w:rsidRDefault="00A62DFF" w:rsidP="00A6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A3CC9">
              <w:rPr>
                <w:rFonts w:ascii="Angsana New" w:hAnsi="Angsana New" w:hint="cs"/>
                <w:sz w:val="30"/>
                <w:szCs w:val="30"/>
                <w:cs/>
              </w:rPr>
              <w:t>การกู้ยืมเพิ่ม</w:t>
            </w:r>
          </w:p>
        </w:tc>
        <w:tc>
          <w:tcPr>
            <w:tcW w:w="1170" w:type="dxa"/>
          </w:tcPr>
          <w:p w14:paraId="0105213D" w14:textId="05519925" w:rsidR="00A62DFF" w:rsidRPr="00CA3CC9" w:rsidRDefault="00A62DFF" w:rsidP="00A6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17,831,000</w:t>
            </w:r>
          </w:p>
        </w:tc>
        <w:tc>
          <w:tcPr>
            <w:tcW w:w="270" w:type="dxa"/>
          </w:tcPr>
          <w:p w14:paraId="3CD8BFCE" w14:textId="77777777" w:rsidR="00A62DFF" w:rsidRPr="00CA3CC9" w:rsidRDefault="00A62DFF" w:rsidP="00A6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</w:tcPr>
          <w:p w14:paraId="624326D7" w14:textId="65C44D0C" w:rsidR="00A62DFF" w:rsidRPr="00CA3CC9" w:rsidRDefault="00A62DFF" w:rsidP="00A6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EA3299">
              <w:rPr>
                <w:rFonts w:ascii="Angsana New" w:eastAsia="MS Mincho" w:hAnsi="Angsana New"/>
                <w:sz w:val="30"/>
                <w:szCs w:val="30"/>
              </w:rPr>
              <w:t>17,140,000</w:t>
            </w:r>
          </w:p>
        </w:tc>
        <w:tc>
          <w:tcPr>
            <w:tcW w:w="270" w:type="dxa"/>
          </w:tcPr>
          <w:p w14:paraId="4535E5B7" w14:textId="77777777" w:rsidR="00A62DFF" w:rsidRPr="00CA3CC9" w:rsidRDefault="00A62DFF" w:rsidP="00A6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3FBA6EA1" w14:textId="0D670802" w:rsidR="00A62DFF" w:rsidRPr="00CA3CC9" w:rsidRDefault="00A62DFF" w:rsidP="00A6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17,831,000</w:t>
            </w:r>
          </w:p>
        </w:tc>
        <w:tc>
          <w:tcPr>
            <w:tcW w:w="262" w:type="dxa"/>
          </w:tcPr>
          <w:p w14:paraId="6E32E576" w14:textId="77777777" w:rsidR="00A62DFF" w:rsidRPr="00CA3CC9" w:rsidRDefault="00A62DFF" w:rsidP="00A6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3199CAF1" w14:textId="7E6FAAE9" w:rsidR="00A62DFF" w:rsidRPr="00CA3CC9" w:rsidRDefault="00A62DFF" w:rsidP="00A6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  <w:r w:rsidRPr="00EA3299">
              <w:rPr>
                <w:rFonts w:ascii="Angsana New" w:eastAsia="MS Mincho" w:hAnsi="Angsana New"/>
                <w:sz w:val="30"/>
                <w:szCs w:val="30"/>
              </w:rPr>
              <w:t>17,140,000</w:t>
            </w:r>
          </w:p>
        </w:tc>
      </w:tr>
      <w:tr w:rsidR="00A62DFF" w:rsidRPr="00CA3CC9" w14:paraId="1C5631F4" w14:textId="77777777" w:rsidTr="003731C5">
        <w:trPr>
          <w:trHeight w:val="180"/>
        </w:trPr>
        <w:tc>
          <w:tcPr>
            <w:tcW w:w="3870" w:type="dxa"/>
          </w:tcPr>
          <w:p w14:paraId="6FF2FFB5" w14:textId="77777777" w:rsidR="00A62DFF" w:rsidRPr="00CA3CC9" w:rsidRDefault="00A62DFF" w:rsidP="00A6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A3CC9">
              <w:rPr>
                <w:rFonts w:ascii="Angsana New" w:hAnsi="Angsana New" w:hint="cs"/>
                <w:sz w:val="30"/>
                <w:szCs w:val="30"/>
                <w:cs/>
              </w:rPr>
              <w:t>การจ่ายชำระคืน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848BCA9" w14:textId="5430ABAA" w:rsidR="00A62DFF" w:rsidRPr="00A62DFF" w:rsidRDefault="00A62DFF" w:rsidP="00A6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A62DFF">
              <w:rPr>
                <w:rFonts w:ascii="Angsana New" w:eastAsia="MS Mincho" w:hAnsi="Angsana New"/>
                <w:sz w:val="30"/>
                <w:szCs w:val="30"/>
              </w:rPr>
              <w:t>(15,544,000)</w:t>
            </w:r>
          </w:p>
        </w:tc>
        <w:tc>
          <w:tcPr>
            <w:tcW w:w="270" w:type="dxa"/>
          </w:tcPr>
          <w:p w14:paraId="797A8D9C" w14:textId="77777777" w:rsidR="00A62DFF" w:rsidRPr="00CA3CC9" w:rsidRDefault="00A62DFF" w:rsidP="00A6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6D97A14A" w14:textId="672EA938" w:rsidR="00A62DFF" w:rsidRPr="00CA3CC9" w:rsidRDefault="00A62DFF" w:rsidP="00A6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EA3299">
              <w:rPr>
                <w:rFonts w:ascii="Angsana New" w:eastAsia="MS Mincho" w:hAnsi="Angsana New"/>
                <w:sz w:val="30"/>
                <w:szCs w:val="30"/>
                <w:lang w:val="en-GB"/>
              </w:rPr>
              <w:t>(15,615,000)</w:t>
            </w:r>
          </w:p>
        </w:tc>
        <w:tc>
          <w:tcPr>
            <w:tcW w:w="270" w:type="dxa"/>
          </w:tcPr>
          <w:p w14:paraId="6D138B64" w14:textId="77777777" w:rsidR="00A62DFF" w:rsidRPr="00CA3CC9" w:rsidRDefault="00A62DFF" w:rsidP="00A6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21D770BE" w14:textId="44AADAB7" w:rsidR="00A62DFF" w:rsidRPr="00CA3CC9" w:rsidRDefault="00A62DFF" w:rsidP="00A6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A62DFF">
              <w:rPr>
                <w:rFonts w:ascii="Angsana New" w:eastAsia="MS Mincho" w:hAnsi="Angsana New"/>
                <w:sz w:val="30"/>
                <w:szCs w:val="30"/>
              </w:rPr>
              <w:t>(15,544,000)</w:t>
            </w:r>
          </w:p>
        </w:tc>
        <w:tc>
          <w:tcPr>
            <w:tcW w:w="262" w:type="dxa"/>
          </w:tcPr>
          <w:p w14:paraId="610CF4C6" w14:textId="77777777" w:rsidR="00A62DFF" w:rsidRPr="00CA3CC9" w:rsidRDefault="00A62DFF" w:rsidP="00A6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49174245" w14:textId="236BDEFF" w:rsidR="00A62DFF" w:rsidRPr="00CA3CC9" w:rsidRDefault="00A62DFF" w:rsidP="00A6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  <w:r w:rsidRPr="00EA3299">
              <w:rPr>
                <w:rFonts w:ascii="Angsana New" w:eastAsia="MS Mincho" w:hAnsi="Angsana New"/>
                <w:sz w:val="30"/>
                <w:szCs w:val="30"/>
                <w:lang w:val="en-GB"/>
              </w:rPr>
              <w:t>(15,615,000)</w:t>
            </w:r>
          </w:p>
        </w:tc>
      </w:tr>
      <w:tr w:rsidR="00A62DFF" w:rsidRPr="00CA3CC9" w14:paraId="06581CB9" w14:textId="77777777" w:rsidTr="003731C5">
        <w:trPr>
          <w:trHeight w:val="180"/>
        </w:trPr>
        <w:tc>
          <w:tcPr>
            <w:tcW w:w="3870" w:type="dxa"/>
          </w:tcPr>
          <w:p w14:paraId="31C70BCC" w14:textId="77777777" w:rsidR="00A62DFF" w:rsidRPr="00CA3CC9" w:rsidRDefault="00A62DFF" w:rsidP="00A6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3CC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C1C66C1" w14:textId="77777777" w:rsidR="00A62DFF" w:rsidRPr="00CA3CC9" w:rsidRDefault="00A62DFF" w:rsidP="00A6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289EC531" w14:textId="77777777" w:rsidR="00A62DFF" w:rsidRPr="00CA3CC9" w:rsidRDefault="00A62DFF" w:rsidP="00A6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6DFFC2CA" w14:textId="77777777" w:rsidR="00A62DFF" w:rsidRPr="00CA3CC9" w:rsidRDefault="00A62DFF" w:rsidP="00A6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07E09EFF" w14:textId="77777777" w:rsidR="00A62DFF" w:rsidRPr="00CA3CC9" w:rsidRDefault="00A62DFF" w:rsidP="00A6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4F40476C" w14:textId="77777777" w:rsidR="00A62DFF" w:rsidRPr="00CA3CC9" w:rsidRDefault="00A62DFF" w:rsidP="00A6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7000C935" w14:textId="77777777" w:rsidR="00A62DFF" w:rsidRPr="00CA3CC9" w:rsidRDefault="00A62DFF" w:rsidP="00A6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6933E153" w14:textId="77777777" w:rsidR="00A62DFF" w:rsidRPr="00CA3CC9" w:rsidRDefault="00A62DFF" w:rsidP="00A6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A62DFF" w:rsidRPr="00CA3CC9" w14:paraId="3EBCF0B9" w14:textId="77777777" w:rsidTr="003731C5">
        <w:trPr>
          <w:trHeight w:val="180"/>
        </w:trPr>
        <w:tc>
          <w:tcPr>
            <w:tcW w:w="3870" w:type="dxa"/>
          </w:tcPr>
          <w:p w14:paraId="7D52AA70" w14:textId="41E47D0C" w:rsidR="00A62DFF" w:rsidRPr="00CA3CC9" w:rsidRDefault="00A62DFF" w:rsidP="00A6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firstLine="25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3CC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CA3C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CA3CC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CA3CC9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CA3CC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7618498" w14:textId="0739896A" w:rsidR="00A62DFF" w:rsidRPr="00CA3CC9" w:rsidRDefault="00A62DFF" w:rsidP="0036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3,812,000</w:t>
            </w:r>
          </w:p>
        </w:tc>
        <w:tc>
          <w:tcPr>
            <w:tcW w:w="270" w:type="dxa"/>
          </w:tcPr>
          <w:p w14:paraId="2328A971" w14:textId="77777777" w:rsidR="00A62DFF" w:rsidRPr="00CA3CC9" w:rsidRDefault="00A62DFF" w:rsidP="00A6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</w:tcPr>
          <w:p w14:paraId="69F90EF1" w14:textId="272D6AD3" w:rsidR="00A62DFF" w:rsidRPr="008B20EC" w:rsidRDefault="00A62DFF" w:rsidP="00A6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8B20EC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1,525,000</w:t>
            </w:r>
          </w:p>
        </w:tc>
        <w:tc>
          <w:tcPr>
            <w:tcW w:w="270" w:type="dxa"/>
          </w:tcPr>
          <w:p w14:paraId="12BF2AEA" w14:textId="77777777" w:rsidR="00A62DFF" w:rsidRPr="008B20EC" w:rsidRDefault="00A62DFF" w:rsidP="00A6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</w:tcPr>
          <w:p w14:paraId="4ADE140C" w14:textId="61DFE7D8" w:rsidR="00A62DFF" w:rsidRPr="00CA3CC9" w:rsidRDefault="00A62DFF" w:rsidP="0036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3,812,000</w:t>
            </w:r>
          </w:p>
        </w:tc>
        <w:tc>
          <w:tcPr>
            <w:tcW w:w="262" w:type="dxa"/>
          </w:tcPr>
          <w:p w14:paraId="44B3DD50" w14:textId="77777777" w:rsidR="00A62DFF" w:rsidRPr="00CA3CC9" w:rsidRDefault="00A62DFF" w:rsidP="00A6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433E0E72" w14:textId="22A97A44" w:rsidR="00A62DFF" w:rsidRPr="008B20EC" w:rsidRDefault="00A62DFF" w:rsidP="00A62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877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8B20EC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1,525,000</w:t>
            </w:r>
          </w:p>
        </w:tc>
      </w:tr>
    </w:tbl>
    <w:p w14:paraId="70B151CE" w14:textId="77777777" w:rsidR="00EA3299" w:rsidRDefault="00EA3299" w:rsidP="00EA09A8">
      <w:pPr>
        <w:tabs>
          <w:tab w:val="clear" w:pos="454"/>
          <w:tab w:val="clear" w:pos="907"/>
          <w:tab w:val="left" w:pos="1170"/>
        </w:tabs>
        <w:spacing w:line="223" w:lineRule="auto"/>
        <w:ind w:left="630" w:right="119"/>
        <w:jc w:val="thaiDistribute"/>
        <w:rPr>
          <w:rFonts w:ascii="Angsana New" w:hAnsi="Angsana New"/>
          <w:sz w:val="30"/>
          <w:szCs w:val="30"/>
        </w:rPr>
      </w:pPr>
    </w:p>
    <w:p w14:paraId="78008612" w14:textId="536F5233" w:rsidR="00237D07" w:rsidRPr="00E11762" w:rsidRDefault="00237D07" w:rsidP="00EA09A8">
      <w:pPr>
        <w:tabs>
          <w:tab w:val="clear" w:pos="454"/>
          <w:tab w:val="clear" w:pos="907"/>
          <w:tab w:val="left" w:pos="1170"/>
        </w:tabs>
        <w:spacing w:line="223" w:lineRule="auto"/>
        <w:ind w:left="630" w:right="119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 w:hint="cs"/>
          <w:sz w:val="30"/>
          <w:szCs w:val="30"/>
          <w:cs/>
        </w:rPr>
        <w:t>ตามข้อตกลงในสัญญากู้ยืมเงินระยะสั้นกับสถาบันการเงินในประเทศหลายแห่ง บริษัทต้องดำรงสัดส่วนการถือหุ้นในบริษัทของผู้ถือหุ้นกลุ่มสิริวัฒนภักดีไว้ไม่น้อยกว่าร้อยละ</w:t>
      </w:r>
      <w:r w:rsidRPr="00E11762">
        <w:rPr>
          <w:rFonts w:ascii="Angsana New" w:hAnsi="Angsana New"/>
          <w:sz w:val="30"/>
          <w:szCs w:val="30"/>
          <w:cs/>
        </w:rPr>
        <w:t xml:space="preserve"> </w:t>
      </w:r>
      <w:r w:rsidRPr="00E11762">
        <w:rPr>
          <w:rFonts w:ascii="Angsana New" w:hAnsi="Angsana New"/>
          <w:sz w:val="30"/>
          <w:szCs w:val="30"/>
        </w:rPr>
        <w:t xml:space="preserve">51 </w:t>
      </w:r>
      <w:r w:rsidRPr="00E11762">
        <w:rPr>
          <w:rFonts w:ascii="Angsana New" w:hAnsi="Angsana New" w:hint="cs"/>
          <w:sz w:val="30"/>
          <w:szCs w:val="30"/>
          <w:cs/>
        </w:rPr>
        <w:t>ของทุนจดทะเบียน</w:t>
      </w:r>
      <w:r w:rsidRPr="00E11762">
        <w:rPr>
          <w:rFonts w:ascii="Angsana New" w:hAnsi="Angsana New"/>
          <w:sz w:val="30"/>
          <w:szCs w:val="30"/>
          <w:cs/>
        </w:rPr>
        <w:t xml:space="preserve"> </w:t>
      </w:r>
      <w:r w:rsidRPr="00E11762">
        <w:rPr>
          <w:rFonts w:ascii="Angsana New" w:hAnsi="Angsana New" w:hint="cs"/>
          <w:sz w:val="30"/>
          <w:szCs w:val="30"/>
          <w:cs/>
        </w:rPr>
        <w:t>ไม่ว่าทางตรงหรือทางอ้อมตลอดระยะเวลาที่บริษัทมีภาระหนี้กับสถาบันการเงิน</w:t>
      </w:r>
    </w:p>
    <w:p w14:paraId="57D71F42" w14:textId="204861AF" w:rsidR="00237D07" w:rsidRPr="00E11762" w:rsidRDefault="00237D07" w:rsidP="008312AA">
      <w:pPr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1080" w:right="202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11762">
        <w:rPr>
          <w:rFonts w:ascii="Angsana New" w:hAnsi="Angsana New"/>
          <w:b/>
          <w:bCs/>
          <w:i/>
          <w:iCs/>
          <w:sz w:val="30"/>
          <w:szCs w:val="30"/>
          <w:cs/>
        </w:rPr>
        <w:t>เงินกู้ยืมระยะยาว</w:t>
      </w:r>
    </w:p>
    <w:p w14:paraId="72D7036F" w14:textId="77777777" w:rsidR="00237D07" w:rsidRPr="00264A9E" w:rsidRDefault="00237D07" w:rsidP="00EA09A8">
      <w:pPr>
        <w:tabs>
          <w:tab w:val="clear" w:pos="454"/>
          <w:tab w:val="left" w:pos="1080"/>
        </w:tabs>
        <w:spacing w:line="223" w:lineRule="auto"/>
        <w:ind w:left="990" w:right="119" w:hanging="720"/>
        <w:jc w:val="thaiDistribute"/>
        <w:rPr>
          <w:rFonts w:ascii="Angsana New" w:hAnsi="Angsana New"/>
          <w:sz w:val="30"/>
          <w:szCs w:val="30"/>
        </w:rPr>
      </w:pPr>
    </w:p>
    <w:p w14:paraId="00CDF839" w14:textId="3468880A" w:rsidR="00237D07" w:rsidRDefault="00237D07" w:rsidP="008B20EC">
      <w:pPr>
        <w:tabs>
          <w:tab w:val="clear" w:pos="454"/>
          <w:tab w:val="clear" w:pos="907"/>
          <w:tab w:val="left" w:pos="1170"/>
        </w:tabs>
        <w:spacing w:line="223" w:lineRule="auto"/>
        <w:ind w:left="1170" w:right="119" w:hanging="540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 w:hint="cs"/>
          <w:sz w:val="30"/>
          <w:szCs w:val="30"/>
          <w:cs/>
        </w:rPr>
        <w:t>เงินกู้ยืมระยะยาว</w:t>
      </w:r>
      <w:r w:rsidRPr="00E11762">
        <w:rPr>
          <w:rFonts w:ascii="Angsana New" w:hAnsi="Angsana New"/>
          <w:sz w:val="30"/>
          <w:szCs w:val="30"/>
        </w:rPr>
        <w:t xml:space="preserve"> </w:t>
      </w:r>
      <w:r w:rsidRPr="00E11762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E11762">
        <w:rPr>
          <w:rFonts w:ascii="Angsana New" w:hAnsi="Angsana New"/>
          <w:sz w:val="30"/>
          <w:szCs w:val="30"/>
        </w:rPr>
        <w:t xml:space="preserve">31 </w:t>
      </w:r>
      <w:r w:rsidRPr="00E11762">
        <w:rPr>
          <w:rFonts w:ascii="Angsana New" w:hAnsi="Angsana New" w:hint="cs"/>
          <w:sz w:val="30"/>
          <w:szCs w:val="30"/>
          <w:cs/>
        </w:rPr>
        <w:t>ธันวาคม</w:t>
      </w:r>
      <w:r w:rsidRPr="00E11762">
        <w:rPr>
          <w:rFonts w:ascii="Angsana New" w:hAnsi="Angsana New"/>
          <w:sz w:val="30"/>
          <w:szCs w:val="30"/>
        </w:rPr>
        <w:t xml:space="preserve"> </w:t>
      </w:r>
      <w:r w:rsidR="00933478">
        <w:rPr>
          <w:rFonts w:ascii="Angsana New" w:hAnsi="Angsana New"/>
          <w:sz w:val="30"/>
          <w:szCs w:val="30"/>
        </w:rPr>
        <w:t xml:space="preserve">2564 </w:t>
      </w:r>
      <w:r w:rsidR="00933478">
        <w:rPr>
          <w:rFonts w:ascii="Angsana New" w:hAnsi="Angsana New"/>
          <w:sz w:val="30"/>
          <w:szCs w:val="30"/>
          <w:cs/>
        </w:rPr>
        <w:t xml:space="preserve">และ </w:t>
      </w:r>
      <w:r w:rsidR="00933478">
        <w:rPr>
          <w:rFonts w:ascii="Angsana New" w:hAnsi="Angsana New"/>
          <w:sz w:val="30"/>
          <w:szCs w:val="30"/>
        </w:rPr>
        <w:t>2563</w:t>
      </w:r>
      <w:r w:rsidRPr="00E11762">
        <w:rPr>
          <w:rFonts w:ascii="Angsana New" w:hAnsi="Angsana New"/>
          <w:sz w:val="30"/>
          <w:szCs w:val="30"/>
        </w:rPr>
        <w:t xml:space="preserve"> </w:t>
      </w:r>
      <w:r w:rsidRPr="00E11762">
        <w:rPr>
          <w:rFonts w:ascii="Angsana New" w:hAnsi="Angsana New" w:hint="cs"/>
          <w:sz w:val="30"/>
          <w:szCs w:val="30"/>
          <w:cs/>
        </w:rPr>
        <w:t>ประกอบด้วย</w:t>
      </w:r>
    </w:p>
    <w:p w14:paraId="2937BFD3" w14:textId="77777777" w:rsidR="00264A9E" w:rsidRPr="00264A9E" w:rsidRDefault="00264A9E" w:rsidP="008B20EC">
      <w:pPr>
        <w:tabs>
          <w:tab w:val="clear" w:pos="454"/>
          <w:tab w:val="clear" w:pos="907"/>
          <w:tab w:val="left" w:pos="1170"/>
        </w:tabs>
        <w:spacing w:line="223" w:lineRule="auto"/>
        <w:ind w:left="1170" w:right="119" w:hanging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630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70"/>
        <w:gridCol w:w="1197"/>
        <w:gridCol w:w="270"/>
        <w:gridCol w:w="1148"/>
        <w:gridCol w:w="262"/>
        <w:gridCol w:w="1173"/>
      </w:tblGrid>
      <w:tr w:rsidR="00237D07" w:rsidRPr="00E11762" w14:paraId="5080C1D1" w14:textId="77777777" w:rsidTr="008B20EC">
        <w:trPr>
          <w:tblHeader/>
        </w:trPr>
        <w:tc>
          <w:tcPr>
            <w:tcW w:w="3870" w:type="dxa"/>
            <w:shd w:val="clear" w:color="auto" w:fill="auto"/>
          </w:tcPr>
          <w:p w14:paraId="78B85EA6" w14:textId="77777777" w:rsidR="00237D07" w:rsidRPr="00E11762" w:rsidRDefault="00237D07" w:rsidP="004D3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637" w:type="dxa"/>
            <w:gridSpan w:val="3"/>
          </w:tcPr>
          <w:p w14:paraId="5413EC22" w14:textId="77777777" w:rsidR="00237D07" w:rsidRPr="00E11762" w:rsidRDefault="00237D07" w:rsidP="004D3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11762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B56B40A" w14:textId="77777777" w:rsidR="00237D07" w:rsidRPr="00E11762" w:rsidRDefault="00237D07" w:rsidP="004D3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83" w:type="dxa"/>
            <w:gridSpan w:val="3"/>
          </w:tcPr>
          <w:p w14:paraId="68459562" w14:textId="77777777" w:rsidR="00237D07" w:rsidRPr="00E11762" w:rsidRDefault="00237D07" w:rsidP="004D3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11762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37D07" w:rsidRPr="00E11762" w14:paraId="381356D6" w14:textId="77777777" w:rsidTr="008B20EC">
        <w:trPr>
          <w:tblHeader/>
        </w:trPr>
        <w:tc>
          <w:tcPr>
            <w:tcW w:w="3870" w:type="dxa"/>
          </w:tcPr>
          <w:p w14:paraId="0EEE9D07" w14:textId="77777777" w:rsidR="00237D07" w:rsidRPr="00E11762" w:rsidRDefault="00237D07" w:rsidP="004D3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30AC977" w14:textId="6249F7EC" w:rsidR="00237D07" w:rsidRPr="00E11762" w:rsidRDefault="003731C5" w:rsidP="004D3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2564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FDFD5B5" w14:textId="77777777" w:rsidR="00237D07" w:rsidRPr="00E11762" w:rsidRDefault="00237D07" w:rsidP="004D3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49168E25" w14:textId="05FFD6F7" w:rsidR="00237D07" w:rsidRPr="00E11762" w:rsidRDefault="003731C5" w:rsidP="004D3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0157F1FE" w14:textId="77777777" w:rsidR="00237D07" w:rsidRPr="00E11762" w:rsidRDefault="00237D07" w:rsidP="004D3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25EB5ADE" w14:textId="446D0E01" w:rsidR="00237D07" w:rsidRPr="00E11762" w:rsidRDefault="003731C5" w:rsidP="004D3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2564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5109B5F7" w14:textId="77777777" w:rsidR="00237D07" w:rsidRPr="00E11762" w:rsidRDefault="00237D07" w:rsidP="004D3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7C96965D" w14:textId="4EF5C5C0" w:rsidR="00237D07" w:rsidRPr="00E11762" w:rsidRDefault="003731C5" w:rsidP="004D3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2563</w:t>
            </w:r>
          </w:p>
        </w:tc>
      </w:tr>
      <w:tr w:rsidR="00237D07" w:rsidRPr="00E11762" w14:paraId="32D3C9F3" w14:textId="77777777" w:rsidTr="008B20EC">
        <w:trPr>
          <w:tblHeader/>
        </w:trPr>
        <w:tc>
          <w:tcPr>
            <w:tcW w:w="3870" w:type="dxa"/>
          </w:tcPr>
          <w:p w14:paraId="6418701D" w14:textId="77777777" w:rsidR="00237D07" w:rsidRPr="00E11762" w:rsidRDefault="00237D07" w:rsidP="004D3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1891F795" w14:textId="77777777" w:rsidR="00237D07" w:rsidRPr="00E11762" w:rsidRDefault="00237D07" w:rsidP="004D3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E11762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07766" w:rsidRPr="00AE33D1" w14:paraId="2E62128A" w14:textId="77777777" w:rsidTr="00687D0F">
        <w:trPr>
          <w:trHeight w:val="180"/>
        </w:trPr>
        <w:tc>
          <w:tcPr>
            <w:tcW w:w="3870" w:type="dxa"/>
          </w:tcPr>
          <w:p w14:paraId="668B7849" w14:textId="53FA1CD1" w:rsidR="00607766" w:rsidRPr="00AE33D1" w:rsidRDefault="00607766" w:rsidP="0060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สัญญาที่ไม่มีหลักประกันจากกิจการที่เกี่ยวข้องกัน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อัตราดอกเบี้ย</w:t>
            </w: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904C0">
              <w:rPr>
                <w:rFonts w:ascii="Angsana New" w:hAnsi="Angsana New" w:hint="cs"/>
                <w:sz w:val="30"/>
                <w:szCs w:val="30"/>
                <w:cs/>
              </w:rPr>
              <w:t>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้</w:t>
            </w:r>
            <w:r w:rsidRPr="000904C0">
              <w:rPr>
                <w:rFonts w:ascii="Angsana New" w:hAnsi="Angsana New" w:hint="cs"/>
                <w:sz w:val="30"/>
                <w:szCs w:val="30"/>
                <w:cs/>
              </w:rPr>
              <w:t>อยละ</w:t>
            </w:r>
            <w:r w:rsidRPr="000904C0">
              <w:rPr>
                <w:rFonts w:ascii="Angsana New" w:hAnsi="Angsana New"/>
                <w:sz w:val="30"/>
                <w:szCs w:val="30"/>
              </w:rPr>
              <w:t xml:space="preserve"> 1.20 </w:t>
            </w:r>
            <w:r w:rsidRPr="000904C0">
              <w:rPr>
                <w:rFonts w:ascii="Angsana New" w:hAnsi="Angsana New" w:hint="cs"/>
                <w:sz w:val="30"/>
                <w:szCs w:val="30"/>
                <w:cs/>
              </w:rPr>
              <w:t>ต่อปี</w:t>
            </w:r>
            <w:r w:rsidRPr="00E1176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11762">
              <w:rPr>
                <w:rFonts w:ascii="Angsana New" w:hAnsi="Angsana New" w:hint="cs"/>
                <w:sz w:val="30"/>
                <w:szCs w:val="30"/>
                <w:cs/>
              </w:rPr>
              <w:t>กำหนดชำระเมื่อทวงถาม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96D908A" w14:textId="77777777" w:rsidR="00607766" w:rsidRDefault="00607766" w:rsidP="0060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5A899F96" w14:textId="77777777" w:rsidR="00607766" w:rsidRDefault="00607766" w:rsidP="0060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5F19B8C6" w14:textId="3B4ED68C" w:rsidR="00607766" w:rsidRPr="00AE33D1" w:rsidRDefault="00607766" w:rsidP="0060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D26722" w14:textId="77777777" w:rsidR="00607766" w:rsidRPr="00AE33D1" w:rsidRDefault="00607766" w:rsidP="0060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72199684" w14:textId="77777777" w:rsidR="00607766" w:rsidRDefault="00607766" w:rsidP="0060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  <w:p w14:paraId="35277962" w14:textId="77777777" w:rsidR="00607766" w:rsidRDefault="00607766" w:rsidP="0060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  <w:p w14:paraId="0CAF5BDD" w14:textId="042FD48E" w:rsidR="00607766" w:rsidRPr="00AE33D1" w:rsidRDefault="00607766" w:rsidP="0060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GB"/>
              </w:rPr>
              <w:t xml:space="preserve">             -</w:t>
            </w:r>
          </w:p>
        </w:tc>
        <w:tc>
          <w:tcPr>
            <w:tcW w:w="270" w:type="dxa"/>
          </w:tcPr>
          <w:p w14:paraId="3E63EA34" w14:textId="77777777" w:rsidR="00607766" w:rsidRPr="00AE33D1" w:rsidRDefault="00607766" w:rsidP="0060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72BFDD31" w14:textId="77777777" w:rsidR="00607766" w:rsidRDefault="00607766" w:rsidP="0060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164BEC30" w14:textId="77777777" w:rsidR="00607766" w:rsidRDefault="00607766" w:rsidP="0060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58B4E6B6" w14:textId="45959397" w:rsidR="00607766" w:rsidRPr="00AE33D1" w:rsidRDefault="00607766" w:rsidP="0060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946,668</w:t>
            </w:r>
          </w:p>
        </w:tc>
        <w:tc>
          <w:tcPr>
            <w:tcW w:w="262" w:type="dxa"/>
          </w:tcPr>
          <w:p w14:paraId="2F03C197" w14:textId="77777777" w:rsidR="00607766" w:rsidRPr="00AE33D1" w:rsidRDefault="00607766" w:rsidP="0060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1316E246" w14:textId="77777777" w:rsidR="00607766" w:rsidRDefault="00607766" w:rsidP="0060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  <w:p w14:paraId="6FF34CDA" w14:textId="77777777" w:rsidR="00607766" w:rsidRDefault="00607766" w:rsidP="0060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  <w:p w14:paraId="6177075B" w14:textId="63D83497" w:rsidR="00607766" w:rsidRPr="00AE33D1" w:rsidRDefault="00607766" w:rsidP="0060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GB"/>
              </w:rPr>
              <w:t xml:space="preserve">             -</w:t>
            </w:r>
          </w:p>
        </w:tc>
      </w:tr>
      <w:tr w:rsidR="00687D0F" w:rsidRPr="00AE33D1" w14:paraId="759BF8D9" w14:textId="77777777" w:rsidTr="00687D0F">
        <w:trPr>
          <w:trHeight w:val="180"/>
        </w:trPr>
        <w:tc>
          <w:tcPr>
            <w:tcW w:w="3870" w:type="dxa"/>
          </w:tcPr>
          <w:p w14:paraId="44A3BAB3" w14:textId="77777777" w:rsidR="00687D0F" w:rsidRPr="00E11762" w:rsidRDefault="00687D0F" w:rsidP="0060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83E4B4E" w14:textId="168C514B" w:rsidR="00687D0F" w:rsidRDefault="00687D0F" w:rsidP="00687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DBC6DA" w14:textId="77777777" w:rsidR="00687D0F" w:rsidRPr="00687D0F" w:rsidRDefault="00687D0F" w:rsidP="00687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3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52687907" w14:textId="34E57251" w:rsidR="00687D0F" w:rsidRPr="00687D0F" w:rsidRDefault="00687D0F" w:rsidP="00687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687D0F">
              <w:rPr>
                <w:rFonts w:ascii="Angsana New" w:eastAsia="MS Mincho" w:hAnsi="Angsana New"/>
                <w:sz w:val="30"/>
                <w:szCs w:val="30"/>
              </w:rPr>
              <w:t xml:space="preserve">             -</w:t>
            </w:r>
          </w:p>
        </w:tc>
        <w:tc>
          <w:tcPr>
            <w:tcW w:w="270" w:type="dxa"/>
          </w:tcPr>
          <w:p w14:paraId="0CF7E799" w14:textId="77777777" w:rsidR="00687D0F" w:rsidRPr="00AE33D1" w:rsidRDefault="00687D0F" w:rsidP="0060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1D7C9B32" w14:textId="40925B25" w:rsidR="00687D0F" w:rsidRDefault="00687D0F" w:rsidP="0060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946,668</w:t>
            </w:r>
          </w:p>
        </w:tc>
        <w:tc>
          <w:tcPr>
            <w:tcW w:w="262" w:type="dxa"/>
          </w:tcPr>
          <w:p w14:paraId="505A92FF" w14:textId="77777777" w:rsidR="00687D0F" w:rsidRPr="00AE33D1" w:rsidRDefault="00687D0F" w:rsidP="0060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3DC62591" w14:textId="68DFD9D0" w:rsidR="00687D0F" w:rsidRPr="00687D0F" w:rsidRDefault="00687D0F" w:rsidP="00687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687D0F">
              <w:rPr>
                <w:rFonts w:ascii="Angsana New" w:eastAsia="MS Mincho" w:hAnsi="Angsana New"/>
                <w:sz w:val="30"/>
                <w:szCs w:val="30"/>
              </w:rPr>
              <w:t xml:space="preserve">             -</w:t>
            </w:r>
          </w:p>
        </w:tc>
      </w:tr>
      <w:tr w:rsidR="00DA71BA" w:rsidRPr="00AE33D1" w14:paraId="0082AB8D" w14:textId="77777777" w:rsidTr="003731C5">
        <w:trPr>
          <w:trHeight w:val="180"/>
        </w:trPr>
        <w:tc>
          <w:tcPr>
            <w:tcW w:w="3870" w:type="dxa"/>
          </w:tcPr>
          <w:p w14:paraId="38120C03" w14:textId="00E4CCD8" w:rsidR="00DA71BA" w:rsidRPr="00AE33D1" w:rsidRDefault="00DA71BA" w:rsidP="00DA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เงินกู้ยืมที่ไม่มีหลักประกัน</w:t>
            </w:r>
            <w:r w:rsidRPr="00AE33D1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กับสถาบันการเงิน</w:t>
            </w:r>
            <w:r w:rsidRPr="00AE33D1">
              <w:rPr>
                <w:rFonts w:ascii="Angsana New" w:hAnsi="Angsana New"/>
                <w:sz w:val="30"/>
                <w:szCs w:val="30"/>
                <w:cs/>
              </w:rPr>
              <w:t>ในประเทศ</w:t>
            </w:r>
            <w:r w:rsidRPr="00AE33D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E33D1">
              <w:rPr>
                <w:rFonts w:ascii="Angsana New" w:hAnsi="Angsana New"/>
                <w:sz w:val="30"/>
                <w:szCs w:val="30"/>
                <w:cs/>
              </w:rPr>
              <w:t>วงเงินรวม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E33D1">
              <w:rPr>
                <w:rFonts w:ascii="Angsana New" w:hAnsi="Angsana New"/>
                <w:sz w:val="30"/>
                <w:szCs w:val="30"/>
              </w:rPr>
              <w:t>30,000</w:t>
            </w:r>
            <w:r w:rsidRPr="00AE33D1">
              <w:rPr>
                <w:rFonts w:ascii="Angsana New" w:hAnsi="Angsana New"/>
                <w:sz w:val="30"/>
                <w:szCs w:val="30"/>
                <w:cs/>
              </w:rPr>
              <w:t xml:space="preserve"> ล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้</w:t>
            </w:r>
            <w:r w:rsidRPr="00AE33D1">
              <w:rPr>
                <w:rFonts w:ascii="Angsana New" w:hAnsi="Angsana New"/>
                <w:sz w:val="30"/>
                <w:szCs w:val="30"/>
                <w:cs/>
              </w:rPr>
              <w:t>า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 xml:space="preserve">นบาท โดยวงเงินหมุนเวียนมีอายุ </w:t>
            </w:r>
            <w:r w:rsidRPr="00AE33D1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ปี มีอัตราดอกเบี</w:t>
            </w:r>
            <w:r w:rsidR="0082030D">
              <w:rPr>
                <w:rFonts w:ascii="Angsana New" w:hAnsi="Angsana New" w:hint="cs"/>
                <w:sz w:val="30"/>
                <w:szCs w:val="30"/>
                <w:cs/>
              </w:rPr>
              <w:t>้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ย</w:t>
            </w:r>
            <w:r w:rsidRPr="00AE33D1">
              <w:rPr>
                <w:rFonts w:ascii="Angsana New" w:hAnsi="Angsana New"/>
                <w:sz w:val="30"/>
                <w:szCs w:val="30"/>
              </w:rPr>
              <w:t xml:space="preserve"> THBFIX 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บวกส่วนเพิ่มต่อปีเงื่อนไขการจ่ายชำระคืนเงินกู้</w:t>
            </w:r>
            <w:r w:rsidRPr="00AE33D1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ภายใน</w:t>
            </w:r>
            <w:r w:rsidRPr="00AE33D1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Pr="00AE33D1">
              <w:rPr>
                <w:rFonts w:ascii="Angsana New" w:hAnsi="Angsana New"/>
                <w:spacing w:val="-6"/>
                <w:sz w:val="30"/>
                <w:szCs w:val="30"/>
              </w:rPr>
              <w:t>3</w:t>
            </w:r>
            <w:r w:rsidRPr="00AE33D1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Pr="00AE33D1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ปี</w:t>
            </w:r>
            <w:r w:rsidRPr="00AE33D1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AE33D1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นับจากวันที่เบิกใช้</w:t>
            </w:r>
          </w:p>
        </w:tc>
        <w:tc>
          <w:tcPr>
            <w:tcW w:w="1170" w:type="dxa"/>
          </w:tcPr>
          <w:p w14:paraId="2D719907" w14:textId="77777777" w:rsidR="00DA71BA" w:rsidRDefault="00DA71BA" w:rsidP="00DA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7A087D67" w14:textId="77777777" w:rsidR="00DA71BA" w:rsidRDefault="00DA71BA" w:rsidP="00DA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32BFCCC8" w14:textId="77777777" w:rsidR="00DA71BA" w:rsidRDefault="00DA71BA" w:rsidP="00DA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031FF1F2" w14:textId="77777777" w:rsidR="00DA71BA" w:rsidRDefault="00DA71BA" w:rsidP="00DA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7B9189DB" w14:textId="77777777" w:rsidR="00DA71BA" w:rsidRDefault="00DA71BA" w:rsidP="00DA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2763B30C" w14:textId="19629890" w:rsidR="00DA71BA" w:rsidRDefault="00DA71BA" w:rsidP="00DA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</w:rPr>
              <w:t>2</w:t>
            </w:r>
            <w:r>
              <w:rPr>
                <w:rFonts w:ascii="Angsana New" w:eastAsia="MS Mincho" w:hAnsi="Angsana New"/>
                <w:sz w:val="30"/>
                <w:szCs w:val="30"/>
              </w:rPr>
              <w:t>2</w:t>
            </w:r>
            <w:r w:rsidRPr="00AE33D1">
              <w:rPr>
                <w:rFonts w:ascii="Angsana New" w:eastAsia="MS Mincho" w:hAnsi="Angsana New"/>
                <w:sz w:val="30"/>
                <w:szCs w:val="30"/>
              </w:rPr>
              <w:t>,000,000</w:t>
            </w:r>
          </w:p>
        </w:tc>
        <w:tc>
          <w:tcPr>
            <w:tcW w:w="270" w:type="dxa"/>
          </w:tcPr>
          <w:p w14:paraId="36D892AD" w14:textId="77777777" w:rsidR="00DA71BA" w:rsidRPr="00AE33D1" w:rsidRDefault="00DA71BA" w:rsidP="00DA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</w:tcPr>
          <w:p w14:paraId="76839C68" w14:textId="77777777" w:rsidR="00DA71BA" w:rsidRPr="00AE33D1" w:rsidRDefault="00DA71BA" w:rsidP="00DA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321448A7" w14:textId="77777777" w:rsidR="00DA71BA" w:rsidRPr="00AE33D1" w:rsidRDefault="00DA71BA" w:rsidP="00DA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4F3406B5" w14:textId="77777777" w:rsidR="00DA71BA" w:rsidRPr="00AE33D1" w:rsidRDefault="00DA71BA" w:rsidP="00DA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19F23801" w14:textId="77777777" w:rsidR="00DA71BA" w:rsidRPr="00AE33D1" w:rsidRDefault="00DA71BA" w:rsidP="00DA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7C5B4791" w14:textId="77777777" w:rsidR="00DA71BA" w:rsidRPr="00AE33D1" w:rsidRDefault="00DA71BA" w:rsidP="00DA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2D7FBCFB" w14:textId="54D57146" w:rsidR="00DA71BA" w:rsidRPr="00AE33D1" w:rsidRDefault="00DA71BA" w:rsidP="00DA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</w:rPr>
              <w:t>20,000,000</w:t>
            </w:r>
          </w:p>
        </w:tc>
        <w:tc>
          <w:tcPr>
            <w:tcW w:w="270" w:type="dxa"/>
          </w:tcPr>
          <w:p w14:paraId="1881C3A0" w14:textId="77777777" w:rsidR="00DA71BA" w:rsidRPr="00AE33D1" w:rsidRDefault="00DA71BA" w:rsidP="00DA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1B675DFA" w14:textId="77777777" w:rsidR="00DA71BA" w:rsidRDefault="00DA71BA" w:rsidP="00DA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678D0799" w14:textId="77777777" w:rsidR="00DA71BA" w:rsidRDefault="00DA71BA" w:rsidP="00DA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2869793C" w14:textId="77777777" w:rsidR="00DA71BA" w:rsidRDefault="00DA71BA" w:rsidP="00DA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715CC7EA" w14:textId="77777777" w:rsidR="00DA71BA" w:rsidRDefault="00DA71BA" w:rsidP="00DA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0F6E430A" w14:textId="77777777" w:rsidR="00DA71BA" w:rsidRDefault="00DA71BA" w:rsidP="00DA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453A8DD1" w14:textId="140E80D2" w:rsidR="00DA71BA" w:rsidRDefault="00DA71BA" w:rsidP="00DA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</w:rPr>
              <w:t>2</w:t>
            </w:r>
            <w:r>
              <w:rPr>
                <w:rFonts w:ascii="Angsana New" w:eastAsia="MS Mincho" w:hAnsi="Angsana New"/>
                <w:sz w:val="30"/>
                <w:szCs w:val="30"/>
              </w:rPr>
              <w:t>2</w:t>
            </w:r>
            <w:r w:rsidRPr="00AE33D1">
              <w:rPr>
                <w:rFonts w:ascii="Angsana New" w:eastAsia="MS Mincho" w:hAnsi="Angsana New"/>
                <w:sz w:val="30"/>
                <w:szCs w:val="30"/>
              </w:rPr>
              <w:t>,000,000</w:t>
            </w:r>
          </w:p>
        </w:tc>
        <w:tc>
          <w:tcPr>
            <w:tcW w:w="262" w:type="dxa"/>
          </w:tcPr>
          <w:p w14:paraId="725F69B5" w14:textId="77777777" w:rsidR="00DA71BA" w:rsidRPr="00AE33D1" w:rsidRDefault="00DA71BA" w:rsidP="00DA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0B70B5E2" w14:textId="77777777" w:rsidR="00DA71BA" w:rsidRPr="00AE33D1" w:rsidRDefault="00DA71BA" w:rsidP="00DA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7DFE5E6A" w14:textId="77777777" w:rsidR="00DA71BA" w:rsidRPr="00AE33D1" w:rsidRDefault="00DA71BA" w:rsidP="00DA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2278F502" w14:textId="77777777" w:rsidR="00DA71BA" w:rsidRPr="00AE33D1" w:rsidRDefault="00DA71BA" w:rsidP="00DA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155C01CE" w14:textId="77777777" w:rsidR="00DA71BA" w:rsidRPr="00AE33D1" w:rsidRDefault="00DA71BA" w:rsidP="00DA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05BDF888" w14:textId="77777777" w:rsidR="00DA71BA" w:rsidRPr="00AE33D1" w:rsidRDefault="00DA71BA" w:rsidP="00DA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51673C57" w14:textId="63F431D3" w:rsidR="00DA71BA" w:rsidRPr="00AE33D1" w:rsidRDefault="00DA71BA" w:rsidP="00DA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</w:rPr>
              <w:t>20,000,000</w:t>
            </w:r>
          </w:p>
        </w:tc>
      </w:tr>
      <w:tr w:rsidR="00DA71BA" w:rsidRPr="00AE33D1" w14:paraId="6C9B19DC" w14:textId="77777777" w:rsidTr="003731C5">
        <w:trPr>
          <w:trHeight w:val="153"/>
        </w:trPr>
        <w:tc>
          <w:tcPr>
            <w:tcW w:w="3870" w:type="dxa"/>
          </w:tcPr>
          <w:p w14:paraId="036E01DE" w14:textId="77777777" w:rsidR="00DA71BA" w:rsidRPr="00AE33D1" w:rsidRDefault="00DA71BA" w:rsidP="00DA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2E4A4AEF" w14:textId="77777777" w:rsidR="00DA71BA" w:rsidRPr="00AE33D1" w:rsidRDefault="00DA71BA" w:rsidP="00DA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</w:tcPr>
          <w:p w14:paraId="73298FE2" w14:textId="77777777" w:rsidR="00DA71BA" w:rsidRPr="00AE33D1" w:rsidRDefault="00DA71BA" w:rsidP="00DA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197" w:type="dxa"/>
          </w:tcPr>
          <w:p w14:paraId="1C81C1DF" w14:textId="77777777" w:rsidR="00DA71BA" w:rsidRPr="00AE33D1" w:rsidRDefault="00DA71BA" w:rsidP="00DA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</w:tcPr>
          <w:p w14:paraId="38F749B9" w14:textId="77777777" w:rsidR="00DA71BA" w:rsidRPr="00AE33D1" w:rsidRDefault="00DA71BA" w:rsidP="00DA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148" w:type="dxa"/>
          </w:tcPr>
          <w:p w14:paraId="01D42384" w14:textId="77777777" w:rsidR="00DA71BA" w:rsidRPr="00AE33D1" w:rsidRDefault="00DA71BA" w:rsidP="00DA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20"/>
                <w:szCs w:val="20"/>
              </w:rPr>
            </w:pPr>
          </w:p>
        </w:tc>
        <w:tc>
          <w:tcPr>
            <w:tcW w:w="262" w:type="dxa"/>
          </w:tcPr>
          <w:p w14:paraId="4263223F" w14:textId="77777777" w:rsidR="00DA71BA" w:rsidRPr="00AE33D1" w:rsidRDefault="00DA71BA" w:rsidP="00DA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hAnsi="Angsana New"/>
                <w:sz w:val="20"/>
                <w:szCs w:val="20"/>
                <w:lang w:val="en-GB" w:bidi="ar-SA"/>
              </w:rPr>
            </w:pPr>
          </w:p>
        </w:tc>
        <w:tc>
          <w:tcPr>
            <w:tcW w:w="1173" w:type="dxa"/>
          </w:tcPr>
          <w:p w14:paraId="70259391" w14:textId="77777777" w:rsidR="00DA71BA" w:rsidRPr="00AE33D1" w:rsidRDefault="00DA71BA" w:rsidP="00DA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20"/>
                <w:szCs w:val="20"/>
              </w:rPr>
            </w:pPr>
          </w:p>
        </w:tc>
      </w:tr>
      <w:tr w:rsidR="00DA71BA" w:rsidRPr="00AE33D1" w14:paraId="35BF9D09" w14:textId="77777777" w:rsidTr="003731C5">
        <w:trPr>
          <w:trHeight w:val="180"/>
        </w:trPr>
        <w:tc>
          <w:tcPr>
            <w:tcW w:w="3870" w:type="dxa"/>
          </w:tcPr>
          <w:p w14:paraId="153BF440" w14:textId="23821436" w:rsidR="00DA71BA" w:rsidRPr="00AE33D1" w:rsidRDefault="00DA71BA" w:rsidP="00DA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เงินกู้ยืมที่ไม่มีหลักประกัน</w:t>
            </w:r>
            <w:r w:rsidRPr="00AE33D1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กับสถาบันการเงิน</w:t>
            </w:r>
            <w:r w:rsidRPr="00AE33D1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ในประเทศ</w:t>
            </w:r>
            <w:r w:rsidRPr="00AE33D1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AE33D1">
              <w:rPr>
                <w:rFonts w:ascii="Angsana New" w:hAnsi="Angsana New"/>
                <w:spacing w:val="-6"/>
                <w:sz w:val="30"/>
                <w:szCs w:val="30"/>
                <w:cs/>
              </w:rPr>
              <w:t>วงเงินรวม</w:t>
            </w:r>
            <w:r w:rsidRPr="00AE33D1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</w:t>
            </w:r>
            <w:r w:rsidRPr="00AE33D1">
              <w:rPr>
                <w:rFonts w:ascii="Angsana New" w:hAnsi="Angsana New"/>
                <w:spacing w:val="-6"/>
                <w:sz w:val="30"/>
                <w:szCs w:val="30"/>
              </w:rPr>
              <w:t>20,000</w:t>
            </w:r>
            <w:r w:rsidRPr="00AE33D1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ล</w:t>
            </w:r>
            <w:r w:rsidRPr="00AE33D1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้</w:t>
            </w:r>
            <w:r w:rsidRPr="00AE33D1">
              <w:rPr>
                <w:rFonts w:ascii="Angsana New" w:hAnsi="Angsana New"/>
                <w:spacing w:val="-6"/>
                <w:sz w:val="30"/>
                <w:szCs w:val="30"/>
                <w:cs/>
              </w:rPr>
              <w:t>าน</w:t>
            </w:r>
            <w:r w:rsidRPr="00AE33D1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บาท 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มีอัตราดอกเบี้ยคงที่ร้อยละ</w:t>
            </w:r>
            <w:r w:rsidRPr="00AE33D1">
              <w:rPr>
                <w:rFonts w:ascii="Angsana New" w:hAnsi="Angsana New"/>
                <w:sz w:val="30"/>
                <w:szCs w:val="30"/>
              </w:rPr>
              <w:t xml:space="preserve"> 2.00 - 2.40 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ต่อปี เงื่อนไขการจ่ายชำระคืนเงินกู้</w:t>
            </w:r>
            <w:r w:rsidRPr="00AE33D1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เมื่อครบกำหนด </w:t>
            </w:r>
            <w:r w:rsidRPr="00AE33D1">
              <w:rPr>
                <w:rFonts w:ascii="Angsana New" w:hAnsi="Angsana New"/>
                <w:spacing w:val="-6"/>
                <w:sz w:val="30"/>
                <w:szCs w:val="30"/>
              </w:rPr>
              <w:t>36</w:t>
            </w:r>
            <w:r w:rsidRPr="00AE33D1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Pr="00AE33D1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เดือน</w:t>
            </w:r>
            <w:r w:rsidRPr="00AE33D1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170" w:type="dxa"/>
          </w:tcPr>
          <w:p w14:paraId="18AABAF9" w14:textId="77777777" w:rsidR="00DA71BA" w:rsidRDefault="00DA71BA" w:rsidP="00DA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186540EA" w14:textId="77777777" w:rsidR="00DA71BA" w:rsidRDefault="00DA71BA" w:rsidP="00DA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39652553" w14:textId="77777777" w:rsidR="00DA71BA" w:rsidRDefault="00DA71BA" w:rsidP="00DA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0AC88166" w14:textId="77777777" w:rsidR="00DA71BA" w:rsidRDefault="00DA71BA" w:rsidP="00DA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4D59AE0F" w14:textId="7855B332" w:rsidR="00DA71BA" w:rsidRPr="00AE33D1" w:rsidRDefault="00DA71BA" w:rsidP="00DA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</w:rPr>
              <w:t>20,000,000</w:t>
            </w:r>
          </w:p>
        </w:tc>
        <w:tc>
          <w:tcPr>
            <w:tcW w:w="270" w:type="dxa"/>
          </w:tcPr>
          <w:p w14:paraId="04776000" w14:textId="77777777" w:rsidR="00DA71BA" w:rsidRPr="00AE33D1" w:rsidRDefault="00DA71BA" w:rsidP="00DA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</w:tcPr>
          <w:p w14:paraId="301BE0F4" w14:textId="77777777" w:rsidR="00DA71BA" w:rsidRPr="00AE33D1" w:rsidRDefault="00DA71BA" w:rsidP="00DA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3891ABD6" w14:textId="77777777" w:rsidR="00DA71BA" w:rsidRPr="00AE33D1" w:rsidRDefault="00DA71BA" w:rsidP="00DA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4779F740" w14:textId="77777777" w:rsidR="00DA71BA" w:rsidRPr="00AE33D1" w:rsidRDefault="00DA71BA" w:rsidP="00DA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2D0F292B" w14:textId="77777777" w:rsidR="00DA71BA" w:rsidRPr="00AE33D1" w:rsidRDefault="00DA71BA" w:rsidP="00DA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72AA9EB6" w14:textId="39AB2512" w:rsidR="00DA71BA" w:rsidRPr="00AE33D1" w:rsidRDefault="00DA71BA" w:rsidP="00DA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</w:rPr>
              <w:t>20,000,000</w:t>
            </w:r>
          </w:p>
        </w:tc>
        <w:tc>
          <w:tcPr>
            <w:tcW w:w="270" w:type="dxa"/>
          </w:tcPr>
          <w:p w14:paraId="1697AD99" w14:textId="77777777" w:rsidR="00DA71BA" w:rsidRPr="00AE33D1" w:rsidRDefault="00DA71BA" w:rsidP="00DA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21D91A14" w14:textId="77777777" w:rsidR="00DA71BA" w:rsidRDefault="00DA71BA" w:rsidP="00DA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20CA3D78" w14:textId="77777777" w:rsidR="00DA71BA" w:rsidRDefault="00DA71BA" w:rsidP="00DA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09A4F405" w14:textId="77777777" w:rsidR="00DA71BA" w:rsidRDefault="00DA71BA" w:rsidP="00DA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18322BFA" w14:textId="77777777" w:rsidR="00DA71BA" w:rsidRDefault="00DA71BA" w:rsidP="00DA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6AD92653" w14:textId="57CDC639" w:rsidR="00DA71BA" w:rsidRPr="00AE33D1" w:rsidRDefault="00DA71BA" w:rsidP="00DA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</w:rPr>
              <w:t>20,000,000</w:t>
            </w:r>
          </w:p>
        </w:tc>
        <w:tc>
          <w:tcPr>
            <w:tcW w:w="262" w:type="dxa"/>
          </w:tcPr>
          <w:p w14:paraId="27A03EF5" w14:textId="77777777" w:rsidR="00DA71BA" w:rsidRPr="00AE33D1" w:rsidRDefault="00DA71BA" w:rsidP="00DA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14:paraId="760CE610" w14:textId="77777777" w:rsidR="00DA71BA" w:rsidRPr="00AE33D1" w:rsidRDefault="00DA71BA" w:rsidP="00DA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67E2F48A" w14:textId="77777777" w:rsidR="00DA71BA" w:rsidRPr="00AE33D1" w:rsidRDefault="00DA71BA" w:rsidP="00DA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08CC2E60" w14:textId="77777777" w:rsidR="00DA71BA" w:rsidRPr="00AE33D1" w:rsidRDefault="00DA71BA" w:rsidP="00DA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1C1BBCFE" w14:textId="77777777" w:rsidR="00DA71BA" w:rsidRPr="00AE33D1" w:rsidRDefault="00DA71BA" w:rsidP="00DA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013051D2" w14:textId="6F2E24E0" w:rsidR="00DA71BA" w:rsidRPr="00AE33D1" w:rsidRDefault="00DA71BA" w:rsidP="00DA71BA">
            <w:pPr>
              <w:pStyle w:val="acctfourfigures"/>
              <w:tabs>
                <w:tab w:val="clear" w:pos="765"/>
                <w:tab w:val="decimal" w:pos="970"/>
              </w:tabs>
              <w:spacing w:line="223" w:lineRule="auto"/>
              <w:ind w:left="-79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</w:rPr>
              <w:t>20,000,000</w:t>
            </w:r>
          </w:p>
        </w:tc>
      </w:tr>
      <w:tr w:rsidR="00DA71BA" w:rsidRPr="00AE33D1" w14:paraId="4F1B43B7" w14:textId="77777777" w:rsidTr="003731C5">
        <w:trPr>
          <w:trHeight w:val="135"/>
        </w:trPr>
        <w:tc>
          <w:tcPr>
            <w:tcW w:w="3870" w:type="dxa"/>
          </w:tcPr>
          <w:p w14:paraId="12F84182" w14:textId="77777777" w:rsidR="00DA71BA" w:rsidRPr="00AE33D1" w:rsidRDefault="00DA71BA" w:rsidP="00DA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58F5D1FF" w14:textId="77777777" w:rsidR="00DA71BA" w:rsidRPr="00AE33D1" w:rsidRDefault="00DA71BA" w:rsidP="00DA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6985FF32" w14:textId="77777777" w:rsidR="00DA71BA" w:rsidRPr="00AE33D1" w:rsidRDefault="00DA71BA" w:rsidP="00DA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197" w:type="dxa"/>
          </w:tcPr>
          <w:p w14:paraId="549C2004" w14:textId="77777777" w:rsidR="00DA71BA" w:rsidRPr="00AE33D1" w:rsidRDefault="00DA71BA" w:rsidP="00DA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</w:tcPr>
          <w:p w14:paraId="04852727" w14:textId="77777777" w:rsidR="00DA71BA" w:rsidRPr="00AE33D1" w:rsidRDefault="00DA71BA" w:rsidP="00DA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148" w:type="dxa"/>
          </w:tcPr>
          <w:p w14:paraId="033BB3A7" w14:textId="77777777" w:rsidR="00DA71BA" w:rsidRPr="00AE33D1" w:rsidRDefault="00DA71BA" w:rsidP="00DA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20"/>
                <w:szCs w:val="20"/>
              </w:rPr>
            </w:pPr>
          </w:p>
        </w:tc>
        <w:tc>
          <w:tcPr>
            <w:tcW w:w="262" w:type="dxa"/>
          </w:tcPr>
          <w:p w14:paraId="2467AECA" w14:textId="77777777" w:rsidR="00DA71BA" w:rsidRPr="00AE33D1" w:rsidRDefault="00DA71BA" w:rsidP="00DA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173" w:type="dxa"/>
          </w:tcPr>
          <w:p w14:paraId="38A939CD" w14:textId="77777777" w:rsidR="00DA71BA" w:rsidRPr="00AE33D1" w:rsidRDefault="00DA71BA" w:rsidP="00DA71BA">
            <w:pPr>
              <w:pStyle w:val="acctfourfigures"/>
              <w:tabs>
                <w:tab w:val="clear" w:pos="765"/>
                <w:tab w:val="decimal" w:pos="970"/>
              </w:tabs>
              <w:spacing w:line="223" w:lineRule="auto"/>
              <w:ind w:left="-79"/>
              <w:rPr>
                <w:rFonts w:ascii="Angsana New" w:eastAsia="MS Mincho" w:hAnsi="Angsana New" w:cs="Angsana New"/>
                <w:sz w:val="20"/>
                <w:lang w:val="en-US" w:bidi="th-TH"/>
              </w:rPr>
            </w:pPr>
          </w:p>
        </w:tc>
      </w:tr>
      <w:tr w:rsidR="00DA71BA" w:rsidRPr="00AE33D1" w14:paraId="3B2381BF" w14:textId="77777777" w:rsidTr="003731C5">
        <w:trPr>
          <w:trHeight w:val="180"/>
        </w:trPr>
        <w:tc>
          <w:tcPr>
            <w:tcW w:w="3870" w:type="dxa"/>
          </w:tcPr>
          <w:p w14:paraId="7EAB661C" w14:textId="5D9DD2D0" w:rsidR="00DA71BA" w:rsidRPr="00AE33D1" w:rsidRDefault="00DA71BA" w:rsidP="00DA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เงินกู้ยืมที่ไม่มีหลักประกันกับสถาบันการเงินต่างประเทศแห่งหนึ่ง</w:t>
            </w:r>
            <w:r w:rsidRPr="00AE33D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วงเงินรวม</w:t>
            </w:r>
            <w:r w:rsidRPr="00AE33D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E33D1">
              <w:rPr>
                <w:rFonts w:ascii="Angsana New" w:hAnsi="Angsana New"/>
                <w:sz w:val="30"/>
                <w:szCs w:val="30"/>
              </w:rPr>
              <w:t xml:space="preserve">4,500 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  <w:r w:rsidRPr="00AE33D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แบ่งเป็น</w:t>
            </w:r>
            <w:r w:rsidRPr="00AE33D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E33D1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วงเงินย่อย</w:t>
            </w:r>
            <w:r w:rsidRPr="00AE33D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วงเงินละ</w:t>
            </w:r>
            <w:r w:rsidRPr="00AE33D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E33D1">
              <w:rPr>
                <w:rFonts w:ascii="Angsana New" w:hAnsi="Angsana New"/>
                <w:sz w:val="30"/>
                <w:szCs w:val="30"/>
              </w:rPr>
              <w:t xml:space="preserve">1,500 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Pr="00AE33D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มีอัตราดอกเบี้ยคงที่ในแต่ละคราวของการเบิกเงินกู้</w:t>
            </w:r>
            <w:r w:rsidRPr="00AE33D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เงื่อนไขการจ่ายชำระคืนเงินกู้เมื่อครบกำหนด</w:t>
            </w:r>
            <w:r w:rsidRPr="00AE33D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E33D1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E33D1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AE33D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E33D1">
              <w:rPr>
                <w:rFonts w:ascii="Angsana New" w:hAnsi="Angsana New"/>
                <w:sz w:val="30"/>
                <w:szCs w:val="30"/>
              </w:rPr>
              <w:t xml:space="preserve">7 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ปีตามลำดับ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F10D17D" w14:textId="77777777" w:rsidR="00DA71BA" w:rsidRDefault="00DA71BA" w:rsidP="00DA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6EFE7328" w14:textId="77777777" w:rsidR="00DA71BA" w:rsidRDefault="00DA71BA" w:rsidP="00DA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10C5EB39" w14:textId="77777777" w:rsidR="00DA71BA" w:rsidRDefault="00DA71BA" w:rsidP="00DA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37290E27" w14:textId="77777777" w:rsidR="00DA71BA" w:rsidRDefault="00DA71BA" w:rsidP="00DA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47AAA857" w14:textId="77777777" w:rsidR="00DA71BA" w:rsidRDefault="00DA71BA" w:rsidP="00DA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63F00099" w14:textId="77777777" w:rsidR="00DA71BA" w:rsidRDefault="00DA71BA" w:rsidP="00DA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10794BC4" w14:textId="7908DC15" w:rsidR="00DA71BA" w:rsidRPr="00AE33D1" w:rsidRDefault="00DA71BA" w:rsidP="00DA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</w:rPr>
              <w:t>1,999,980</w:t>
            </w:r>
          </w:p>
        </w:tc>
        <w:tc>
          <w:tcPr>
            <w:tcW w:w="270" w:type="dxa"/>
          </w:tcPr>
          <w:p w14:paraId="185C60F8" w14:textId="77777777" w:rsidR="00DA71BA" w:rsidRPr="00AE33D1" w:rsidRDefault="00DA71BA" w:rsidP="00DA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6935A2EB" w14:textId="77777777" w:rsidR="00DA71BA" w:rsidRPr="003731C5" w:rsidRDefault="00DA71BA" w:rsidP="00DA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49B7F03B" w14:textId="77777777" w:rsidR="00DA71BA" w:rsidRPr="00AE33D1" w:rsidRDefault="00DA71BA" w:rsidP="00DA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3087DFA0" w14:textId="77777777" w:rsidR="00DA71BA" w:rsidRPr="00AE33D1" w:rsidRDefault="00DA71BA" w:rsidP="00DA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679ACEF2" w14:textId="77777777" w:rsidR="00DA71BA" w:rsidRPr="00AE33D1" w:rsidRDefault="00DA71BA" w:rsidP="00DA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3902013E" w14:textId="77777777" w:rsidR="00DA71BA" w:rsidRPr="00AE33D1" w:rsidRDefault="00DA71BA" w:rsidP="00DA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1CF66D82" w14:textId="77777777" w:rsidR="00DA71BA" w:rsidRPr="00AE33D1" w:rsidRDefault="00DA71BA" w:rsidP="00DA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2B00B780" w14:textId="34D3E0BB" w:rsidR="00DA71BA" w:rsidRPr="00687D0F" w:rsidRDefault="00DA71BA" w:rsidP="00DA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</w:rPr>
              <w:t>1,999,980</w:t>
            </w:r>
          </w:p>
        </w:tc>
        <w:tc>
          <w:tcPr>
            <w:tcW w:w="270" w:type="dxa"/>
          </w:tcPr>
          <w:p w14:paraId="558C862F" w14:textId="77777777" w:rsidR="00DA71BA" w:rsidRPr="00687D0F" w:rsidRDefault="00DA71BA" w:rsidP="00DA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6468FC4D" w14:textId="77777777" w:rsidR="00DA71BA" w:rsidRDefault="00DA71BA" w:rsidP="00DA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2AA410C8" w14:textId="77777777" w:rsidR="00DA71BA" w:rsidRDefault="00DA71BA" w:rsidP="00DA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73249754" w14:textId="77777777" w:rsidR="00DA71BA" w:rsidRDefault="00DA71BA" w:rsidP="00DA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5DCE6714" w14:textId="77777777" w:rsidR="00DA71BA" w:rsidRDefault="00DA71BA" w:rsidP="00DA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525543F4" w14:textId="77777777" w:rsidR="00DA71BA" w:rsidRDefault="00DA71BA" w:rsidP="00DA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2C1CD1BE" w14:textId="77777777" w:rsidR="00DA71BA" w:rsidRDefault="00DA71BA" w:rsidP="00DA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0B04AD5E" w14:textId="68A7214A" w:rsidR="00DA71BA" w:rsidRPr="00687D0F" w:rsidRDefault="00DA71BA" w:rsidP="00DA71BA">
            <w:pPr>
              <w:pStyle w:val="acctfourfigures"/>
              <w:tabs>
                <w:tab w:val="clear" w:pos="765"/>
                <w:tab w:val="decimal" w:pos="970"/>
              </w:tabs>
              <w:spacing w:line="223" w:lineRule="auto"/>
              <w:ind w:left="-79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687D0F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1,999,980</w:t>
            </w:r>
          </w:p>
        </w:tc>
        <w:tc>
          <w:tcPr>
            <w:tcW w:w="262" w:type="dxa"/>
          </w:tcPr>
          <w:p w14:paraId="4D7B9F07" w14:textId="77777777" w:rsidR="00DA71BA" w:rsidRPr="00687D0F" w:rsidRDefault="00DA71BA" w:rsidP="00DA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601DBF5B" w14:textId="77777777" w:rsidR="00DA71BA" w:rsidRPr="00687D0F" w:rsidRDefault="00DA71BA" w:rsidP="00DA71BA">
            <w:pPr>
              <w:pStyle w:val="acctfourfigures"/>
              <w:tabs>
                <w:tab w:val="clear" w:pos="765"/>
                <w:tab w:val="decimal" w:pos="970"/>
              </w:tabs>
              <w:spacing w:line="223" w:lineRule="auto"/>
              <w:ind w:left="-79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  <w:p w14:paraId="7042F7B9" w14:textId="77777777" w:rsidR="00DA71BA" w:rsidRPr="00687D0F" w:rsidRDefault="00DA71BA" w:rsidP="00DA71BA">
            <w:pPr>
              <w:pStyle w:val="acctfourfigures"/>
              <w:tabs>
                <w:tab w:val="clear" w:pos="765"/>
                <w:tab w:val="decimal" w:pos="970"/>
              </w:tabs>
              <w:spacing w:line="223" w:lineRule="auto"/>
              <w:ind w:left="-79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  <w:p w14:paraId="5426631A" w14:textId="77777777" w:rsidR="00DA71BA" w:rsidRPr="00687D0F" w:rsidRDefault="00DA71BA" w:rsidP="00DA71BA">
            <w:pPr>
              <w:pStyle w:val="acctfourfigures"/>
              <w:tabs>
                <w:tab w:val="clear" w:pos="765"/>
                <w:tab w:val="decimal" w:pos="970"/>
              </w:tabs>
              <w:spacing w:line="223" w:lineRule="auto"/>
              <w:ind w:left="-79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  <w:p w14:paraId="5FB4AFB0" w14:textId="77777777" w:rsidR="00DA71BA" w:rsidRPr="00687D0F" w:rsidRDefault="00DA71BA" w:rsidP="00DA71BA">
            <w:pPr>
              <w:pStyle w:val="acctfourfigures"/>
              <w:tabs>
                <w:tab w:val="clear" w:pos="765"/>
                <w:tab w:val="decimal" w:pos="970"/>
              </w:tabs>
              <w:spacing w:line="223" w:lineRule="auto"/>
              <w:ind w:left="-79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  <w:p w14:paraId="31C4EB93" w14:textId="77777777" w:rsidR="00DA71BA" w:rsidRPr="00687D0F" w:rsidRDefault="00DA71BA" w:rsidP="00DA71BA">
            <w:pPr>
              <w:pStyle w:val="acctfourfigures"/>
              <w:tabs>
                <w:tab w:val="clear" w:pos="765"/>
                <w:tab w:val="decimal" w:pos="970"/>
              </w:tabs>
              <w:spacing w:line="223" w:lineRule="auto"/>
              <w:ind w:left="-79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  <w:p w14:paraId="6A8E2ACF" w14:textId="77777777" w:rsidR="00DA71BA" w:rsidRPr="00AE33D1" w:rsidRDefault="00DA71BA" w:rsidP="00DA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1A90AC02" w14:textId="6B0D412E" w:rsidR="00DA71BA" w:rsidRPr="00AE33D1" w:rsidRDefault="00DA71BA" w:rsidP="00DA71BA">
            <w:pPr>
              <w:pStyle w:val="acctfourfigures"/>
              <w:tabs>
                <w:tab w:val="clear" w:pos="765"/>
                <w:tab w:val="decimal" w:pos="970"/>
              </w:tabs>
              <w:spacing w:line="223" w:lineRule="auto"/>
              <w:ind w:left="-79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687D0F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1,</w:t>
            </w:r>
            <w:r w:rsidRPr="00BC62F7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999</w:t>
            </w:r>
            <w:r w:rsidRPr="00687D0F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,980</w:t>
            </w:r>
          </w:p>
        </w:tc>
      </w:tr>
      <w:tr w:rsidR="00DA71BA" w:rsidRPr="00AE33D1" w14:paraId="223B82BC" w14:textId="77777777" w:rsidTr="003731C5">
        <w:trPr>
          <w:trHeight w:val="180"/>
        </w:trPr>
        <w:tc>
          <w:tcPr>
            <w:tcW w:w="3870" w:type="dxa"/>
          </w:tcPr>
          <w:p w14:paraId="6D2E1E7A" w14:textId="77777777" w:rsidR="00DA71BA" w:rsidRPr="00AE33D1" w:rsidRDefault="00DA71BA" w:rsidP="00DA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D5430FF" w14:textId="579D605A" w:rsidR="00DA71BA" w:rsidRPr="00AE33D1" w:rsidRDefault="00DA71BA" w:rsidP="00687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</w:rPr>
              <w:t>4</w:t>
            </w:r>
            <w:r>
              <w:rPr>
                <w:rFonts w:ascii="Angsana New" w:eastAsia="MS Mincho" w:hAnsi="Angsana New"/>
                <w:sz w:val="30"/>
                <w:szCs w:val="30"/>
              </w:rPr>
              <w:t>3</w:t>
            </w:r>
            <w:r w:rsidRPr="00AE33D1">
              <w:rPr>
                <w:rFonts w:ascii="Angsana New" w:eastAsia="MS Mincho" w:hAnsi="Angsana New"/>
                <w:sz w:val="30"/>
                <w:szCs w:val="30"/>
              </w:rPr>
              <w:t>,999,980</w:t>
            </w:r>
          </w:p>
        </w:tc>
        <w:tc>
          <w:tcPr>
            <w:tcW w:w="270" w:type="dxa"/>
          </w:tcPr>
          <w:p w14:paraId="41E87815" w14:textId="77777777" w:rsidR="00DA71BA" w:rsidRPr="00AE33D1" w:rsidRDefault="00DA71BA" w:rsidP="00DA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0E53A87B" w14:textId="0DB664B0" w:rsidR="00DA71BA" w:rsidRPr="00687D0F" w:rsidRDefault="00DA71BA" w:rsidP="00DA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</w:rPr>
              <w:t>41,999,980</w:t>
            </w:r>
          </w:p>
        </w:tc>
        <w:tc>
          <w:tcPr>
            <w:tcW w:w="270" w:type="dxa"/>
          </w:tcPr>
          <w:p w14:paraId="3A732AE9" w14:textId="77777777" w:rsidR="00DA71BA" w:rsidRPr="00687D0F" w:rsidRDefault="00DA71BA" w:rsidP="00DA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6F41F745" w14:textId="673010A1" w:rsidR="00DA71BA" w:rsidRPr="00AE33D1" w:rsidRDefault="00687D0F" w:rsidP="00DA71BA">
            <w:pPr>
              <w:pStyle w:val="acctfourfigures"/>
              <w:tabs>
                <w:tab w:val="clear" w:pos="765"/>
                <w:tab w:val="decimal" w:pos="970"/>
              </w:tabs>
              <w:spacing w:line="223" w:lineRule="auto"/>
              <w:ind w:left="-79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</w:rPr>
              <w:t>4</w:t>
            </w:r>
            <w:r>
              <w:rPr>
                <w:rFonts w:ascii="Angsana New" w:eastAsia="MS Mincho" w:hAnsi="Angsana New"/>
                <w:sz w:val="30"/>
                <w:szCs w:val="30"/>
              </w:rPr>
              <w:t>3</w:t>
            </w:r>
            <w:r w:rsidRPr="00AE33D1">
              <w:rPr>
                <w:rFonts w:ascii="Angsana New" w:eastAsia="MS Mincho" w:hAnsi="Angsana New"/>
                <w:sz w:val="30"/>
                <w:szCs w:val="30"/>
              </w:rPr>
              <w:t>,999,980</w:t>
            </w:r>
          </w:p>
        </w:tc>
        <w:tc>
          <w:tcPr>
            <w:tcW w:w="262" w:type="dxa"/>
          </w:tcPr>
          <w:p w14:paraId="50B80EF9" w14:textId="77777777" w:rsidR="00DA71BA" w:rsidRPr="00687D0F" w:rsidRDefault="00DA71BA" w:rsidP="00DA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40233881" w14:textId="38FD52E5" w:rsidR="00DA71BA" w:rsidRPr="00AE33D1" w:rsidRDefault="00DA71BA" w:rsidP="00DA71BA">
            <w:pPr>
              <w:pStyle w:val="acctfourfigures"/>
              <w:tabs>
                <w:tab w:val="clear" w:pos="765"/>
                <w:tab w:val="decimal" w:pos="970"/>
              </w:tabs>
              <w:spacing w:line="223" w:lineRule="auto"/>
              <w:ind w:left="-79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AE33D1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41,999,980</w:t>
            </w:r>
          </w:p>
        </w:tc>
      </w:tr>
      <w:tr w:rsidR="00DA71BA" w:rsidRPr="00AE33D1" w14:paraId="3564A55F" w14:textId="77777777" w:rsidTr="008B20EC">
        <w:tc>
          <w:tcPr>
            <w:tcW w:w="3870" w:type="dxa"/>
          </w:tcPr>
          <w:p w14:paraId="60131FEA" w14:textId="36CD99DA" w:rsidR="00DA71BA" w:rsidRPr="00AE33D1" w:rsidRDefault="00DA71BA" w:rsidP="00DA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E33D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AE33D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ต้นทุนทางการเงินรอตัดบัญชี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8BC47FF" w14:textId="0FA797A9" w:rsidR="00DA71BA" w:rsidRPr="00AE33D1" w:rsidRDefault="00DA71BA" w:rsidP="00687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(267,086)</w:t>
            </w:r>
          </w:p>
        </w:tc>
        <w:tc>
          <w:tcPr>
            <w:tcW w:w="270" w:type="dxa"/>
          </w:tcPr>
          <w:p w14:paraId="4A22E25E" w14:textId="77777777" w:rsidR="00DA71BA" w:rsidRPr="00E96D1A" w:rsidRDefault="00DA71BA" w:rsidP="00DA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37531D18" w14:textId="4CECC1E5" w:rsidR="00DA71BA" w:rsidRPr="00AE33D1" w:rsidRDefault="00DA71BA" w:rsidP="00DA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</w:rPr>
              <w:t>(198,501)</w:t>
            </w:r>
          </w:p>
        </w:tc>
        <w:tc>
          <w:tcPr>
            <w:tcW w:w="270" w:type="dxa"/>
          </w:tcPr>
          <w:p w14:paraId="0A8FFF9C" w14:textId="77777777" w:rsidR="00DA71BA" w:rsidRPr="00687D0F" w:rsidRDefault="00DA71BA" w:rsidP="00DA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514DA7A3" w14:textId="31F61701" w:rsidR="00DA71BA" w:rsidRPr="00AE33D1" w:rsidRDefault="00DA71BA" w:rsidP="00DA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(267,086)</w:t>
            </w:r>
          </w:p>
        </w:tc>
        <w:tc>
          <w:tcPr>
            <w:tcW w:w="262" w:type="dxa"/>
          </w:tcPr>
          <w:p w14:paraId="2B24F940" w14:textId="77777777" w:rsidR="00DA71BA" w:rsidRPr="00687D0F" w:rsidRDefault="00DA71BA" w:rsidP="00DA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447AC858" w14:textId="6E6980EB" w:rsidR="00DA71BA" w:rsidRPr="00AE33D1" w:rsidRDefault="00DA71BA" w:rsidP="00DA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</w:rPr>
              <w:t>(198,501)</w:t>
            </w:r>
          </w:p>
        </w:tc>
      </w:tr>
      <w:tr w:rsidR="00DA71BA" w:rsidRPr="00AE33D1" w14:paraId="5DDB8830" w14:textId="77777777" w:rsidTr="003731C5">
        <w:tc>
          <w:tcPr>
            <w:tcW w:w="3870" w:type="dxa"/>
          </w:tcPr>
          <w:p w14:paraId="7128F956" w14:textId="5A699A11" w:rsidR="00DA71BA" w:rsidRPr="00AE33D1" w:rsidRDefault="00DA71BA" w:rsidP="00DA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33D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รวมเงินกู้ยืมระยะยาว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BF2518D" w14:textId="56F9C9BA" w:rsidR="00DA71BA" w:rsidRPr="00687D0F" w:rsidRDefault="00DA71BA" w:rsidP="00687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687D0F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43,732,894</w:t>
            </w:r>
          </w:p>
        </w:tc>
        <w:tc>
          <w:tcPr>
            <w:tcW w:w="270" w:type="dxa"/>
          </w:tcPr>
          <w:p w14:paraId="2A2F6B0F" w14:textId="77777777" w:rsidR="00DA71BA" w:rsidRPr="00AE33D1" w:rsidRDefault="00DA71BA" w:rsidP="00DA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</w:tcPr>
          <w:p w14:paraId="782AFA4F" w14:textId="2C5A7C6A" w:rsidR="00DA71BA" w:rsidRPr="00687D0F" w:rsidRDefault="00DA71BA" w:rsidP="00687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687D0F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41,801,479</w:t>
            </w:r>
          </w:p>
        </w:tc>
        <w:tc>
          <w:tcPr>
            <w:tcW w:w="270" w:type="dxa"/>
          </w:tcPr>
          <w:p w14:paraId="23D19D11" w14:textId="77777777" w:rsidR="00DA71BA" w:rsidRPr="00687D0F" w:rsidRDefault="00DA71BA" w:rsidP="00DA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</w:tcPr>
          <w:p w14:paraId="3B834C19" w14:textId="2941CD3B" w:rsidR="00DA71BA" w:rsidRPr="00687D0F" w:rsidRDefault="00EF4BEE" w:rsidP="00687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687D0F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44,679,562</w:t>
            </w:r>
          </w:p>
        </w:tc>
        <w:tc>
          <w:tcPr>
            <w:tcW w:w="262" w:type="dxa"/>
          </w:tcPr>
          <w:p w14:paraId="370B3A64" w14:textId="77777777" w:rsidR="00DA71BA" w:rsidRPr="00687D0F" w:rsidRDefault="00DA71BA" w:rsidP="00DA7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44CBE9F7" w14:textId="38D88C22" w:rsidR="00DA71BA" w:rsidRPr="00687D0F" w:rsidRDefault="00DA71BA" w:rsidP="00687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687D0F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41,801,479</w:t>
            </w:r>
          </w:p>
        </w:tc>
      </w:tr>
    </w:tbl>
    <w:p w14:paraId="4A048303" w14:textId="77777777" w:rsidR="00237D07" w:rsidRPr="00AE33D1" w:rsidRDefault="00237D07" w:rsidP="00237D07">
      <w:pPr>
        <w:rPr>
          <w:sz w:val="24"/>
          <w:szCs w:val="24"/>
        </w:rPr>
      </w:pPr>
    </w:p>
    <w:p w14:paraId="3BE06CBC" w14:textId="6EDCC455" w:rsidR="008B20EC" w:rsidRDefault="008B20EC" w:rsidP="008B20EC">
      <w:pPr>
        <w:tabs>
          <w:tab w:val="clear" w:pos="454"/>
          <w:tab w:val="clear" w:pos="680"/>
          <w:tab w:val="clear" w:pos="907"/>
          <w:tab w:val="clear" w:pos="1644"/>
          <w:tab w:val="left" w:pos="1170"/>
          <w:tab w:val="left" w:pos="1260"/>
          <w:tab w:val="left" w:pos="1620"/>
          <w:tab w:val="left" w:pos="2160"/>
        </w:tabs>
        <w:spacing w:line="223" w:lineRule="auto"/>
        <w:ind w:left="720" w:right="119"/>
        <w:jc w:val="thaiDistribute"/>
        <w:rPr>
          <w:rFonts w:ascii="Angsana New" w:hAnsi="Angsana New"/>
          <w:sz w:val="30"/>
          <w:szCs w:val="30"/>
        </w:rPr>
      </w:pPr>
      <w:bookmarkStart w:id="32" w:name="_Hlk46869492"/>
      <w:r w:rsidRPr="00CA3CC9">
        <w:rPr>
          <w:rFonts w:ascii="Angsana New" w:hAnsi="Angsana New" w:hint="cs"/>
          <w:sz w:val="30"/>
          <w:szCs w:val="30"/>
          <w:cs/>
        </w:rPr>
        <w:t>รายการเคลื่อนไหวของเงินกู้ยืมระยะยาวจากสถาบันการเงิน</w:t>
      </w:r>
      <w:r w:rsidR="00182AC3">
        <w:rPr>
          <w:rFonts w:ascii="Angsana New" w:hAnsi="Angsana New" w:hint="cs"/>
          <w:sz w:val="30"/>
          <w:szCs w:val="30"/>
          <w:cs/>
        </w:rPr>
        <w:t>สำหรับปี</w:t>
      </w:r>
      <w:r w:rsidRPr="00CA3CC9">
        <w:rPr>
          <w:rFonts w:ascii="Angsana New" w:hAnsi="Angsana New" w:hint="cs"/>
          <w:sz w:val="30"/>
          <w:szCs w:val="30"/>
          <w:cs/>
        </w:rPr>
        <w:t xml:space="preserve"> </w:t>
      </w:r>
      <w:r w:rsidR="00933478">
        <w:rPr>
          <w:rFonts w:ascii="Angsana New" w:hAnsi="Angsana New"/>
          <w:sz w:val="30"/>
          <w:szCs w:val="30"/>
        </w:rPr>
        <w:t xml:space="preserve">2564 </w:t>
      </w:r>
      <w:r w:rsidR="00933478">
        <w:rPr>
          <w:rFonts w:ascii="Angsana New" w:hAnsi="Angsana New"/>
          <w:sz w:val="30"/>
          <w:szCs w:val="30"/>
          <w:cs/>
        </w:rPr>
        <w:t xml:space="preserve">และ </w:t>
      </w:r>
      <w:r w:rsidR="00933478">
        <w:rPr>
          <w:rFonts w:ascii="Angsana New" w:hAnsi="Angsana New"/>
          <w:sz w:val="30"/>
          <w:szCs w:val="30"/>
        </w:rPr>
        <w:t>2563</w:t>
      </w:r>
      <w:r w:rsidRPr="00CA3CC9">
        <w:rPr>
          <w:rFonts w:ascii="Angsana New" w:hAnsi="Angsana New"/>
          <w:sz w:val="30"/>
          <w:szCs w:val="30"/>
        </w:rPr>
        <w:t xml:space="preserve"> </w:t>
      </w:r>
      <w:r w:rsidRPr="00CA3CC9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6CC1C2BB" w14:textId="6058654F" w:rsidR="008B20EC" w:rsidRDefault="008B20EC" w:rsidP="008B20EC">
      <w:pPr>
        <w:tabs>
          <w:tab w:val="clear" w:pos="454"/>
          <w:tab w:val="clear" w:pos="907"/>
          <w:tab w:val="left" w:pos="630"/>
          <w:tab w:val="left" w:pos="1260"/>
          <w:tab w:val="left" w:pos="2160"/>
        </w:tabs>
        <w:spacing w:line="223" w:lineRule="auto"/>
        <w:ind w:left="630" w:right="119"/>
        <w:jc w:val="thaiDistribute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horzAnchor="page" w:tblpX="1698" w:tblpY="56"/>
        <w:tblW w:w="9450" w:type="dxa"/>
        <w:tblLayout w:type="fixed"/>
        <w:tblLook w:val="01E0" w:firstRow="1" w:lastRow="1" w:firstColumn="1" w:lastColumn="1" w:noHBand="0" w:noVBand="0"/>
      </w:tblPr>
      <w:tblGrid>
        <w:gridCol w:w="3960"/>
        <w:gridCol w:w="1170"/>
        <w:gridCol w:w="270"/>
        <w:gridCol w:w="1197"/>
        <w:gridCol w:w="270"/>
        <w:gridCol w:w="1148"/>
        <w:gridCol w:w="262"/>
        <w:gridCol w:w="1173"/>
      </w:tblGrid>
      <w:tr w:rsidR="008B20EC" w:rsidRPr="00CA3CC9" w14:paraId="7A1C1C16" w14:textId="77777777" w:rsidTr="00971EFD">
        <w:tc>
          <w:tcPr>
            <w:tcW w:w="3960" w:type="dxa"/>
            <w:shd w:val="clear" w:color="auto" w:fill="auto"/>
          </w:tcPr>
          <w:p w14:paraId="6315EAC4" w14:textId="77777777" w:rsidR="008B20EC" w:rsidRPr="00CA3CC9" w:rsidRDefault="008B20EC" w:rsidP="008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0"/>
              </w:tabs>
              <w:spacing w:line="223" w:lineRule="auto"/>
              <w:ind w:left="1780"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637" w:type="dxa"/>
            <w:gridSpan w:val="3"/>
          </w:tcPr>
          <w:p w14:paraId="5ADC4D40" w14:textId="77777777" w:rsidR="008B20EC" w:rsidRPr="00CA3CC9" w:rsidRDefault="008B20EC" w:rsidP="008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A3CC9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08C673E" w14:textId="77777777" w:rsidR="008B20EC" w:rsidRPr="00CA3CC9" w:rsidRDefault="008B20EC" w:rsidP="008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83" w:type="dxa"/>
            <w:gridSpan w:val="3"/>
          </w:tcPr>
          <w:p w14:paraId="35618AF1" w14:textId="77777777" w:rsidR="008B20EC" w:rsidRPr="00CA3CC9" w:rsidRDefault="008B20EC" w:rsidP="008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A3CC9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20EC" w:rsidRPr="00CA3CC9" w14:paraId="043E3578" w14:textId="77777777" w:rsidTr="00971EFD">
        <w:tc>
          <w:tcPr>
            <w:tcW w:w="3960" w:type="dxa"/>
          </w:tcPr>
          <w:p w14:paraId="236E5E59" w14:textId="77777777" w:rsidR="008B20EC" w:rsidRPr="00CA3CC9" w:rsidRDefault="008B20EC" w:rsidP="008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C26349A" w14:textId="62A53802" w:rsidR="008B20EC" w:rsidRPr="00CA3CC9" w:rsidRDefault="003731C5" w:rsidP="008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2564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0BCE198" w14:textId="77777777" w:rsidR="008B20EC" w:rsidRPr="00CA3CC9" w:rsidRDefault="008B20EC" w:rsidP="008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29276268" w14:textId="1EE741A2" w:rsidR="008B20EC" w:rsidRPr="00CA3CC9" w:rsidRDefault="003731C5" w:rsidP="008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66F6EF9E" w14:textId="77777777" w:rsidR="008B20EC" w:rsidRPr="00CA3CC9" w:rsidRDefault="008B20EC" w:rsidP="008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2A537750" w14:textId="7114380E" w:rsidR="008B20EC" w:rsidRPr="00CA3CC9" w:rsidRDefault="003731C5" w:rsidP="008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2564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5F14F5A7" w14:textId="77777777" w:rsidR="008B20EC" w:rsidRPr="00CA3CC9" w:rsidRDefault="008B20EC" w:rsidP="008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4220ED59" w14:textId="4121BF98" w:rsidR="008B20EC" w:rsidRPr="00CA3CC9" w:rsidRDefault="003731C5" w:rsidP="008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2563</w:t>
            </w:r>
          </w:p>
        </w:tc>
      </w:tr>
      <w:tr w:rsidR="008B20EC" w:rsidRPr="00CA3CC9" w14:paraId="5B67467D" w14:textId="77777777" w:rsidTr="00971EFD">
        <w:tc>
          <w:tcPr>
            <w:tcW w:w="3960" w:type="dxa"/>
          </w:tcPr>
          <w:p w14:paraId="5A03A144" w14:textId="77777777" w:rsidR="008B20EC" w:rsidRPr="00CA3CC9" w:rsidRDefault="008B20EC" w:rsidP="008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584EA044" w14:textId="77777777" w:rsidR="008B20EC" w:rsidRPr="00CA3CC9" w:rsidRDefault="008B20EC" w:rsidP="008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A3CC9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E5675" w:rsidRPr="00CA3CC9" w14:paraId="5BC763A8" w14:textId="77777777" w:rsidTr="003731C5">
        <w:trPr>
          <w:trHeight w:val="180"/>
        </w:trPr>
        <w:tc>
          <w:tcPr>
            <w:tcW w:w="3960" w:type="dxa"/>
          </w:tcPr>
          <w:p w14:paraId="240817EE" w14:textId="77777777" w:rsidR="001E5675" w:rsidRPr="00CA3CC9" w:rsidRDefault="001E5675" w:rsidP="001E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67"/>
              <w:rPr>
                <w:rFonts w:ascii="Angsana New" w:hAnsi="Angsana New"/>
                <w:sz w:val="30"/>
                <w:szCs w:val="30"/>
                <w:cs/>
              </w:rPr>
            </w:pPr>
            <w:r w:rsidRPr="00CA3CC9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CA3CC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A3CC9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CA3CC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A3CC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A3CC9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14:paraId="658ADC3A" w14:textId="455CD414" w:rsidR="001E5675" w:rsidRPr="00182AC3" w:rsidRDefault="001E5675" w:rsidP="001E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182AC3">
              <w:rPr>
                <w:rFonts w:ascii="Angsana New" w:eastAsia="MS Mincho" w:hAnsi="Angsana New"/>
                <w:sz w:val="30"/>
                <w:szCs w:val="30"/>
                <w:lang w:val="en-GB"/>
              </w:rPr>
              <w:t>41,999,980</w:t>
            </w:r>
          </w:p>
        </w:tc>
        <w:tc>
          <w:tcPr>
            <w:tcW w:w="270" w:type="dxa"/>
          </w:tcPr>
          <w:p w14:paraId="1B2F83F3" w14:textId="77777777" w:rsidR="001E5675" w:rsidRPr="00182AC3" w:rsidRDefault="001E5675" w:rsidP="001E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14:paraId="08E5C3D1" w14:textId="066346F2" w:rsidR="001E5675" w:rsidRPr="00182AC3" w:rsidRDefault="001E5675" w:rsidP="001E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182AC3">
              <w:rPr>
                <w:rFonts w:ascii="Angsana New" w:hAnsi="Angsana New"/>
                <w:sz w:val="30"/>
                <w:szCs w:val="30"/>
              </w:rPr>
              <w:t>28,000,000</w:t>
            </w:r>
          </w:p>
        </w:tc>
        <w:tc>
          <w:tcPr>
            <w:tcW w:w="270" w:type="dxa"/>
          </w:tcPr>
          <w:p w14:paraId="7195E7CA" w14:textId="77777777" w:rsidR="001E5675" w:rsidRPr="00182AC3" w:rsidRDefault="001E5675" w:rsidP="001E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14:paraId="1EEA196F" w14:textId="2CC66261" w:rsidR="001E5675" w:rsidRPr="00182AC3" w:rsidRDefault="001E5675" w:rsidP="001E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182AC3">
              <w:rPr>
                <w:rFonts w:ascii="Angsana New" w:eastAsia="MS Mincho" w:hAnsi="Angsana New"/>
                <w:sz w:val="30"/>
                <w:szCs w:val="30"/>
                <w:lang w:val="en-GB"/>
              </w:rPr>
              <w:t>41,999,980</w:t>
            </w:r>
          </w:p>
        </w:tc>
        <w:tc>
          <w:tcPr>
            <w:tcW w:w="262" w:type="dxa"/>
          </w:tcPr>
          <w:p w14:paraId="15DE8447" w14:textId="77777777" w:rsidR="001E5675" w:rsidRPr="00182AC3" w:rsidRDefault="001E5675" w:rsidP="001E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1485602D" w14:textId="5C88E81B" w:rsidR="001E5675" w:rsidRPr="00182AC3" w:rsidRDefault="001E5675" w:rsidP="001E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182AC3">
              <w:rPr>
                <w:rFonts w:ascii="Angsana New" w:hAnsi="Angsana New"/>
                <w:sz w:val="30"/>
                <w:szCs w:val="30"/>
              </w:rPr>
              <w:t>28,000,000</w:t>
            </w:r>
          </w:p>
        </w:tc>
      </w:tr>
      <w:tr w:rsidR="001E5675" w:rsidRPr="00CA3CC9" w14:paraId="0AAFA9DB" w14:textId="77777777" w:rsidTr="003731C5">
        <w:trPr>
          <w:trHeight w:val="180"/>
        </w:trPr>
        <w:tc>
          <w:tcPr>
            <w:tcW w:w="3960" w:type="dxa"/>
          </w:tcPr>
          <w:p w14:paraId="0B46FE8C" w14:textId="77777777" w:rsidR="001E5675" w:rsidRPr="00CA3CC9" w:rsidRDefault="001E5675" w:rsidP="001E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67"/>
              <w:rPr>
                <w:rFonts w:ascii="Angsana New" w:hAnsi="Angsana New"/>
                <w:sz w:val="30"/>
                <w:szCs w:val="30"/>
                <w:cs/>
              </w:rPr>
            </w:pPr>
            <w:r w:rsidRPr="00CA3CC9">
              <w:rPr>
                <w:rFonts w:ascii="Angsana New" w:hAnsi="Angsana New" w:hint="cs"/>
                <w:sz w:val="30"/>
                <w:szCs w:val="30"/>
                <w:cs/>
              </w:rPr>
              <w:t>การกู้ยืมเพิ่ม</w:t>
            </w:r>
          </w:p>
        </w:tc>
        <w:tc>
          <w:tcPr>
            <w:tcW w:w="1170" w:type="dxa"/>
          </w:tcPr>
          <w:p w14:paraId="3DA00485" w14:textId="112EA75F" w:rsidR="001E5675" w:rsidRPr="00182AC3" w:rsidRDefault="001E5675" w:rsidP="001E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2,000,000</w:t>
            </w:r>
          </w:p>
        </w:tc>
        <w:tc>
          <w:tcPr>
            <w:tcW w:w="270" w:type="dxa"/>
          </w:tcPr>
          <w:p w14:paraId="3EDA3CFB" w14:textId="77777777" w:rsidR="001E5675" w:rsidRPr="00182AC3" w:rsidRDefault="001E5675" w:rsidP="001E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14:paraId="55623AC8" w14:textId="472A1647" w:rsidR="001E5675" w:rsidRPr="00182AC3" w:rsidRDefault="001E5675" w:rsidP="001E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182AC3">
              <w:rPr>
                <w:rFonts w:ascii="Angsana New" w:eastAsia="MS Mincho" w:hAnsi="Angsana New"/>
                <w:sz w:val="30"/>
                <w:szCs w:val="30"/>
              </w:rPr>
              <w:t>61,899,980</w:t>
            </w:r>
          </w:p>
        </w:tc>
        <w:tc>
          <w:tcPr>
            <w:tcW w:w="270" w:type="dxa"/>
          </w:tcPr>
          <w:p w14:paraId="3475DD14" w14:textId="77777777" w:rsidR="001E5675" w:rsidRPr="00182AC3" w:rsidRDefault="001E5675" w:rsidP="001E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28AF1A9D" w14:textId="51B8E699" w:rsidR="001E5675" w:rsidRPr="00182AC3" w:rsidRDefault="001E5675" w:rsidP="001E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2,000,000</w:t>
            </w:r>
          </w:p>
        </w:tc>
        <w:tc>
          <w:tcPr>
            <w:tcW w:w="262" w:type="dxa"/>
          </w:tcPr>
          <w:p w14:paraId="609CC469" w14:textId="77777777" w:rsidR="001E5675" w:rsidRPr="00182AC3" w:rsidRDefault="001E5675" w:rsidP="001E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7927E601" w14:textId="45914507" w:rsidR="001E5675" w:rsidRPr="00182AC3" w:rsidRDefault="001E5675" w:rsidP="001E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182AC3">
              <w:rPr>
                <w:rFonts w:ascii="Angsana New" w:eastAsia="MS Mincho" w:hAnsi="Angsana New"/>
                <w:sz w:val="30"/>
                <w:szCs w:val="30"/>
              </w:rPr>
              <w:t>61,899,980</w:t>
            </w:r>
          </w:p>
        </w:tc>
      </w:tr>
      <w:tr w:rsidR="001E5675" w:rsidRPr="00CA3CC9" w14:paraId="29535F7F" w14:textId="77777777" w:rsidTr="003731C5">
        <w:trPr>
          <w:trHeight w:val="180"/>
        </w:trPr>
        <w:tc>
          <w:tcPr>
            <w:tcW w:w="3960" w:type="dxa"/>
          </w:tcPr>
          <w:p w14:paraId="1013E2D8" w14:textId="77777777" w:rsidR="001E5675" w:rsidRPr="00CA3CC9" w:rsidRDefault="001E5675" w:rsidP="001E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67"/>
              <w:rPr>
                <w:rFonts w:ascii="Angsana New" w:hAnsi="Angsana New"/>
                <w:sz w:val="30"/>
                <w:szCs w:val="30"/>
              </w:rPr>
            </w:pPr>
            <w:r w:rsidRPr="00CA3CC9">
              <w:rPr>
                <w:rFonts w:ascii="Angsana New" w:hAnsi="Angsana New" w:hint="cs"/>
                <w:sz w:val="30"/>
                <w:szCs w:val="30"/>
                <w:cs/>
              </w:rPr>
              <w:t>การจ่ายชำระคืน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5F2395B" w14:textId="45D7A314" w:rsidR="001E5675" w:rsidRPr="00182AC3" w:rsidRDefault="001E5675" w:rsidP="0060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188F3D70" w14:textId="77777777" w:rsidR="001E5675" w:rsidRPr="00182AC3" w:rsidRDefault="001E5675" w:rsidP="001E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4A34C24F" w14:textId="4D61F20E" w:rsidR="001E5675" w:rsidRPr="00182AC3" w:rsidRDefault="001E5675" w:rsidP="001E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182AC3">
              <w:rPr>
                <w:rFonts w:ascii="Angsana New" w:eastAsia="MS Mincho" w:hAnsi="Angsana New"/>
                <w:sz w:val="30"/>
                <w:szCs w:val="30"/>
                <w:lang w:val="en-GB"/>
              </w:rPr>
              <w:t>(47,900,000)</w:t>
            </w:r>
          </w:p>
        </w:tc>
        <w:tc>
          <w:tcPr>
            <w:tcW w:w="270" w:type="dxa"/>
          </w:tcPr>
          <w:p w14:paraId="650F3B9F" w14:textId="77777777" w:rsidR="001E5675" w:rsidRPr="00182AC3" w:rsidRDefault="001E5675" w:rsidP="001E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146F2452" w14:textId="3D7360BC" w:rsidR="001E5675" w:rsidRPr="00182AC3" w:rsidRDefault="001E5675" w:rsidP="0060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62" w:type="dxa"/>
          </w:tcPr>
          <w:p w14:paraId="06D1244D" w14:textId="77777777" w:rsidR="001E5675" w:rsidRPr="00182AC3" w:rsidRDefault="001E5675" w:rsidP="001E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206A4E87" w14:textId="5991392B" w:rsidR="001E5675" w:rsidRPr="00182AC3" w:rsidRDefault="001E5675" w:rsidP="001E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182AC3">
              <w:rPr>
                <w:rFonts w:ascii="Angsana New" w:eastAsia="MS Mincho" w:hAnsi="Angsana New"/>
                <w:sz w:val="30"/>
                <w:szCs w:val="30"/>
                <w:lang w:val="en-GB"/>
              </w:rPr>
              <w:t>(47,900,000)</w:t>
            </w:r>
          </w:p>
        </w:tc>
      </w:tr>
      <w:tr w:rsidR="001E5675" w:rsidRPr="00CA3CC9" w14:paraId="2A655D20" w14:textId="77777777" w:rsidTr="003731C5">
        <w:trPr>
          <w:trHeight w:val="180"/>
        </w:trPr>
        <w:tc>
          <w:tcPr>
            <w:tcW w:w="3960" w:type="dxa"/>
          </w:tcPr>
          <w:p w14:paraId="7E83456D" w14:textId="77777777" w:rsidR="001E5675" w:rsidRPr="00CA3CC9" w:rsidRDefault="001E5675" w:rsidP="001E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6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D0B72F1" w14:textId="5A9B571A" w:rsidR="001E5675" w:rsidRPr="00182AC3" w:rsidRDefault="001E5675" w:rsidP="001E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</w:rPr>
              <w:t>4</w:t>
            </w:r>
            <w:r>
              <w:rPr>
                <w:rFonts w:ascii="Angsana New" w:eastAsia="MS Mincho" w:hAnsi="Angsana New"/>
                <w:sz w:val="30"/>
                <w:szCs w:val="30"/>
              </w:rPr>
              <w:t>3</w:t>
            </w:r>
            <w:r w:rsidRPr="00AE33D1">
              <w:rPr>
                <w:rFonts w:ascii="Angsana New" w:eastAsia="MS Mincho" w:hAnsi="Angsana New"/>
                <w:sz w:val="30"/>
                <w:szCs w:val="30"/>
              </w:rPr>
              <w:t>,999,980</w:t>
            </w:r>
          </w:p>
        </w:tc>
        <w:tc>
          <w:tcPr>
            <w:tcW w:w="270" w:type="dxa"/>
          </w:tcPr>
          <w:p w14:paraId="0B454346" w14:textId="77777777" w:rsidR="001E5675" w:rsidRPr="00182AC3" w:rsidRDefault="001E5675" w:rsidP="001E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</w:tcPr>
          <w:p w14:paraId="7B327EFC" w14:textId="4801376C" w:rsidR="001E5675" w:rsidRPr="00C4748F" w:rsidRDefault="001E5675" w:rsidP="001E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182AC3">
              <w:rPr>
                <w:rFonts w:ascii="Angsana New" w:eastAsia="MS Mincho" w:hAnsi="Angsana New"/>
                <w:sz w:val="30"/>
                <w:szCs w:val="30"/>
                <w:lang w:val="en-GB"/>
              </w:rPr>
              <w:t>41,999,980</w:t>
            </w:r>
          </w:p>
        </w:tc>
        <w:tc>
          <w:tcPr>
            <w:tcW w:w="270" w:type="dxa"/>
          </w:tcPr>
          <w:p w14:paraId="5B3E9057" w14:textId="77777777" w:rsidR="001E5675" w:rsidRPr="00182AC3" w:rsidRDefault="001E5675" w:rsidP="001E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0A34511F" w14:textId="0E52EE62" w:rsidR="001E5675" w:rsidRPr="00182AC3" w:rsidRDefault="001E5675" w:rsidP="001E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</w:rPr>
              <w:t>4</w:t>
            </w:r>
            <w:r>
              <w:rPr>
                <w:rFonts w:ascii="Angsana New" w:eastAsia="MS Mincho" w:hAnsi="Angsana New"/>
                <w:sz w:val="30"/>
                <w:szCs w:val="30"/>
              </w:rPr>
              <w:t>3</w:t>
            </w:r>
            <w:r w:rsidRPr="00AE33D1">
              <w:rPr>
                <w:rFonts w:ascii="Angsana New" w:eastAsia="MS Mincho" w:hAnsi="Angsana New"/>
                <w:sz w:val="30"/>
                <w:szCs w:val="30"/>
              </w:rPr>
              <w:t>,999,980</w:t>
            </w:r>
          </w:p>
        </w:tc>
        <w:tc>
          <w:tcPr>
            <w:tcW w:w="262" w:type="dxa"/>
          </w:tcPr>
          <w:p w14:paraId="1418BAE0" w14:textId="77777777" w:rsidR="001E5675" w:rsidRPr="00182AC3" w:rsidRDefault="001E5675" w:rsidP="001E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13C5E816" w14:textId="61BEE51F" w:rsidR="001E5675" w:rsidRPr="00182AC3" w:rsidRDefault="001E5675" w:rsidP="001E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182AC3">
              <w:rPr>
                <w:rFonts w:ascii="Angsana New" w:eastAsia="MS Mincho" w:hAnsi="Angsana New"/>
                <w:sz w:val="30"/>
                <w:szCs w:val="30"/>
              </w:rPr>
              <w:t>41,999,980</w:t>
            </w:r>
          </w:p>
        </w:tc>
      </w:tr>
      <w:tr w:rsidR="001E5675" w:rsidRPr="00CA3CC9" w14:paraId="634B4FA9" w14:textId="77777777" w:rsidTr="003731C5">
        <w:trPr>
          <w:trHeight w:val="180"/>
        </w:trPr>
        <w:tc>
          <w:tcPr>
            <w:tcW w:w="3960" w:type="dxa"/>
          </w:tcPr>
          <w:p w14:paraId="0DB252E5" w14:textId="77777777" w:rsidR="001E5675" w:rsidRPr="00CA3CC9" w:rsidRDefault="001E5675" w:rsidP="001E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67"/>
              <w:rPr>
                <w:rFonts w:ascii="Angsana New" w:hAnsi="Angsana New"/>
                <w:sz w:val="30"/>
                <w:szCs w:val="30"/>
                <w:cs/>
              </w:rPr>
            </w:pPr>
            <w:r w:rsidRPr="00CA3CC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CA3CC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CA3CC9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ต้นทุนทางการเงินรอตัดบัญชี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D22CC7F" w14:textId="3A479576" w:rsidR="001E5675" w:rsidRPr="00182AC3" w:rsidRDefault="001E5675" w:rsidP="001E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(267,086)</w:t>
            </w:r>
          </w:p>
        </w:tc>
        <w:tc>
          <w:tcPr>
            <w:tcW w:w="270" w:type="dxa"/>
          </w:tcPr>
          <w:p w14:paraId="0B0BEB8C" w14:textId="77777777" w:rsidR="001E5675" w:rsidRPr="00182AC3" w:rsidRDefault="001E5675" w:rsidP="001E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6358114E" w14:textId="3DC5C473" w:rsidR="001E5675" w:rsidRPr="00182AC3" w:rsidRDefault="001E5675" w:rsidP="001E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182AC3">
              <w:rPr>
                <w:rFonts w:ascii="Angsana New" w:eastAsia="MS Mincho" w:hAnsi="Angsana New"/>
                <w:sz w:val="30"/>
                <w:szCs w:val="30"/>
                <w:lang w:val="en-GB"/>
              </w:rPr>
              <w:t>(198,501)</w:t>
            </w:r>
          </w:p>
        </w:tc>
        <w:tc>
          <w:tcPr>
            <w:tcW w:w="270" w:type="dxa"/>
          </w:tcPr>
          <w:p w14:paraId="449CC70F" w14:textId="77777777" w:rsidR="001E5675" w:rsidRPr="00182AC3" w:rsidRDefault="001E5675" w:rsidP="001E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4D8D6F9A" w14:textId="1E8FD02A" w:rsidR="001E5675" w:rsidRPr="00182AC3" w:rsidRDefault="001E5675" w:rsidP="001E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(267,086)</w:t>
            </w:r>
          </w:p>
        </w:tc>
        <w:tc>
          <w:tcPr>
            <w:tcW w:w="262" w:type="dxa"/>
          </w:tcPr>
          <w:p w14:paraId="45FF4907" w14:textId="77777777" w:rsidR="001E5675" w:rsidRPr="00182AC3" w:rsidRDefault="001E5675" w:rsidP="001E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6DA16277" w14:textId="1374D8E5" w:rsidR="001E5675" w:rsidRPr="00182AC3" w:rsidRDefault="001E5675" w:rsidP="0060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182AC3">
              <w:rPr>
                <w:rFonts w:ascii="Angsana New" w:eastAsia="MS Mincho" w:hAnsi="Angsana New"/>
                <w:sz w:val="30"/>
                <w:szCs w:val="30"/>
                <w:lang w:val="en-GB"/>
              </w:rPr>
              <w:t>(198,501)</w:t>
            </w:r>
          </w:p>
        </w:tc>
      </w:tr>
      <w:tr w:rsidR="001E5675" w:rsidRPr="00CA3CC9" w14:paraId="55020C7C" w14:textId="77777777" w:rsidTr="003731C5">
        <w:trPr>
          <w:trHeight w:val="180"/>
        </w:trPr>
        <w:tc>
          <w:tcPr>
            <w:tcW w:w="3960" w:type="dxa"/>
          </w:tcPr>
          <w:p w14:paraId="662332E9" w14:textId="77777777" w:rsidR="001E5675" w:rsidRPr="00CA3CC9" w:rsidRDefault="001E5675" w:rsidP="001E5675">
            <w:pPr>
              <w:ind w:left="67"/>
              <w:rPr>
                <w:szCs w:val="30"/>
                <w:cs/>
              </w:rPr>
            </w:pPr>
            <w:r w:rsidRPr="00CA3CC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F64EF74" w14:textId="77777777" w:rsidR="001E5675" w:rsidRPr="00182AC3" w:rsidRDefault="001E5675" w:rsidP="001E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433B0A" w14:textId="77777777" w:rsidR="001E5675" w:rsidRPr="00182AC3" w:rsidRDefault="001E5675" w:rsidP="001E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</w:tcPr>
          <w:p w14:paraId="443CB8E3" w14:textId="77777777" w:rsidR="001E5675" w:rsidRPr="00182AC3" w:rsidRDefault="001E5675" w:rsidP="001E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688DB687" w14:textId="77777777" w:rsidR="001E5675" w:rsidRPr="00182AC3" w:rsidRDefault="001E5675" w:rsidP="001E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1FA03F9F" w14:textId="77777777" w:rsidR="001E5675" w:rsidRPr="00182AC3" w:rsidRDefault="001E5675" w:rsidP="001E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</w:tcPr>
          <w:p w14:paraId="61B583C9" w14:textId="77777777" w:rsidR="001E5675" w:rsidRPr="00182AC3" w:rsidRDefault="001E5675" w:rsidP="001E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0B8DABBC" w14:textId="77777777" w:rsidR="001E5675" w:rsidRPr="00182AC3" w:rsidRDefault="001E5675" w:rsidP="001E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18" w:firstLine="453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</w:tr>
      <w:tr w:rsidR="001E5675" w:rsidRPr="00CA3CC9" w14:paraId="1E7E765C" w14:textId="77777777" w:rsidTr="003731C5">
        <w:trPr>
          <w:trHeight w:val="180"/>
        </w:trPr>
        <w:tc>
          <w:tcPr>
            <w:tcW w:w="3960" w:type="dxa"/>
          </w:tcPr>
          <w:p w14:paraId="4AA5CBEF" w14:textId="5D3FE329" w:rsidR="001E5675" w:rsidRPr="00CA3CC9" w:rsidRDefault="001E5675" w:rsidP="001E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6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3CC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CA3C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CA3CC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CA3CC9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CA3C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58D7653" w14:textId="5083CA64" w:rsidR="001E5675" w:rsidRPr="00182AC3" w:rsidRDefault="001E5675" w:rsidP="001E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</w:t>
            </w:r>
            <w:r w:rsidRPr="00AE33D1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732</w:t>
            </w:r>
            <w:r w:rsidRPr="00AE33D1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894</w:t>
            </w:r>
          </w:p>
        </w:tc>
        <w:tc>
          <w:tcPr>
            <w:tcW w:w="270" w:type="dxa"/>
          </w:tcPr>
          <w:p w14:paraId="2F013A93" w14:textId="77777777" w:rsidR="001E5675" w:rsidRPr="00182AC3" w:rsidRDefault="001E5675" w:rsidP="001E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shd w:val="clear" w:color="auto" w:fill="auto"/>
          </w:tcPr>
          <w:p w14:paraId="5D30ECDF" w14:textId="2BD470EE" w:rsidR="001E5675" w:rsidRPr="00182AC3" w:rsidRDefault="001E5675" w:rsidP="001E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182AC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41,801,479</w:t>
            </w:r>
          </w:p>
        </w:tc>
        <w:tc>
          <w:tcPr>
            <w:tcW w:w="270" w:type="dxa"/>
          </w:tcPr>
          <w:p w14:paraId="38FC0E30" w14:textId="77777777" w:rsidR="001E5675" w:rsidRPr="00182AC3" w:rsidRDefault="001E5675" w:rsidP="001E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</w:tcPr>
          <w:p w14:paraId="38B925D9" w14:textId="0E319555" w:rsidR="001E5675" w:rsidRPr="00182AC3" w:rsidRDefault="001E5675" w:rsidP="001E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</w:t>
            </w:r>
            <w:r w:rsidRPr="00AE33D1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732</w:t>
            </w:r>
            <w:r w:rsidRPr="00AE33D1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894</w:t>
            </w:r>
          </w:p>
        </w:tc>
        <w:tc>
          <w:tcPr>
            <w:tcW w:w="262" w:type="dxa"/>
          </w:tcPr>
          <w:p w14:paraId="31EDCA94" w14:textId="77777777" w:rsidR="001E5675" w:rsidRPr="00182AC3" w:rsidRDefault="001E5675" w:rsidP="001E5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0A8153F4" w14:textId="2905726A" w:rsidR="001E5675" w:rsidRPr="00182AC3" w:rsidRDefault="001E5675" w:rsidP="005B4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182AC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41,801,479</w:t>
            </w:r>
          </w:p>
        </w:tc>
      </w:tr>
    </w:tbl>
    <w:p w14:paraId="3F36CF40" w14:textId="77777777" w:rsidR="008B20EC" w:rsidRDefault="008B20EC" w:rsidP="001F17E0">
      <w:pPr>
        <w:tabs>
          <w:tab w:val="clear" w:pos="454"/>
          <w:tab w:val="clear" w:pos="907"/>
          <w:tab w:val="left" w:pos="1170"/>
        </w:tabs>
        <w:spacing w:line="223" w:lineRule="auto"/>
        <w:ind w:left="630" w:right="119"/>
        <w:jc w:val="thaiDistribute"/>
        <w:rPr>
          <w:rFonts w:ascii="Angsana New" w:hAnsi="Angsana New"/>
          <w:sz w:val="30"/>
          <w:szCs w:val="30"/>
        </w:rPr>
      </w:pPr>
    </w:p>
    <w:p w14:paraId="1A9AE7F6" w14:textId="2A1782C6" w:rsidR="001F17E0" w:rsidRPr="00AE33D1" w:rsidRDefault="001F17E0" w:rsidP="001F17E0">
      <w:pPr>
        <w:tabs>
          <w:tab w:val="clear" w:pos="454"/>
          <w:tab w:val="clear" w:pos="907"/>
          <w:tab w:val="left" w:pos="1170"/>
        </w:tabs>
        <w:spacing w:line="223" w:lineRule="auto"/>
        <w:ind w:left="630" w:right="119"/>
        <w:jc w:val="thaiDistribute"/>
        <w:rPr>
          <w:rFonts w:ascii="Angsana New" w:hAnsi="Angsana New"/>
          <w:sz w:val="30"/>
          <w:szCs w:val="30"/>
        </w:rPr>
      </w:pPr>
      <w:r w:rsidRPr="00AE33D1">
        <w:rPr>
          <w:rFonts w:ascii="Angsana New" w:hAnsi="Angsana New" w:hint="cs"/>
          <w:sz w:val="30"/>
          <w:szCs w:val="30"/>
          <w:cs/>
        </w:rPr>
        <w:t>ตามข้อตกลงในสัญญากู้ยืมเงินระยะยาวกับสถาบันการเงินในประเทศหลายแห่ง</w:t>
      </w:r>
      <w:r w:rsidR="009074C5">
        <w:rPr>
          <w:rFonts w:ascii="Angsana New" w:hAnsi="Angsana New" w:hint="cs"/>
          <w:sz w:val="30"/>
          <w:szCs w:val="30"/>
          <w:cs/>
        </w:rPr>
        <w:t>และต่างประเทศแห่งหนึ่ง</w:t>
      </w:r>
      <w:r w:rsidRPr="00AE33D1">
        <w:rPr>
          <w:rFonts w:ascii="Angsana New" w:hAnsi="Angsana New"/>
          <w:sz w:val="30"/>
          <w:szCs w:val="30"/>
        </w:rPr>
        <w:t xml:space="preserve"> </w:t>
      </w:r>
      <w:r w:rsidRPr="00AE33D1">
        <w:rPr>
          <w:rFonts w:ascii="Angsana New" w:hAnsi="Angsana New" w:hint="cs"/>
          <w:sz w:val="30"/>
          <w:szCs w:val="30"/>
          <w:cs/>
        </w:rPr>
        <w:t xml:space="preserve"> </w:t>
      </w:r>
      <w:r w:rsidR="00367886">
        <w:rPr>
          <w:rFonts w:ascii="Angsana New" w:hAnsi="Angsana New" w:hint="cs"/>
          <w:sz w:val="30"/>
          <w:szCs w:val="30"/>
          <w:cs/>
        </w:rPr>
        <w:t xml:space="preserve">           </w:t>
      </w:r>
      <w:r w:rsidRPr="00AE33D1">
        <w:rPr>
          <w:rFonts w:ascii="Angsana New" w:hAnsi="Angsana New" w:hint="cs"/>
          <w:sz w:val="30"/>
          <w:szCs w:val="30"/>
          <w:cs/>
        </w:rPr>
        <w:t>บริษัทต้องปฏิบัติตามข้อตกลงในสัญญาเงินกู้ยืมหลายประการ เช่น</w:t>
      </w:r>
    </w:p>
    <w:p w14:paraId="43C19000" w14:textId="77777777" w:rsidR="001F17E0" w:rsidRPr="00AE33D1" w:rsidRDefault="001F17E0" w:rsidP="00661016">
      <w:pPr>
        <w:numPr>
          <w:ilvl w:val="0"/>
          <w:numId w:val="40"/>
        </w:numPr>
        <w:tabs>
          <w:tab w:val="clear" w:pos="454"/>
          <w:tab w:val="clear" w:pos="907"/>
          <w:tab w:val="clear" w:pos="1644"/>
          <w:tab w:val="clear" w:pos="1871"/>
          <w:tab w:val="left" w:pos="990"/>
          <w:tab w:val="left" w:pos="1440"/>
        </w:tabs>
        <w:spacing w:line="223" w:lineRule="auto"/>
        <w:ind w:left="630" w:right="119" w:firstLine="90"/>
        <w:jc w:val="thaiDistribute"/>
        <w:rPr>
          <w:rFonts w:ascii="Angsana New" w:hAnsi="Angsana New"/>
          <w:sz w:val="30"/>
          <w:szCs w:val="30"/>
        </w:rPr>
      </w:pPr>
      <w:r w:rsidRPr="00AE33D1">
        <w:rPr>
          <w:rFonts w:ascii="Angsana New" w:hAnsi="Angsana New" w:hint="cs"/>
          <w:sz w:val="30"/>
          <w:szCs w:val="30"/>
          <w:cs/>
        </w:rPr>
        <w:t>ดำรงสัดส่วนการถือหุ้นในบริษัทของผู้ถือหุ้น</w:t>
      </w:r>
      <w:r w:rsidRPr="00AE33D1">
        <w:rPr>
          <w:rFonts w:ascii="Angsana New" w:hAnsi="Angsana New"/>
          <w:sz w:val="30"/>
          <w:szCs w:val="30"/>
        </w:rPr>
        <w:t xml:space="preserve"> </w:t>
      </w:r>
      <w:r w:rsidRPr="00AE33D1">
        <w:rPr>
          <w:rFonts w:ascii="Angsana New" w:hAnsi="Angsana New" w:hint="cs"/>
          <w:sz w:val="30"/>
          <w:szCs w:val="30"/>
          <w:cs/>
        </w:rPr>
        <w:t>กลุ่มสิริวัฒนภักดีไว้ไม่น้อยกว่าร้อยละ</w:t>
      </w:r>
      <w:r w:rsidRPr="00AE33D1">
        <w:rPr>
          <w:rFonts w:ascii="Angsana New" w:hAnsi="Angsana New"/>
          <w:sz w:val="30"/>
          <w:szCs w:val="30"/>
          <w:cs/>
        </w:rPr>
        <w:t xml:space="preserve"> </w:t>
      </w:r>
      <w:r w:rsidRPr="00AE33D1">
        <w:rPr>
          <w:rFonts w:ascii="Angsana New" w:hAnsi="Angsana New"/>
          <w:sz w:val="30"/>
          <w:szCs w:val="30"/>
        </w:rPr>
        <w:t xml:space="preserve">50 </w:t>
      </w:r>
      <w:r w:rsidRPr="00AE33D1">
        <w:rPr>
          <w:rFonts w:ascii="Angsana New" w:hAnsi="Angsana New" w:hint="cs"/>
          <w:sz w:val="30"/>
          <w:szCs w:val="30"/>
          <w:cs/>
        </w:rPr>
        <w:t>ของทุนจดทะเบียน</w:t>
      </w:r>
      <w:r w:rsidRPr="00AE33D1">
        <w:rPr>
          <w:rFonts w:ascii="Angsana New" w:hAnsi="Angsana New"/>
          <w:sz w:val="30"/>
          <w:szCs w:val="30"/>
          <w:cs/>
        </w:rPr>
        <w:t xml:space="preserve"> </w:t>
      </w:r>
      <w:r w:rsidRPr="00AE33D1">
        <w:rPr>
          <w:rFonts w:ascii="Angsana New" w:hAnsi="Angsana New" w:hint="cs"/>
          <w:sz w:val="30"/>
          <w:szCs w:val="30"/>
          <w:cs/>
        </w:rPr>
        <w:t xml:space="preserve">ไม่ว่าทางตรงหรือทางอ้อมตลอดระยะเวลาที่บริษัทมีภาระหนี้กับสถาบันการเงิน </w:t>
      </w:r>
    </w:p>
    <w:p w14:paraId="73BE1C59" w14:textId="77777777" w:rsidR="001F17E0" w:rsidRPr="00AE33D1" w:rsidRDefault="001F17E0" w:rsidP="00661016">
      <w:pPr>
        <w:numPr>
          <w:ilvl w:val="0"/>
          <w:numId w:val="41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990"/>
          <w:tab w:val="left" w:pos="1260"/>
        </w:tabs>
        <w:spacing w:line="223" w:lineRule="auto"/>
        <w:ind w:left="630" w:right="119" w:firstLine="90"/>
        <w:jc w:val="thaiDistribute"/>
        <w:rPr>
          <w:rFonts w:ascii="Angsana New" w:hAnsi="Angsana New"/>
          <w:sz w:val="30"/>
          <w:szCs w:val="30"/>
        </w:rPr>
      </w:pPr>
      <w:r w:rsidRPr="00AE33D1">
        <w:rPr>
          <w:rFonts w:ascii="Angsana New" w:hAnsi="Angsana New" w:hint="cs"/>
          <w:sz w:val="30"/>
          <w:szCs w:val="30"/>
          <w:cs/>
        </w:rPr>
        <w:t xml:space="preserve">ดำรงอัตราส่วนทางการเงินตามที่สถาบันการเงินกำหนดไว้ในสัญญากู้ยืมเงิน </w:t>
      </w:r>
    </w:p>
    <w:p w14:paraId="5F52860E" w14:textId="3648D8D9" w:rsidR="001F17E0" w:rsidRPr="00AE33D1" w:rsidRDefault="001F17E0" w:rsidP="00661016">
      <w:pPr>
        <w:numPr>
          <w:ilvl w:val="0"/>
          <w:numId w:val="41"/>
        </w:numPr>
        <w:tabs>
          <w:tab w:val="clear" w:pos="454"/>
          <w:tab w:val="clear" w:pos="907"/>
          <w:tab w:val="clear" w:pos="1644"/>
          <w:tab w:val="clear" w:pos="1871"/>
          <w:tab w:val="left" w:pos="990"/>
        </w:tabs>
        <w:spacing w:line="223" w:lineRule="auto"/>
        <w:ind w:left="630" w:right="119" w:firstLine="90"/>
        <w:jc w:val="thaiDistribute"/>
        <w:rPr>
          <w:rFonts w:ascii="Angsana New" w:hAnsi="Angsana New"/>
          <w:sz w:val="30"/>
          <w:szCs w:val="30"/>
        </w:rPr>
      </w:pPr>
      <w:r w:rsidRPr="00AE33D1">
        <w:rPr>
          <w:rFonts w:ascii="Angsana New" w:hAnsi="Angsana New" w:hint="cs"/>
          <w:sz w:val="30"/>
          <w:szCs w:val="30"/>
          <w:cs/>
        </w:rPr>
        <w:t>บริษัทและบริษัทย่อยต้องไม่ทำการโอน</w:t>
      </w:r>
      <w:r w:rsidRPr="00AE33D1">
        <w:rPr>
          <w:rFonts w:ascii="Angsana New" w:hAnsi="Angsana New"/>
          <w:sz w:val="30"/>
          <w:szCs w:val="30"/>
          <w:cs/>
        </w:rPr>
        <w:t xml:space="preserve"> </w:t>
      </w:r>
      <w:r w:rsidRPr="00AE33D1">
        <w:rPr>
          <w:rFonts w:ascii="Angsana New" w:hAnsi="Angsana New" w:hint="cs"/>
          <w:sz w:val="30"/>
          <w:szCs w:val="30"/>
          <w:cs/>
        </w:rPr>
        <w:t>ขาย</w:t>
      </w:r>
      <w:r w:rsidRPr="00AE33D1">
        <w:rPr>
          <w:rFonts w:ascii="Angsana New" w:hAnsi="Angsana New"/>
          <w:sz w:val="30"/>
          <w:szCs w:val="30"/>
          <w:cs/>
        </w:rPr>
        <w:t xml:space="preserve"> </w:t>
      </w:r>
      <w:r w:rsidRPr="00AE33D1">
        <w:rPr>
          <w:rFonts w:ascii="Angsana New" w:hAnsi="Angsana New" w:hint="cs"/>
          <w:sz w:val="30"/>
          <w:szCs w:val="30"/>
          <w:cs/>
        </w:rPr>
        <w:t>ให้เช่า จำหน่าย</w:t>
      </w:r>
      <w:r w:rsidRPr="00AE33D1">
        <w:rPr>
          <w:rFonts w:ascii="Angsana New" w:hAnsi="Angsana New"/>
          <w:sz w:val="30"/>
          <w:szCs w:val="30"/>
          <w:cs/>
        </w:rPr>
        <w:t xml:space="preserve"> </w:t>
      </w:r>
      <w:r w:rsidRPr="00AE33D1">
        <w:rPr>
          <w:rFonts w:ascii="Angsana New" w:hAnsi="Angsana New" w:hint="cs"/>
          <w:sz w:val="30"/>
          <w:szCs w:val="30"/>
          <w:cs/>
        </w:rPr>
        <w:t>หรือก่อให้เกิดภาระติดพันใดๆ</w:t>
      </w:r>
      <w:r w:rsidRPr="00AE33D1">
        <w:rPr>
          <w:rFonts w:ascii="Angsana New" w:hAnsi="Angsana New"/>
          <w:sz w:val="30"/>
          <w:szCs w:val="30"/>
        </w:rPr>
        <w:t xml:space="preserve"> </w:t>
      </w:r>
      <w:r w:rsidRPr="00AE33D1">
        <w:rPr>
          <w:rFonts w:ascii="Angsana New" w:hAnsi="Angsana New" w:hint="cs"/>
          <w:sz w:val="30"/>
          <w:szCs w:val="30"/>
          <w:cs/>
        </w:rPr>
        <w:t>กับทรัพย์สินใน</w:t>
      </w:r>
      <w:r w:rsidR="00BD04F5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AE33D1">
        <w:rPr>
          <w:rFonts w:ascii="Angsana New" w:hAnsi="Angsana New" w:hint="cs"/>
          <w:sz w:val="30"/>
          <w:szCs w:val="30"/>
          <w:cs/>
        </w:rPr>
        <w:t>เว้นแต่เป็นภาระติดพันที่เกิดโดยผลของกฎหมาย หรือเกิดจากการประกอบธุรกิจในการค้าปกติของบริษัท</w:t>
      </w:r>
      <w:r w:rsidR="00EA110D" w:rsidRPr="00AE33D1">
        <w:rPr>
          <w:rFonts w:ascii="Angsana New" w:hAnsi="Angsana New"/>
          <w:sz w:val="30"/>
          <w:szCs w:val="30"/>
        </w:rPr>
        <w:t xml:space="preserve"> </w:t>
      </w:r>
      <w:r w:rsidR="00EA110D" w:rsidRPr="00AE33D1">
        <w:rPr>
          <w:rFonts w:ascii="Angsana New" w:hAnsi="Angsana New" w:hint="cs"/>
          <w:sz w:val="30"/>
          <w:szCs w:val="30"/>
          <w:cs/>
        </w:rPr>
        <w:t>และ</w:t>
      </w:r>
    </w:p>
    <w:p w14:paraId="6826600A" w14:textId="77777777" w:rsidR="001F17E0" w:rsidRPr="00AE33D1" w:rsidRDefault="001F17E0" w:rsidP="00661016">
      <w:pPr>
        <w:numPr>
          <w:ilvl w:val="0"/>
          <w:numId w:val="41"/>
        </w:numPr>
        <w:tabs>
          <w:tab w:val="clear" w:pos="454"/>
          <w:tab w:val="clear" w:pos="907"/>
          <w:tab w:val="clear" w:pos="1644"/>
          <w:tab w:val="clear" w:pos="1871"/>
          <w:tab w:val="left" w:pos="990"/>
        </w:tabs>
        <w:spacing w:line="223" w:lineRule="auto"/>
        <w:ind w:left="630" w:right="119" w:firstLine="90"/>
        <w:jc w:val="thaiDistribute"/>
        <w:rPr>
          <w:rFonts w:ascii="Angsana New" w:hAnsi="Angsana New"/>
          <w:sz w:val="30"/>
          <w:szCs w:val="30"/>
        </w:rPr>
      </w:pPr>
      <w:r w:rsidRPr="00AE33D1">
        <w:rPr>
          <w:rFonts w:ascii="Angsana New" w:hAnsi="Angsana New" w:hint="cs"/>
          <w:sz w:val="30"/>
          <w:szCs w:val="30"/>
          <w:cs/>
        </w:rPr>
        <w:t>บริษัทต้องปฎิบัติตามกฎหมาย</w:t>
      </w:r>
      <w:r w:rsidRPr="00AE33D1">
        <w:rPr>
          <w:rFonts w:ascii="Angsana New" w:hAnsi="Angsana New"/>
          <w:sz w:val="30"/>
          <w:szCs w:val="30"/>
          <w:cs/>
        </w:rPr>
        <w:t xml:space="preserve"> </w:t>
      </w:r>
      <w:r w:rsidRPr="00AE33D1">
        <w:rPr>
          <w:rFonts w:ascii="Angsana New" w:hAnsi="Angsana New" w:hint="cs"/>
          <w:sz w:val="30"/>
          <w:szCs w:val="30"/>
          <w:cs/>
        </w:rPr>
        <w:t>กฎเกณฑ์และข้อบังคับที่เกี่ยวข้อง</w:t>
      </w:r>
      <w:r w:rsidRPr="00AE33D1">
        <w:rPr>
          <w:rFonts w:ascii="Angsana New" w:hAnsi="Angsana New"/>
          <w:sz w:val="30"/>
          <w:szCs w:val="30"/>
          <w:cs/>
        </w:rPr>
        <w:t xml:space="preserve"> </w:t>
      </w:r>
      <w:r w:rsidRPr="00AE33D1">
        <w:rPr>
          <w:rFonts w:ascii="Angsana New" w:hAnsi="Angsana New" w:hint="cs"/>
          <w:sz w:val="30"/>
          <w:szCs w:val="30"/>
          <w:cs/>
        </w:rPr>
        <w:t>ที่เป็นสาระสำคัญทั้งหมดตามที่ระบุไว้ในสัญญา</w:t>
      </w:r>
    </w:p>
    <w:p w14:paraId="7CA8A826" w14:textId="15339FF2" w:rsidR="00237D07" w:rsidRDefault="00237D07" w:rsidP="001F17E0">
      <w:pPr>
        <w:tabs>
          <w:tab w:val="clear" w:pos="454"/>
          <w:tab w:val="clear" w:pos="907"/>
          <w:tab w:val="clear" w:pos="1644"/>
          <w:tab w:val="clear" w:pos="1871"/>
          <w:tab w:val="left" w:pos="990"/>
        </w:tabs>
        <w:spacing w:line="223" w:lineRule="auto"/>
        <w:ind w:left="720" w:right="119"/>
        <w:jc w:val="thaiDistribute"/>
        <w:rPr>
          <w:rFonts w:ascii="Angsana New" w:hAnsi="Angsana New"/>
          <w:sz w:val="24"/>
          <w:szCs w:val="24"/>
        </w:rPr>
      </w:pPr>
    </w:p>
    <w:p w14:paraId="1FCF7F01" w14:textId="1C6F0AF4" w:rsidR="00665E8E" w:rsidRDefault="00665E8E" w:rsidP="00665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i/>
          <w:iCs/>
          <w:sz w:val="30"/>
          <w:szCs w:val="30"/>
        </w:rPr>
      </w:pPr>
      <w:r w:rsidRPr="003F0133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3F0133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1</w:t>
      </w:r>
      <w:r w:rsidRPr="003F0133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3F0133">
        <w:rPr>
          <w:rFonts w:ascii="Angsana New" w:hAnsi="Angsana New"/>
          <w:sz w:val="30"/>
          <w:szCs w:val="30"/>
          <w:cs/>
        </w:rPr>
        <w:t xml:space="preserve"> </w:t>
      </w:r>
      <w:r w:rsidRPr="003F0133">
        <w:rPr>
          <w:rFonts w:ascii="Angsana New" w:hAnsi="Angsana New"/>
          <w:sz w:val="30"/>
          <w:szCs w:val="30"/>
        </w:rPr>
        <w:t xml:space="preserve">2564 </w:t>
      </w:r>
      <w:r w:rsidRPr="003F0133">
        <w:rPr>
          <w:rFonts w:ascii="Angsana New" w:hAnsi="Angsana New" w:hint="cs"/>
          <w:sz w:val="30"/>
          <w:szCs w:val="30"/>
          <w:cs/>
        </w:rPr>
        <w:t>กลุ่มบริษัทและบริษัทมีวงเงินสินเชื่อซึ่งยังมิได้เบิกใช้อันประกอบไปด้วยเงินกู้ยืม</w:t>
      </w:r>
      <w:r w:rsidRPr="003F0133">
        <w:rPr>
          <w:rFonts w:ascii="Angsana New" w:hAnsi="Angsana New"/>
          <w:sz w:val="30"/>
          <w:szCs w:val="30"/>
          <w:cs/>
        </w:rPr>
        <w:br/>
      </w:r>
      <w:r w:rsidRPr="003F0133">
        <w:rPr>
          <w:rFonts w:ascii="Angsana New" w:hAnsi="Angsana New" w:hint="cs"/>
          <w:sz w:val="30"/>
          <w:szCs w:val="30"/>
          <w:cs/>
        </w:rPr>
        <w:t xml:space="preserve">ระยะยาว เงินกู้ยืมระยะสั้น และวงเงินเบิกเกินบัญชีรวม </w:t>
      </w:r>
      <w:r w:rsidRPr="003F0133">
        <w:rPr>
          <w:rFonts w:ascii="Angsana New" w:hAnsi="Angsana New"/>
          <w:sz w:val="30"/>
          <w:szCs w:val="30"/>
        </w:rPr>
        <w:t>8</w:t>
      </w:r>
      <w:r>
        <w:rPr>
          <w:rFonts w:ascii="Angsana New" w:hAnsi="Angsana New"/>
          <w:sz w:val="30"/>
          <w:szCs w:val="30"/>
        </w:rPr>
        <w:t>2</w:t>
      </w:r>
      <w:r w:rsidRPr="003F0133">
        <w:rPr>
          <w:rFonts w:ascii="Angsana New" w:hAnsi="Angsana New"/>
          <w:sz w:val="30"/>
          <w:szCs w:val="30"/>
        </w:rPr>
        <w:t>,</w:t>
      </w:r>
      <w:r>
        <w:rPr>
          <w:rFonts w:ascii="Angsana New" w:hAnsi="Angsana New"/>
          <w:sz w:val="30"/>
          <w:szCs w:val="30"/>
        </w:rPr>
        <w:t>608</w:t>
      </w:r>
      <w:r w:rsidRPr="003F0133">
        <w:rPr>
          <w:rFonts w:ascii="Angsana New" w:hAnsi="Angsana New"/>
          <w:sz w:val="30"/>
          <w:szCs w:val="30"/>
        </w:rPr>
        <w:t>.</w:t>
      </w:r>
      <w:r w:rsidRPr="005B4349">
        <w:rPr>
          <w:rFonts w:ascii="Angsana New" w:hAnsi="Angsana New"/>
          <w:sz w:val="30"/>
          <w:szCs w:val="30"/>
        </w:rPr>
        <w:t>8</w:t>
      </w:r>
      <w:r w:rsidR="00B82FF0" w:rsidRPr="005B4349">
        <w:rPr>
          <w:rFonts w:ascii="Angsana New" w:hAnsi="Angsana New"/>
          <w:sz w:val="30"/>
          <w:szCs w:val="30"/>
        </w:rPr>
        <w:t>7</w:t>
      </w:r>
      <w:r w:rsidRPr="005B4349">
        <w:rPr>
          <w:rFonts w:ascii="Angsana New" w:hAnsi="Angsana New"/>
          <w:sz w:val="30"/>
          <w:szCs w:val="30"/>
        </w:rPr>
        <w:t xml:space="preserve"> </w:t>
      </w:r>
      <w:r w:rsidRPr="005B4349">
        <w:rPr>
          <w:rFonts w:ascii="Angsana New" w:hAnsi="Angsana New" w:hint="cs"/>
          <w:sz w:val="30"/>
          <w:szCs w:val="30"/>
          <w:cs/>
        </w:rPr>
        <w:t>ล้</w:t>
      </w:r>
      <w:r w:rsidRPr="003F0133">
        <w:rPr>
          <w:rFonts w:ascii="Angsana New" w:hAnsi="Angsana New" w:hint="cs"/>
          <w:sz w:val="30"/>
          <w:szCs w:val="30"/>
          <w:cs/>
        </w:rPr>
        <w:t>านบาทและ</w:t>
      </w:r>
      <w:r w:rsidRPr="003F0133">
        <w:rPr>
          <w:rFonts w:ascii="Angsana New" w:hAnsi="Angsana New"/>
          <w:sz w:val="30"/>
          <w:szCs w:val="30"/>
        </w:rPr>
        <w:t xml:space="preserve"> 8</w:t>
      </w:r>
      <w:r>
        <w:rPr>
          <w:rFonts w:ascii="Angsana New" w:hAnsi="Angsana New"/>
          <w:sz w:val="30"/>
          <w:szCs w:val="30"/>
        </w:rPr>
        <w:t>2</w:t>
      </w:r>
      <w:r w:rsidRPr="003F0133">
        <w:rPr>
          <w:rFonts w:ascii="Angsana New" w:hAnsi="Angsana New"/>
          <w:sz w:val="30"/>
          <w:szCs w:val="30"/>
        </w:rPr>
        <w:t>,</w:t>
      </w:r>
      <w:r>
        <w:rPr>
          <w:rFonts w:ascii="Angsana New" w:hAnsi="Angsana New"/>
          <w:sz w:val="30"/>
          <w:szCs w:val="30"/>
        </w:rPr>
        <w:t>523</w:t>
      </w:r>
      <w:r w:rsidRPr="003F0133">
        <w:rPr>
          <w:rFonts w:ascii="Angsana New" w:hAnsi="Angsana New"/>
          <w:sz w:val="30"/>
          <w:szCs w:val="30"/>
        </w:rPr>
        <w:t>.</w:t>
      </w:r>
      <w:r>
        <w:rPr>
          <w:rFonts w:ascii="Angsana New" w:hAnsi="Angsana New"/>
          <w:sz w:val="30"/>
          <w:szCs w:val="30"/>
        </w:rPr>
        <w:t>82</w:t>
      </w:r>
      <w:r w:rsidRPr="003F0133">
        <w:rPr>
          <w:rFonts w:ascii="Angsana New" w:hAnsi="Angsana New"/>
          <w:sz w:val="30"/>
          <w:szCs w:val="30"/>
        </w:rPr>
        <w:t xml:space="preserve"> </w:t>
      </w:r>
      <w:r w:rsidRPr="003F0133">
        <w:rPr>
          <w:rFonts w:ascii="Angsana New" w:hAnsi="Angsana New" w:hint="cs"/>
          <w:sz w:val="30"/>
          <w:szCs w:val="30"/>
          <w:cs/>
        </w:rPr>
        <w:t xml:space="preserve">ล้านบาท ตามลำดับ </w:t>
      </w:r>
      <w:r w:rsidRPr="003F0133">
        <w:rPr>
          <w:rFonts w:ascii="Angsana New" w:hAnsi="Angsana New"/>
          <w:sz w:val="30"/>
          <w:szCs w:val="30"/>
        </w:rPr>
        <w:br/>
      </w:r>
      <w:r w:rsidRPr="003F0133">
        <w:rPr>
          <w:rFonts w:ascii="Angsana New" w:hAnsi="Angsana New"/>
          <w:i/>
          <w:iCs/>
          <w:sz w:val="30"/>
          <w:szCs w:val="30"/>
        </w:rPr>
        <w:t xml:space="preserve">(2563: 78,473.62 </w:t>
      </w:r>
      <w:r w:rsidRPr="003F0133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 และ </w:t>
      </w:r>
      <w:r w:rsidRPr="003F0133">
        <w:rPr>
          <w:rFonts w:ascii="Angsana New" w:hAnsi="Angsana New"/>
          <w:i/>
          <w:iCs/>
          <w:sz w:val="30"/>
          <w:szCs w:val="30"/>
        </w:rPr>
        <w:t xml:space="preserve">78,388.62 </w:t>
      </w:r>
      <w:r w:rsidRPr="003F0133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</w:t>
      </w:r>
      <w:r w:rsidRPr="003F0133">
        <w:rPr>
          <w:rFonts w:ascii="Angsana New" w:hAnsi="Angsana New"/>
          <w:i/>
          <w:iCs/>
          <w:sz w:val="30"/>
          <w:szCs w:val="30"/>
        </w:rPr>
        <w:t>)</w:t>
      </w:r>
    </w:p>
    <w:p w14:paraId="70D190E6" w14:textId="5671E398" w:rsidR="005B4349" w:rsidRDefault="005B4349" w:rsidP="00665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A351F79" w14:textId="13055C52" w:rsidR="005B4349" w:rsidRDefault="005B4349" w:rsidP="00665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FB376D4" w14:textId="32E26FF8" w:rsidR="005B4349" w:rsidRDefault="005B4349" w:rsidP="00665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3EE457A" w14:textId="56EC1EA1" w:rsidR="005B4349" w:rsidRDefault="005B4349" w:rsidP="00665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B5FE101" w14:textId="6847A705" w:rsidR="005B4349" w:rsidRDefault="005B4349" w:rsidP="00665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FDF6BD8" w14:textId="77777777" w:rsidR="005B4349" w:rsidRPr="003F0133" w:rsidRDefault="005B4349" w:rsidP="00665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88BB451" w14:textId="77777777" w:rsidR="00665E8E" w:rsidRPr="00665E8E" w:rsidRDefault="00665E8E" w:rsidP="001F17E0">
      <w:pPr>
        <w:tabs>
          <w:tab w:val="clear" w:pos="454"/>
          <w:tab w:val="clear" w:pos="907"/>
          <w:tab w:val="clear" w:pos="1644"/>
          <w:tab w:val="clear" w:pos="1871"/>
          <w:tab w:val="left" w:pos="990"/>
        </w:tabs>
        <w:spacing w:line="223" w:lineRule="auto"/>
        <w:ind w:left="720" w:right="119"/>
        <w:jc w:val="thaiDistribute"/>
        <w:rPr>
          <w:rFonts w:ascii="Angsana New" w:hAnsi="Angsana New"/>
          <w:sz w:val="24"/>
          <w:szCs w:val="24"/>
        </w:rPr>
      </w:pPr>
    </w:p>
    <w:bookmarkEnd w:id="32"/>
    <w:p w14:paraId="269E2A6D" w14:textId="263E8F10" w:rsidR="004A2843" w:rsidRPr="00AE33D1" w:rsidRDefault="004A2843" w:rsidP="00661016">
      <w:pPr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080"/>
          <w:tab w:val="left" w:pos="1170"/>
        </w:tabs>
        <w:spacing w:line="223" w:lineRule="auto"/>
        <w:ind w:right="200" w:hanging="72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E33D1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หนี้สินตามสัญญาเช่า </w:t>
      </w:r>
    </w:p>
    <w:p w14:paraId="57B2695B" w14:textId="3A0629B7" w:rsidR="004A2843" w:rsidRPr="00264A9E" w:rsidRDefault="004A2843" w:rsidP="0096426C">
      <w:pPr>
        <w:tabs>
          <w:tab w:val="clear" w:pos="454"/>
          <w:tab w:val="clear" w:pos="907"/>
          <w:tab w:val="left" w:pos="1170"/>
          <w:tab w:val="left" w:pos="1260"/>
        </w:tabs>
        <w:spacing w:line="223" w:lineRule="auto"/>
        <w:ind w:left="630" w:right="119"/>
        <w:jc w:val="thaiDistribute"/>
        <w:rPr>
          <w:rFonts w:ascii="Angsana New" w:hAnsi="Angsana New"/>
          <w:sz w:val="12"/>
          <w:szCs w:val="12"/>
        </w:rPr>
      </w:pPr>
    </w:p>
    <w:tbl>
      <w:tblPr>
        <w:tblW w:w="9333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351"/>
        <w:gridCol w:w="1327"/>
        <w:gridCol w:w="267"/>
        <w:gridCol w:w="1308"/>
        <w:gridCol w:w="268"/>
        <w:gridCol w:w="1243"/>
        <w:gridCol w:w="268"/>
        <w:gridCol w:w="1301"/>
      </w:tblGrid>
      <w:tr w:rsidR="004A2843" w:rsidRPr="00AE33D1" w14:paraId="417A9212" w14:textId="77777777" w:rsidTr="0086158B">
        <w:trPr>
          <w:trHeight w:val="70"/>
        </w:trPr>
        <w:tc>
          <w:tcPr>
            <w:tcW w:w="3351" w:type="dxa"/>
            <w:shd w:val="clear" w:color="auto" w:fill="auto"/>
            <w:vAlign w:val="bottom"/>
          </w:tcPr>
          <w:p w14:paraId="13284689" w14:textId="77777777" w:rsidR="004A2843" w:rsidRPr="00AE33D1" w:rsidRDefault="004A2843" w:rsidP="005D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65"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902" w:type="dxa"/>
            <w:gridSpan w:val="3"/>
            <w:vAlign w:val="bottom"/>
          </w:tcPr>
          <w:p w14:paraId="0B26B52A" w14:textId="77777777" w:rsidR="004A2843" w:rsidRPr="00AE33D1" w:rsidRDefault="004A2843" w:rsidP="005D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80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E33D1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  <w:vAlign w:val="bottom"/>
          </w:tcPr>
          <w:p w14:paraId="6700B2FE" w14:textId="77777777" w:rsidR="004A2843" w:rsidRPr="00AE33D1" w:rsidRDefault="004A2843" w:rsidP="005D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8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12" w:type="dxa"/>
            <w:gridSpan w:val="3"/>
            <w:vAlign w:val="bottom"/>
          </w:tcPr>
          <w:p w14:paraId="20DFB6F5" w14:textId="77777777" w:rsidR="004A2843" w:rsidRPr="00AE33D1" w:rsidRDefault="004A2843" w:rsidP="005D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80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E33D1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A2843" w:rsidRPr="00AE33D1" w14:paraId="726B3D96" w14:textId="77777777" w:rsidTr="004A2843">
        <w:trPr>
          <w:trHeight w:val="20"/>
        </w:trPr>
        <w:tc>
          <w:tcPr>
            <w:tcW w:w="3351" w:type="dxa"/>
            <w:shd w:val="clear" w:color="auto" w:fill="auto"/>
            <w:vAlign w:val="bottom"/>
          </w:tcPr>
          <w:p w14:paraId="164297CE" w14:textId="77777777" w:rsidR="004A2843" w:rsidRPr="00AE33D1" w:rsidRDefault="004A2843" w:rsidP="005D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80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13C67675" w14:textId="3AA5C0A9" w:rsidR="004A2843" w:rsidRPr="00AE33D1" w:rsidRDefault="003731C5" w:rsidP="005D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28" w:right="-10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2564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3FBB17F5" w14:textId="77777777" w:rsidR="004A2843" w:rsidRPr="00AE33D1" w:rsidRDefault="004A2843" w:rsidP="005D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8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0792E75A" w14:textId="5CB46640" w:rsidR="004A2843" w:rsidRPr="00AE33D1" w:rsidRDefault="003731C5" w:rsidP="005D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28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9C216E7" w14:textId="77777777" w:rsidR="004A2843" w:rsidRPr="00AE33D1" w:rsidRDefault="004A2843" w:rsidP="005D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8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3" w:type="dxa"/>
            <w:shd w:val="clear" w:color="auto" w:fill="auto"/>
            <w:vAlign w:val="bottom"/>
          </w:tcPr>
          <w:p w14:paraId="15F56008" w14:textId="0F2ACC40" w:rsidR="004A2843" w:rsidRPr="00AE33D1" w:rsidRDefault="003731C5" w:rsidP="005D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28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0171CAA8" w14:textId="77777777" w:rsidR="004A2843" w:rsidRPr="00AE33D1" w:rsidRDefault="004A2843" w:rsidP="005D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8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14:paraId="057847E8" w14:textId="6C88B809" w:rsidR="004A2843" w:rsidRPr="00AE33D1" w:rsidRDefault="003731C5" w:rsidP="005D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28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</w:tr>
      <w:tr w:rsidR="004A2843" w:rsidRPr="00AE33D1" w14:paraId="1BA3C8B1" w14:textId="77777777" w:rsidTr="004A2843">
        <w:trPr>
          <w:trHeight w:val="20"/>
        </w:trPr>
        <w:tc>
          <w:tcPr>
            <w:tcW w:w="3351" w:type="dxa"/>
            <w:vAlign w:val="bottom"/>
          </w:tcPr>
          <w:p w14:paraId="516020CA" w14:textId="77777777" w:rsidR="004A2843" w:rsidRPr="00AE33D1" w:rsidRDefault="004A2843" w:rsidP="005D7C4F">
            <w:pPr>
              <w:spacing w:line="223" w:lineRule="auto"/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82" w:type="dxa"/>
            <w:gridSpan w:val="7"/>
            <w:vAlign w:val="bottom"/>
          </w:tcPr>
          <w:p w14:paraId="6FD6B9D3" w14:textId="77777777" w:rsidR="004A2843" w:rsidRPr="00AE33D1" w:rsidRDefault="004A2843" w:rsidP="005D7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80" w:right="123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AE33D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Pr="00AE33D1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4A2843" w:rsidRPr="00AE33D1" w14:paraId="76187AD9" w14:textId="77777777" w:rsidTr="004A2843">
        <w:trPr>
          <w:trHeight w:val="20"/>
        </w:trPr>
        <w:tc>
          <w:tcPr>
            <w:tcW w:w="3351" w:type="dxa"/>
            <w:vAlign w:val="bottom"/>
          </w:tcPr>
          <w:p w14:paraId="18EA410C" w14:textId="094F1281" w:rsidR="004A2843" w:rsidRPr="00AE33D1" w:rsidRDefault="004A2843" w:rsidP="007F4035">
            <w:pPr>
              <w:tabs>
                <w:tab w:val="clear" w:pos="227"/>
              </w:tabs>
              <w:spacing w:line="240" w:lineRule="auto"/>
              <w:ind w:left="187" w:hanging="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  <w:r w:rsidRPr="00AE33D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E33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27" w:type="dxa"/>
            <w:vAlign w:val="bottom"/>
          </w:tcPr>
          <w:p w14:paraId="6DCE2885" w14:textId="02433DA2" w:rsidR="004A2843" w:rsidRPr="00AE33D1" w:rsidRDefault="004A2843" w:rsidP="003731C5">
            <w:pPr>
              <w:pStyle w:val="acctfourfigures"/>
              <w:tabs>
                <w:tab w:val="clear" w:pos="765"/>
                <w:tab w:val="decimal" w:pos="1040"/>
              </w:tabs>
              <w:spacing w:line="223" w:lineRule="auto"/>
              <w:ind w:left="-40"/>
              <w:rPr>
                <w:rFonts w:ascii="Angsana New" w:hAnsi="Angsana New" w:cs="Angsana New"/>
                <w:sz w:val="30"/>
                <w:szCs w:val="30"/>
                <w:lang w:val="en-US" w:eastAsia="zh-CN"/>
              </w:rPr>
            </w:pPr>
          </w:p>
        </w:tc>
        <w:tc>
          <w:tcPr>
            <w:tcW w:w="267" w:type="dxa"/>
            <w:vAlign w:val="bottom"/>
          </w:tcPr>
          <w:p w14:paraId="18F57B3E" w14:textId="77777777" w:rsidR="004A2843" w:rsidRPr="00AE33D1" w:rsidRDefault="004A2843" w:rsidP="00373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3" w:lineRule="auto"/>
              <w:ind w:left="-4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1C85B5FE" w14:textId="77777777" w:rsidR="004A2843" w:rsidRPr="00AE33D1" w:rsidRDefault="004A2843" w:rsidP="003731C5">
            <w:pPr>
              <w:pStyle w:val="acctfourfigures"/>
              <w:tabs>
                <w:tab w:val="clear" w:pos="765"/>
                <w:tab w:val="decimal" w:pos="1040"/>
              </w:tabs>
              <w:spacing w:line="223" w:lineRule="auto"/>
              <w:ind w:left="-4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vAlign w:val="bottom"/>
          </w:tcPr>
          <w:p w14:paraId="50A39B27" w14:textId="77777777" w:rsidR="004A2843" w:rsidRPr="00AE33D1" w:rsidRDefault="004A2843" w:rsidP="00373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3" w:lineRule="auto"/>
              <w:ind w:left="-4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2F8404C1" w14:textId="77777777" w:rsidR="004A2843" w:rsidRPr="00AE33D1" w:rsidRDefault="004A2843" w:rsidP="00373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3" w:lineRule="auto"/>
              <w:ind w:left="-40" w:right="424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68" w:type="dxa"/>
            <w:vAlign w:val="bottom"/>
          </w:tcPr>
          <w:p w14:paraId="76B734EE" w14:textId="77777777" w:rsidR="004A2843" w:rsidRPr="00AE33D1" w:rsidRDefault="004A2843" w:rsidP="00373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3" w:lineRule="auto"/>
              <w:ind w:left="-4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01" w:type="dxa"/>
            <w:vAlign w:val="bottom"/>
          </w:tcPr>
          <w:p w14:paraId="6D767FFA" w14:textId="77777777" w:rsidR="004A2843" w:rsidRPr="00AE33D1" w:rsidRDefault="004A2843" w:rsidP="00373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3" w:lineRule="auto"/>
              <w:ind w:left="-40" w:right="40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82030D" w:rsidRPr="00AE33D1" w14:paraId="1F7943A0" w14:textId="77777777" w:rsidTr="008A6F92">
        <w:trPr>
          <w:trHeight w:val="20"/>
        </w:trPr>
        <w:tc>
          <w:tcPr>
            <w:tcW w:w="3351" w:type="dxa"/>
            <w:vAlign w:val="bottom"/>
          </w:tcPr>
          <w:p w14:paraId="0027DB21" w14:textId="1DDD35C6" w:rsidR="0082030D" w:rsidRPr="00AE33D1" w:rsidRDefault="0082030D" w:rsidP="0082030D">
            <w:pPr>
              <w:tabs>
                <w:tab w:val="clear" w:pos="227"/>
              </w:tabs>
              <w:spacing w:line="223" w:lineRule="auto"/>
              <w:ind w:left="251" w:hanging="115"/>
              <w:rPr>
                <w:rFonts w:ascii="Angsana New" w:hAnsi="Angsana New"/>
                <w:sz w:val="30"/>
                <w:szCs w:val="30"/>
                <w:cs/>
              </w:rPr>
            </w:pPr>
            <w:r w:rsidRPr="00AE33D1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 xml:space="preserve">ส่วนที่ถึงกำหนดชำระภายใน </w:t>
            </w:r>
            <w:r w:rsidRPr="00AE33D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327" w:type="dxa"/>
            <w:vAlign w:val="bottom"/>
          </w:tcPr>
          <w:p w14:paraId="140E22A2" w14:textId="7893F431" w:rsidR="0082030D" w:rsidRPr="00AE33D1" w:rsidRDefault="0082030D" w:rsidP="0082030D">
            <w:pPr>
              <w:pStyle w:val="acctfourfigures"/>
              <w:tabs>
                <w:tab w:val="clear" w:pos="765"/>
                <w:tab w:val="decimal" w:pos="1040"/>
              </w:tabs>
              <w:spacing w:line="223" w:lineRule="auto"/>
              <w:ind w:left="-40"/>
              <w:rPr>
                <w:rFonts w:ascii="Angsana New" w:hAnsi="Angsana New" w:cs="Angsana New"/>
                <w:sz w:val="30"/>
                <w:szCs w:val="30"/>
                <w:lang w:val="en-US" w:eastAsia="zh-CN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zh-CN" w:bidi="th-TH"/>
              </w:rPr>
              <w:t>25,670</w:t>
            </w:r>
          </w:p>
        </w:tc>
        <w:tc>
          <w:tcPr>
            <w:tcW w:w="267" w:type="dxa"/>
            <w:vAlign w:val="bottom"/>
          </w:tcPr>
          <w:p w14:paraId="7D5369AE" w14:textId="77777777" w:rsidR="0082030D" w:rsidRPr="00AE33D1" w:rsidRDefault="0082030D" w:rsidP="0082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3" w:lineRule="auto"/>
              <w:ind w:left="-4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040A35B3" w14:textId="660D822B" w:rsidR="0082030D" w:rsidRPr="00AE33D1" w:rsidRDefault="0082030D" w:rsidP="0082030D">
            <w:pPr>
              <w:pStyle w:val="acctfourfigures"/>
              <w:tabs>
                <w:tab w:val="clear" w:pos="765"/>
                <w:tab w:val="decimal" w:pos="1040"/>
              </w:tabs>
              <w:spacing w:line="223" w:lineRule="auto"/>
              <w:ind w:left="-40" w:right="207" w:hanging="100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 w:cs="Angsana New"/>
                <w:sz w:val="30"/>
                <w:szCs w:val="30"/>
                <w:lang w:val="en-US" w:eastAsia="zh-CN" w:bidi="th-TH"/>
              </w:rPr>
              <w:t>32,703</w:t>
            </w:r>
          </w:p>
        </w:tc>
        <w:tc>
          <w:tcPr>
            <w:tcW w:w="268" w:type="dxa"/>
            <w:vAlign w:val="bottom"/>
          </w:tcPr>
          <w:p w14:paraId="16BAD8E4" w14:textId="77777777" w:rsidR="0082030D" w:rsidRPr="00AE33D1" w:rsidRDefault="0082030D" w:rsidP="0082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3" w:lineRule="auto"/>
              <w:ind w:left="-4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191F5389" w14:textId="15777CCE" w:rsidR="0082030D" w:rsidRPr="00AE33D1" w:rsidRDefault="0082030D" w:rsidP="0082030D">
            <w:pPr>
              <w:pStyle w:val="acctfourfigures"/>
              <w:tabs>
                <w:tab w:val="clear" w:pos="765"/>
                <w:tab w:val="decimal" w:pos="1040"/>
              </w:tabs>
              <w:spacing w:line="223" w:lineRule="auto"/>
              <w:ind w:left="-40"/>
              <w:rPr>
                <w:rFonts w:ascii="Angsana New" w:hAnsi="Angsana New" w:cs="Angsana New"/>
                <w:sz w:val="30"/>
                <w:szCs w:val="30"/>
                <w:lang w:val="en-US"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zh-CN"/>
              </w:rPr>
              <w:t>22,229</w:t>
            </w:r>
          </w:p>
        </w:tc>
        <w:tc>
          <w:tcPr>
            <w:tcW w:w="268" w:type="dxa"/>
            <w:vAlign w:val="bottom"/>
          </w:tcPr>
          <w:p w14:paraId="61D464CB" w14:textId="77777777" w:rsidR="0082030D" w:rsidRPr="00AE33D1" w:rsidRDefault="0082030D" w:rsidP="0082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3" w:lineRule="auto"/>
              <w:ind w:left="-4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1" w:type="dxa"/>
            <w:vAlign w:val="bottom"/>
          </w:tcPr>
          <w:p w14:paraId="2C2B982A" w14:textId="4B4C8CEE" w:rsidR="0082030D" w:rsidRPr="00AE33D1" w:rsidRDefault="0082030D" w:rsidP="0082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3" w:lineRule="auto"/>
              <w:ind w:left="-40" w:right="372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AE33D1">
              <w:rPr>
                <w:rFonts w:ascii="Angsana New" w:hAnsi="Angsana New"/>
                <w:sz w:val="30"/>
                <w:szCs w:val="30"/>
                <w:lang w:eastAsia="zh-CN"/>
              </w:rPr>
              <w:t>40,484</w:t>
            </w:r>
          </w:p>
        </w:tc>
      </w:tr>
      <w:tr w:rsidR="0082030D" w:rsidRPr="00AE33D1" w14:paraId="54BB65E7" w14:textId="77777777" w:rsidTr="0086158B">
        <w:trPr>
          <w:trHeight w:val="20"/>
        </w:trPr>
        <w:tc>
          <w:tcPr>
            <w:tcW w:w="3351" w:type="dxa"/>
            <w:vAlign w:val="bottom"/>
          </w:tcPr>
          <w:p w14:paraId="32F6E3FC" w14:textId="7F5E77A7" w:rsidR="0082030D" w:rsidRPr="00AE33D1" w:rsidRDefault="0082030D" w:rsidP="0082030D">
            <w:pPr>
              <w:tabs>
                <w:tab w:val="clear" w:pos="227"/>
              </w:tabs>
              <w:spacing w:line="223" w:lineRule="auto"/>
              <w:ind w:left="251" w:hanging="115"/>
              <w:rPr>
                <w:rFonts w:ascii="Angsana New" w:hAnsi="Angsana New"/>
                <w:sz w:val="30"/>
                <w:szCs w:val="30"/>
                <w:cs/>
              </w:rPr>
            </w:pPr>
            <w:r w:rsidRPr="00AE33D1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 xml:space="preserve">ส่วนที่เกิน </w:t>
            </w:r>
            <w:r w:rsidRPr="00AE33D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44950088" w14:textId="5F0BFABA" w:rsidR="0082030D" w:rsidRPr="00AE33D1" w:rsidRDefault="0082030D" w:rsidP="0082030D">
            <w:pPr>
              <w:pStyle w:val="acctfourfigures"/>
              <w:tabs>
                <w:tab w:val="clear" w:pos="765"/>
                <w:tab w:val="decimal" w:pos="1040"/>
              </w:tabs>
              <w:spacing w:line="223" w:lineRule="auto"/>
              <w:ind w:left="-40"/>
              <w:rPr>
                <w:rFonts w:ascii="Angsana New" w:hAnsi="Angsana New" w:cs="Angsana New"/>
                <w:sz w:val="30"/>
                <w:szCs w:val="30"/>
                <w:lang w:val="en-US"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zh-CN"/>
              </w:rPr>
              <w:t>1,958,819</w:t>
            </w:r>
          </w:p>
        </w:tc>
        <w:tc>
          <w:tcPr>
            <w:tcW w:w="267" w:type="dxa"/>
            <w:vAlign w:val="bottom"/>
          </w:tcPr>
          <w:p w14:paraId="23422DE9" w14:textId="77777777" w:rsidR="0082030D" w:rsidRPr="00AE33D1" w:rsidRDefault="0082030D" w:rsidP="0082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3" w:lineRule="auto"/>
              <w:ind w:left="-4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vAlign w:val="bottom"/>
          </w:tcPr>
          <w:p w14:paraId="3CE80894" w14:textId="69A645B2" w:rsidR="0082030D" w:rsidRPr="00AE33D1" w:rsidRDefault="0082030D" w:rsidP="0082030D">
            <w:pPr>
              <w:pStyle w:val="acctfourfigures"/>
              <w:tabs>
                <w:tab w:val="clear" w:pos="765"/>
                <w:tab w:val="decimal" w:pos="1040"/>
              </w:tabs>
              <w:spacing w:line="223" w:lineRule="auto"/>
              <w:ind w:left="-40" w:right="207" w:hanging="100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 w:cs="Angsana New"/>
                <w:sz w:val="30"/>
                <w:szCs w:val="30"/>
                <w:lang w:val="en-US" w:eastAsia="zh-CN"/>
              </w:rPr>
              <w:t>1,798,411</w:t>
            </w:r>
          </w:p>
        </w:tc>
        <w:tc>
          <w:tcPr>
            <w:tcW w:w="268" w:type="dxa"/>
            <w:vAlign w:val="bottom"/>
          </w:tcPr>
          <w:p w14:paraId="2C9DF3CD" w14:textId="77777777" w:rsidR="0082030D" w:rsidRPr="00AE33D1" w:rsidRDefault="0082030D" w:rsidP="0082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3" w:lineRule="auto"/>
              <w:ind w:left="-4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vAlign w:val="bottom"/>
          </w:tcPr>
          <w:p w14:paraId="429ED7BD" w14:textId="23FBADD3" w:rsidR="0082030D" w:rsidRPr="00AE33D1" w:rsidRDefault="0082030D" w:rsidP="0082030D">
            <w:pPr>
              <w:pStyle w:val="acctfourfigures"/>
              <w:tabs>
                <w:tab w:val="clear" w:pos="765"/>
                <w:tab w:val="decimal" w:pos="1040"/>
              </w:tabs>
              <w:spacing w:line="223" w:lineRule="auto"/>
              <w:ind w:left="-40"/>
              <w:rPr>
                <w:rFonts w:ascii="Angsana New" w:hAnsi="Angsana New" w:cs="Angsana New"/>
                <w:sz w:val="30"/>
                <w:szCs w:val="30"/>
                <w:lang w:val="en-US"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zh-CN"/>
              </w:rPr>
              <w:t>39,434</w:t>
            </w:r>
          </w:p>
        </w:tc>
        <w:tc>
          <w:tcPr>
            <w:tcW w:w="268" w:type="dxa"/>
            <w:vAlign w:val="bottom"/>
          </w:tcPr>
          <w:p w14:paraId="62C74673" w14:textId="77777777" w:rsidR="0082030D" w:rsidRPr="00AE33D1" w:rsidRDefault="0082030D" w:rsidP="0082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3" w:lineRule="auto"/>
              <w:ind w:left="-4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  <w:vAlign w:val="bottom"/>
          </w:tcPr>
          <w:p w14:paraId="11E68CFC" w14:textId="4641D615" w:rsidR="0082030D" w:rsidRPr="00AE33D1" w:rsidRDefault="0082030D" w:rsidP="0082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3" w:lineRule="auto"/>
              <w:ind w:left="-40" w:right="372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AE33D1">
              <w:rPr>
                <w:rFonts w:ascii="Angsana New" w:hAnsi="Angsana New"/>
                <w:sz w:val="30"/>
                <w:szCs w:val="30"/>
                <w:lang w:eastAsia="zh-CN"/>
              </w:rPr>
              <w:t>68,217</w:t>
            </w:r>
          </w:p>
        </w:tc>
      </w:tr>
      <w:tr w:rsidR="0082030D" w:rsidRPr="00AE33D1" w14:paraId="2868DC51" w14:textId="77777777" w:rsidTr="0086158B">
        <w:trPr>
          <w:trHeight w:val="20"/>
        </w:trPr>
        <w:tc>
          <w:tcPr>
            <w:tcW w:w="3351" w:type="dxa"/>
            <w:vAlign w:val="bottom"/>
          </w:tcPr>
          <w:p w14:paraId="4A3840BC" w14:textId="52A22E20" w:rsidR="0082030D" w:rsidRPr="00AE33D1" w:rsidRDefault="0082030D" w:rsidP="0082030D">
            <w:pPr>
              <w:tabs>
                <w:tab w:val="clear" w:pos="227"/>
              </w:tabs>
              <w:spacing w:line="223" w:lineRule="auto"/>
              <w:ind w:left="251" w:hanging="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33D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184AEE" w14:textId="149EB27E" w:rsidR="0082030D" w:rsidRPr="00AE33D1" w:rsidRDefault="0082030D" w:rsidP="0082030D">
            <w:pPr>
              <w:pStyle w:val="acctfourfigures"/>
              <w:tabs>
                <w:tab w:val="clear" w:pos="765"/>
                <w:tab w:val="decimal" w:pos="1040"/>
              </w:tabs>
              <w:spacing w:line="223" w:lineRule="auto"/>
              <w:ind w:left="-40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zh-CN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zh-CN"/>
              </w:rPr>
              <w:t>1,984,489</w:t>
            </w:r>
          </w:p>
        </w:tc>
        <w:tc>
          <w:tcPr>
            <w:tcW w:w="267" w:type="dxa"/>
            <w:vAlign w:val="bottom"/>
          </w:tcPr>
          <w:p w14:paraId="1DFF761D" w14:textId="77777777" w:rsidR="0082030D" w:rsidRPr="00AE33D1" w:rsidRDefault="0082030D" w:rsidP="0082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3" w:lineRule="auto"/>
              <w:ind w:left="-4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62EE81" w14:textId="09273BA5" w:rsidR="0082030D" w:rsidRPr="00AE33D1" w:rsidRDefault="0082030D" w:rsidP="0082030D">
            <w:pPr>
              <w:pStyle w:val="acctfourfigures"/>
              <w:tabs>
                <w:tab w:val="clear" w:pos="765"/>
                <w:tab w:val="decimal" w:pos="1040"/>
              </w:tabs>
              <w:spacing w:line="223" w:lineRule="auto"/>
              <w:ind w:left="-40" w:right="207" w:hanging="100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33D1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zh-CN"/>
              </w:rPr>
              <w:t>1,831,114</w:t>
            </w:r>
          </w:p>
        </w:tc>
        <w:tc>
          <w:tcPr>
            <w:tcW w:w="268" w:type="dxa"/>
            <w:vAlign w:val="bottom"/>
          </w:tcPr>
          <w:p w14:paraId="2A64BF01" w14:textId="77777777" w:rsidR="0082030D" w:rsidRPr="00AE33D1" w:rsidRDefault="0082030D" w:rsidP="0082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3" w:lineRule="auto"/>
              <w:ind w:left="-4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0051D1" w14:textId="3A17A9B9" w:rsidR="0082030D" w:rsidRPr="00AE33D1" w:rsidRDefault="0082030D" w:rsidP="0082030D">
            <w:pPr>
              <w:pStyle w:val="acctfourfigures"/>
              <w:tabs>
                <w:tab w:val="clear" w:pos="765"/>
                <w:tab w:val="decimal" w:pos="1040"/>
              </w:tabs>
              <w:spacing w:line="223" w:lineRule="auto"/>
              <w:ind w:left="-40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zh-CN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zh-CN"/>
              </w:rPr>
              <w:t>61,663</w:t>
            </w:r>
          </w:p>
        </w:tc>
        <w:tc>
          <w:tcPr>
            <w:tcW w:w="268" w:type="dxa"/>
            <w:vAlign w:val="bottom"/>
          </w:tcPr>
          <w:p w14:paraId="054FB192" w14:textId="77777777" w:rsidR="0082030D" w:rsidRPr="00AE33D1" w:rsidRDefault="0082030D" w:rsidP="0082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3" w:lineRule="auto"/>
              <w:ind w:left="-4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5BDE37" w14:textId="4096BDD3" w:rsidR="0082030D" w:rsidRPr="00AE33D1" w:rsidRDefault="0082030D" w:rsidP="0082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3" w:lineRule="auto"/>
              <w:ind w:left="-40" w:right="3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AE33D1"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  <w:t>108,701</w:t>
            </w:r>
          </w:p>
        </w:tc>
      </w:tr>
    </w:tbl>
    <w:p w14:paraId="79878846" w14:textId="66084362" w:rsidR="0096426C" w:rsidRPr="00264A9E" w:rsidRDefault="00964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2"/>
          <w:szCs w:val="12"/>
          <w:cs/>
        </w:rPr>
      </w:pPr>
    </w:p>
    <w:p w14:paraId="24033D70" w14:textId="549703D5" w:rsidR="00287B73" w:rsidRPr="00AE33D1" w:rsidRDefault="00F60DD1" w:rsidP="009572FC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</w:rPr>
      </w:pPr>
      <w:bookmarkStart w:id="33" w:name="_Hlk32275666"/>
      <w:r w:rsidRPr="00AE33D1">
        <w:rPr>
          <w:rFonts w:ascii="Angsana New" w:hAnsi="Angsana New" w:hint="cs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bookmarkEnd w:id="33"/>
    <w:p w14:paraId="008B9A1D" w14:textId="1084EEFF" w:rsidR="009D64BE" w:rsidRPr="00264A9E" w:rsidRDefault="009D64BE" w:rsidP="009A25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="Angsana New" w:hAnsi="Angsana New"/>
          <w:b/>
          <w:bCs/>
          <w:sz w:val="12"/>
          <w:szCs w:val="12"/>
        </w:rPr>
      </w:pPr>
    </w:p>
    <w:p w14:paraId="06A4055C" w14:textId="73EB0B17" w:rsidR="008746BE" w:rsidRPr="00AE33D1" w:rsidRDefault="008746BE" w:rsidP="00874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b/>
          <w:bCs/>
          <w:i/>
          <w:iCs/>
          <w:sz w:val="30"/>
          <w:szCs w:val="30"/>
          <w:lang w:val="th-TH"/>
        </w:rPr>
      </w:pPr>
      <w:r w:rsidRPr="00AE33D1">
        <w:rPr>
          <w:rFonts w:ascii="Angsana New" w:eastAsia="MS Mincho" w:hAnsi="Angsana New" w:hint="cs"/>
          <w:b/>
          <w:bCs/>
          <w:i/>
          <w:iCs/>
          <w:sz w:val="30"/>
          <w:szCs w:val="30"/>
          <w:cs/>
          <w:lang w:val="th-TH"/>
        </w:rPr>
        <w:t>โครงการผลประโยชน์ที่กำหนดไว้</w:t>
      </w:r>
    </w:p>
    <w:p w14:paraId="5D6E3E16" w14:textId="77777777" w:rsidR="008746BE" w:rsidRPr="00264A9E" w:rsidRDefault="008746BE" w:rsidP="009A25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="Angsana New" w:hAnsi="Angsana New"/>
          <w:b/>
          <w:bCs/>
          <w:sz w:val="12"/>
          <w:szCs w:val="12"/>
        </w:rPr>
      </w:pPr>
    </w:p>
    <w:p w14:paraId="333153DE" w14:textId="4A502FB7" w:rsidR="006602AA" w:rsidRPr="00AE33D1" w:rsidRDefault="006602AA" w:rsidP="00AE24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  <w:lang w:val="th-TH"/>
        </w:rPr>
      </w:pPr>
      <w:r w:rsidRPr="00AE33D1">
        <w:rPr>
          <w:rFonts w:ascii="Angsana New" w:eastAsia="MS Mincho" w:hAnsi="Angsana New"/>
          <w:sz w:val="30"/>
          <w:szCs w:val="30"/>
          <w:cs/>
          <w:lang w:val="th-TH"/>
        </w:rPr>
        <w:t>กลุ่มบริษัท</w:t>
      </w:r>
      <w:r w:rsidR="003415AA" w:rsidRPr="00AE33D1">
        <w:rPr>
          <w:rFonts w:ascii="Angsana New" w:eastAsia="MS Mincho" w:hAnsi="Angsana New" w:hint="cs"/>
          <w:sz w:val="30"/>
          <w:szCs w:val="30"/>
          <w:cs/>
          <w:lang w:val="th-TH"/>
        </w:rPr>
        <w:t>และบริษัท</w:t>
      </w:r>
      <w:r w:rsidRPr="00AE33D1">
        <w:rPr>
          <w:rFonts w:ascii="Angsana New" w:eastAsia="MS Mincho" w:hAnsi="Angsana New"/>
          <w:sz w:val="30"/>
          <w:szCs w:val="30"/>
          <w:cs/>
          <w:lang w:val="th-TH"/>
        </w:rPr>
        <w:t>จัดการโครงการ</w:t>
      </w:r>
      <w:r w:rsidR="00B220B1" w:rsidRPr="00AE33D1">
        <w:rPr>
          <w:rFonts w:ascii="Angsana New" w:eastAsia="MS Mincho" w:hAnsi="Angsana New" w:hint="cs"/>
          <w:sz w:val="30"/>
          <w:szCs w:val="30"/>
          <w:cs/>
          <w:lang w:val="th-TH"/>
        </w:rPr>
        <w:t>ผลประโยชน์ที่กำหนดไว้</w:t>
      </w:r>
      <w:r w:rsidRPr="00AE33D1">
        <w:rPr>
          <w:rFonts w:ascii="Angsana New" w:eastAsia="MS Mincho" w:hAnsi="Angsana New"/>
          <w:sz w:val="30"/>
          <w:szCs w:val="30"/>
          <w:cs/>
          <w:lang w:val="th-TH"/>
        </w:rPr>
        <w:t xml:space="preserve">ตามข้อกำหนดของพระราชบัญญัติคุ้มครองแรงงาน พ.ศ. </w:t>
      </w:r>
      <w:r w:rsidRPr="00AE33D1">
        <w:rPr>
          <w:rFonts w:ascii="Angsana New" w:eastAsia="MS Mincho" w:hAnsi="Angsana New"/>
          <w:sz w:val="30"/>
          <w:szCs w:val="30"/>
          <w:lang w:val="th-TH"/>
        </w:rPr>
        <w:t xml:space="preserve">2541 </w:t>
      </w:r>
      <w:r w:rsidRPr="00AE33D1">
        <w:rPr>
          <w:rFonts w:ascii="Angsana New" w:eastAsia="MS Mincho" w:hAnsi="Angsana New"/>
          <w:sz w:val="30"/>
          <w:szCs w:val="30"/>
          <w:cs/>
          <w:lang w:val="th-TH"/>
        </w:rPr>
        <w:t>ในการให้ผลประโยชน์เมื่อเกษียณแก่พนักงานตามสิทธิและอายุงาน</w:t>
      </w:r>
      <w:r w:rsidR="00AE24EE">
        <w:rPr>
          <w:rFonts w:ascii="Angsana New" w:eastAsia="MS Mincho" w:hAnsi="Angsana New" w:hint="cs"/>
          <w:sz w:val="30"/>
          <w:szCs w:val="30"/>
          <w:cs/>
          <w:lang w:val="th-TH"/>
        </w:rPr>
        <w:t xml:space="preserve"> </w:t>
      </w:r>
      <w:r w:rsidRPr="00AE33D1">
        <w:rPr>
          <w:rFonts w:ascii="Angsana New" w:eastAsia="MS Mincho" w:hAnsi="Angsana New"/>
          <w:spacing w:val="-2"/>
          <w:sz w:val="30"/>
          <w:szCs w:val="30"/>
          <w:cs/>
          <w:lang w:val="th-TH"/>
        </w:rPr>
        <w:t>โครงการผลประโยชน์</w:t>
      </w:r>
      <w:r w:rsidRPr="00AE33D1">
        <w:rPr>
          <w:rFonts w:ascii="Angsana New" w:eastAsia="MS Mincho" w:hAnsi="Angsana New" w:hint="cs"/>
          <w:spacing w:val="-2"/>
          <w:sz w:val="30"/>
          <w:szCs w:val="30"/>
          <w:cs/>
          <w:lang w:val="th-TH"/>
        </w:rPr>
        <w:t>ที่กำหนดไว้</w:t>
      </w:r>
      <w:r w:rsidRPr="00AE33D1">
        <w:rPr>
          <w:rFonts w:ascii="Angsana New" w:eastAsia="MS Mincho" w:hAnsi="Angsana New"/>
          <w:spacing w:val="-2"/>
          <w:sz w:val="30"/>
          <w:szCs w:val="30"/>
          <w:cs/>
          <w:lang w:val="th-TH"/>
        </w:rPr>
        <w:t>มีความเสี่ยงจากการประมาณการตามหลักคณิตศาสตร์ประกันภัย ได้แก่</w:t>
      </w:r>
      <w:r w:rsidR="00C82062" w:rsidRPr="00AE33D1">
        <w:rPr>
          <w:rFonts w:ascii="Angsana New" w:eastAsia="MS Mincho" w:hAnsi="Angsana New"/>
          <w:spacing w:val="-2"/>
          <w:sz w:val="30"/>
          <w:szCs w:val="30"/>
          <w:cs/>
          <w:lang w:val="th-TH"/>
        </w:rPr>
        <w:t xml:space="preserve"> </w:t>
      </w:r>
      <w:r w:rsidR="00B220B1" w:rsidRPr="00AE33D1">
        <w:rPr>
          <w:rFonts w:ascii="Angsana New" w:eastAsia="MS Mincho" w:hAnsi="Angsana New" w:hint="cs"/>
          <w:spacing w:val="-2"/>
          <w:sz w:val="30"/>
          <w:szCs w:val="30"/>
          <w:cs/>
          <w:lang w:val="th-TH"/>
        </w:rPr>
        <w:t>ความเสี่ยง</w:t>
      </w:r>
      <w:r w:rsidR="00B220B1" w:rsidRPr="00AE33D1">
        <w:rPr>
          <w:rFonts w:ascii="Angsana New" w:eastAsia="MS Mincho" w:hAnsi="Angsana New" w:hint="cs"/>
          <w:sz w:val="30"/>
          <w:szCs w:val="30"/>
          <w:cs/>
          <w:lang w:val="th-TH"/>
        </w:rPr>
        <w:t xml:space="preserve">ของช่วงชีวิต </w:t>
      </w:r>
      <w:r w:rsidRPr="00AE33D1">
        <w:rPr>
          <w:rFonts w:ascii="Angsana New" w:eastAsia="MS Mincho" w:hAnsi="Angsana New"/>
          <w:sz w:val="30"/>
          <w:szCs w:val="30"/>
          <w:cs/>
          <w:lang w:val="th-TH"/>
        </w:rPr>
        <w:t>ความเสี่ยงจากอัตราดอกเบี้ย และความเสี่ยง</w:t>
      </w:r>
      <w:r w:rsidRPr="00AE33D1">
        <w:rPr>
          <w:rFonts w:ascii="Angsana New" w:eastAsia="MS Mincho" w:hAnsi="Angsana New" w:hint="cs"/>
          <w:sz w:val="30"/>
          <w:szCs w:val="30"/>
          <w:cs/>
          <w:lang w:val="th-TH"/>
        </w:rPr>
        <w:t>จาก</w:t>
      </w:r>
      <w:r w:rsidR="00B220B1" w:rsidRPr="00AE33D1">
        <w:rPr>
          <w:rFonts w:ascii="Angsana New" w:eastAsia="MS Mincho" w:hAnsi="Angsana New" w:hint="cs"/>
          <w:sz w:val="30"/>
          <w:szCs w:val="30"/>
          <w:cs/>
          <w:lang w:val="th-TH"/>
        </w:rPr>
        <w:t>ตลาด (เงินลงทุน)</w:t>
      </w:r>
    </w:p>
    <w:p w14:paraId="60460ED0" w14:textId="615D1CE1" w:rsidR="00AE24EE" w:rsidRPr="00264A9E" w:rsidRDefault="00AE24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s/>
        </w:rPr>
      </w:pP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70"/>
        <w:gridCol w:w="900"/>
        <w:gridCol w:w="1170"/>
        <w:gridCol w:w="270"/>
        <w:gridCol w:w="1260"/>
        <w:gridCol w:w="270"/>
        <w:gridCol w:w="1170"/>
        <w:gridCol w:w="270"/>
        <w:gridCol w:w="1170"/>
      </w:tblGrid>
      <w:tr w:rsidR="00F3152E" w:rsidRPr="00AE33D1" w14:paraId="43EF375A" w14:textId="77777777" w:rsidTr="00A30DE2">
        <w:trPr>
          <w:tblHeader/>
        </w:trPr>
        <w:tc>
          <w:tcPr>
            <w:tcW w:w="2970" w:type="dxa"/>
            <w:vMerge w:val="restart"/>
          </w:tcPr>
          <w:p w14:paraId="1BBA99E3" w14:textId="77777777" w:rsidR="00F3152E" w:rsidRPr="00AE33D1" w:rsidRDefault="00F3152E" w:rsidP="00F70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E33D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  <w:p w14:paraId="60AE5A6D" w14:textId="77777777" w:rsidR="00F3152E" w:rsidRPr="00AE33D1" w:rsidRDefault="00F3152E" w:rsidP="00F70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</w:p>
        </w:tc>
        <w:tc>
          <w:tcPr>
            <w:tcW w:w="900" w:type="dxa"/>
          </w:tcPr>
          <w:p w14:paraId="1BCFF3F2" w14:textId="77777777" w:rsidR="00F3152E" w:rsidRPr="00AE33D1" w:rsidRDefault="00F3152E" w:rsidP="0066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13CE576B" w14:textId="77777777" w:rsidR="00F3152E" w:rsidRPr="00AE33D1" w:rsidRDefault="00F3152E" w:rsidP="0066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AE33D1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DFC68CD" w14:textId="77777777" w:rsidR="00F3152E" w:rsidRPr="00AE33D1" w:rsidRDefault="00F3152E" w:rsidP="0066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074D84E0" w14:textId="77777777" w:rsidR="00F3152E" w:rsidRPr="00AE33D1" w:rsidRDefault="00F3152E" w:rsidP="00660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94830" w:rsidRPr="00AE33D1" w14:paraId="54259620" w14:textId="77777777" w:rsidTr="00A30DE2">
        <w:trPr>
          <w:tblHeader/>
        </w:trPr>
        <w:tc>
          <w:tcPr>
            <w:tcW w:w="2970" w:type="dxa"/>
            <w:vMerge/>
          </w:tcPr>
          <w:p w14:paraId="4B2B5774" w14:textId="77777777" w:rsidR="00894830" w:rsidRPr="00AE33D1" w:rsidRDefault="00894830" w:rsidP="00894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8C6DC39" w14:textId="77777777" w:rsidR="00894830" w:rsidRPr="00AE33D1" w:rsidRDefault="00894830" w:rsidP="00894830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FB63CD" w14:textId="7FB5250E" w:rsidR="00894830" w:rsidRPr="00AE33D1" w:rsidRDefault="003731C5" w:rsidP="00894830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270" w:type="dxa"/>
          </w:tcPr>
          <w:p w14:paraId="4A309B4B" w14:textId="77777777" w:rsidR="00894830" w:rsidRPr="00AE33D1" w:rsidRDefault="00894830" w:rsidP="00894830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C274B2" w14:textId="1C977337" w:rsidR="00894830" w:rsidRPr="00AE33D1" w:rsidRDefault="003731C5" w:rsidP="00894830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70" w:type="dxa"/>
          </w:tcPr>
          <w:p w14:paraId="5003B272" w14:textId="77777777" w:rsidR="00894830" w:rsidRPr="00AE33D1" w:rsidRDefault="00894830" w:rsidP="00894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E19AD4" w14:textId="2194B894" w:rsidR="00894830" w:rsidRPr="00AE33D1" w:rsidRDefault="003731C5" w:rsidP="00894830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270" w:type="dxa"/>
          </w:tcPr>
          <w:p w14:paraId="41FD8192" w14:textId="77777777" w:rsidR="00894830" w:rsidRPr="00AE33D1" w:rsidRDefault="00894830" w:rsidP="00894830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608D9D" w14:textId="39F0ED89" w:rsidR="00894830" w:rsidRPr="00AE33D1" w:rsidRDefault="003731C5" w:rsidP="00894830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2563</w:t>
            </w:r>
          </w:p>
        </w:tc>
      </w:tr>
      <w:tr w:rsidR="00AA37CF" w:rsidRPr="00AE33D1" w14:paraId="74D68480" w14:textId="77777777" w:rsidTr="00A30DE2">
        <w:trPr>
          <w:tblHeader/>
        </w:trPr>
        <w:tc>
          <w:tcPr>
            <w:tcW w:w="2970" w:type="dxa"/>
          </w:tcPr>
          <w:p w14:paraId="37A6A71B" w14:textId="77777777" w:rsidR="00AA37CF" w:rsidRPr="00AE33D1" w:rsidRDefault="00AA37CF" w:rsidP="00F12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contextualSpacing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F658A48" w14:textId="77777777" w:rsidR="00AA37CF" w:rsidRPr="00AE33D1" w:rsidRDefault="00AA37CF" w:rsidP="00F12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contextualSpacing/>
              <w:jc w:val="center"/>
              <w:rPr>
                <w:rFonts w:ascii="Angsana New" w:eastAsia="MS Mincho" w:hAnsi="Angsana New"/>
                <w:i/>
                <w:i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5580" w:type="dxa"/>
            <w:gridSpan w:val="7"/>
          </w:tcPr>
          <w:p w14:paraId="4576ACF8" w14:textId="77777777" w:rsidR="00AA37CF" w:rsidRPr="00AE33D1" w:rsidRDefault="00AA37CF" w:rsidP="00F12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contextualSpacing/>
              <w:jc w:val="center"/>
              <w:rPr>
                <w:rFonts w:ascii="Angsana New" w:eastAsia="MS Mincho" w:hAnsi="Angsana New"/>
                <w:i/>
                <w:iCs/>
                <w:color w:val="000000"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Pr="00AE33D1">
              <w:rPr>
                <w:rFonts w:ascii="Angsana New" w:eastAsia="MS Mincho" w:hAnsi="Angsana New" w:hint="cs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</w:t>
            </w:r>
            <w:r w:rsidRPr="00AE33D1">
              <w:rPr>
                <w:rFonts w:ascii="Angsana New" w:eastAsia="MS Mincho" w:hAnsi="Angsana New"/>
                <w:i/>
                <w:iCs/>
                <w:color w:val="000000"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A6601E" w:rsidRPr="00AE33D1" w14:paraId="25DB0C3E" w14:textId="77777777" w:rsidTr="000C68F4">
        <w:tc>
          <w:tcPr>
            <w:tcW w:w="2970" w:type="dxa"/>
          </w:tcPr>
          <w:p w14:paraId="64A61D9B" w14:textId="1543F9BB" w:rsidR="00A6601E" w:rsidRPr="00AE33D1" w:rsidRDefault="00A6601E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spacing w:line="240" w:lineRule="auto"/>
              <w:ind w:right="-108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AE33D1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ณ วันที่ </w:t>
            </w:r>
            <w:r w:rsidRPr="00AE33D1">
              <w:rPr>
                <w:rFonts w:ascii="Angsana New" w:eastAsia="MS Mincho" w:hAnsi="Angsana New"/>
                <w:sz w:val="30"/>
                <w:szCs w:val="30"/>
              </w:rPr>
              <w:t>1</w:t>
            </w:r>
            <w:r w:rsidRPr="00AE33D1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900" w:type="dxa"/>
          </w:tcPr>
          <w:p w14:paraId="53CAADEE" w14:textId="77777777" w:rsidR="00A6601E" w:rsidRPr="00AE33D1" w:rsidRDefault="00A6601E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7F6F82" w14:textId="0C0DC821" w:rsidR="00A6601E" w:rsidRPr="00A6601E" w:rsidRDefault="00A6601E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6601E">
              <w:rPr>
                <w:rFonts w:asciiTheme="majorBidi" w:hAnsiTheme="majorBidi" w:cstheme="majorBidi"/>
                <w:sz w:val="30"/>
                <w:szCs w:val="30"/>
                <w:lang w:val="en-AU"/>
              </w:rPr>
              <w:t>362,113</w:t>
            </w:r>
          </w:p>
        </w:tc>
        <w:tc>
          <w:tcPr>
            <w:tcW w:w="270" w:type="dxa"/>
          </w:tcPr>
          <w:p w14:paraId="30E5A538" w14:textId="77777777" w:rsidR="00A6601E" w:rsidRPr="00AE33D1" w:rsidRDefault="00A6601E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75002AC2" w14:textId="76C2CF8B" w:rsidR="00A6601E" w:rsidRPr="00AE33D1" w:rsidRDefault="00A6601E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eastAsia="MS Mincho" w:hAnsiTheme="majorBidi" w:cstheme="majorBidi"/>
                <w:sz w:val="30"/>
                <w:szCs w:val="30"/>
              </w:rPr>
              <w:t>332,925</w:t>
            </w:r>
          </w:p>
        </w:tc>
        <w:tc>
          <w:tcPr>
            <w:tcW w:w="270" w:type="dxa"/>
          </w:tcPr>
          <w:p w14:paraId="22755761" w14:textId="77777777" w:rsidR="00A6601E" w:rsidRPr="00AE33D1" w:rsidRDefault="00A6601E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0AA5E44E" w14:textId="548AE2BB" w:rsidR="00A6601E" w:rsidRPr="00A6601E" w:rsidRDefault="00A6601E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6601E">
              <w:rPr>
                <w:rFonts w:asciiTheme="majorBidi" w:eastAsia="MS Mincho" w:hAnsiTheme="majorBidi" w:cstheme="majorBidi"/>
                <w:sz w:val="30"/>
                <w:szCs w:val="30"/>
              </w:rPr>
              <w:t>150,252</w:t>
            </w:r>
          </w:p>
        </w:tc>
        <w:tc>
          <w:tcPr>
            <w:tcW w:w="270" w:type="dxa"/>
          </w:tcPr>
          <w:p w14:paraId="1934436E" w14:textId="77777777" w:rsidR="00A6601E" w:rsidRPr="00AE33D1" w:rsidRDefault="00A6601E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050B8431" w14:textId="3635D436" w:rsidR="00A6601E" w:rsidRPr="00AE33D1" w:rsidRDefault="00A6601E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15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</w:rPr>
              <w:t>130,958</w:t>
            </w:r>
          </w:p>
        </w:tc>
      </w:tr>
      <w:tr w:rsidR="00A6601E" w:rsidRPr="00AE33D1" w14:paraId="74AFE0C4" w14:textId="77777777" w:rsidTr="00F70BAB">
        <w:tc>
          <w:tcPr>
            <w:tcW w:w="2970" w:type="dxa"/>
          </w:tcPr>
          <w:p w14:paraId="1438C181" w14:textId="77777777" w:rsidR="00A6601E" w:rsidRPr="00AE24EE" w:rsidRDefault="00A6601E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26FC2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900" w:type="dxa"/>
          </w:tcPr>
          <w:p w14:paraId="6064239D" w14:textId="77777777" w:rsidR="00A6601E" w:rsidRPr="00AE33D1" w:rsidRDefault="00A6601E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B72F40" w14:textId="77777777" w:rsidR="00A6601E" w:rsidRPr="00AE33D1" w:rsidRDefault="00A6601E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9C95B3" w14:textId="77777777" w:rsidR="00A6601E" w:rsidRPr="00AE33D1" w:rsidRDefault="00A6601E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0427B9CA" w14:textId="77777777" w:rsidR="00A6601E" w:rsidRPr="00AE33D1" w:rsidRDefault="00A6601E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0F31FC" w14:textId="77777777" w:rsidR="00A6601E" w:rsidRPr="00AE33D1" w:rsidRDefault="00A6601E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78FD3B7A" w14:textId="77777777" w:rsidR="00A6601E" w:rsidRPr="00AE33D1" w:rsidRDefault="00A6601E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DFBA99" w14:textId="77777777" w:rsidR="00A6601E" w:rsidRPr="00AE33D1" w:rsidRDefault="00A6601E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3065321" w14:textId="77777777" w:rsidR="00A6601E" w:rsidRPr="00AE33D1" w:rsidRDefault="00A6601E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15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A6601E" w:rsidRPr="00AE33D1" w14:paraId="27333B1C" w14:textId="77777777" w:rsidTr="000C68F4">
        <w:tc>
          <w:tcPr>
            <w:tcW w:w="2970" w:type="dxa"/>
          </w:tcPr>
          <w:p w14:paraId="1A4EBFDC" w14:textId="77777777" w:rsidR="00A6601E" w:rsidRPr="00AE33D1" w:rsidRDefault="00A6601E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AE33D1">
              <w:rPr>
                <w:rFonts w:ascii="Angsana New" w:eastAsia="MS Mincho" w:hAnsi="Angsana New" w:hint="cs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900" w:type="dxa"/>
          </w:tcPr>
          <w:p w14:paraId="5A2309C0" w14:textId="77777777" w:rsidR="00A6601E" w:rsidRPr="00AE33D1" w:rsidRDefault="00A6601E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39F8C0" w14:textId="48C944C4" w:rsidR="00A6601E" w:rsidRPr="00AE33D1" w:rsidRDefault="00D255ED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62,617</w:t>
            </w:r>
          </w:p>
        </w:tc>
        <w:tc>
          <w:tcPr>
            <w:tcW w:w="270" w:type="dxa"/>
          </w:tcPr>
          <w:p w14:paraId="040883BE" w14:textId="77777777" w:rsidR="00A6601E" w:rsidRPr="00AE33D1" w:rsidRDefault="00A6601E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55B2C705" w14:textId="7FD382A2" w:rsidR="00A6601E" w:rsidRPr="00AE33D1" w:rsidRDefault="00A6601E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eastAsia="MS Mincho" w:hAnsiTheme="majorBidi" w:cstheme="majorBidi"/>
                <w:sz w:val="30"/>
                <w:szCs w:val="30"/>
              </w:rPr>
              <w:t>55,73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689F118" w14:textId="77777777" w:rsidR="00A6601E" w:rsidRPr="00AE33D1" w:rsidRDefault="00A6601E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34F2FD3C" w14:textId="40BB6DB4" w:rsidR="00A6601E" w:rsidRPr="00AE33D1" w:rsidRDefault="00A6601E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26,918</w:t>
            </w:r>
          </w:p>
        </w:tc>
        <w:tc>
          <w:tcPr>
            <w:tcW w:w="270" w:type="dxa"/>
          </w:tcPr>
          <w:p w14:paraId="68E9C6A1" w14:textId="77777777" w:rsidR="00A6601E" w:rsidRPr="00AE33D1" w:rsidRDefault="00A6601E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B75F48A" w14:textId="056470E8" w:rsidR="00A6601E" w:rsidRPr="00AE33D1" w:rsidRDefault="00A6601E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15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Theme="majorBidi" w:eastAsia="MS Mincho" w:hAnsiTheme="majorBidi" w:cstheme="majorBidi"/>
                <w:sz w:val="30"/>
                <w:szCs w:val="30"/>
              </w:rPr>
              <w:t>19,883</w:t>
            </w:r>
          </w:p>
        </w:tc>
      </w:tr>
      <w:tr w:rsidR="00A6601E" w:rsidRPr="00AE33D1" w14:paraId="309B766D" w14:textId="77777777" w:rsidTr="00F70BAB">
        <w:tc>
          <w:tcPr>
            <w:tcW w:w="2970" w:type="dxa"/>
          </w:tcPr>
          <w:p w14:paraId="736F6714" w14:textId="77777777" w:rsidR="00A6601E" w:rsidRPr="00AE33D1" w:rsidRDefault="00A6601E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spacing w:line="240" w:lineRule="auto"/>
              <w:ind w:right="-108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AE33D1">
              <w:rPr>
                <w:rFonts w:ascii="Angsana New" w:hAnsi="Angsana New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900" w:type="dxa"/>
          </w:tcPr>
          <w:p w14:paraId="13D2562A" w14:textId="77777777" w:rsidR="00A6601E" w:rsidRPr="00AE33D1" w:rsidRDefault="00A6601E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405251" w14:textId="0E43395B" w:rsidR="00A6601E" w:rsidRPr="00AE33D1" w:rsidRDefault="00D255ED" w:rsidP="0060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A2A4B9" w14:textId="77777777" w:rsidR="00A6601E" w:rsidRPr="00AE33D1" w:rsidRDefault="00A6601E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7F9628FE" w14:textId="02FADEBB" w:rsidR="00A6601E" w:rsidRPr="00AE33D1" w:rsidRDefault="00A6601E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5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AF85AB" w14:textId="77777777" w:rsidR="00A6601E" w:rsidRPr="00AE33D1" w:rsidRDefault="00A6601E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6EA7D273" w14:textId="11ACF97D" w:rsidR="00A6601E" w:rsidRPr="00AE33D1" w:rsidRDefault="00D255ED" w:rsidP="0060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41841B" w14:textId="77777777" w:rsidR="00A6601E" w:rsidRPr="00AE33D1" w:rsidRDefault="00A6601E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775E33D" w14:textId="79D1CCD1" w:rsidR="00A6601E" w:rsidRPr="00AE33D1" w:rsidRDefault="00A6601E" w:rsidP="00A6601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15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</w:tr>
      <w:tr w:rsidR="00A6601E" w:rsidRPr="00AE33D1" w14:paraId="47320A86" w14:textId="77777777" w:rsidTr="00367886">
        <w:tc>
          <w:tcPr>
            <w:tcW w:w="2970" w:type="dxa"/>
          </w:tcPr>
          <w:p w14:paraId="571AF037" w14:textId="77777777" w:rsidR="00A6601E" w:rsidRPr="00AE33D1" w:rsidRDefault="00A6601E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spacing w:line="240" w:lineRule="auto"/>
              <w:ind w:right="-108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AE33D1">
              <w:rPr>
                <w:rFonts w:ascii="Angsana New" w:eastAsia="MS Mincho" w:hAnsi="Angsana New" w:hint="cs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900" w:type="dxa"/>
          </w:tcPr>
          <w:p w14:paraId="3F7E45CC" w14:textId="77777777" w:rsidR="00A6601E" w:rsidRPr="00AE33D1" w:rsidRDefault="00A6601E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487873" w14:textId="192987B3" w:rsidR="00A6601E" w:rsidRPr="00AE33D1" w:rsidRDefault="001F1CB3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6,090</w:t>
            </w:r>
          </w:p>
        </w:tc>
        <w:tc>
          <w:tcPr>
            <w:tcW w:w="270" w:type="dxa"/>
          </w:tcPr>
          <w:p w14:paraId="7941CFB5" w14:textId="77777777" w:rsidR="00A6601E" w:rsidRPr="00AE33D1" w:rsidRDefault="00A6601E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6CCA3D39" w14:textId="31A9A2ED" w:rsidR="00A6601E" w:rsidRPr="00AE33D1" w:rsidRDefault="00A6601E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eastAsia="MS Mincho" w:hAnsiTheme="majorBidi" w:cstheme="majorBidi"/>
                <w:sz w:val="30"/>
                <w:szCs w:val="30"/>
              </w:rPr>
              <w:t>8,010</w:t>
            </w:r>
          </w:p>
        </w:tc>
        <w:tc>
          <w:tcPr>
            <w:tcW w:w="270" w:type="dxa"/>
          </w:tcPr>
          <w:p w14:paraId="259BB842" w14:textId="77777777" w:rsidR="00A6601E" w:rsidRPr="00AE33D1" w:rsidRDefault="00A6601E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61F87BE3" w14:textId="2EEC63AC" w:rsidR="00A6601E" w:rsidRPr="00AE33D1" w:rsidRDefault="00A6601E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2,5</w:t>
            </w:r>
            <w:r w:rsidR="00A31ECF">
              <w:rPr>
                <w:rFonts w:asciiTheme="majorBidi" w:eastAsia="MS Mincho" w:hAnsiTheme="majorBidi" w:cstheme="majorBidi"/>
                <w:sz w:val="30"/>
                <w:szCs w:val="30"/>
              </w:rPr>
              <w:t>89</w:t>
            </w:r>
          </w:p>
        </w:tc>
        <w:tc>
          <w:tcPr>
            <w:tcW w:w="270" w:type="dxa"/>
          </w:tcPr>
          <w:p w14:paraId="14B5B159" w14:textId="77777777" w:rsidR="00A6601E" w:rsidRPr="00AE33D1" w:rsidRDefault="00A6601E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9615CCE" w14:textId="4BFD361D" w:rsidR="00A6601E" w:rsidRPr="00AE33D1" w:rsidRDefault="00A6601E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15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Theme="majorBidi" w:eastAsia="MS Mincho" w:hAnsiTheme="majorBidi" w:cstheme="majorBidi"/>
                <w:sz w:val="30"/>
                <w:szCs w:val="30"/>
              </w:rPr>
              <w:t>3,193</w:t>
            </w:r>
          </w:p>
        </w:tc>
      </w:tr>
      <w:tr w:rsidR="00A6601E" w:rsidRPr="00AE33D1" w14:paraId="32385B02" w14:textId="77777777" w:rsidTr="00ED62D6">
        <w:tc>
          <w:tcPr>
            <w:tcW w:w="2970" w:type="dxa"/>
          </w:tcPr>
          <w:p w14:paraId="62F43FEA" w14:textId="37082AA0" w:rsidR="00A6601E" w:rsidRPr="00AE33D1" w:rsidRDefault="00A6601E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spacing w:line="240" w:lineRule="auto"/>
              <w:ind w:right="-108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  <w:cs/>
              </w:rPr>
              <w:t>กำไรจากการลดขนาดโครงการ</w:t>
            </w:r>
          </w:p>
        </w:tc>
        <w:tc>
          <w:tcPr>
            <w:tcW w:w="900" w:type="dxa"/>
          </w:tcPr>
          <w:p w14:paraId="4F44EC91" w14:textId="77777777" w:rsidR="00A6601E" w:rsidRPr="00AE33D1" w:rsidRDefault="00A6601E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345A7B" w14:textId="643B1061" w:rsidR="00A6601E" w:rsidRPr="00AE33D1" w:rsidRDefault="00560984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(2,643)</w:t>
            </w:r>
          </w:p>
        </w:tc>
        <w:tc>
          <w:tcPr>
            <w:tcW w:w="270" w:type="dxa"/>
          </w:tcPr>
          <w:p w14:paraId="4D7FF86D" w14:textId="77777777" w:rsidR="00A6601E" w:rsidRPr="00AE33D1" w:rsidRDefault="00A6601E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416A3BF9" w14:textId="40389C6E" w:rsidR="00A6601E" w:rsidRPr="00AE33D1" w:rsidRDefault="00A6601E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eastAsia="MS Mincho" w:hAnsiTheme="majorBidi" w:cstheme="majorBidi"/>
                <w:sz w:val="30"/>
                <w:szCs w:val="30"/>
              </w:rPr>
              <w:t>(18,424)</w:t>
            </w:r>
          </w:p>
        </w:tc>
        <w:tc>
          <w:tcPr>
            <w:tcW w:w="270" w:type="dxa"/>
          </w:tcPr>
          <w:p w14:paraId="238B9926" w14:textId="77777777" w:rsidR="00A6601E" w:rsidRPr="00AE33D1" w:rsidRDefault="00A6601E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3D7F0A8A" w14:textId="6B61960A" w:rsidR="00A6601E" w:rsidRPr="005B4349" w:rsidRDefault="00560984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B4349">
              <w:rPr>
                <w:rFonts w:asciiTheme="majorBidi" w:eastAsia="MS Mincho" w:hAnsiTheme="majorBidi" w:cstheme="majorBidi"/>
                <w:sz w:val="30"/>
                <w:szCs w:val="30"/>
              </w:rPr>
              <w:t>(1,00</w:t>
            </w:r>
            <w:r w:rsidR="00A31ECF">
              <w:rPr>
                <w:rFonts w:asciiTheme="majorBidi" w:eastAsia="MS Mincho" w:hAnsiTheme="majorBidi" w:cstheme="majorBidi"/>
                <w:sz w:val="30"/>
                <w:szCs w:val="30"/>
              </w:rPr>
              <w:t>4</w:t>
            </w:r>
            <w:r w:rsidRPr="005B4349">
              <w:rPr>
                <w:rFonts w:asciiTheme="majorBidi" w:eastAsia="MS Mincho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DC431C4" w14:textId="77777777" w:rsidR="00A6601E" w:rsidRPr="00AE33D1" w:rsidRDefault="00A6601E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AB5F9AD" w14:textId="63626546" w:rsidR="00A6601E" w:rsidRPr="00AE33D1" w:rsidRDefault="00A6601E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eastAsia="MS Mincho" w:hAnsiTheme="majorBidi" w:cstheme="majorBidi"/>
                <w:sz w:val="30"/>
                <w:szCs w:val="30"/>
              </w:rPr>
              <w:t>(12,291)</w:t>
            </w:r>
          </w:p>
        </w:tc>
      </w:tr>
      <w:tr w:rsidR="00A6601E" w:rsidRPr="00AE33D1" w14:paraId="2B3D7B46" w14:textId="77777777" w:rsidTr="00ED62D6">
        <w:tc>
          <w:tcPr>
            <w:tcW w:w="2970" w:type="dxa"/>
          </w:tcPr>
          <w:p w14:paraId="62C7F27B" w14:textId="77777777" w:rsidR="00A6601E" w:rsidRPr="00AE24EE" w:rsidRDefault="00A6601E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26FC2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00" w:type="dxa"/>
          </w:tcPr>
          <w:p w14:paraId="2BAE506C" w14:textId="77777777" w:rsidR="00A6601E" w:rsidRPr="00AE33D1" w:rsidRDefault="00A6601E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4FFCC0" w14:textId="77777777" w:rsidR="00A6601E" w:rsidRPr="00AE33D1" w:rsidRDefault="00A6601E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A03075" w14:textId="77777777" w:rsidR="00A6601E" w:rsidRPr="00AE33D1" w:rsidRDefault="00A6601E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586FE91F" w14:textId="77777777" w:rsidR="00A6601E" w:rsidRPr="00AE33D1" w:rsidRDefault="00A6601E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4F2466" w14:textId="77777777" w:rsidR="00A6601E" w:rsidRPr="00AE33D1" w:rsidRDefault="00A6601E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6F344A99" w14:textId="77777777" w:rsidR="00A6601E" w:rsidRPr="00AE33D1" w:rsidRDefault="00A6601E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1EBEDA" w14:textId="77777777" w:rsidR="00A6601E" w:rsidRPr="00AE33D1" w:rsidRDefault="00A6601E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A8C80FE" w14:textId="77777777" w:rsidR="00A6601E" w:rsidRPr="00AE33D1" w:rsidRDefault="00A6601E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15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A6601E" w:rsidRPr="00AE33D1" w14:paraId="62E18EE8" w14:textId="77777777" w:rsidTr="000C68F4">
        <w:tc>
          <w:tcPr>
            <w:tcW w:w="2970" w:type="dxa"/>
          </w:tcPr>
          <w:p w14:paraId="70AEEE97" w14:textId="77777777" w:rsidR="00A6601E" w:rsidRPr="00AE33D1" w:rsidRDefault="00A6601E" w:rsidP="00A6601E">
            <w:pPr>
              <w:spacing w:line="240" w:lineRule="auto"/>
              <w:ind w:left="252" w:hanging="252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AE33D1">
              <w:rPr>
                <w:rFonts w:ascii="Angsana New" w:eastAsia="MS Mincho" w:hAnsi="Angsana New" w:hint="cs"/>
                <w:sz w:val="30"/>
                <w:szCs w:val="30"/>
                <w:cs/>
              </w:rPr>
              <w:t>ขาดทุนจากการประมาณตามหลัก</w:t>
            </w:r>
          </w:p>
        </w:tc>
        <w:tc>
          <w:tcPr>
            <w:tcW w:w="900" w:type="dxa"/>
          </w:tcPr>
          <w:p w14:paraId="0203FF9C" w14:textId="77777777" w:rsidR="00A6601E" w:rsidRPr="00AE33D1" w:rsidRDefault="00A6601E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71B4BF" w14:textId="289106E5" w:rsidR="00A6601E" w:rsidRPr="00AE33D1" w:rsidRDefault="00A6601E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30029F" w14:textId="77777777" w:rsidR="00A6601E" w:rsidRPr="00AE33D1" w:rsidRDefault="00A6601E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1BE1424A" w14:textId="5AE544E6" w:rsidR="00A6601E" w:rsidRPr="00AE33D1" w:rsidRDefault="00A6601E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B8D106" w14:textId="77777777" w:rsidR="00A6601E" w:rsidRPr="00AE33D1" w:rsidRDefault="00A6601E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6C37993C" w14:textId="78B1DFD7" w:rsidR="00A6601E" w:rsidRPr="00AE33D1" w:rsidRDefault="00A6601E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FE8CA2" w14:textId="77777777" w:rsidR="00A6601E" w:rsidRPr="00AE33D1" w:rsidRDefault="00A6601E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F65E3D0" w14:textId="77777777" w:rsidR="00A6601E" w:rsidRPr="00AE33D1" w:rsidRDefault="00A6601E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15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A6601E" w:rsidRPr="00AE33D1" w14:paraId="2730A8ED" w14:textId="77777777" w:rsidTr="000C68F4">
        <w:tc>
          <w:tcPr>
            <w:tcW w:w="2970" w:type="dxa"/>
          </w:tcPr>
          <w:p w14:paraId="02344D27" w14:textId="77777777" w:rsidR="00A6601E" w:rsidRPr="00AE33D1" w:rsidRDefault="00A6601E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spacing w:line="240" w:lineRule="auto"/>
              <w:ind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   คณิตศาสตร์ประกันภัย</w:t>
            </w:r>
          </w:p>
        </w:tc>
        <w:tc>
          <w:tcPr>
            <w:tcW w:w="900" w:type="dxa"/>
          </w:tcPr>
          <w:p w14:paraId="2B806FBE" w14:textId="77777777" w:rsidR="00A6601E" w:rsidRPr="00AE33D1" w:rsidRDefault="00A6601E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4B83B2" w14:textId="65CB4FC1" w:rsidR="00A6601E" w:rsidRPr="00AE33D1" w:rsidRDefault="00A6601E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0832EE" w14:textId="77777777" w:rsidR="00A6601E" w:rsidRPr="00AE33D1" w:rsidRDefault="00A6601E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1296CAA0" w14:textId="772BC902" w:rsidR="00A6601E" w:rsidRPr="00AE33D1" w:rsidRDefault="00A6601E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E820C3" w14:textId="77777777" w:rsidR="00A6601E" w:rsidRPr="00AE33D1" w:rsidRDefault="00A6601E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0D3D9B01" w14:textId="54DB2BCA" w:rsidR="00A6601E" w:rsidRPr="00AE33D1" w:rsidRDefault="00A6601E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7037C1" w14:textId="77777777" w:rsidR="00A6601E" w:rsidRPr="00AE33D1" w:rsidRDefault="00A6601E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F17980A" w14:textId="7F3950BC" w:rsidR="00A6601E" w:rsidRPr="00AE33D1" w:rsidRDefault="00A6601E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15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A6601E" w:rsidRPr="00AE33D1" w14:paraId="4B268D8E" w14:textId="77777777" w:rsidTr="000C68F4">
        <w:tc>
          <w:tcPr>
            <w:tcW w:w="2970" w:type="dxa"/>
          </w:tcPr>
          <w:p w14:paraId="10CD5827" w14:textId="63826DFE" w:rsidR="00A6601E" w:rsidRPr="00AE33D1" w:rsidRDefault="00A6601E" w:rsidP="0036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spacing w:line="240" w:lineRule="auto"/>
              <w:ind w:right="-108" w:firstLine="145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AE33D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AE33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AE33D1">
              <w:rPr>
                <w:rFonts w:asciiTheme="majorBidi" w:hAnsiTheme="majorBidi" w:cstheme="majorBidi" w:hint="cs"/>
                <w:sz w:val="30"/>
                <w:szCs w:val="30"/>
                <w:cs/>
              </w:rPr>
              <w:t>ข้อสมมติด้านประชากรศา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</w:t>
            </w:r>
            <w:r w:rsidRPr="00AE33D1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ตร์</w:t>
            </w:r>
          </w:p>
        </w:tc>
        <w:tc>
          <w:tcPr>
            <w:tcW w:w="900" w:type="dxa"/>
          </w:tcPr>
          <w:p w14:paraId="30BB91A8" w14:textId="77777777" w:rsidR="00A6601E" w:rsidRPr="00AE33D1" w:rsidRDefault="00A6601E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CFAA6E" w14:textId="1B11A05D" w:rsidR="00A6601E" w:rsidRPr="00607766" w:rsidRDefault="00BF1B51" w:rsidP="0060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607766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CA13FB" w14:textId="77777777" w:rsidR="00A6601E" w:rsidRPr="00AE33D1" w:rsidRDefault="00A6601E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</w:p>
        </w:tc>
        <w:tc>
          <w:tcPr>
            <w:tcW w:w="1260" w:type="dxa"/>
          </w:tcPr>
          <w:p w14:paraId="6E6D4BBD" w14:textId="73BD205C" w:rsidR="00A6601E" w:rsidRPr="00AE33D1" w:rsidRDefault="00A6601E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eastAsia="MS Mincho" w:hAnsiTheme="majorBidi" w:cstheme="majorBidi"/>
                <w:sz w:val="30"/>
                <w:szCs w:val="30"/>
              </w:rPr>
              <w:t>2,631</w:t>
            </w:r>
          </w:p>
        </w:tc>
        <w:tc>
          <w:tcPr>
            <w:tcW w:w="270" w:type="dxa"/>
          </w:tcPr>
          <w:p w14:paraId="71FF7D68" w14:textId="77777777" w:rsidR="00A6601E" w:rsidRPr="00AE33D1" w:rsidRDefault="00A6601E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7AE069" w14:textId="35FA53B6" w:rsidR="00A6601E" w:rsidRPr="00AE33D1" w:rsidRDefault="00BF1B51" w:rsidP="0060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001010" w14:textId="77777777" w:rsidR="00A6601E" w:rsidRPr="00AE33D1" w:rsidRDefault="00A6601E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74E94A" w14:textId="070E9A53" w:rsidR="00A6601E" w:rsidRPr="00AE33D1" w:rsidRDefault="00A6601E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eastAsia="MS Mincho" w:hAnsiTheme="majorBidi" w:cstheme="majorBidi"/>
                <w:sz w:val="30"/>
                <w:szCs w:val="30"/>
              </w:rPr>
              <w:t>1,181</w:t>
            </w:r>
          </w:p>
        </w:tc>
      </w:tr>
      <w:tr w:rsidR="00A6601E" w:rsidRPr="00AE33D1" w14:paraId="25B99B46" w14:textId="77777777" w:rsidTr="00675DCC">
        <w:tc>
          <w:tcPr>
            <w:tcW w:w="2970" w:type="dxa"/>
          </w:tcPr>
          <w:p w14:paraId="1319A76B" w14:textId="534199E0" w:rsidR="00A6601E" w:rsidRPr="00AE33D1" w:rsidRDefault="00A6601E" w:rsidP="0036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spacing w:line="240" w:lineRule="auto"/>
              <w:ind w:right="-108" w:firstLine="1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33D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AE33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AE33D1">
              <w:rPr>
                <w:rFonts w:asciiTheme="majorBidi" w:hAnsiTheme="majorBidi" w:cstheme="majorBidi" w:hint="cs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900" w:type="dxa"/>
          </w:tcPr>
          <w:p w14:paraId="5A387283" w14:textId="77777777" w:rsidR="00A6601E" w:rsidRPr="00AE33D1" w:rsidRDefault="00A6601E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8DDFBC" w14:textId="0E41D53F" w:rsidR="00A6601E" w:rsidRPr="00607766" w:rsidRDefault="00BF1B51" w:rsidP="0060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607766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CD0876" w14:textId="77777777" w:rsidR="00A6601E" w:rsidRPr="00AE33D1" w:rsidRDefault="00A6601E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</w:p>
        </w:tc>
        <w:tc>
          <w:tcPr>
            <w:tcW w:w="1260" w:type="dxa"/>
          </w:tcPr>
          <w:p w14:paraId="6FCA768C" w14:textId="4EF643BC" w:rsidR="00A6601E" w:rsidRPr="00AE33D1" w:rsidRDefault="00A6601E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</w:rPr>
              <w:t>29,703</w:t>
            </w:r>
          </w:p>
        </w:tc>
        <w:tc>
          <w:tcPr>
            <w:tcW w:w="270" w:type="dxa"/>
          </w:tcPr>
          <w:p w14:paraId="4532D757" w14:textId="77777777" w:rsidR="00A6601E" w:rsidRPr="00AE33D1" w:rsidRDefault="00A6601E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7BEF75" w14:textId="5F6A31DD" w:rsidR="00A6601E" w:rsidRPr="00607766" w:rsidRDefault="00BF1B51" w:rsidP="0060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077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9E46F4" w14:textId="77777777" w:rsidR="00A6601E" w:rsidRPr="00AE33D1" w:rsidRDefault="00A6601E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14C440" w14:textId="655FA1A5" w:rsidR="00A6601E" w:rsidRPr="00AE33D1" w:rsidRDefault="00A6601E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eastAsia="MS Mincho" w:hAnsiTheme="majorBidi" w:cstheme="majorBidi"/>
                <w:sz w:val="30"/>
                <w:szCs w:val="30"/>
              </w:rPr>
              <w:t>12,903</w:t>
            </w:r>
          </w:p>
        </w:tc>
      </w:tr>
      <w:tr w:rsidR="00A6601E" w:rsidRPr="00AE33D1" w14:paraId="12EF6835" w14:textId="77777777" w:rsidTr="00ED62D6">
        <w:tc>
          <w:tcPr>
            <w:tcW w:w="2970" w:type="dxa"/>
          </w:tcPr>
          <w:p w14:paraId="0356D047" w14:textId="668B7AD1" w:rsidR="00A6601E" w:rsidRPr="00AE33D1" w:rsidRDefault="00A6601E" w:rsidP="0036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spacing w:line="240" w:lineRule="auto"/>
              <w:ind w:right="-108" w:firstLine="1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E33D1">
              <w:rPr>
                <w:rFonts w:asciiTheme="majorBidi" w:hAnsiTheme="majorBidi" w:cstheme="majorBidi"/>
                <w:sz w:val="30"/>
                <w:szCs w:val="30"/>
                <w:cs/>
              </w:rPr>
              <w:t>- การปรับปรุงจากประสบการณ์</w:t>
            </w:r>
          </w:p>
        </w:tc>
        <w:tc>
          <w:tcPr>
            <w:tcW w:w="900" w:type="dxa"/>
          </w:tcPr>
          <w:p w14:paraId="3480DFDA" w14:textId="77777777" w:rsidR="00A6601E" w:rsidRPr="00AE33D1" w:rsidRDefault="00A6601E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18808A" w14:textId="0E9E93FA" w:rsidR="00A6601E" w:rsidRPr="00607766" w:rsidRDefault="00BF1B51" w:rsidP="0060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607766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081FDF" w14:textId="77777777" w:rsidR="00A6601E" w:rsidRPr="00AE33D1" w:rsidRDefault="00A6601E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</w:p>
        </w:tc>
        <w:tc>
          <w:tcPr>
            <w:tcW w:w="1260" w:type="dxa"/>
          </w:tcPr>
          <w:p w14:paraId="24BBA3E0" w14:textId="5C7AF034" w:rsidR="00A6601E" w:rsidRPr="00AE33D1" w:rsidRDefault="00A6601E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eastAsia="MS Mincho" w:hAnsiTheme="majorBidi" w:cstheme="majorBidi"/>
                <w:sz w:val="30"/>
                <w:szCs w:val="30"/>
              </w:rPr>
              <w:t>(21,195)</w:t>
            </w:r>
          </w:p>
        </w:tc>
        <w:tc>
          <w:tcPr>
            <w:tcW w:w="270" w:type="dxa"/>
          </w:tcPr>
          <w:p w14:paraId="4D8A9793" w14:textId="77777777" w:rsidR="00A6601E" w:rsidRPr="00AE33D1" w:rsidRDefault="00A6601E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E5BC04" w14:textId="0807CB0C" w:rsidR="00A6601E" w:rsidRPr="00607766" w:rsidRDefault="00BF1B51" w:rsidP="0060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0776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6AC896" w14:textId="77777777" w:rsidR="00A6601E" w:rsidRPr="00AE33D1" w:rsidRDefault="00A6601E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9DE1E2" w14:textId="5CB25909" w:rsidR="00A6601E" w:rsidRPr="00AE33D1" w:rsidRDefault="00A6601E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eastAsia="MS Mincho" w:hAnsiTheme="majorBidi" w:cstheme="majorBidi"/>
                <w:sz w:val="30"/>
                <w:szCs w:val="30"/>
              </w:rPr>
              <w:t>1,104</w:t>
            </w:r>
          </w:p>
        </w:tc>
      </w:tr>
      <w:tr w:rsidR="00ED62D6" w:rsidRPr="00AE33D1" w14:paraId="2436138E" w14:textId="77777777" w:rsidTr="00ED62D6">
        <w:tc>
          <w:tcPr>
            <w:tcW w:w="2970" w:type="dxa"/>
          </w:tcPr>
          <w:p w14:paraId="554267A1" w14:textId="77777777" w:rsidR="00ED62D6" w:rsidRPr="00AE33D1" w:rsidRDefault="00ED62D6" w:rsidP="0036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spacing w:line="240" w:lineRule="auto"/>
              <w:ind w:right="-108" w:firstLine="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F8E8039" w14:textId="77777777" w:rsidR="00ED62D6" w:rsidRPr="00AE33D1" w:rsidRDefault="00ED62D6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DA0AC2" w14:textId="77777777" w:rsidR="00ED62D6" w:rsidRPr="00607766" w:rsidRDefault="00ED62D6" w:rsidP="0060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DB9EA6" w14:textId="77777777" w:rsidR="00ED62D6" w:rsidRPr="00AE33D1" w:rsidRDefault="00ED62D6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</w:p>
        </w:tc>
        <w:tc>
          <w:tcPr>
            <w:tcW w:w="1260" w:type="dxa"/>
          </w:tcPr>
          <w:p w14:paraId="57622EE7" w14:textId="77777777" w:rsidR="00ED62D6" w:rsidRPr="00AE33D1" w:rsidRDefault="00ED62D6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AE43A2" w14:textId="77777777" w:rsidR="00ED62D6" w:rsidRPr="00AE33D1" w:rsidRDefault="00ED62D6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659762" w14:textId="77777777" w:rsidR="00ED62D6" w:rsidRPr="00607766" w:rsidRDefault="00ED62D6" w:rsidP="0060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6D7C6A" w14:textId="77777777" w:rsidR="00ED62D6" w:rsidRPr="00AE33D1" w:rsidRDefault="00ED62D6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4AEB6A" w14:textId="77777777" w:rsidR="00ED62D6" w:rsidRPr="00AE33D1" w:rsidRDefault="00ED62D6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15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A6601E" w:rsidRPr="00675DCC" w14:paraId="5141CEDE" w14:textId="77777777" w:rsidTr="00ED62D6">
        <w:tc>
          <w:tcPr>
            <w:tcW w:w="2970" w:type="dxa"/>
          </w:tcPr>
          <w:p w14:paraId="652CB97C" w14:textId="64DDA430" w:rsidR="00A6601E" w:rsidRPr="00AE33D1" w:rsidRDefault="00A6601E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AE33D1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900" w:type="dxa"/>
          </w:tcPr>
          <w:p w14:paraId="7FD4B291" w14:textId="77777777" w:rsidR="00A6601E" w:rsidRPr="00AE33D1" w:rsidRDefault="00A6601E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D373CB" w14:textId="77777777" w:rsidR="00A6601E" w:rsidRPr="00675DCC" w:rsidRDefault="00A6601E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0DE3D3" w14:textId="77777777" w:rsidR="00A6601E" w:rsidRPr="00675DCC" w:rsidRDefault="00A6601E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33E9EE85" w14:textId="77777777" w:rsidR="00A6601E" w:rsidRPr="00675DCC" w:rsidRDefault="00A6601E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0702821" w14:textId="77777777" w:rsidR="00A6601E" w:rsidRPr="00675DCC" w:rsidRDefault="00A6601E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="Angsana New" w:eastAsia="MS Mincho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59C03C39" w14:textId="77777777" w:rsidR="00A6601E" w:rsidRPr="00675DCC" w:rsidRDefault="00A6601E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ED3466D" w14:textId="77777777" w:rsidR="00A6601E" w:rsidRPr="00675DCC" w:rsidRDefault="00A6601E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A4196C5" w14:textId="77777777" w:rsidR="00A6601E" w:rsidRPr="00675DCC" w:rsidRDefault="00A6601E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6601E" w:rsidRPr="00AE33D1" w14:paraId="3B5F040A" w14:textId="77777777" w:rsidTr="00A30DE2">
        <w:tc>
          <w:tcPr>
            <w:tcW w:w="2970" w:type="dxa"/>
          </w:tcPr>
          <w:p w14:paraId="72A7966F" w14:textId="23B4FBD3" w:rsidR="00A6601E" w:rsidRPr="00AE33D1" w:rsidRDefault="00A6601E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ลดลง</w:t>
            </w:r>
            <w:r w:rsidRPr="00AE33D1">
              <w:rPr>
                <w:rFonts w:ascii="Angsana New" w:eastAsia="MS Mincho" w:hAnsi="Angsana New" w:hint="cs"/>
                <w:sz w:val="30"/>
                <w:szCs w:val="30"/>
                <w:cs/>
              </w:rPr>
              <w:t>จากการโอน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ระหว่าง</w:t>
            </w:r>
          </w:p>
          <w:p w14:paraId="2243245A" w14:textId="77777777" w:rsidR="00A6601E" w:rsidRPr="00AE33D1" w:rsidRDefault="00A6601E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AE33D1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   กิจการที่เกี่ยวข้องกัน</w:t>
            </w:r>
          </w:p>
        </w:tc>
        <w:tc>
          <w:tcPr>
            <w:tcW w:w="900" w:type="dxa"/>
          </w:tcPr>
          <w:p w14:paraId="04D64646" w14:textId="77777777" w:rsidR="00A6601E" w:rsidRPr="00AE33D1" w:rsidRDefault="00A6601E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2B529A09" w14:textId="77777777" w:rsidR="00A6601E" w:rsidRPr="00AE33D1" w:rsidRDefault="00A6601E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AEC245D" w14:textId="75026D9F" w:rsidR="00A6601E" w:rsidRPr="00AE33D1" w:rsidRDefault="00B11325" w:rsidP="0060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3BB622" w14:textId="77777777" w:rsidR="00A6601E" w:rsidRPr="00AE33D1" w:rsidRDefault="00A6601E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DC738F4" w14:textId="7EB19DDC" w:rsidR="00A6601E" w:rsidRPr="00AE33D1" w:rsidRDefault="00A6601E" w:rsidP="00607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15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EE0B332" w14:textId="77777777" w:rsidR="00A6601E" w:rsidRPr="00AE33D1" w:rsidRDefault="00A6601E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38A40DC0" w14:textId="77777777" w:rsidR="00BF1B51" w:rsidRDefault="00BF1B51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2D4754BD" w14:textId="3806D05B" w:rsidR="00A6601E" w:rsidRPr="00AE33D1" w:rsidRDefault="00B11325" w:rsidP="0060776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8AACC1" w14:textId="77777777" w:rsidR="00A6601E" w:rsidRPr="00AE33D1" w:rsidRDefault="00A6601E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3C1FB39" w14:textId="77777777" w:rsidR="00A6601E" w:rsidRPr="00AE33D1" w:rsidRDefault="00A6601E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15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10C6F2D8" w14:textId="23CFAD53" w:rsidR="00A6601E" w:rsidRPr="00AE33D1" w:rsidRDefault="00A6601E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eastAsia="MS Mincho" w:hAnsiTheme="majorBidi" w:cstheme="majorBidi"/>
                <w:sz w:val="30"/>
                <w:szCs w:val="30"/>
              </w:rPr>
              <w:t>(2,410)</w:t>
            </w:r>
          </w:p>
        </w:tc>
      </w:tr>
      <w:tr w:rsidR="00A6601E" w:rsidRPr="00AE33D1" w14:paraId="7F1BC3A0" w14:textId="77777777" w:rsidTr="00986811">
        <w:tc>
          <w:tcPr>
            <w:tcW w:w="2970" w:type="dxa"/>
          </w:tcPr>
          <w:p w14:paraId="472AB69E" w14:textId="77777777" w:rsidR="00A6601E" w:rsidRPr="00AE33D1" w:rsidRDefault="00A6601E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AE33D1">
              <w:rPr>
                <w:rFonts w:ascii="Angsana New" w:eastAsia="MS Mincho" w:hAnsi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900" w:type="dxa"/>
          </w:tcPr>
          <w:p w14:paraId="4CACB413" w14:textId="77777777" w:rsidR="00A6601E" w:rsidRPr="00AE33D1" w:rsidRDefault="00A6601E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8850D3A" w14:textId="50A16782" w:rsidR="00A6601E" w:rsidRPr="00AE33D1" w:rsidRDefault="003A566B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AU"/>
              </w:rPr>
              <w:t>(1</w:t>
            </w:r>
            <w:r w:rsidR="00B11325">
              <w:rPr>
                <w:rFonts w:asciiTheme="majorBidi" w:hAnsiTheme="majorBidi" w:cstheme="majorBidi"/>
                <w:sz w:val="30"/>
                <w:szCs w:val="30"/>
                <w:lang w:val="en-AU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AU"/>
              </w:rPr>
              <w:t>,</w:t>
            </w:r>
            <w:r w:rsidR="00B11325">
              <w:rPr>
                <w:rFonts w:asciiTheme="majorBidi" w:hAnsiTheme="majorBidi" w:cstheme="majorBidi"/>
                <w:sz w:val="30"/>
                <w:szCs w:val="30"/>
                <w:lang w:val="en-AU"/>
              </w:rPr>
              <w:t>505</w:t>
            </w:r>
            <w:r>
              <w:rPr>
                <w:rFonts w:asciiTheme="majorBidi" w:hAnsiTheme="majorBidi" w:cstheme="majorBidi"/>
                <w:sz w:val="30"/>
                <w:szCs w:val="30"/>
                <w:lang w:val="en-AU"/>
              </w:rPr>
              <w:t>)</w:t>
            </w:r>
          </w:p>
        </w:tc>
        <w:tc>
          <w:tcPr>
            <w:tcW w:w="270" w:type="dxa"/>
          </w:tcPr>
          <w:p w14:paraId="4359391F" w14:textId="77777777" w:rsidR="00A6601E" w:rsidRPr="00AE33D1" w:rsidRDefault="00A6601E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0F125F0" w14:textId="1905C752" w:rsidR="00A6601E" w:rsidRPr="00AE33D1" w:rsidRDefault="00A6601E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  <w:lang w:val="en-AU"/>
              </w:rPr>
              <w:t>(27,27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E33D1">
              <w:rPr>
                <w:rFonts w:asciiTheme="majorBidi" w:hAnsiTheme="majorBidi" w:cstheme="majorBidi"/>
                <w:sz w:val="30"/>
                <w:szCs w:val="30"/>
                <w:lang w:val="en-AU"/>
              </w:rPr>
              <w:t>)</w:t>
            </w:r>
          </w:p>
        </w:tc>
        <w:tc>
          <w:tcPr>
            <w:tcW w:w="270" w:type="dxa"/>
          </w:tcPr>
          <w:p w14:paraId="4E49538F" w14:textId="77777777" w:rsidR="00A6601E" w:rsidRPr="00AE33D1" w:rsidRDefault="00A6601E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E1779F3" w14:textId="113F7D8D" w:rsidR="00A6601E" w:rsidRPr="00AE33D1" w:rsidRDefault="00BF1B51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A31ECF">
              <w:rPr>
                <w:rFonts w:asciiTheme="majorBidi" w:eastAsia="MS Mincho" w:hAnsiTheme="majorBidi" w:cstheme="majorBidi"/>
                <w:sz w:val="30"/>
                <w:szCs w:val="30"/>
              </w:rPr>
              <w:t>(</w:t>
            </w:r>
            <w:r w:rsidR="00B11325" w:rsidRPr="00A31ECF">
              <w:rPr>
                <w:rFonts w:asciiTheme="majorBidi" w:eastAsia="MS Mincho" w:hAnsiTheme="majorBidi" w:cstheme="majorBidi"/>
                <w:sz w:val="30"/>
                <w:szCs w:val="30"/>
              </w:rPr>
              <w:t>2,55</w:t>
            </w:r>
            <w:r w:rsidR="00630761" w:rsidRPr="00A31ECF">
              <w:rPr>
                <w:rFonts w:asciiTheme="majorBidi" w:eastAsia="MS Mincho" w:hAnsiTheme="majorBidi" w:cstheme="majorBidi"/>
                <w:sz w:val="30"/>
                <w:szCs w:val="30"/>
              </w:rPr>
              <w:t>5</w:t>
            </w:r>
            <w:r w:rsidRPr="00A31ECF">
              <w:rPr>
                <w:rFonts w:asciiTheme="majorBidi" w:eastAsia="MS Mincho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5AE59CA" w14:textId="77777777" w:rsidR="00A6601E" w:rsidRPr="00AE33D1" w:rsidRDefault="00A6601E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CB74D42" w14:textId="5BABD9D7" w:rsidR="00A6601E" w:rsidRPr="00AE33D1" w:rsidRDefault="00A6601E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15" w:right="-852" w:firstLine="4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33D1">
              <w:rPr>
                <w:rFonts w:asciiTheme="majorBidi" w:eastAsia="MS Mincho" w:hAnsiTheme="majorBidi" w:cstheme="majorBidi"/>
                <w:sz w:val="30"/>
                <w:szCs w:val="30"/>
              </w:rPr>
              <w:t>(4,269)</w:t>
            </w:r>
          </w:p>
        </w:tc>
      </w:tr>
      <w:tr w:rsidR="00A6601E" w:rsidRPr="00AE33D1" w14:paraId="4F9D0DDB" w14:textId="77777777" w:rsidTr="00986811">
        <w:tc>
          <w:tcPr>
            <w:tcW w:w="2970" w:type="dxa"/>
          </w:tcPr>
          <w:p w14:paraId="40CE905C" w14:textId="77777777" w:rsidR="00A6601E" w:rsidRPr="00AE33D1" w:rsidRDefault="00A6601E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AE33D1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AE33D1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 31 </w:t>
            </w:r>
            <w:r w:rsidRPr="00AE33D1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</w:tcPr>
          <w:p w14:paraId="4F85029F" w14:textId="77777777" w:rsidR="00A6601E" w:rsidRPr="00AE33D1" w:rsidRDefault="00A6601E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CC26880" w14:textId="127F823E" w:rsidR="00A6601E" w:rsidRPr="00AE33D1" w:rsidRDefault="003A566B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AU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AU"/>
              </w:rPr>
              <w:t>41</w:t>
            </w:r>
            <w:r w:rsidR="0024681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AU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AU"/>
              </w:rPr>
              <w:t>,</w:t>
            </w:r>
            <w:r w:rsidR="0024681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AU"/>
              </w:rPr>
              <w:t>672</w:t>
            </w:r>
          </w:p>
        </w:tc>
        <w:tc>
          <w:tcPr>
            <w:tcW w:w="270" w:type="dxa"/>
          </w:tcPr>
          <w:p w14:paraId="092FCF12" w14:textId="77777777" w:rsidR="00A6601E" w:rsidRPr="00AE33D1" w:rsidRDefault="00A6601E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A278D7B" w14:textId="5A0EE3AE" w:rsidR="00A6601E" w:rsidRPr="00AE33D1" w:rsidRDefault="00A6601E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AU"/>
              </w:rPr>
              <w:t>362,113</w:t>
            </w:r>
          </w:p>
        </w:tc>
        <w:tc>
          <w:tcPr>
            <w:tcW w:w="270" w:type="dxa"/>
          </w:tcPr>
          <w:p w14:paraId="2A6B540B" w14:textId="77777777" w:rsidR="00A6601E" w:rsidRPr="00AE33D1" w:rsidRDefault="00A6601E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283F1D9" w14:textId="6C869D64" w:rsidR="00A6601E" w:rsidRPr="00AE33D1" w:rsidRDefault="00BF1B51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176,200</w:t>
            </w:r>
          </w:p>
        </w:tc>
        <w:tc>
          <w:tcPr>
            <w:tcW w:w="270" w:type="dxa"/>
          </w:tcPr>
          <w:p w14:paraId="4AE21974" w14:textId="77777777" w:rsidR="00A6601E" w:rsidRPr="00AE33D1" w:rsidRDefault="00A6601E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EF74849" w14:textId="60F4699A" w:rsidR="00A6601E" w:rsidRPr="00AE33D1" w:rsidRDefault="00A6601E" w:rsidP="00A66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15" w:right="-26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AE33D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150,252</w:t>
            </w:r>
          </w:p>
        </w:tc>
      </w:tr>
    </w:tbl>
    <w:p w14:paraId="7EEB3F0D" w14:textId="77777777" w:rsidR="00AE24EE" w:rsidRDefault="00AE24EE" w:rsidP="009C72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3510"/>
        <w:gridCol w:w="1260"/>
        <w:gridCol w:w="270"/>
        <w:gridCol w:w="1260"/>
        <w:gridCol w:w="270"/>
        <w:gridCol w:w="1170"/>
        <w:gridCol w:w="252"/>
        <w:gridCol w:w="1188"/>
      </w:tblGrid>
      <w:tr w:rsidR="00BE332C" w:rsidRPr="00AE33D1" w14:paraId="1300B45C" w14:textId="77777777" w:rsidTr="001D74D9">
        <w:tc>
          <w:tcPr>
            <w:tcW w:w="3510" w:type="dxa"/>
            <w:vMerge w:val="restart"/>
          </w:tcPr>
          <w:p w14:paraId="763297C4" w14:textId="77777777" w:rsidR="00BE332C" w:rsidRDefault="00BE332C" w:rsidP="00BE3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7" w:right="-108" w:hanging="237"/>
              <w:jc w:val="thaiDistribute"/>
              <w:rPr>
                <w:rFonts w:ascii="Angsana New" w:eastAsia="MS Mincho" w:hAnsi="Angsana New"/>
                <w:bCs/>
                <w:i/>
                <w:iCs/>
                <w:sz w:val="30"/>
                <w:szCs w:val="30"/>
              </w:rPr>
            </w:pPr>
            <w:r w:rsidRPr="00BE332C">
              <w:rPr>
                <w:rFonts w:ascii="Angsana New" w:eastAsia="MS Mincho" w:hAnsi="Angsana New" w:hint="cs"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</w:p>
          <w:p w14:paraId="1059FA53" w14:textId="51D868A0" w:rsidR="00BE332C" w:rsidRPr="00BE332C" w:rsidRDefault="00BE332C" w:rsidP="00BE3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07" w:right="-108" w:hanging="237"/>
              <w:jc w:val="thaiDistribute"/>
              <w:rPr>
                <w:rFonts w:ascii="Angsana New" w:eastAsia="MS Mincho" w:hAnsi="Angsana New"/>
                <w:bCs/>
                <w:i/>
                <w:iCs/>
                <w:color w:val="0000FF"/>
                <w:sz w:val="30"/>
                <w:szCs w:val="30"/>
                <w:cs/>
              </w:rPr>
            </w:pPr>
            <w:r w:rsidRPr="00BE332C">
              <w:rPr>
                <w:rFonts w:ascii="Angsana New" w:eastAsia="MS Mincho" w:hAnsi="Angsana New" w:hint="cs"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2790" w:type="dxa"/>
            <w:gridSpan w:val="3"/>
          </w:tcPr>
          <w:p w14:paraId="66E50EF4" w14:textId="77777777" w:rsidR="00BE332C" w:rsidRPr="00AE33D1" w:rsidRDefault="00BE332C" w:rsidP="00EE4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C7B8772" w14:textId="77777777" w:rsidR="00BE332C" w:rsidRPr="00AE33D1" w:rsidRDefault="00BE332C" w:rsidP="00EE4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2A081454" w14:textId="77777777" w:rsidR="00BE332C" w:rsidRPr="00AE33D1" w:rsidRDefault="00BE332C" w:rsidP="00EE4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332C" w:rsidRPr="00AE33D1" w14:paraId="27B56D1C" w14:textId="77777777" w:rsidTr="001D74D9">
        <w:tc>
          <w:tcPr>
            <w:tcW w:w="3510" w:type="dxa"/>
            <w:vMerge/>
          </w:tcPr>
          <w:p w14:paraId="1D13D8BC" w14:textId="77777777" w:rsidR="00BE332C" w:rsidRPr="00AE33D1" w:rsidRDefault="00BE332C" w:rsidP="00391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D6E5753" w14:textId="1760C866" w:rsidR="00BE332C" w:rsidRPr="00AE33D1" w:rsidRDefault="00BE332C" w:rsidP="0039133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270" w:type="dxa"/>
          </w:tcPr>
          <w:p w14:paraId="2D18D961" w14:textId="77777777" w:rsidR="00BE332C" w:rsidRPr="00AE33D1" w:rsidRDefault="00BE332C" w:rsidP="0039133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5829FE" w14:textId="2C4F2788" w:rsidR="00BE332C" w:rsidRPr="00AE33D1" w:rsidRDefault="00BE332C" w:rsidP="0039133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70" w:type="dxa"/>
          </w:tcPr>
          <w:p w14:paraId="2A4FC141" w14:textId="77777777" w:rsidR="00BE332C" w:rsidRPr="00AE33D1" w:rsidRDefault="00BE332C" w:rsidP="00391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B59522" w14:textId="265CDE39" w:rsidR="00BE332C" w:rsidRPr="00AE33D1" w:rsidRDefault="00BE332C" w:rsidP="0039133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252" w:type="dxa"/>
          </w:tcPr>
          <w:p w14:paraId="61270DDE" w14:textId="77777777" w:rsidR="00BE332C" w:rsidRPr="00AE33D1" w:rsidRDefault="00BE332C" w:rsidP="0039133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324BF9A8" w14:textId="58758773" w:rsidR="00BE332C" w:rsidRPr="00AE33D1" w:rsidRDefault="00BE332C" w:rsidP="0039133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2563</w:t>
            </w:r>
          </w:p>
        </w:tc>
      </w:tr>
      <w:tr w:rsidR="00AA37CF" w:rsidRPr="00AE33D1" w14:paraId="102BD926" w14:textId="77777777" w:rsidTr="001D74D9">
        <w:tc>
          <w:tcPr>
            <w:tcW w:w="3510" w:type="dxa"/>
          </w:tcPr>
          <w:p w14:paraId="1DA19CD4" w14:textId="77777777" w:rsidR="00AA37CF" w:rsidRPr="00AE33D1" w:rsidRDefault="00AA37CF" w:rsidP="00AA37CF">
            <w:pPr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</w:tcPr>
          <w:p w14:paraId="5C0A3F50" w14:textId="77777777" w:rsidR="00AA37CF" w:rsidRPr="00AE33D1" w:rsidRDefault="00AA37CF" w:rsidP="00AA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"/>
              <w:jc w:val="center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AE33D1">
              <w:rPr>
                <w:rFonts w:ascii="Angsana New" w:eastAsia="MS Mincho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AE33D1">
              <w:rPr>
                <w:rFonts w:ascii="Angsana New" w:eastAsia="MS Mincho" w:hAnsi="Angsana New" w:hint="cs"/>
                <w:b/>
                <w:i/>
                <w:iCs/>
                <w:sz w:val="30"/>
                <w:szCs w:val="30"/>
                <w:cs/>
              </w:rPr>
              <w:t>ร้อยละ</w:t>
            </w:r>
            <w:r w:rsidRPr="00AE33D1">
              <w:rPr>
                <w:rFonts w:ascii="Angsana New" w:eastAsia="MS Mincho" w:hAnsi="Angsana New"/>
                <w:b/>
                <w:i/>
                <w:iCs/>
                <w:sz w:val="30"/>
                <w:szCs w:val="30"/>
                <w:cs/>
                <w:lang w:val="en-GB"/>
              </w:rPr>
              <w:t>)</w:t>
            </w:r>
          </w:p>
        </w:tc>
      </w:tr>
      <w:tr w:rsidR="005279E4" w:rsidRPr="00AE33D1" w14:paraId="423AB4F8" w14:textId="77777777" w:rsidTr="001D74D9">
        <w:tc>
          <w:tcPr>
            <w:tcW w:w="3510" w:type="dxa"/>
          </w:tcPr>
          <w:p w14:paraId="7D364EA8" w14:textId="77777777" w:rsidR="005279E4" w:rsidRPr="00AE33D1" w:rsidRDefault="005279E4" w:rsidP="005279E4">
            <w:pPr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260" w:type="dxa"/>
          </w:tcPr>
          <w:p w14:paraId="27748AA7" w14:textId="0570AEB3" w:rsidR="005279E4" w:rsidRPr="00AE33D1" w:rsidRDefault="005279E4" w:rsidP="00527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70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</w:rPr>
              <w:t>1.70</w:t>
            </w:r>
          </w:p>
        </w:tc>
        <w:tc>
          <w:tcPr>
            <w:tcW w:w="270" w:type="dxa"/>
          </w:tcPr>
          <w:p w14:paraId="3CF7F9D1" w14:textId="77777777" w:rsidR="005279E4" w:rsidRPr="00AE33D1" w:rsidRDefault="005279E4" w:rsidP="00527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03795E7" w14:textId="6E6BDDA5" w:rsidR="005279E4" w:rsidRPr="00AE33D1" w:rsidRDefault="005279E4" w:rsidP="00527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</w:rPr>
              <w:t>1.70</w:t>
            </w:r>
          </w:p>
        </w:tc>
        <w:tc>
          <w:tcPr>
            <w:tcW w:w="270" w:type="dxa"/>
          </w:tcPr>
          <w:p w14:paraId="3F7E83A1" w14:textId="77777777" w:rsidR="005279E4" w:rsidRPr="00AE33D1" w:rsidRDefault="005279E4" w:rsidP="00527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8C809E" w14:textId="345B8534" w:rsidR="005279E4" w:rsidRPr="00AE33D1" w:rsidRDefault="005279E4" w:rsidP="00527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</w:rPr>
              <w:t>1.70</w:t>
            </w:r>
          </w:p>
        </w:tc>
        <w:tc>
          <w:tcPr>
            <w:tcW w:w="252" w:type="dxa"/>
          </w:tcPr>
          <w:p w14:paraId="702F1206" w14:textId="77777777" w:rsidR="005279E4" w:rsidRPr="00AE33D1" w:rsidRDefault="005279E4" w:rsidP="00527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58D36E48" w14:textId="58CD7AE5" w:rsidR="005279E4" w:rsidRPr="00AE33D1" w:rsidRDefault="005279E4" w:rsidP="00527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</w:rPr>
              <w:t>1.70</w:t>
            </w:r>
          </w:p>
        </w:tc>
      </w:tr>
      <w:tr w:rsidR="005279E4" w:rsidRPr="00AE33D1" w14:paraId="04A5247D" w14:textId="77777777" w:rsidTr="001D74D9">
        <w:tc>
          <w:tcPr>
            <w:tcW w:w="3510" w:type="dxa"/>
          </w:tcPr>
          <w:p w14:paraId="613D6EC0" w14:textId="77777777" w:rsidR="005279E4" w:rsidRPr="00AE33D1" w:rsidRDefault="005279E4" w:rsidP="005279E4">
            <w:pPr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260" w:type="dxa"/>
          </w:tcPr>
          <w:p w14:paraId="0CCEA1BB" w14:textId="4EEAAE57" w:rsidR="005279E4" w:rsidRPr="00AE33D1" w:rsidRDefault="005279E4" w:rsidP="00527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</w:rPr>
              <w:t>4.00 - 5.00</w:t>
            </w:r>
          </w:p>
        </w:tc>
        <w:tc>
          <w:tcPr>
            <w:tcW w:w="270" w:type="dxa"/>
          </w:tcPr>
          <w:p w14:paraId="6E1F3E93" w14:textId="77777777" w:rsidR="005279E4" w:rsidRPr="00AE33D1" w:rsidRDefault="005279E4" w:rsidP="00527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3FB07DB8" w14:textId="47F7A2E0" w:rsidR="005279E4" w:rsidRPr="00AE33D1" w:rsidRDefault="005279E4" w:rsidP="00527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</w:rPr>
              <w:t>4.00 - 5.00</w:t>
            </w:r>
          </w:p>
        </w:tc>
        <w:tc>
          <w:tcPr>
            <w:tcW w:w="270" w:type="dxa"/>
          </w:tcPr>
          <w:p w14:paraId="70D3E078" w14:textId="77777777" w:rsidR="005279E4" w:rsidRPr="00AE33D1" w:rsidRDefault="005279E4" w:rsidP="00527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5759A0" w14:textId="3611F5EB" w:rsidR="005279E4" w:rsidRPr="00AE33D1" w:rsidRDefault="005279E4" w:rsidP="00527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</w:rPr>
              <w:t>5.00</w:t>
            </w:r>
          </w:p>
        </w:tc>
        <w:tc>
          <w:tcPr>
            <w:tcW w:w="252" w:type="dxa"/>
          </w:tcPr>
          <w:p w14:paraId="311616AF" w14:textId="77777777" w:rsidR="005279E4" w:rsidRPr="00AE33D1" w:rsidRDefault="005279E4" w:rsidP="00527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3770FCF5" w14:textId="72493BEA" w:rsidR="005279E4" w:rsidRPr="00AE33D1" w:rsidRDefault="005279E4" w:rsidP="00527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</w:rPr>
              <w:t>5.00</w:t>
            </w:r>
          </w:p>
        </w:tc>
      </w:tr>
    </w:tbl>
    <w:p w14:paraId="4E758EF3" w14:textId="77777777" w:rsidR="00EE4DED" w:rsidRPr="00AE33D1" w:rsidRDefault="00EE4DED" w:rsidP="00EE4D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rPr>
          <w:rFonts w:ascii="Angsana New" w:eastAsia="MS Mincho" w:hAnsi="Angsana New"/>
          <w:sz w:val="24"/>
          <w:szCs w:val="24"/>
        </w:rPr>
      </w:pPr>
    </w:p>
    <w:p w14:paraId="0EF9DB52" w14:textId="77777777" w:rsidR="00EE4DED" w:rsidRPr="00AE33D1" w:rsidRDefault="00EE4DED" w:rsidP="00EE4D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AE33D1">
        <w:rPr>
          <w:rFonts w:ascii="Angsana New" w:eastAsia="MS Mincho" w:hAnsi="Angsana New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225F8081" w14:textId="77777777" w:rsidR="00A434F0" w:rsidRPr="00AE33D1" w:rsidRDefault="00A434F0" w:rsidP="009A25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="Angsana New" w:hAnsi="Angsana New"/>
          <w:b/>
          <w:bCs/>
          <w:sz w:val="24"/>
          <w:szCs w:val="24"/>
        </w:rPr>
      </w:pPr>
    </w:p>
    <w:p w14:paraId="44D192AE" w14:textId="68D1A5C9" w:rsidR="006A35E2" w:rsidRPr="00AE33D1" w:rsidRDefault="003702FD" w:rsidP="00F70B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  <w:r w:rsidRPr="00AE33D1">
        <w:rPr>
          <w:rFonts w:ascii="Angsana New" w:eastAsia="MS Mincho" w:hAnsi="Angsana New"/>
          <w:sz w:val="30"/>
          <w:szCs w:val="30"/>
          <w:cs/>
        </w:rPr>
        <w:t xml:space="preserve">ณ วันที่ </w:t>
      </w:r>
      <w:r w:rsidRPr="00AE33D1">
        <w:rPr>
          <w:rFonts w:ascii="Angsana New" w:eastAsia="MS Mincho" w:hAnsi="Angsana New"/>
          <w:sz w:val="30"/>
          <w:szCs w:val="30"/>
        </w:rPr>
        <w:t xml:space="preserve">31 </w:t>
      </w:r>
      <w:r w:rsidRPr="00AE33D1">
        <w:rPr>
          <w:rFonts w:ascii="Angsana New" w:eastAsia="MS Mincho" w:hAnsi="Angsana New"/>
          <w:sz w:val="30"/>
          <w:szCs w:val="30"/>
          <w:cs/>
        </w:rPr>
        <w:t xml:space="preserve">ธันวาคม </w:t>
      </w:r>
      <w:r w:rsidRPr="00AE33D1">
        <w:rPr>
          <w:rFonts w:ascii="Angsana New" w:eastAsia="MS Mincho" w:hAnsi="Angsana New"/>
          <w:sz w:val="30"/>
          <w:szCs w:val="30"/>
        </w:rPr>
        <w:t>256</w:t>
      </w:r>
      <w:r w:rsidR="009C7296">
        <w:rPr>
          <w:rFonts w:ascii="Angsana New" w:eastAsia="MS Mincho" w:hAnsi="Angsana New" w:hint="cs"/>
          <w:sz w:val="30"/>
          <w:szCs w:val="30"/>
          <w:cs/>
        </w:rPr>
        <w:t>4</w:t>
      </w:r>
      <w:r w:rsidRPr="00AE33D1">
        <w:rPr>
          <w:rFonts w:ascii="Angsana New" w:eastAsia="MS Mincho" w:hAnsi="Angsana New"/>
          <w:sz w:val="30"/>
          <w:szCs w:val="30"/>
        </w:rPr>
        <w:t xml:space="preserve"> </w:t>
      </w:r>
      <w:r w:rsidRPr="00AE33D1">
        <w:rPr>
          <w:rFonts w:ascii="Angsana New" w:eastAsia="MS Mincho" w:hAnsi="Angsana New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2C1783" w:rsidRPr="00AE33D1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="007B67FF" w:rsidRPr="00AE33D1">
        <w:rPr>
          <w:rFonts w:ascii="Angsana New" w:eastAsia="MS Mincho" w:hAnsi="Angsana New"/>
          <w:sz w:val="30"/>
          <w:szCs w:val="30"/>
        </w:rPr>
        <w:t>10</w:t>
      </w:r>
      <w:r w:rsidR="00F70BAB" w:rsidRPr="00AE33D1">
        <w:rPr>
          <w:rFonts w:ascii="Angsana New" w:eastAsia="MS Mincho" w:hAnsi="Angsana New"/>
          <w:sz w:val="30"/>
          <w:szCs w:val="30"/>
        </w:rPr>
        <w:t xml:space="preserve"> </w:t>
      </w:r>
      <w:r w:rsidRPr="00AE33D1">
        <w:rPr>
          <w:rFonts w:ascii="Angsana New" w:eastAsia="MS Mincho" w:hAnsi="Angsana New"/>
          <w:sz w:val="30"/>
          <w:szCs w:val="30"/>
          <w:cs/>
        </w:rPr>
        <w:t xml:space="preserve">ปี </w:t>
      </w:r>
      <w:r w:rsidRPr="00AE33D1">
        <w:rPr>
          <w:rFonts w:ascii="Angsana New" w:eastAsia="MS Mincho" w:hAnsi="Angsana New"/>
          <w:i/>
          <w:iCs/>
          <w:sz w:val="30"/>
          <w:szCs w:val="30"/>
          <w:cs/>
        </w:rPr>
        <w:t>(</w:t>
      </w:r>
      <w:r w:rsidRPr="00AE33D1">
        <w:rPr>
          <w:rFonts w:ascii="Angsana New" w:eastAsia="MS Mincho" w:hAnsi="Angsana New"/>
          <w:i/>
          <w:iCs/>
          <w:sz w:val="30"/>
          <w:szCs w:val="30"/>
        </w:rPr>
        <w:t>25</w:t>
      </w:r>
      <w:r w:rsidR="00B61609" w:rsidRPr="00AE33D1">
        <w:rPr>
          <w:rFonts w:ascii="Angsana New" w:eastAsia="MS Mincho" w:hAnsi="Angsana New"/>
          <w:i/>
          <w:iCs/>
          <w:sz w:val="30"/>
          <w:szCs w:val="30"/>
        </w:rPr>
        <w:t>6</w:t>
      </w:r>
      <w:r w:rsidR="009C7296">
        <w:rPr>
          <w:rFonts w:ascii="Angsana New" w:eastAsia="MS Mincho" w:hAnsi="Angsana New" w:hint="cs"/>
          <w:i/>
          <w:iCs/>
          <w:sz w:val="30"/>
          <w:szCs w:val="30"/>
          <w:cs/>
        </w:rPr>
        <w:t>3</w:t>
      </w:r>
      <w:r w:rsidRPr="00AE33D1">
        <w:rPr>
          <w:rFonts w:ascii="Angsana New" w:eastAsia="MS Mincho" w:hAnsi="Angsana New"/>
          <w:i/>
          <w:iCs/>
          <w:sz w:val="30"/>
          <w:szCs w:val="30"/>
        </w:rPr>
        <w:t xml:space="preserve">: </w:t>
      </w:r>
      <w:r w:rsidR="00841884" w:rsidRPr="00AE33D1">
        <w:rPr>
          <w:rFonts w:ascii="Angsana New" w:eastAsia="MS Mincho" w:hAnsi="Angsana New"/>
          <w:i/>
          <w:iCs/>
          <w:sz w:val="30"/>
          <w:szCs w:val="30"/>
        </w:rPr>
        <w:t xml:space="preserve">10 </w:t>
      </w:r>
      <w:r w:rsidRPr="00AE33D1">
        <w:rPr>
          <w:rFonts w:ascii="Angsana New" w:eastAsia="MS Mincho" w:hAnsi="Angsana New"/>
          <w:i/>
          <w:iCs/>
          <w:sz w:val="30"/>
          <w:szCs w:val="30"/>
          <w:cs/>
        </w:rPr>
        <w:t>ปี)</w:t>
      </w:r>
    </w:p>
    <w:p w14:paraId="693BDD13" w14:textId="77777777" w:rsidR="008F2C7B" w:rsidRPr="00AE33D1" w:rsidRDefault="008F2C7B" w:rsidP="003702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MS Mincho" w:hAnsi="Angsana New"/>
          <w:b/>
          <w:bCs/>
          <w:i/>
          <w:iCs/>
          <w:sz w:val="30"/>
          <w:szCs w:val="30"/>
        </w:rPr>
      </w:pPr>
    </w:p>
    <w:p w14:paraId="36F4F16E" w14:textId="319A0922" w:rsidR="003702FD" w:rsidRPr="00367886" w:rsidRDefault="003702FD" w:rsidP="003702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  <w:r w:rsidRPr="00367886">
        <w:rPr>
          <w:rFonts w:ascii="Angsana New" w:eastAsia="MS Mincho" w:hAnsi="Angsana New"/>
          <w:i/>
          <w:iCs/>
          <w:sz w:val="30"/>
          <w:szCs w:val="30"/>
          <w:cs/>
        </w:rPr>
        <w:t>การวิเคราะห์ความอ่อนไหว</w:t>
      </w:r>
    </w:p>
    <w:p w14:paraId="6DDEE917" w14:textId="77777777" w:rsidR="003702FD" w:rsidRPr="00AE33D1" w:rsidRDefault="003702FD" w:rsidP="003702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rPr>
          <w:rFonts w:ascii="Angsana New" w:eastAsia="MS Mincho" w:hAnsi="Angsana New"/>
          <w:sz w:val="24"/>
          <w:szCs w:val="24"/>
        </w:rPr>
      </w:pPr>
    </w:p>
    <w:p w14:paraId="1BA11949" w14:textId="3BDFEF10" w:rsidR="00286960" w:rsidRPr="00AE33D1" w:rsidRDefault="003702FD" w:rsidP="00F70B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AE33D1">
        <w:rPr>
          <w:rFonts w:ascii="Angsana New" w:eastAsia="MS Mincho" w:hAnsi="Angsana New"/>
          <w:sz w:val="30"/>
          <w:szCs w:val="30"/>
          <w:cs/>
        </w:rPr>
        <w:t>การเปลี่ยนแปลงในแต่ละข้อสมมติที่เกี่ยวข้อง</w:t>
      </w:r>
      <w:r w:rsidRPr="00AE33D1">
        <w:rPr>
          <w:rFonts w:ascii="Angsana New" w:eastAsia="MS Mincho" w:hAnsi="Angsana New" w:hint="cs"/>
          <w:sz w:val="30"/>
          <w:szCs w:val="30"/>
          <w:cs/>
        </w:rPr>
        <w:t>ในการประมาณการตามหลักคณิตศาสตร์ประกันภัยที่อาจเป็นไปได้</w:t>
      </w:r>
      <w:r w:rsidR="00C82062" w:rsidRPr="00AE33D1">
        <w:rPr>
          <w:rFonts w:ascii="Angsana New" w:eastAsia="MS Mincho" w:hAnsi="Angsana New"/>
          <w:sz w:val="30"/>
          <w:szCs w:val="30"/>
        </w:rPr>
        <w:t xml:space="preserve"> </w:t>
      </w:r>
      <w:r w:rsidRPr="00AE33D1">
        <w:rPr>
          <w:rFonts w:ascii="Angsana New" w:eastAsia="MS Mincho" w:hAnsi="Angsana New" w:hint="cs"/>
          <w:sz w:val="30"/>
          <w:szCs w:val="30"/>
          <w:cs/>
        </w:rPr>
        <w:t>อย่างสมเหตุสมผล ณ วันที่รายงาน</w:t>
      </w:r>
      <w:r w:rsidRPr="00AE33D1">
        <w:rPr>
          <w:rFonts w:ascii="Angsana New" w:eastAsia="MS Mincho" w:hAnsi="Angsana New"/>
          <w:sz w:val="30"/>
          <w:szCs w:val="30"/>
        </w:rPr>
        <w:t xml:space="preserve"> </w:t>
      </w:r>
      <w:r w:rsidRPr="00AE33D1">
        <w:rPr>
          <w:rFonts w:ascii="Angsana New" w:eastAsia="MS Mincho" w:hAnsi="Angsana New"/>
          <w:sz w:val="30"/>
          <w:szCs w:val="30"/>
          <w:cs/>
        </w:rPr>
        <w:t xml:space="preserve">โดยถือว่าข้อสมมติอื่นๆ คงที่ </w:t>
      </w:r>
    </w:p>
    <w:p w14:paraId="592196DB" w14:textId="77777777" w:rsidR="009C7296" w:rsidRPr="00AE33D1" w:rsidRDefault="009C7296" w:rsidP="00F70B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3510"/>
        <w:gridCol w:w="1260"/>
        <w:gridCol w:w="270"/>
        <w:gridCol w:w="1260"/>
        <w:gridCol w:w="270"/>
        <w:gridCol w:w="1170"/>
        <w:gridCol w:w="252"/>
        <w:gridCol w:w="1188"/>
      </w:tblGrid>
      <w:tr w:rsidR="002608D9" w:rsidRPr="00AE33D1" w14:paraId="12A76595" w14:textId="77777777" w:rsidTr="00A31ECF">
        <w:trPr>
          <w:tblHeader/>
        </w:trPr>
        <w:tc>
          <w:tcPr>
            <w:tcW w:w="3510" w:type="dxa"/>
          </w:tcPr>
          <w:p w14:paraId="3CBEE261" w14:textId="77777777" w:rsidR="00015DCD" w:rsidRPr="00AE33D1" w:rsidRDefault="00015DCD" w:rsidP="00C2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eastAsia="MS Mincho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01FF71D8" w14:textId="77777777" w:rsidR="00015DCD" w:rsidRPr="00AE33D1" w:rsidRDefault="00015DCD" w:rsidP="00C2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FBF0D56" w14:textId="77777777" w:rsidR="00015DCD" w:rsidRPr="00AE33D1" w:rsidRDefault="00015DCD" w:rsidP="00C2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1F6F79FB" w14:textId="77777777" w:rsidR="00015DCD" w:rsidRPr="00AE33D1" w:rsidRDefault="00015DCD" w:rsidP="00C2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08D9" w:rsidRPr="00AE33D1" w14:paraId="24ECF2B9" w14:textId="77777777" w:rsidTr="00A31ECF">
        <w:trPr>
          <w:tblHeader/>
        </w:trPr>
        <w:tc>
          <w:tcPr>
            <w:tcW w:w="3510" w:type="dxa"/>
          </w:tcPr>
          <w:p w14:paraId="3AF0BEF9" w14:textId="77777777" w:rsidR="00015DCD" w:rsidRPr="00AE33D1" w:rsidRDefault="00015DCD" w:rsidP="00C2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DB38FD" w14:textId="77777777" w:rsidR="00015DCD" w:rsidRPr="00AE33D1" w:rsidRDefault="00076DBE" w:rsidP="00076DB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AE33D1">
              <w:rPr>
                <w:rFonts w:ascii="Angsana New" w:eastAsia="MS Mincho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35261648" w14:textId="77777777" w:rsidR="00015DCD" w:rsidRPr="00AE33D1" w:rsidRDefault="00015DCD" w:rsidP="00076DB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1318FDE" w14:textId="77777777" w:rsidR="00015DCD" w:rsidRPr="00AE33D1" w:rsidRDefault="00076DBE" w:rsidP="00076DB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</w:tcPr>
          <w:p w14:paraId="3568E49B" w14:textId="77777777" w:rsidR="00015DCD" w:rsidRPr="00AE33D1" w:rsidRDefault="00015DCD" w:rsidP="00C2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16E78D" w14:textId="77777777" w:rsidR="00015DCD" w:rsidRPr="00AE33D1" w:rsidRDefault="00076DBE" w:rsidP="00076DB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52" w:type="dxa"/>
          </w:tcPr>
          <w:p w14:paraId="4DBDCC83" w14:textId="77777777" w:rsidR="00015DCD" w:rsidRPr="00AE33D1" w:rsidRDefault="00015DCD" w:rsidP="00076DB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055B9197" w14:textId="77777777" w:rsidR="00015DCD" w:rsidRPr="00AE33D1" w:rsidRDefault="00076DBE" w:rsidP="00076DBE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 w:hint="cs"/>
                <w:sz w:val="30"/>
                <w:szCs w:val="30"/>
                <w:cs/>
              </w:rPr>
              <w:t>ลดลง</w:t>
            </w:r>
          </w:p>
        </w:tc>
      </w:tr>
      <w:tr w:rsidR="00015DCD" w:rsidRPr="00AE33D1" w14:paraId="49C692B8" w14:textId="77777777" w:rsidTr="00A31ECF">
        <w:trPr>
          <w:tblHeader/>
        </w:trPr>
        <w:tc>
          <w:tcPr>
            <w:tcW w:w="3510" w:type="dxa"/>
          </w:tcPr>
          <w:p w14:paraId="312864C5" w14:textId="77777777" w:rsidR="00015DCD" w:rsidRPr="00AE33D1" w:rsidRDefault="00015DCD" w:rsidP="00C25C8B">
            <w:pPr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</w:tcPr>
          <w:p w14:paraId="75AEB0EE" w14:textId="77777777" w:rsidR="00015DCD" w:rsidRPr="00AE33D1" w:rsidRDefault="00015DCD" w:rsidP="00C2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"/>
              <w:jc w:val="center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AE33D1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2608D9" w:rsidRPr="00AE33D1" w14:paraId="2D1C1F5D" w14:textId="77777777" w:rsidTr="00A31ECF">
        <w:tc>
          <w:tcPr>
            <w:tcW w:w="3510" w:type="dxa"/>
          </w:tcPr>
          <w:p w14:paraId="61F78B36" w14:textId="4AE25BEA" w:rsidR="00015DCD" w:rsidRPr="00AE33D1" w:rsidRDefault="00015DCD" w:rsidP="00015DCD">
            <w:pPr>
              <w:ind w:left="234" w:hanging="234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AE33D1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E33D1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31 </w:t>
            </w:r>
            <w:r w:rsidRPr="00AE33D1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E33D1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256</w:t>
            </w:r>
            <w:r w:rsidR="009C7296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4</w:t>
            </w:r>
          </w:p>
        </w:tc>
        <w:tc>
          <w:tcPr>
            <w:tcW w:w="1260" w:type="dxa"/>
          </w:tcPr>
          <w:p w14:paraId="70A485CF" w14:textId="77777777" w:rsidR="00015DCD" w:rsidRPr="00AE33D1" w:rsidRDefault="00015DCD" w:rsidP="00015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AE4551" w14:textId="77777777" w:rsidR="00015DCD" w:rsidRPr="00AE33D1" w:rsidRDefault="00015DCD" w:rsidP="00015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22A61CA7" w14:textId="77777777" w:rsidR="00015DCD" w:rsidRPr="00AE33D1" w:rsidRDefault="00015DCD" w:rsidP="00015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A5FF9E" w14:textId="77777777" w:rsidR="00015DCD" w:rsidRPr="00AE33D1" w:rsidRDefault="00015DCD" w:rsidP="00015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4C3F24" w14:textId="77777777" w:rsidR="00015DCD" w:rsidRPr="00AE33D1" w:rsidRDefault="00015DCD" w:rsidP="00015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181F33C1" w14:textId="77777777" w:rsidR="00015DCD" w:rsidRPr="00AE33D1" w:rsidRDefault="00015DCD" w:rsidP="00015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00112745" w14:textId="77777777" w:rsidR="00015DCD" w:rsidRPr="00AE33D1" w:rsidRDefault="00015DCD" w:rsidP="00015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2F1FDB" w:rsidRPr="00AE33D1" w14:paraId="43EE44A6" w14:textId="77777777" w:rsidTr="00A31ECF">
        <w:tc>
          <w:tcPr>
            <w:tcW w:w="3510" w:type="dxa"/>
          </w:tcPr>
          <w:p w14:paraId="2AEC0D74" w14:textId="21D673DB" w:rsidR="002F1FDB" w:rsidRPr="00AE33D1" w:rsidRDefault="002F1FDB" w:rsidP="002F1FDB">
            <w:pPr>
              <w:ind w:left="234" w:hanging="234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 w:rsidRPr="00AE33D1">
              <w:rPr>
                <w:rFonts w:ascii="Angsana New" w:eastAsia="MS Mincho" w:hAnsi="Angsana New"/>
                <w:sz w:val="30"/>
                <w:szCs w:val="30"/>
              </w:rPr>
              <w:t>0.5</w:t>
            </w:r>
            <w:r w:rsidRPr="00AE33D1">
              <w:rPr>
                <w:rFonts w:ascii="Angsana New" w:eastAsia="MS Mincho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</w:tcPr>
          <w:p w14:paraId="3CCCD403" w14:textId="321EDBA8" w:rsidR="002F1FDB" w:rsidRPr="00AE33D1" w:rsidRDefault="00782EEA" w:rsidP="002F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(21,</w:t>
            </w:r>
            <w:r w:rsidR="00B11325">
              <w:rPr>
                <w:rFonts w:ascii="Angsana New" w:eastAsia="MS Mincho" w:hAnsi="Angsana New"/>
                <w:sz w:val="30"/>
                <w:szCs w:val="30"/>
              </w:rPr>
              <w:t>428</w:t>
            </w:r>
            <w:r>
              <w:rPr>
                <w:rFonts w:ascii="Angsana New" w:eastAsia="MS Mincho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8EE4BC3" w14:textId="77777777" w:rsidR="002F1FDB" w:rsidRPr="00AE33D1" w:rsidRDefault="002F1FDB" w:rsidP="002F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DD350F" w14:textId="6E4929D6" w:rsidR="002F1FDB" w:rsidRPr="00AE33D1" w:rsidRDefault="00782EEA" w:rsidP="002F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23,</w:t>
            </w:r>
            <w:r w:rsidR="00B11325">
              <w:rPr>
                <w:rFonts w:ascii="Angsana New" w:eastAsia="MS Mincho" w:hAnsi="Angsana New"/>
                <w:sz w:val="30"/>
                <w:szCs w:val="30"/>
              </w:rPr>
              <w:t>172</w:t>
            </w:r>
          </w:p>
        </w:tc>
        <w:tc>
          <w:tcPr>
            <w:tcW w:w="270" w:type="dxa"/>
          </w:tcPr>
          <w:p w14:paraId="29494349" w14:textId="77777777" w:rsidR="002F1FDB" w:rsidRPr="00AE33D1" w:rsidRDefault="002F1FDB" w:rsidP="002F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A72241" w14:textId="59187094" w:rsidR="002F1FDB" w:rsidRPr="00AE33D1" w:rsidRDefault="00782EEA" w:rsidP="002F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(9,723)</w:t>
            </w:r>
          </w:p>
        </w:tc>
        <w:tc>
          <w:tcPr>
            <w:tcW w:w="252" w:type="dxa"/>
          </w:tcPr>
          <w:p w14:paraId="78DA168A" w14:textId="77777777" w:rsidR="002F1FDB" w:rsidRPr="00AE33D1" w:rsidRDefault="002F1FDB" w:rsidP="002F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619FA0F2" w14:textId="1226D99F" w:rsidR="002F1FDB" w:rsidRPr="00AE33D1" w:rsidRDefault="00782EEA" w:rsidP="002F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10,484</w:t>
            </w:r>
          </w:p>
        </w:tc>
      </w:tr>
      <w:tr w:rsidR="002F1FDB" w:rsidRPr="00AE33D1" w14:paraId="52EF3FB7" w14:textId="77777777" w:rsidTr="00A31ECF">
        <w:tc>
          <w:tcPr>
            <w:tcW w:w="3510" w:type="dxa"/>
          </w:tcPr>
          <w:p w14:paraId="70C76278" w14:textId="77777777" w:rsidR="002F1FDB" w:rsidRPr="00AE33D1" w:rsidRDefault="002F1FDB" w:rsidP="002F1FDB">
            <w:pPr>
              <w:ind w:left="234" w:hanging="234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  <w:p w14:paraId="08C7945B" w14:textId="2C198A1C" w:rsidR="002F1FDB" w:rsidRPr="00AE33D1" w:rsidRDefault="002F1FDB" w:rsidP="002F1FDB">
            <w:pPr>
              <w:ind w:left="234" w:hanging="234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AE33D1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  </w:t>
            </w:r>
            <w:r w:rsidRPr="00AE33D1"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  <w:r w:rsidRPr="00AE33D1">
              <w:rPr>
                <w:rFonts w:ascii="Angsana New" w:eastAsia="MS Mincho" w:hAnsi="Angsana New"/>
                <w:sz w:val="30"/>
                <w:szCs w:val="30"/>
                <w:cs/>
              </w:rPr>
              <w:t>(เปลี่ยนแปล</w:t>
            </w:r>
            <w:r w:rsidRPr="00AE33D1">
              <w:rPr>
                <w:rFonts w:ascii="Angsana New" w:eastAsia="MS Mincho" w:hAnsi="Angsana New" w:hint="cs"/>
                <w:sz w:val="30"/>
                <w:szCs w:val="30"/>
                <w:cs/>
              </w:rPr>
              <w:t>ง</w:t>
            </w:r>
            <w:r w:rsidRPr="00AE33D1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ร้อยละ </w:t>
            </w:r>
            <w:r w:rsidRPr="00AE33D1">
              <w:rPr>
                <w:rFonts w:ascii="Angsana New" w:eastAsia="MS Mincho" w:hAnsi="Angsana New"/>
                <w:sz w:val="30"/>
                <w:szCs w:val="30"/>
              </w:rPr>
              <w:t>0.5</w:t>
            </w:r>
            <w:r w:rsidRPr="00AE33D1">
              <w:rPr>
                <w:rFonts w:ascii="Angsana New" w:eastAsia="MS Mincho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</w:tcPr>
          <w:p w14:paraId="3BD7C247" w14:textId="77777777" w:rsidR="002F1FDB" w:rsidRDefault="002F1FDB" w:rsidP="002F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6B930B06" w14:textId="5251A6FA" w:rsidR="00782EEA" w:rsidRPr="00AE33D1" w:rsidRDefault="00782EEA" w:rsidP="002F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22,8</w:t>
            </w:r>
            <w:r w:rsidR="003A5A91">
              <w:rPr>
                <w:rFonts w:ascii="Angsana New" w:eastAsia="MS Mincho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14:paraId="031AC637" w14:textId="77777777" w:rsidR="002F1FDB" w:rsidRPr="00AE33D1" w:rsidRDefault="002F1FDB" w:rsidP="002F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ACB441" w14:textId="77777777" w:rsidR="00782EEA" w:rsidRDefault="00782EEA" w:rsidP="002F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3532E826" w14:textId="580D0604" w:rsidR="002F1FDB" w:rsidRPr="00AE33D1" w:rsidRDefault="00782EEA" w:rsidP="002F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(21,348)</w:t>
            </w:r>
          </w:p>
        </w:tc>
        <w:tc>
          <w:tcPr>
            <w:tcW w:w="270" w:type="dxa"/>
          </w:tcPr>
          <w:p w14:paraId="7D00CE2C" w14:textId="77777777" w:rsidR="002F1FDB" w:rsidRPr="00AE33D1" w:rsidRDefault="002F1FDB" w:rsidP="002F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FF3619" w14:textId="77777777" w:rsidR="002F1FDB" w:rsidRDefault="002F1FDB" w:rsidP="002F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22F2730F" w14:textId="72DC0155" w:rsidR="00782EEA" w:rsidRPr="00AE33D1" w:rsidRDefault="00782EEA" w:rsidP="002F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10,401</w:t>
            </w:r>
          </w:p>
        </w:tc>
        <w:tc>
          <w:tcPr>
            <w:tcW w:w="252" w:type="dxa"/>
          </w:tcPr>
          <w:p w14:paraId="4A34D0B4" w14:textId="77777777" w:rsidR="002F1FDB" w:rsidRPr="00AE33D1" w:rsidRDefault="002F1FDB" w:rsidP="002F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1C73889A" w14:textId="77777777" w:rsidR="002F1FDB" w:rsidRDefault="002F1FDB" w:rsidP="002F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67376374" w14:textId="2A2B84FB" w:rsidR="00782EEA" w:rsidRPr="00AE33D1" w:rsidRDefault="00782EEA" w:rsidP="002F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(9,742)</w:t>
            </w:r>
          </w:p>
        </w:tc>
      </w:tr>
      <w:tr w:rsidR="002608D9" w:rsidRPr="00AE33D1" w14:paraId="532E0A0E" w14:textId="77777777" w:rsidTr="00A31ECF">
        <w:tc>
          <w:tcPr>
            <w:tcW w:w="3510" w:type="dxa"/>
          </w:tcPr>
          <w:p w14:paraId="3F6C42DF" w14:textId="268EFCF2" w:rsidR="000E22C8" w:rsidRPr="00AE33D1" w:rsidRDefault="000E22C8" w:rsidP="000E22C8">
            <w:pPr>
              <w:spacing w:line="168" w:lineRule="auto"/>
              <w:ind w:left="234" w:hanging="234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74E345D" w14:textId="77777777" w:rsidR="005C0605" w:rsidRPr="004F3738" w:rsidRDefault="005C0605" w:rsidP="000E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168" w:lineRule="auto"/>
              <w:ind w:left="-10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3B94F9" w14:textId="77777777" w:rsidR="005C0605" w:rsidRPr="004F3738" w:rsidRDefault="005C0605" w:rsidP="000E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CEEF58" w14:textId="77777777" w:rsidR="005C0605" w:rsidRPr="004F3738" w:rsidRDefault="005C0605" w:rsidP="000E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168" w:lineRule="auto"/>
              <w:ind w:left="-10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C0E979" w14:textId="77777777" w:rsidR="005C0605" w:rsidRPr="004F3738" w:rsidRDefault="005C0605" w:rsidP="000E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C98D04" w14:textId="77777777" w:rsidR="005C0605" w:rsidRPr="004F3738" w:rsidRDefault="005C0605" w:rsidP="000E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168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0133A5ED" w14:textId="77777777" w:rsidR="005C0605" w:rsidRPr="00AE33D1" w:rsidRDefault="005C0605" w:rsidP="000E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357135E9" w14:textId="77777777" w:rsidR="005C0605" w:rsidRPr="00AE33D1" w:rsidRDefault="005C0605" w:rsidP="000E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168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9C7296" w:rsidRPr="00AE33D1" w14:paraId="467F0F79" w14:textId="77777777" w:rsidTr="00A31ECF">
        <w:tc>
          <w:tcPr>
            <w:tcW w:w="3510" w:type="dxa"/>
          </w:tcPr>
          <w:p w14:paraId="28449B4C" w14:textId="5A033D4E" w:rsidR="009C7296" w:rsidRPr="00AE33D1" w:rsidRDefault="009C7296" w:rsidP="009C7296">
            <w:pPr>
              <w:ind w:left="234" w:hanging="234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AE33D1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E33D1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31 </w:t>
            </w:r>
            <w:r w:rsidRPr="00AE33D1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E33D1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  <w:shd w:val="clear" w:color="auto" w:fill="auto"/>
          </w:tcPr>
          <w:p w14:paraId="6B066EC6" w14:textId="77777777" w:rsidR="009C7296" w:rsidRPr="004F3738" w:rsidRDefault="009C7296" w:rsidP="009C7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0D49CA9" w14:textId="77777777" w:rsidR="009C7296" w:rsidRPr="004F3738" w:rsidRDefault="009C7296" w:rsidP="009C7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78AED9E" w14:textId="77777777" w:rsidR="009C7296" w:rsidRPr="004F3738" w:rsidRDefault="009C7296" w:rsidP="009C7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CA815F" w14:textId="77777777" w:rsidR="009C7296" w:rsidRPr="004F3738" w:rsidRDefault="009C7296" w:rsidP="009C7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D1CB1D" w14:textId="77777777" w:rsidR="009C7296" w:rsidRPr="004F3738" w:rsidRDefault="009C7296" w:rsidP="009C7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6169FAD0" w14:textId="77777777" w:rsidR="009C7296" w:rsidRPr="00AE33D1" w:rsidRDefault="009C7296" w:rsidP="009C7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39C7F141" w14:textId="77777777" w:rsidR="009C7296" w:rsidRPr="00AE33D1" w:rsidRDefault="009C7296" w:rsidP="009C7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9C7296" w:rsidRPr="00AE33D1" w14:paraId="220D3393" w14:textId="77777777" w:rsidTr="00A31ECF">
        <w:tc>
          <w:tcPr>
            <w:tcW w:w="3510" w:type="dxa"/>
          </w:tcPr>
          <w:p w14:paraId="13816C07" w14:textId="2AA8FB8C" w:rsidR="009C7296" w:rsidRPr="00AE33D1" w:rsidRDefault="009C7296" w:rsidP="009C7296">
            <w:pPr>
              <w:ind w:left="234" w:hanging="234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 w:rsidRPr="00AE33D1">
              <w:rPr>
                <w:rFonts w:ascii="Angsana New" w:eastAsia="MS Mincho" w:hAnsi="Angsana New"/>
                <w:sz w:val="30"/>
                <w:szCs w:val="30"/>
              </w:rPr>
              <w:t>0.5</w:t>
            </w:r>
            <w:r w:rsidRPr="00AE33D1">
              <w:rPr>
                <w:rFonts w:ascii="Angsana New" w:eastAsia="MS Mincho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6719FE90" w14:textId="7F72EC61" w:rsidR="009C7296" w:rsidRPr="004F3738" w:rsidRDefault="009C7296" w:rsidP="009C7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</w:rPr>
              <w:t>(19,006)</w:t>
            </w:r>
          </w:p>
        </w:tc>
        <w:tc>
          <w:tcPr>
            <w:tcW w:w="270" w:type="dxa"/>
            <w:shd w:val="clear" w:color="auto" w:fill="auto"/>
          </w:tcPr>
          <w:p w14:paraId="6B47D917" w14:textId="77777777" w:rsidR="009C7296" w:rsidRPr="004F3738" w:rsidRDefault="009C7296" w:rsidP="009C7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E602E15" w14:textId="0708BBF1" w:rsidR="009C7296" w:rsidRPr="004F3738" w:rsidRDefault="009C7296" w:rsidP="009C7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</w:rPr>
              <w:t>20,553</w:t>
            </w:r>
          </w:p>
        </w:tc>
        <w:tc>
          <w:tcPr>
            <w:tcW w:w="270" w:type="dxa"/>
          </w:tcPr>
          <w:p w14:paraId="0AD4B6AC" w14:textId="77777777" w:rsidR="009C7296" w:rsidRPr="004F3738" w:rsidRDefault="009C7296" w:rsidP="009C7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708C33" w14:textId="3A76FEA9" w:rsidR="009C7296" w:rsidRPr="004F3738" w:rsidRDefault="009C7296" w:rsidP="009C7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</w:rPr>
              <w:t>(8,354)</w:t>
            </w:r>
          </w:p>
        </w:tc>
        <w:tc>
          <w:tcPr>
            <w:tcW w:w="252" w:type="dxa"/>
          </w:tcPr>
          <w:p w14:paraId="01BF3E59" w14:textId="77777777" w:rsidR="009C7296" w:rsidRPr="00AE33D1" w:rsidRDefault="009C7296" w:rsidP="009C7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20C78A31" w14:textId="6453A4F4" w:rsidR="009C7296" w:rsidRPr="00AE33D1" w:rsidRDefault="009C7296" w:rsidP="009C7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</w:rPr>
              <w:t>9,008</w:t>
            </w:r>
          </w:p>
        </w:tc>
      </w:tr>
      <w:tr w:rsidR="009C7296" w:rsidRPr="00AE33D1" w14:paraId="3FA9CD05" w14:textId="77777777" w:rsidTr="00A31ECF">
        <w:tc>
          <w:tcPr>
            <w:tcW w:w="3510" w:type="dxa"/>
          </w:tcPr>
          <w:p w14:paraId="33AB5C11" w14:textId="77777777" w:rsidR="009C7296" w:rsidRPr="00AE33D1" w:rsidRDefault="009C7296" w:rsidP="009C7296">
            <w:pPr>
              <w:ind w:left="234" w:hanging="234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  <w:p w14:paraId="2A20BBBC" w14:textId="4FF7C5BA" w:rsidR="009C7296" w:rsidRPr="00AE33D1" w:rsidRDefault="009C7296" w:rsidP="009C7296">
            <w:pPr>
              <w:ind w:left="234" w:hanging="234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AE33D1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  </w:t>
            </w:r>
            <w:r w:rsidRPr="00AE33D1"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  <w:r w:rsidRPr="00AE33D1">
              <w:rPr>
                <w:rFonts w:ascii="Angsana New" w:eastAsia="MS Mincho" w:hAnsi="Angsana New"/>
                <w:sz w:val="30"/>
                <w:szCs w:val="30"/>
                <w:cs/>
              </w:rPr>
              <w:t>(เปลี่ยนแปล</w:t>
            </w:r>
            <w:r w:rsidRPr="00AE33D1">
              <w:rPr>
                <w:rFonts w:ascii="Angsana New" w:eastAsia="MS Mincho" w:hAnsi="Angsana New" w:hint="cs"/>
                <w:sz w:val="30"/>
                <w:szCs w:val="30"/>
                <w:cs/>
              </w:rPr>
              <w:t>ง</w:t>
            </w:r>
            <w:r w:rsidRPr="00AE33D1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ร้อยละ </w:t>
            </w:r>
            <w:r w:rsidRPr="00AE33D1">
              <w:rPr>
                <w:rFonts w:ascii="Angsana New" w:eastAsia="MS Mincho" w:hAnsi="Angsana New"/>
                <w:sz w:val="30"/>
                <w:szCs w:val="30"/>
              </w:rPr>
              <w:t>0.5</w:t>
            </w:r>
            <w:r w:rsidRPr="00AE33D1">
              <w:rPr>
                <w:rFonts w:ascii="Angsana New" w:eastAsia="MS Mincho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35558FF2" w14:textId="77777777" w:rsidR="009C7296" w:rsidRPr="00AE33D1" w:rsidRDefault="009C7296" w:rsidP="009C7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44CEE374" w14:textId="2E801480" w:rsidR="009C7296" w:rsidRPr="004F3738" w:rsidRDefault="009C7296" w:rsidP="009C7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</w:rPr>
              <w:t>20,252</w:t>
            </w:r>
          </w:p>
        </w:tc>
        <w:tc>
          <w:tcPr>
            <w:tcW w:w="270" w:type="dxa"/>
            <w:shd w:val="clear" w:color="auto" w:fill="auto"/>
          </w:tcPr>
          <w:p w14:paraId="4FF8AFE8" w14:textId="77777777" w:rsidR="009C7296" w:rsidRPr="004F3738" w:rsidRDefault="009C7296" w:rsidP="009C7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37FDFF1" w14:textId="77777777" w:rsidR="009C7296" w:rsidRPr="00AE33D1" w:rsidRDefault="009C7296" w:rsidP="009C7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12813E29" w14:textId="4BBF0183" w:rsidR="009C7296" w:rsidRPr="004F3738" w:rsidRDefault="009C7296" w:rsidP="009C7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</w:rPr>
              <w:t>(18,912)</w:t>
            </w:r>
          </w:p>
        </w:tc>
        <w:tc>
          <w:tcPr>
            <w:tcW w:w="270" w:type="dxa"/>
          </w:tcPr>
          <w:p w14:paraId="033A6D6F" w14:textId="77777777" w:rsidR="009C7296" w:rsidRPr="004F3738" w:rsidRDefault="009C7296" w:rsidP="009C7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D2BD4E" w14:textId="77777777" w:rsidR="009C7296" w:rsidRPr="00AE33D1" w:rsidRDefault="009C7296" w:rsidP="009C7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4F7EEC7D" w14:textId="0CB4FF54" w:rsidR="009C7296" w:rsidRPr="004F3738" w:rsidRDefault="009C7296" w:rsidP="009C7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</w:rPr>
              <w:t>8,937</w:t>
            </w:r>
          </w:p>
        </w:tc>
        <w:tc>
          <w:tcPr>
            <w:tcW w:w="252" w:type="dxa"/>
          </w:tcPr>
          <w:p w14:paraId="53435B4A" w14:textId="77777777" w:rsidR="009C7296" w:rsidRPr="00AE33D1" w:rsidRDefault="009C7296" w:rsidP="009C7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101ECEDD" w14:textId="77777777" w:rsidR="009C7296" w:rsidRPr="00AE33D1" w:rsidRDefault="009C7296" w:rsidP="009C7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0047057A" w14:textId="08F2B37E" w:rsidR="009C7296" w:rsidRPr="00AE33D1" w:rsidRDefault="009C7296" w:rsidP="009C7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</w:rPr>
              <w:t>(8,370)</w:t>
            </w:r>
          </w:p>
        </w:tc>
      </w:tr>
    </w:tbl>
    <w:p w14:paraId="60932747" w14:textId="77777777" w:rsidR="00607766" w:rsidRPr="00264A9E" w:rsidRDefault="00607766" w:rsidP="006077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/>
        <w:jc w:val="both"/>
        <w:rPr>
          <w:rFonts w:ascii="Angsana New" w:hAnsi="Angsana New"/>
          <w:b/>
          <w:bCs/>
          <w:sz w:val="30"/>
          <w:szCs w:val="30"/>
        </w:rPr>
      </w:pPr>
    </w:p>
    <w:p w14:paraId="79567D7E" w14:textId="18A3D79B" w:rsidR="00A940C6" w:rsidRPr="00AE33D1" w:rsidRDefault="00A940C6" w:rsidP="009572FC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</w:rPr>
      </w:pPr>
      <w:r w:rsidRPr="00AE33D1">
        <w:rPr>
          <w:rFonts w:ascii="Angsana New" w:hAnsi="Angsana New" w:hint="cs"/>
          <w:b/>
          <w:bCs/>
          <w:sz w:val="30"/>
          <w:szCs w:val="30"/>
          <w:cs/>
        </w:rPr>
        <w:t>การจ่ายโดยใช้หุ้นเป็นเกณฑ์</w:t>
      </w:r>
    </w:p>
    <w:p w14:paraId="760ED8F1" w14:textId="22403880" w:rsidR="00A940C6" w:rsidRPr="00264A9E" w:rsidRDefault="00A940C6" w:rsidP="00A940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both"/>
        <w:rPr>
          <w:rFonts w:ascii="Angsana New" w:hAnsi="Angsana New"/>
          <w:b/>
          <w:bCs/>
          <w:sz w:val="30"/>
          <w:szCs w:val="30"/>
        </w:rPr>
      </w:pPr>
    </w:p>
    <w:p w14:paraId="5304213E" w14:textId="4F996F25" w:rsidR="00A940C6" w:rsidRPr="00AE33D1" w:rsidRDefault="00A940C6" w:rsidP="00A940C6">
      <w:pPr>
        <w:tabs>
          <w:tab w:val="clear" w:pos="227"/>
          <w:tab w:val="clear" w:pos="454"/>
          <w:tab w:val="clear" w:pos="680"/>
          <w:tab w:val="left" w:pos="540"/>
          <w:tab w:val="left" w:pos="720"/>
        </w:tabs>
        <w:ind w:left="-630"/>
        <w:jc w:val="thaiDistribute"/>
        <w:rPr>
          <w:rFonts w:asciiTheme="majorBidi" w:hAnsiTheme="majorBidi"/>
          <w:sz w:val="30"/>
          <w:szCs w:val="30"/>
        </w:rPr>
      </w:pPr>
      <w:r w:rsidRPr="00AE33D1">
        <w:rPr>
          <w:rFonts w:asciiTheme="majorBidi" w:hAnsiTheme="majorBidi"/>
          <w:sz w:val="30"/>
          <w:szCs w:val="30"/>
          <w:cs/>
        </w:rPr>
        <w:tab/>
      </w:r>
      <w:r w:rsidRPr="00AE33D1">
        <w:rPr>
          <w:rFonts w:asciiTheme="majorBidi" w:hAnsiTheme="majorBidi" w:hint="cs"/>
          <w:sz w:val="30"/>
          <w:szCs w:val="30"/>
          <w:cs/>
        </w:rPr>
        <w:t xml:space="preserve">การจ่ายโดยใช้หุ้นเป็นเกณฑ์ </w:t>
      </w:r>
      <w:r w:rsidRPr="00AE33D1">
        <w:rPr>
          <w:rFonts w:asciiTheme="majorBidi" w:hAnsiTheme="majorBidi" w:hint="cs"/>
          <w:sz w:val="30"/>
          <w:szCs w:val="30"/>
        </w:rPr>
        <w:t>-</w:t>
      </w:r>
      <w:r w:rsidRPr="00AE33D1">
        <w:rPr>
          <w:rFonts w:asciiTheme="majorBidi" w:hAnsiTheme="majorBidi" w:hint="cs"/>
          <w:sz w:val="30"/>
          <w:szCs w:val="30"/>
          <w:cs/>
        </w:rPr>
        <w:t xml:space="preserve"> โครงการจ่ายโบนัสในรูปแบบของหุ้นสามัญให้พนักงาน</w:t>
      </w:r>
    </w:p>
    <w:p w14:paraId="607C25EE" w14:textId="77777777" w:rsidR="00A940C6" w:rsidRPr="00264A9E" w:rsidRDefault="00A940C6" w:rsidP="00A940C6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Theme="majorBidi" w:hAnsiTheme="majorBidi"/>
          <w:sz w:val="30"/>
          <w:szCs w:val="30"/>
        </w:rPr>
      </w:pPr>
    </w:p>
    <w:p w14:paraId="15C81692" w14:textId="5652D740" w:rsidR="00A940C6" w:rsidRPr="007B617A" w:rsidRDefault="00A940C6" w:rsidP="007B617A">
      <w:pPr>
        <w:pStyle w:val="ListParagraph"/>
        <w:tabs>
          <w:tab w:val="clear" w:pos="68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AE33D1"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Pr="00AE33D1">
        <w:rPr>
          <w:rFonts w:asciiTheme="majorBidi" w:hAnsiTheme="majorBidi" w:hint="cs"/>
          <w:sz w:val="30"/>
          <w:szCs w:val="30"/>
        </w:rPr>
        <w:t>10</w:t>
      </w:r>
      <w:r w:rsidRPr="00AE33D1">
        <w:rPr>
          <w:rFonts w:asciiTheme="majorBidi" w:hAnsiTheme="majorBidi" w:hint="cs"/>
          <w:sz w:val="30"/>
          <w:szCs w:val="30"/>
          <w:cs/>
        </w:rPr>
        <w:t xml:space="preserve"> กรกฎาคม </w:t>
      </w:r>
      <w:r w:rsidRPr="00AE33D1">
        <w:rPr>
          <w:rFonts w:asciiTheme="majorBidi" w:hAnsiTheme="majorBidi" w:hint="cs"/>
          <w:sz w:val="30"/>
          <w:szCs w:val="30"/>
        </w:rPr>
        <w:t>2563</w:t>
      </w:r>
      <w:r w:rsidRPr="00AE33D1">
        <w:rPr>
          <w:rFonts w:asciiTheme="majorBidi" w:hAnsiTheme="majorBidi" w:hint="cs"/>
          <w:sz w:val="30"/>
          <w:szCs w:val="30"/>
          <w:cs/>
        </w:rPr>
        <w:t xml:space="preserve"> ที่ประชุมสามัญผู้ถือหุ้นประจำปี </w:t>
      </w:r>
      <w:r w:rsidRPr="00AE33D1">
        <w:rPr>
          <w:rFonts w:asciiTheme="majorBidi" w:hAnsiTheme="majorBidi" w:hint="cs"/>
          <w:sz w:val="30"/>
          <w:szCs w:val="30"/>
        </w:rPr>
        <w:t>2563</w:t>
      </w:r>
      <w:r w:rsidRPr="00AE33D1">
        <w:rPr>
          <w:rFonts w:asciiTheme="majorBidi" w:hAnsiTheme="majorBidi" w:hint="cs"/>
          <w:sz w:val="30"/>
          <w:szCs w:val="30"/>
          <w:cs/>
        </w:rPr>
        <w:t xml:space="preserve"> ได้อนุมัติโครงการจ่ายโบนัสในรูปแบบของหุ้นสามัญให้พนักงาน (</w:t>
      </w:r>
      <w:r w:rsidRPr="00AE33D1">
        <w:rPr>
          <w:rFonts w:asciiTheme="majorBidi" w:hAnsiTheme="majorBidi" w:hint="cs"/>
          <w:sz w:val="30"/>
          <w:szCs w:val="30"/>
        </w:rPr>
        <w:t>AWC Share Plan 2020</w:t>
      </w:r>
      <w:r w:rsidRPr="00AE33D1">
        <w:rPr>
          <w:rFonts w:asciiTheme="majorBidi" w:hAnsiTheme="majorBidi" w:hint="cs"/>
          <w:sz w:val="30"/>
          <w:szCs w:val="30"/>
          <w:cs/>
        </w:rPr>
        <w:t xml:space="preserve">) โดยบริษัทจะจัดสรรหุ้นเพื่อเป็นค่าตอบแทนให้แก่พนักงานซึ่งมีคุณสมบัติตามที่ได้กำหนดไว้ในแผน </w:t>
      </w:r>
      <w:r w:rsidRPr="00AE33D1">
        <w:rPr>
          <w:rFonts w:asciiTheme="majorBidi" w:hAnsiTheme="majorBidi" w:hint="cs"/>
          <w:sz w:val="30"/>
          <w:szCs w:val="30"/>
        </w:rPr>
        <w:t xml:space="preserve">AWC Share Plan 2020 </w:t>
      </w:r>
      <w:r w:rsidR="007B617A" w:rsidRPr="007B617A">
        <w:rPr>
          <w:rFonts w:asciiTheme="majorBidi" w:hAnsiTheme="majorBidi" w:hint="cs"/>
          <w:sz w:val="30"/>
          <w:szCs w:val="30"/>
          <w:cs/>
        </w:rPr>
        <w:t>โดยก</w:t>
      </w:r>
      <w:r w:rsidR="007B617A">
        <w:rPr>
          <w:rFonts w:asciiTheme="majorBidi" w:hAnsiTheme="majorBidi" w:hint="cs"/>
          <w:sz w:val="30"/>
          <w:szCs w:val="30"/>
          <w:cs/>
        </w:rPr>
        <w:t>ำ</w:t>
      </w:r>
      <w:r w:rsidR="007B617A" w:rsidRPr="007B617A">
        <w:rPr>
          <w:rFonts w:asciiTheme="majorBidi" w:hAnsiTheme="majorBidi" w:hint="cs"/>
          <w:sz w:val="30"/>
          <w:szCs w:val="30"/>
          <w:cs/>
        </w:rPr>
        <w:t>หนดให้ผู้บริหารระดับสูงต้องเข้าร่วมโครงการ</w:t>
      </w:r>
      <w:r w:rsidR="007B617A" w:rsidRPr="007B617A">
        <w:rPr>
          <w:rFonts w:asciiTheme="majorBidi" w:hAnsiTheme="majorBidi"/>
          <w:sz w:val="30"/>
          <w:szCs w:val="30"/>
          <w:cs/>
        </w:rPr>
        <w:t xml:space="preserve"> </w:t>
      </w:r>
      <w:r w:rsidR="007B617A" w:rsidRPr="007B617A">
        <w:rPr>
          <w:rFonts w:asciiTheme="majorBidi" w:hAnsiTheme="majorBidi" w:hint="cs"/>
          <w:sz w:val="30"/>
          <w:szCs w:val="30"/>
          <w:cs/>
        </w:rPr>
        <w:t>ในขณะที่พนักงานในระดับอื่นสามารถเลือกที่จะเข้าร่วมโครงการได้ภายใต้เงื่อนไขที่ก</w:t>
      </w:r>
      <w:r w:rsidR="007B617A">
        <w:rPr>
          <w:rFonts w:asciiTheme="majorBidi" w:hAnsiTheme="majorBidi" w:hint="cs"/>
          <w:sz w:val="30"/>
          <w:szCs w:val="30"/>
          <w:cs/>
        </w:rPr>
        <w:t>ำ</w:t>
      </w:r>
      <w:r w:rsidR="007B617A" w:rsidRPr="007B617A">
        <w:rPr>
          <w:rFonts w:asciiTheme="majorBidi" w:hAnsiTheme="majorBidi" w:hint="cs"/>
          <w:sz w:val="30"/>
          <w:szCs w:val="30"/>
          <w:cs/>
        </w:rPr>
        <w:t>หนด</w:t>
      </w:r>
    </w:p>
    <w:p w14:paraId="3816A33A" w14:textId="77777777" w:rsidR="00A940C6" w:rsidRPr="00264A9E" w:rsidRDefault="00A940C6" w:rsidP="00A940C6">
      <w:pPr>
        <w:pStyle w:val="ListParagraph"/>
        <w:ind w:left="252"/>
        <w:jc w:val="thaiDistribute"/>
        <w:rPr>
          <w:rFonts w:asciiTheme="majorBidi" w:hAnsiTheme="majorBidi"/>
          <w:sz w:val="30"/>
          <w:szCs w:val="30"/>
        </w:rPr>
      </w:pPr>
    </w:p>
    <w:p w14:paraId="5780A6C9" w14:textId="4EC3E285" w:rsidR="00A940C6" w:rsidRPr="00AE33D1" w:rsidRDefault="00A940C6" w:rsidP="007A5D5B">
      <w:pPr>
        <w:pStyle w:val="ListParagraph"/>
        <w:tabs>
          <w:tab w:val="clear" w:pos="454"/>
          <w:tab w:val="clear" w:pos="680"/>
          <w:tab w:val="left" w:pos="630"/>
          <w:tab w:val="left" w:pos="126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AE33D1">
        <w:rPr>
          <w:rFonts w:asciiTheme="majorBidi" w:hAnsiTheme="majorBidi" w:hint="cs"/>
          <w:sz w:val="30"/>
          <w:szCs w:val="30"/>
          <w:cs/>
        </w:rPr>
        <w:t xml:space="preserve">รายละเอียดของโครงการ </w:t>
      </w:r>
      <w:r w:rsidRPr="00AE33D1">
        <w:rPr>
          <w:rFonts w:asciiTheme="majorBidi" w:hAnsiTheme="majorBidi" w:hint="cs"/>
          <w:sz w:val="30"/>
          <w:szCs w:val="30"/>
        </w:rPr>
        <w:t xml:space="preserve">AWC Share Plan 2020 </w:t>
      </w:r>
      <w:r w:rsidRPr="00AE33D1">
        <w:rPr>
          <w:rFonts w:asciiTheme="majorBidi" w:hAnsiTheme="majorBidi" w:hint="cs"/>
          <w:sz w:val="30"/>
          <w:szCs w:val="30"/>
          <w:cs/>
        </w:rPr>
        <w:t>มีดังนี้</w:t>
      </w:r>
    </w:p>
    <w:p w14:paraId="7D8B4821" w14:textId="77777777" w:rsidR="00A940C6" w:rsidRPr="00264A9E" w:rsidRDefault="00A940C6" w:rsidP="00A940C6">
      <w:pPr>
        <w:pStyle w:val="ListParagraph"/>
        <w:ind w:left="252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810" w:type="dxa"/>
        <w:tblInd w:w="-90" w:type="dxa"/>
        <w:tblLook w:val="04A0" w:firstRow="1" w:lastRow="0" w:firstColumn="1" w:lastColumn="0" w:noHBand="0" w:noVBand="1"/>
      </w:tblPr>
      <w:tblGrid>
        <w:gridCol w:w="3815"/>
        <w:gridCol w:w="5995"/>
      </w:tblGrid>
      <w:tr w:rsidR="00A31ECF" w:rsidRPr="00AE33D1" w14:paraId="71006378" w14:textId="77777777" w:rsidTr="00A31ECF">
        <w:trPr>
          <w:trHeight w:val="548"/>
        </w:trPr>
        <w:tc>
          <w:tcPr>
            <w:tcW w:w="3815" w:type="dxa"/>
            <w:hideMark/>
          </w:tcPr>
          <w:p w14:paraId="635B1565" w14:textId="77777777" w:rsidR="00A31ECF" w:rsidRPr="00AE33D1" w:rsidRDefault="00A31ECF" w:rsidP="005D7C4F">
            <w:pPr>
              <w:pStyle w:val="ListParagraph"/>
              <w:tabs>
                <w:tab w:val="clear" w:pos="454"/>
                <w:tab w:val="clear" w:pos="680"/>
                <w:tab w:val="left" w:pos="518"/>
                <w:tab w:val="left" w:pos="608"/>
                <w:tab w:val="right" w:pos="3599"/>
              </w:tabs>
              <w:spacing w:line="256" w:lineRule="auto"/>
              <w:ind w:left="540" w:hanging="738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AE33D1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5995" w:type="dxa"/>
            <w:hideMark/>
          </w:tcPr>
          <w:p w14:paraId="08A9B138" w14:textId="77777777" w:rsidR="00A31ECF" w:rsidRPr="00AE33D1" w:rsidRDefault="00A31ECF">
            <w:pPr>
              <w:pStyle w:val="ListParagraph"/>
              <w:spacing w:line="256" w:lineRule="auto"/>
              <w:ind w:left="252" w:hanging="720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AE33D1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รายละเอียด</w:t>
            </w:r>
          </w:p>
        </w:tc>
      </w:tr>
      <w:tr w:rsidR="00A31ECF" w:rsidRPr="00AE33D1" w14:paraId="4627F7A7" w14:textId="77777777" w:rsidTr="00A31ECF">
        <w:trPr>
          <w:trHeight w:val="378"/>
        </w:trPr>
        <w:tc>
          <w:tcPr>
            <w:tcW w:w="3815" w:type="dxa"/>
            <w:hideMark/>
          </w:tcPr>
          <w:p w14:paraId="36F4E04A" w14:textId="77777777" w:rsidR="00A31ECF" w:rsidRPr="00AE33D1" w:rsidRDefault="00A31ECF">
            <w:pPr>
              <w:pStyle w:val="ListParagraph"/>
              <w:tabs>
                <w:tab w:val="right" w:pos="3599"/>
              </w:tabs>
              <w:spacing w:line="256" w:lineRule="auto"/>
              <w:ind w:left="540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AE33D1">
              <w:rPr>
                <w:rFonts w:ascii="Angsana New" w:eastAsia="Times New Roman" w:hAnsi="Angsana New" w:hint="cs"/>
                <w:sz w:val="30"/>
                <w:szCs w:val="30"/>
                <w:cs/>
              </w:rPr>
              <w:t>อายุของโครงการต่อเนื่อง</w:t>
            </w:r>
          </w:p>
        </w:tc>
        <w:tc>
          <w:tcPr>
            <w:tcW w:w="5995" w:type="dxa"/>
            <w:hideMark/>
          </w:tcPr>
          <w:p w14:paraId="0FABA00E" w14:textId="1AF8B3B2" w:rsidR="00A31ECF" w:rsidRPr="00AE33D1" w:rsidRDefault="00A31ECF">
            <w:pPr>
              <w:pStyle w:val="ListParagraph"/>
              <w:spacing w:line="256" w:lineRule="auto"/>
              <w:ind w:left="-290" w:firstLine="540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E33D1">
              <w:rPr>
                <w:rFonts w:ascii="Angsana New" w:eastAsia="Times New Roman" w:hAnsi="Angsana New" w:hint="cs"/>
                <w:sz w:val="30"/>
                <w:szCs w:val="30"/>
              </w:rPr>
              <w:t xml:space="preserve">5 </w:t>
            </w:r>
            <w:r w:rsidRPr="00AE33D1">
              <w:rPr>
                <w:rFonts w:ascii="Angsana New" w:eastAsia="Times New Roman" w:hAnsi="Angsana New" w:hint="cs"/>
                <w:sz w:val="30"/>
                <w:szCs w:val="30"/>
                <w:cs/>
              </w:rPr>
              <w:t>ปี นับจากวันที่มีการเสนอขายหุ้นสามัญเพิ่มทุน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ครั้งแรก</w:t>
            </w:r>
          </w:p>
        </w:tc>
      </w:tr>
      <w:tr w:rsidR="00A31ECF" w:rsidRPr="00AE33D1" w14:paraId="2616E2E0" w14:textId="77777777" w:rsidTr="00A31ECF">
        <w:trPr>
          <w:trHeight w:val="524"/>
        </w:trPr>
        <w:tc>
          <w:tcPr>
            <w:tcW w:w="3815" w:type="dxa"/>
            <w:hideMark/>
          </w:tcPr>
          <w:p w14:paraId="06548ED9" w14:textId="0AD64519" w:rsidR="00A31ECF" w:rsidRPr="00AE33D1" w:rsidRDefault="00A31ECF" w:rsidP="009D0FA8">
            <w:pPr>
              <w:pStyle w:val="ListParagraph"/>
              <w:tabs>
                <w:tab w:val="clear" w:pos="454"/>
                <w:tab w:val="left" w:pos="978"/>
                <w:tab w:val="right" w:pos="3599"/>
              </w:tabs>
              <w:spacing w:line="256" w:lineRule="auto"/>
              <w:ind w:left="798" w:hanging="270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E33D1">
              <w:rPr>
                <w:rFonts w:ascii="Angsana New" w:eastAsia="Times New Roman" w:hAnsi="Angsana New" w:hint="cs"/>
                <w:sz w:val="30"/>
                <w:szCs w:val="30"/>
                <w:cs/>
              </w:rPr>
              <w:t>จำนวน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หุ้นสามัญที่ให้พนักงาน</w:t>
            </w:r>
            <w:r w:rsidRPr="00AE33D1">
              <w:rPr>
                <w:rFonts w:ascii="Angsana New" w:eastAsia="Times New Roman" w:hAnsi="Angsana New" w:hint="cs"/>
                <w:sz w:val="30"/>
                <w:szCs w:val="30"/>
                <w:cs/>
              </w:rPr>
              <w:t>เบื้องต้น</w:t>
            </w:r>
          </w:p>
        </w:tc>
        <w:tc>
          <w:tcPr>
            <w:tcW w:w="5995" w:type="dxa"/>
            <w:hideMark/>
          </w:tcPr>
          <w:p w14:paraId="0893B86D" w14:textId="5D9AE212" w:rsidR="00A31ECF" w:rsidRPr="00AE33D1" w:rsidRDefault="00A31ECF">
            <w:pPr>
              <w:pStyle w:val="ListParagraph"/>
              <w:spacing w:line="256" w:lineRule="auto"/>
              <w:ind w:left="252"/>
              <w:jc w:val="thaiDistribute"/>
              <w:rPr>
                <w:rFonts w:ascii="Calibri" w:eastAsia="Calibri" w:hAnsi="Calibri" w:cs="Tahoma"/>
                <w:sz w:val="22"/>
                <w:cs/>
              </w:rPr>
            </w:pP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จำนวนรวมท้ังสิ้นไม่เกิน </w:t>
            </w:r>
            <w:r w:rsidRPr="00AE33D1">
              <w:rPr>
                <w:rFonts w:ascii="Angsana New" w:hAnsi="Angsana New" w:hint="cs"/>
                <w:sz w:val="30"/>
                <w:szCs w:val="30"/>
              </w:rPr>
              <w:t>150,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000</w:t>
            </w:r>
            <w:r w:rsidRPr="00AE33D1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AE33D1">
              <w:rPr>
                <w:rFonts w:ascii="Angsana New" w:eastAsia="Times New Roman" w:hAnsi="Angsana New" w:hint="cs"/>
                <w:sz w:val="30"/>
                <w:szCs w:val="30"/>
              </w:rPr>
              <w:t>000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 xml:space="preserve"> หุ้น มูลค่าหุ้นตราไว้ หุ้นละ </w:t>
            </w:r>
            <w:r w:rsidRPr="00AE33D1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 xml:space="preserve"> บาท บริษัทจะทำการเสนอขายหุ้นสามัญเพิ่มทุนเป็นโครงการต่อเนื่อง </w:t>
            </w:r>
          </w:p>
        </w:tc>
      </w:tr>
      <w:tr w:rsidR="00A31ECF" w:rsidRPr="00AE33D1" w14:paraId="0084E512" w14:textId="77777777" w:rsidTr="00A31ECF">
        <w:trPr>
          <w:trHeight w:val="1784"/>
        </w:trPr>
        <w:tc>
          <w:tcPr>
            <w:tcW w:w="3815" w:type="dxa"/>
            <w:hideMark/>
          </w:tcPr>
          <w:p w14:paraId="570A6478" w14:textId="77777777" w:rsidR="00A31ECF" w:rsidRPr="00AE33D1" w:rsidRDefault="00A31ECF">
            <w:pPr>
              <w:pStyle w:val="ListParagraph"/>
              <w:spacing w:line="256" w:lineRule="auto"/>
              <w:ind w:left="540"/>
              <w:rPr>
                <w:rFonts w:ascii="Angsana New" w:eastAsia="Times New Roman" w:hAnsi="Angsana New"/>
                <w:sz w:val="30"/>
                <w:szCs w:val="30"/>
              </w:rPr>
            </w:pPr>
            <w:r w:rsidRPr="00AE33D1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ราคาเสนอขายต่อหุ้น </w:t>
            </w:r>
          </w:p>
        </w:tc>
        <w:tc>
          <w:tcPr>
            <w:tcW w:w="5995" w:type="dxa"/>
            <w:hideMark/>
          </w:tcPr>
          <w:p w14:paraId="2A46FDD7" w14:textId="77777777" w:rsidR="00A31ECF" w:rsidRPr="00AE33D1" w:rsidRDefault="00A31ECF">
            <w:pPr>
              <w:pStyle w:val="ListParagraph"/>
              <w:spacing w:line="256" w:lineRule="auto"/>
              <w:ind w:left="252"/>
              <w:jc w:val="thaiDistribut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E33D1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ราคาเสนอขายต่อหุ้นของหุ้นให้แก่พนักงานตามโครงการ </w:t>
            </w:r>
            <w:r w:rsidRPr="00AE33D1">
              <w:rPr>
                <w:rFonts w:ascii="Angsana New" w:eastAsia="Times New Roman" w:hAnsi="Angsana New" w:hint="cs"/>
                <w:sz w:val="30"/>
                <w:szCs w:val="30"/>
              </w:rPr>
              <w:t>AWC Share Plan 2020</w:t>
            </w:r>
            <w:r w:rsidRPr="00AE33D1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จะเท่ากับราคาเฉลี่ยของราคาปิดในตลาดหลักทรัพย์แห่งประเทศไทย ในแต่ละวันทำการซื้อขายหุ้นสามัญของบริษัทย้อนหลัง </w:t>
            </w:r>
            <w:r w:rsidRPr="00AE33D1">
              <w:rPr>
                <w:rFonts w:ascii="Angsana New" w:eastAsia="Times New Roman" w:hAnsi="Angsana New" w:hint="cs"/>
                <w:sz w:val="30"/>
                <w:szCs w:val="30"/>
              </w:rPr>
              <w:t>90</w:t>
            </w:r>
            <w:r w:rsidRPr="00AE33D1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วันปฏิทินก่อนวันที่มีการเสนอขายหุ้นสามัญเพิ่มทุนในแต่ละคร้ัง โดยจะทยอยออกหุ้นทุกปีภายใน </w:t>
            </w:r>
            <w:r w:rsidRPr="00AE33D1">
              <w:rPr>
                <w:rFonts w:ascii="Angsana New" w:eastAsia="Times New Roman" w:hAnsi="Angsana New" w:hint="cs"/>
                <w:sz w:val="30"/>
                <w:szCs w:val="30"/>
              </w:rPr>
              <w:t xml:space="preserve">3 </w:t>
            </w:r>
            <w:r w:rsidRPr="00AE33D1">
              <w:rPr>
                <w:rFonts w:ascii="Angsana New" w:eastAsia="Times New Roman" w:hAnsi="Angsana New" w:hint="cs"/>
                <w:sz w:val="30"/>
                <w:szCs w:val="30"/>
                <w:cs/>
              </w:rPr>
              <w:t>ปีนับจากวันที่เสนอขายหุ้นให้แก่พนักงาน</w:t>
            </w:r>
          </w:p>
        </w:tc>
      </w:tr>
    </w:tbl>
    <w:p w14:paraId="58029E2E" w14:textId="77777777" w:rsidR="00DF157E" w:rsidRDefault="00DF157E" w:rsidP="00DF15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/>
        <w:jc w:val="both"/>
        <w:rPr>
          <w:rFonts w:ascii="Angsana New" w:hAnsi="Angsana New"/>
          <w:b/>
          <w:bCs/>
          <w:sz w:val="30"/>
          <w:szCs w:val="30"/>
        </w:rPr>
      </w:pPr>
    </w:p>
    <w:p w14:paraId="4636595D" w14:textId="77777777" w:rsidR="00264A9E" w:rsidRDefault="00264A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10B4D84" w14:textId="4CE9F3AF" w:rsidR="00287B73" w:rsidRPr="00AE33D1" w:rsidRDefault="00287B73" w:rsidP="009572FC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</w:rPr>
      </w:pPr>
      <w:r w:rsidRPr="00AE33D1">
        <w:rPr>
          <w:rFonts w:ascii="Angsana New" w:hAnsi="Angsana New"/>
          <w:b/>
          <w:bCs/>
          <w:sz w:val="30"/>
          <w:szCs w:val="30"/>
          <w:cs/>
        </w:rPr>
        <w:t>ทุนเรือนหุ้น</w:t>
      </w:r>
    </w:p>
    <w:p w14:paraId="39A98F7B" w14:textId="77777777" w:rsidR="003702FD" w:rsidRPr="0079679A" w:rsidRDefault="003702FD" w:rsidP="003702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="Angsana New" w:hAnsi="Angsana New"/>
          <w:b/>
          <w:bCs/>
          <w:sz w:val="20"/>
          <w:szCs w:val="20"/>
        </w:rPr>
      </w:pPr>
    </w:p>
    <w:tbl>
      <w:tblPr>
        <w:tblW w:w="9157" w:type="dxa"/>
        <w:tblInd w:w="450" w:type="dxa"/>
        <w:tblLook w:val="01E0" w:firstRow="1" w:lastRow="1" w:firstColumn="1" w:lastColumn="1" w:noHBand="0" w:noVBand="0"/>
      </w:tblPr>
      <w:tblGrid>
        <w:gridCol w:w="2767"/>
        <w:gridCol w:w="899"/>
        <w:gridCol w:w="1170"/>
        <w:gridCol w:w="243"/>
        <w:gridCol w:w="1198"/>
        <w:gridCol w:w="243"/>
        <w:gridCol w:w="1203"/>
        <w:gridCol w:w="236"/>
        <w:gridCol w:w="1198"/>
      </w:tblGrid>
      <w:tr w:rsidR="005158D5" w:rsidRPr="00AE33D1" w14:paraId="3161BEBF" w14:textId="77777777" w:rsidTr="005D7C4F">
        <w:trPr>
          <w:tblHeader/>
        </w:trPr>
        <w:tc>
          <w:tcPr>
            <w:tcW w:w="2767" w:type="dxa"/>
          </w:tcPr>
          <w:p w14:paraId="38F222F2" w14:textId="77777777" w:rsidR="005158D5" w:rsidRPr="00AE33D1" w:rsidRDefault="005158D5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28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9" w:type="dxa"/>
          </w:tcPr>
          <w:p w14:paraId="3C337FC5" w14:textId="77777777" w:rsidR="005158D5" w:rsidRPr="00AE33D1" w:rsidRDefault="005158D5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611" w:type="dxa"/>
            <w:gridSpan w:val="3"/>
            <w:tcBorders>
              <w:bottom w:val="single" w:sz="4" w:space="0" w:color="auto"/>
            </w:tcBorders>
          </w:tcPr>
          <w:p w14:paraId="1EB98AF3" w14:textId="612BCFD9" w:rsidR="005158D5" w:rsidRPr="00AE33D1" w:rsidRDefault="00C1706D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243" w:type="dxa"/>
          </w:tcPr>
          <w:p w14:paraId="4F1452B6" w14:textId="77777777" w:rsidR="005158D5" w:rsidRPr="00AE33D1" w:rsidRDefault="005158D5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637" w:type="dxa"/>
            <w:gridSpan w:val="3"/>
            <w:tcBorders>
              <w:bottom w:val="single" w:sz="4" w:space="0" w:color="auto"/>
            </w:tcBorders>
          </w:tcPr>
          <w:p w14:paraId="59B5E010" w14:textId="12E15FD1" w:rsidR="005158D5" w:rsidRPr="00AE33D1" w:rsidRDefault="00C1706D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2563</w:t>
            </w:r>
          </w:p>
        </w:tc>
      </w:tr>
      <w:tr w:rsidR="005158D5" w:rsidRPr="00AE33D1" w14:paraId="009E94E3" w14:textId="77777777" w:rsidTr="005D7C4F">
        <w:trPr>
          <w:tblHeader/>
        </w:trPr>
        <w:tc>
          <w:tcPr>
            <w:tcW w:w="2767" w:type="dxa"/>
          </w:tcPr>
          <w:p w14:paraId="0DDF85AC" w14:textId="77777777" w:rsidR="005158D5" w:rsidRPr="00AE33D1" w:rsidRDefault="005158D5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28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9" w:type="dxa"/>
          </w:tcPr>
          <w:p w14:paraId="5317DA9F" w14:textId="77777777" w:rsidR="005158D5" w:rsidRPr="00AE33D1" w:rsidRDefault="005158D5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52AD602" w14:textId="77777777" w:rsidR="005158D5" w:rsidRPr="00AE33D1" w:rsidRDefault="005158D5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6760F92B" w14:textId="77777777" w:rsidR="005158D5" w:rsidRPr="00AE33D1" w:rsidRDefault="005158D5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</w:tcPr>
          <w:p w14:paraId="0E43DCC9" w14:textId="77777777" w:rsidR="005158D5" w:rsidRPr="00AE33D1" w:rsidRDefault="005158D5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 w:hint="cs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43" w:type="dxa"/>
          </w:tcPr>
          <w:p w14:paraId="5C79CFA7" w14:textId="77777777" w:rsidR="005158D5" w:rsidRPr="00AE33D1" w:rsidRDefault="005158D5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48202231" w14:textId="77777777" w:rsidR="005158D5" w:rsidRPr="00AE33D1" w:rsidRDefault="005158D5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3CC9A8E" w14:textId="77777777" w:rsidR="005158D5" w:rsidRPr="00AE33D1" w:rsidRDefault="005158D5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</w:tcPr>
          <w:p w14:paraId="2B51EA84" w14:textId="77777777" w:rsidR="005158D5" w:rsidRPr="00AE33D1" w:rsidRDefault="005158D5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5158D5" w:rsidRPr="00AE33D1" w14:paraId="374F1636" w14:textId="77777777" w:rsidTr="005D7C4F">
        <w:trPr>
          <w:tblHeader/>
        </w:trPr>
        <w:tc>
          <w:tcPr>
            <w:tcW w:w="2767" w:type="dxa"/>
          </w:tcPr>
          <w:p w14:paraId="5EC26E27" w14:textId="77777777" w:rsidR="005158D5" w:rsidRPr="00AE33D1" w:rsidRDefault="005158D5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9" w:type="dxa"/>
          </w:tcPr>
          <w:p w14:paraId="6408B605" w14:textId="77777777" w:rsidR="005158D5" w:rsidRPr="00AE33D1" w:rsidRDefault="005158D5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491" w:type="dxa"/>
            <w:gridSpan w:val="7"/>
          </w:tcPr>
          <w:p w14:paraId="3D3BB9AE" w14:textId="77777777" w:rsidR="005158D5" w:rsidRPr="00AE33D1" w:rsidRDefault="005158D5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(</w:t>
            </w:r>
            <w:r w:rsidRPr="00AE33D1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E33D1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 xml:space="preserve">หุ้น / </w:t>
            </w:r>
            <w:r w:rsidRPr="00AE33D1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E33D1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158D5" w:rsidRPr="00AE33D1" w14:paraId="33C7C103" w14:textId="77777777" w:rsidTr="005D7C4F">
        <w:tc>
          <w:tcPr>
            <w:tcW w:w="2767" w:type="dxa"/>
          </w:tcPr>
          <w:p w14:paraId="7013F2D3" w14:textId="77777777" w:rsidR="005158D5" w:rsidRPr="00AE33D1" w:rsidRDefault="005158D5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E33D1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99" w:type="dxa"/>
          </w:tcPr>
          <w:p w14:paraId="4857875B" w14:textId="77777777" w:rsidR="005158D5" w:rsidRPr="00AE33D1" w:rsidRDefault="005158D5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0F08DE4" w14:textId="77777777" w:rsidR="005158D5" w:rsidRPr="00AE33D1" w:rsidRDefault="005158D5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078049E2" w14:textId="77777777" w:rsidR="005158D5" w:rsidRPr="00AE33D1" w:rsidRDefault="005158D5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98" w:type="dxa"/>
          </w:tcPr>
          <w:p w14:paraId="5F9F25B6" w14:textId="77777777" w:rsidR="005158D5" w:rsidRPr="00AE33D1" w:rsidRDefault="005158D5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7776A350" w14:textId="77777777" w:rsidR="005158D5" w:rsidRPr="00AE33D1" w:rsidRDefault="005158D5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</w:tcPr>
          <w:p w14:paraId="1D6418FE" w14:textId="77777777" w:rsidR="005158D5" w:rsidRPr="00AE33D1" w:rsidRDefault="005158D5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41F9587" w14:textId="77777777" w:rsidR="005158D5" w:rsidRPr="00AE33D1" w:rsidRDefault="005158D5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6AB819EE" w14:textId="77777777" w:rsidR="005158D5" w:rsidRPr="00AE33D1" w:rsidRDefault="005158D5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955C0A" w:rsidRPr="00AE33D1" w14:paraId="33A6C08F" w14:textId="77777777" w:rsidTr="005D7C4F">
        <w:tc>
          <w:tcPr>
            <w:tcW w:w="2767" w:type="dxa"/>
          </w:tcPr>
          <w:p w14:paraId="0B022EF5" w14:textId="6E11F706" w:rsidR="00955C0A" w:rsidRPr="00AE33D1" w:rsidRDefault="00955C0A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ณ วันที่ </w:t>
            </w:r>
            <w:r w:rsidR="00CF3E49" w:rsidRPr="00AE33D1">
              <w:rPr>
                <w:rFonts w:ascii="Angsana New" w:eastAsia="MS Mincho" w:hAnsi="Angsana New"/>
                <w:sz w:val="30"/>
                <w:szCs w:val="30"/>
              </w:rPr>
              <w:t>1</w:t>
            </w:r>
            <w:r w:rsidRPr="00AE33D1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899" w:type="dxa"/>
          </w:tcPr>
          <w:p w14:paraId="6DD01E14" w14:textId="75A044ED" w:rsidR="00955C0A" w:rsidRPr="00AE33D1" w:rsidRDefault="00955C0A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1EE47E" w14:textId="3EE1C06F" w:rsidR="00955C0A" w:rsidRPr="00AE33D1" w:rsidRDefault="00955C0A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1030A01A" w14:textId="77777777" w:rsidR="00955C0A" w:rsidRPr="00AE33D1" w:rsidRDefault="00955C0A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98" w:type="dxa"/>
          </w:tcPr>
          <w:p w14:paraId="347AAF42" w14:textId="14709A72" w:rsidR="00955C0A" w:rsidRPr="00AE33D1" w:rsidRDefault="00955C0A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61A23816" w14:textId="77777777" w:rsidR="00955C0A" w:rsidRPr="00AE33D1" w:rsidRDefault="00955C0A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</w:tcPr>
          <w:p w14:paraId="274E9E47" w14:textId="22118038" w:rsidR="00955C0A" w:rsidRPr="00AE33D1" w:rsidRDefault="00955C0A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E1ACE0E" w14:textId="77777777" w:rsidR="00955C0A" w:rsidRPr="00AE33D1" w:rsidRDefault="00955C0A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355FB4C5" w14:textId="5D0BA04D" w:rsidR="00955C0A" w:rsidRPr="00AE33D1" w:rsidRDefault="00955C0A" w:rsidP="00C70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8C1EA4" w:rsidRPr="00AE33D1" w14:paraId="711BCA50" w14:textId="77777777" w:rsidTr="005D7C4F">
        <w:tc>
          <w:tcPr>
            <w:tcW w:w="2767" w:type="dxa"/>
          </w:tcPr>
          <w:p w14:paraId="5B451A6B" w14:textId="6D091C92" w:rsidR="008C1EA4" w:rsidRPr="00AE33D1" w:rsidRDefault="008C1EA4" w:rsidP="008C1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899" w:type="dxa"/>
          </w:tcPr>
          <w:p w14:paraId="051371DC" w14:textId="17776426" w:rsidR="008C1EA4" w:rsidRPr="00AE33D1" w:rsidRDefault="008C1EA4" w:rsidP="008C1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</w:rPr>
              <w:t>1</w:t>
            </w:r>
          </w:p>
        </w:tc>
        <w:tc>
          <w:tcPr>
            <w:tcW w:w="1170" w:type="dxa"/>
          </w:tcPr>
          <w:p w14:paraId="5603C97B" w14:textId="2DB8BD75" w:rsidR="008C1EA4" w:rsidRPr="00AE33D1" w:rsidRDefault="008C1EA4" w:rsidP="008C1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</w:rPr>
              <w:t>32,</w:t>
            </w:r>
            <w:r w:rsidR="00367886" w:rsidRPr="00AE33D1">
              <w:rPr>
                <w:rFonts w:ascii="Angsana New" w:eastAsia="MS Mincho" w:hAnsi="Angsana New"/>
                <w:sz w:val="30"/>
                <w:szCs w:val="30"/>
              </w:rPr>
              <w:t>15</w:t>
            </w:r>
            <w:r w:rsidRPr="00AE33D1">
              <w:rPr>
                <w:rFonts w:ascii="Angsana New" w:eastAsia="MS Mincho" w:hAnsi="Angsana New"/>
                <w:sz w:val="30"/>
                <w:szCs w:val="30"/>
              </w:rPr>
              <w:t>0,000</w:t>
            </w:r>
          </w:p>
        </w:tc>
        <w:tc>
          <w:tcPr>
            <w:tcW w:w="243" w:type="dxa"/>
          </w:tcPr>
          <w:p w14:paraId="6A55553D" w14:textId="77777777" w:rsidR="008C1EA4" w:rsidRPr="00AE33D1" w:rsidRDefault="008C1EA4" w:rsidP="008C1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98" w:type="dxa"/>
          </w:tcPr>
          <w:p w14:paraId="66B3F207" w14:textId="38D8AC45" w:rsidR="008C1EA4" w:rsidRPr="00AE33D1" w:rsidRDefault="008C1EA4" w:rsidP="008C1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</w:rPr>
              <w:t>32,</w:t>
            </w:r>
            <w:r w:rsidR="00367886" w:rsidRPr="00AE33D1">
              <w:rPr>
                <w:rFonts w:ascii="Angsana New" w:eastAsia="MS Mincho" w:hAnsi="Angsana New"/>
                <w:sz w:val="30"/>
                <w:szCs w:val="30"/>
              </w:rPr>
              <w:t>15</w:t>
            </w:r>
            <w:r w:rsidRPr="00AE33D1">
              <w:rPr>
                <w:rFonts w:ascii="Angsana New" w:eastAsia="MS Mincho" w:hAnsi="Angsana New"/>
                <w:sz w:val="30"/>
                <w:szCs w:val="30"/>
              </w:rPr>
              <w:t>0,000</w:t>
            </w:r>
          </w:p>
        </w:tc>
        <w:tc>
          <w:tcPr>
            <w:tcW w:w="243" w:type="dxa"/>
          </w:tcPr>
          <w:p w14:paraId="2058F3D3" w14:textId="77777777" w:rsidR="008C1EA4" w:rsidRPr="00AE33D1" w:rsidRDefault="008C1EA4" w:rsidP="008C1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</w:tcPr>
          <w:p w14:paraId="0F8EB41B" w14:textId="2EBCD053" w:rsidR="008C1EA4" w:rsidRPr="00AE33D1" w:rsidRDefault="008C1EA4" w:rsidP="008C1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</w:rPr>
              <w:t>32,000,000</w:t>
            </w:r>
          </w:p>
        </w:tc>
        <w:tc>
          <w:tcPr>
            <w:tcW w:w="236" w:type="dxa"/>
          </w:tcPr>
          <w:p w14:paraId="70A02A1A" w14:textId="77777777" w:rsidR="008C1EA4" w:rsidRPr="00AE33D1" w:rsidRDefault="008C1EA4" w:rsidP="008C1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4B7C0D6C" w14:textId="1F0EA1C2" w:rsidR="008C1EA4" w:rsidRPr="00AE33D1" w:rsidRDefault="008C1EA4" w:rsidP="008C1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</w:rPr>
              <w:t>32,000,000</w:t>
            </w:r>
          </w:p>
        </w:tc>
      </w:tr>
      <w:tr w:rsidR="00367886" w:rsidRPr="00AE33D1" w14:paraId="474087D1" w14:textId="77777777" w:rsidTr="00E15529">
        <w:tc>
          <w:tcPr>
            <w:tcW w:w="2767" w:type="dxa"/>
          </w:tcPr>
          <w:p w14:paraId="003A2DE2" w14:textId="03D2A25A" w:rsidR="00367886" w:rsidRPr="00AE33D1" w:rsidRDefault="00367886" w:rsidP="0036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99" w:type="dxa"/>
          </w:tcPr>
          <w:p w14:paraId="52FEEF86" w14:textId="121D5B74" w:rsidR="00367886" w:rsidRPr="00AE33D1" w:rsidRDefault="00367886" w:rsidP="0036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</w:rPr>
              <w:t>1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937B8E8" w14:textId="72D07D72" w:rsidR="00367886" w:rsidRPr="00AE33D1" w:rsidRDefault="00367886" w:rsidP="0036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144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 xml:space="preserve">           -</w:t>
            </w:r>
          </w:p>
        </w:tc>
        <w:tc>
          <w:tcPr>
            <w:tcW w:w="243" w:type="dxa"/>
          </w:tcPr>
          <w:p w14:paraId="09BD5A40" w14:textId="77777777" w:rsidR="00367886" w:rsidRPr="00AE33D1" w:rsidRDefault="00367886" w:rsidP="0036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403C050B" w14:textId="5FDFE9A6" w:rsidR="00367886" w:rsidRPr="00AE33D1" w:rsidRDefault="00367886" w:rsidP="0036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144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 xml:space="preserve">             -</w:t>
            </w:r>
          </w:p>
        </w:tc>
        <w:tc>
          <w:tcPr>
            <w:tcW w:w="243" w:type="dxa"/>
          </w:tcPr>
          <w:p w14:paraId="599A4EE3" w14:textId="77777777" w:rsidR="00367886" w:rsidRPr="00AE33D1" w:rsidRDefault="00367886" w:rsidP="0036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0FD136C8" w14:textId="1C90C131" w:rsidR="00367886" w:rsidRPr="00AE33D1" w:rsidRDefault="00367886" w:rsidP="0036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</w:rPr>
              <w:t>150,000</w:t>
            </w:r>
          </w:p>
        </w:tc>
        <w:tc>
          <w:tcPr>
            <w:tcW w:w="236" w:type="dxa"/>
            <w:vAlign w:val="bottom"/>
          </w:tcPr>
          <w:p w14:paraId="682F41BD" w14:textId="77777777" w:rsidR="00367886" w:rsidRPr="00AE33D1" w:rsidRDefault="00367886" w:rsidP="0036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77F9DA81" w14:textId="7E1A3819" w:rsidR="00367886" w:rsidRPr="00AE33D1" w:rsidRDefault="00367886" w:rsidP="0036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</w:rPr>
              <w:t>150,000</w:t>
            </w:r>
          </w:p>
        </w:tc>
      </w:tr>
      <w:tr w:rsidR="008C1EA4" w:rsidRPr="00AE33D1" w14:paraId="059004E9" w14:textId="77777777" w:rsidTr="005D7C4F">
        <w:tc>
          <w:tcPr>
            <w:tcW w:w="2767" w:type="dxa"/>
          </w:tcPr>
          <w:p w14:paraId="5824F690" w14:textId="3D850834" w:rsidR="008C1EA4" w:rsidRPr="00AE33D1" w:rsidRDefault="008C1EA4" w:rsidP="008C1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AE33D1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E33D1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31 </w:t>
            </w:r>
            <w:r w:rsidRPr="00AE33D1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99" w:type="dxa"/>
          </w:tcPr>
          <w:p w14:paraId="1D13CDA7" w14:textId="6BD2BD93" w:rsidR="008C1EA4" w:rsidRPr="00AE33D1" w:rsidRDefault="008C1EA4" w:rsidP="008C1EA4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outlineLvl w:val="7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BC54341" w14:textId="729B63E5" w:rsidR="008C1EA4" w:rsidRPr="00AE33D1" w:rsidRDefault="008C1EA4" w:rsidP="008C1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28" w:lineRule="auto"/>
              <w:ind w:left="-129" w:right="-17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79B1E84E" w14:textId="77777777" w:rsidR="008C1EA4" w:rsidRPr="00AE33D1" w:rsidRDefault="008C1EA4" w:rsidP="008C1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</w:tcPr>
          <w:p w14:paraId="3929F46B" w14:textId="30381571" w:rsidR="008C1EA4" w:rsidRPr="00AE33D1" w:rsidRDefault="008C1EA4" w:rsidP="008C1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19927EEC" w14:textId="77777777" w:rsidR="008C1EA4" w:rsidRPr="00AE33D1" w:rsidRDefault="008C1EA4" w:rsidP="008C1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241BD33E" w14:textId="60EE4774" w:rsidR="008C1EA4" w:rsidRPr="00AE33D1" w:rsidRDefault="008C1EA4" w:rsidP="008C1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A83AB24" w14:textId="77777777" w:rsidR="008C1EA4" w:rsidRPr="00AE33D1" w:rsidRDefault="008C1EA4" w:rsidP="008C1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</w:tcPr>
          <w:p w14:paraId="08497812" w14:textId="35D5AA2D" w:rsidR="008C1EA4" w:rsidRPr="00AE33D1" w:rsidRDefault="008C1EA4" w:rsidP="008C1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</w:tr>
      <w:tr w:rsidR="008C1EA4" w:rsidRPr="00AE33D1" w14:paraId="598F6C2F" w14:textId="77777777" w:rsidTr="005D7C4F">
        <w:tc>
          <w:tcPr>
            <w:tcW w:w="2767" w:type="dxa"/>
          </w:tcPr>
          <w:p w14:paraId="309A6D7B" w14:textId="119A041A" w:rsidR="008C1EA4" w:rsidRPr="00AE33D1" w:rsidRDefault="008C1EA4" w:rsidP="008C1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AE33D1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899" w:type="dxa"/>
          </w:tcPr>
          <w:p w14:paraId="2F66C2F4" w14:textId="368A1EF7" w:rsidR="008C1EA4" w:rsidRPr="00AE33D1" w:rsidRDefault="008C1EA4" w:rsidP="008C1EA4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outlineLvl w:val="7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451D81F" w14:textId="5AF28DC8" w:rsidR="008C1EA4" w:rsidRPr="00AE33D1" w:rsidRDefault="008C1EA4" w:rsidP="008C1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28" w:lineRule="auto"/>
              <w:ind w:left="-129" w:right="-17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32,150,000</w:t>
            </w:r>
          </w:p>
        </w:tc>
        <w:tc>
          <w:tcPr>
            <w:tcW w:w="243" w:type="dxa"/>
          </w:tcPr>
          <w:p w14:paraId="22DCC9B2" w14:textId="77777777" w:rsidR="008C1EA4" w:rsidRPr="00AE33D1" w:rsidRDefault="008C1EA4" w:rsidP="008C1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</w:tcPr>
          <w:p w14:paraId="0B32807E" w14:textId="3D87F48B" w:rsidR="008C1EA4" w:rsidRPr="00AE33D1" w:rsidRDefault="008C1EA4" w:rsidP="008C1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32,150,000</w:t>
            </w:r>
          </w:p>
        </w:tc>
        <w:tc>
          <w:tcPr>
            <w:tcW w:w="243" w:type="dxa"/>
          </w:tcPr>
          <w:p w14:paraId="2B78188C" w14:textId="77777777" w:rsidR="008C1EA4" w:rsidRPr="00AE33D1" w:rsidRDefault="008C1EA4" w:rsidP="008C1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</w:tcPr>
          <w:p w14:paraId="3952843B" w14:textId="785041C0" w:rsidR="008C1EA4" w:rsidRPr="00AE33D1" w:rsidRDefault="008C1EA4" w:rsidP="008C1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32,150,000</w:t>
            </w:r>
          </w:p>
        </w:tc>
        <w:tc>
          <w:tcPr>
            <w:tcW w:w="236" w:type="dxa"/>
          </w:tcPr>
          <w:p w14:paraId="2DA7AF50" w14:textId="77777777" w:rsidR="008C1EA4" w:rsidRPr="00AE33D1" w:rsidRDefault="008C1EA4" w:rsidP="008C1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</w:tcPr>
          <w:p w14:paraId="14FD6EC6" w14:textId="11F0E338" w:rsidR="008C1EA4" w:rsidRPr="00AE33D1" w:rsidRDefault="008C1EA4" w:rsidP="008C1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32,150,000</w:t>
            </w:r>
          </w:p>
        </w:tc>
      </w:tr>
      <w:tr w:rsidR="00C1706D" w:rsidRPr="00AE33D1" w14:paraId="1E63BD61" w14:textId="77777777" w:rsidTr="005D7C4F">
        <w:tc>
          <w:tcPr>
            <w:tcW w:w="2767" w:type="dxa"/>
          </w:tcPr>
          <w:p w14:paraId="0119253B" w14:textId="77777777" w:rsidR="00C1706D" w:rsidRPr="00AE33D1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9" w:type="dxa"/>
          </w:tcPr>
          <w:p w14:paraId="3CB5FFF5" w14:textId="77777777" w:rsidR="00C1706D" w:rsidRPr="00AE33D1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491" w:type="dxa"/>
            <w:gridSpan w:val="7"/>
          </w:tcPr>
          <w:p w14:paraId="2D292456" w14:textId="77777777" w:rsidR="00C1706D" w:rsidRPr="00AE33D1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</w:tr>
      <w:tr w:rsidR="00C1706D" w:rsidRPr="00AE33D1" w14:paraId="6ED9F189" w14:textId="77777777" w:rsidTr="005D7C4F">
        <w:tc>
          <w:tcPr>
            <w:tcW w:w="2767" w:type="dxa"/>
          </w:tcPr>
          <w:p w14:paraId="7364E650" w14:textId="77777777" w:rsidR="00C1706D" w:rsidRPr="00AE33D1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E33D1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หุ้น</w:t>
            </w:r>
            <w:r w:rsidRPr="00AE33D1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ที่ออกและชำระแล้ว</w:t>
            </w:r>
          </w:p>
        </w:tc>
        <w:tc>
          <w:tcPr>
            <w:tcW w:w="899" w:type="dxa"/>
          </w:tcPr>
          <w:p w14:paraId="00E46E1F" w14:textId="77777777" w:rsidR="00C1706D" w:rsidRPr="00AE33D1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491" w:type="dxa"/>
            <w:gridSpan w:val="7"/>
          </w:tcPr>
          <w:p w14:paraId="566153D5" w14:textId="77777777" w:rsidR="00C1706D" w:rsidRPr="00AE33D1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</w:tr>
      <w:tr w:rsidR="00C1706D" w:rsidRPr="00AE33D1" w14:paraId="76D30593" w14:textId="77777777" w:rsidTr="005D7C4F">
        <w:tc>
          <w:tcPr>
            <w:tcW w:w="2767" w:type="dxa"/>
          </w:tcPr>
          <w:p w14:paraId="3A14144C" w14:textId="7F7846CC" w:rsidR="00C1706D" w:rsidRPr="00AE33D1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ณ วันที่ </w:t>
            </w:r>
            <w:r w:rsidRPr="00AE33D1">
              <w:rPr>
                <w:rFonts w:ascii="Angsana New" w:eastAsia="MS Mincho" w:hAnsi="Angsana New"/>
                <w:sz w:val="30"/>
                <w:szCs w:val="30"/>
              </w:rPr>
              <w:t>1</w:t>
            </w:r>
            <w:r w:rsidRPr="00AE33D1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899" w:type="dxa"/>
          </w:tcPr>
          <w:p w14:paraId="2F5B8772" w14:textId="77777777" w:rsidR="00C1706D" w:rsidRPr="00AE33D1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567E01A" w14:textId="77777777" w:rsidR="00C1706D" w:rsidRPr="00AE33D1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5D0D2E6B" w14:textId="77777777" w:rsidR="00C1706D" w:rsidRPr="00AE33D1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5DBAAB11" w14:textId="77777777" w:rsidR="00C1706D" w:rsidRPr="00AE33D1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5D41901A" w14:textId="77777777" w:rsidR="00C1706D" w:rsidRPr="00AE33D1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</w:tcPr>
          <w:p w14:paraId="374228FC" w14:textId="77777777" w:rsidR="00C1706D" w:rsidRPr="00AE33D1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02B28D6" w14:textId="77777777" w:rsidR="00C1706D" w:rsidRPr="00AE33D1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12CA52B1" w14:textId="77777777" w:rsidR="00C1706D" w:rsidRPr="00AE33D1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8C1EA4" w:rsidRPr="00AE33D1" w14:paraId="3C15657C" w14:textId="77777777" w:rsidTr="00F12C2C">
        <w:tc>
          <w:tcPr>
            <w:tcW w:w="2767" w:type="dxa"/>
          </w:tcPr>
          <w:p w14:paraId="2664E1B4" w14:textId="20EE342B" w:rsidR="008C1EA4" w:rsidRPr="00AE33D1" w:rsidRDefault="008C1EA4" w:rsidP="008C1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899" w:type="dxa"/>
          </w:tcPr>
          <w:p w14:paraId="07338C43" w14:textId="6D542365" w:rsidR="008C1EA4" w:rsidRPr="00AE33D1" w:rsidRDefault="008C1EA4" w:rsidP="008C1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</w:rPr>
              <w:t>1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F989FF5" w14:textId="1AB1CE57" w:rsidR="008C1EA4" w:rsidRPr="00AE33D1" w:rsidRDefault="008C1EA4" w:rsidP="008C1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28" w:lineRule="auto"/>
              <w:ind w:left="-129" w:right="1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</w:rPr>
              <w:t>32,000,000</w:t>
            </w:r>
          </w:p>
        </w:tc>
        <w:tc>
          <w:tcPr>
            <w:tcW w:w="243" w:type="dxa"/>
          </w:tcPr>
          <w:p w14:paraId="7D3D6DFD" w14:textId="77777777" w:rsidR="008C1EA4" w:rsidRPr="00AE33D1" w:rsidRDefault="008C1EA4" w:rsidP="008C1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38B18A02" w14:textId="3245AF68" w:rsidR="008C1EA4" w:rsidRPr="00AE33D1" w:rsidRDefault="008C1EA4" w:rsidP="008C1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</w:rPr>
              <w:t>32,000,000</w:t>
            </w:r>
          </w:p>
        </w:tc>
        <w:tc>
          <w:tcPr>
            <w:tcW w:w="243" w:type="dxa"/>
          </w:tcPr>
          <w:p w14:paraId="0E083563" w14:textId="77777777" w:rsidR="008C1EA4" w:rsidRPr="00AE33D1" w:rsidRDefault="008C1EA4" w:rsidP="008C1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6BF4D574" w14:textId="14EB995E" w:rsidR="008C1EA4" w:rsidRPr="00AE33D1" w:rsidRDefault="008C1EA4" w:rsidP="008C1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28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</w:rPr>
              <w:t>32,000,000</w:t>
            </w:r>
          </w:p>
        </w:tc>
        <w:tc>
          <w:tcPr>
            <w:tcW w:w="236" w:type="dxa"/>
          </w:tcPr>
          <w:p w14:paraId="2AADAFB7" w14:textId="77777777" w:rsidR="008C1EA4" w:rsidRPr="00AE33D1" w:rsidRDefault="008C1EA4" w:rsidP="008C1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643ABA99" w14:textId="75D6218E" w:rsidR="008C1EA4" w:rsidRPr="00AE33D1" w:rsidRDefault="008C1EA4" w:rsidP="008C1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28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</w:rPr>
              <w:t>32,000,000</w:t>
            </w:r>
          </w:p>
        </w:tc>
      </w:tr>
      <w:tr w:rsidR="008C1EA4" w:rsidRPr="00AE33D1" w14:paraId="4D3FBAF9" w14:textId="77777777" w:rsidTr="00F12C2C">
        <w:tc>
          <w:tcPr>
            <w:tcW w:w="2767" w:type="dxa"/>
          </w:tcPr>
          <w:p w14:paraId="6ABABC11" w14:textId="030B34DD" w:rsidR="008C1EA4" w:rsidRPr="00AE33D1" w:rsidRDefault="008C1EA4" w:rsidP="008C1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AE33D1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ณ วันที่ 3</w:t>
            </w:r>
            <w:r w:rsidRPr="00AE33D1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1 </w:t>
            </w:r>
            <w:r w:rsidRPr="00AE33D1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99" w:type="dxa"/>
          </w:tcPr>
          <w:p w14:paraId="18CDBF48" w14:textId="5355A8BD" w:rsidR="008C1EA4" w:rsidRPr="00AE33D1" w:rsidRDefault="008C1EA4" w:rsidP="008C1EA4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outlineLvl w:val="7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82FDE3C" w14:textId="77777777" w:rsidR="008C1EA4" w:rsidRPr="00AE33D1" w:rsidRDefault="008C1EA4" w:rsidP="008C1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8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4F6D7CA9" w14:textId="77777777" w:rsidR="008C1EA4" w:rsidRPr="00AE33D1" w:rsidRDefault="008C1EA4" w:rsidP="008C1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</w:tcPr>
          <w:p w14:paraId="36544992" w14:textId="77777777" w:rsidR="008C1EA4" w:rsidRPr="00AE33D1" w:rsidRDefault="008C1EA4" w:rsidP="008C1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8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5A972846" w14:textId="77777777" w:rsidR="008C1EA4" w:rsidRPr="00AE33D1" w:rsidRDefault="008C1EA4" w:rsidP="008C1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73F0F525" w14:textId="47B8E148" w:rsidR="008C1EA4" w:rsidRPr="00AE33D1" w:rsidRDefault="008C1EA4" w:rsidP="008C1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8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DF985F9" w14:textId="77777777" w:rsidR="008C1EA4" w:rsidRPr="00AE33D1" w:rsidRDefault="008C1EA4" w:rsidP="008C1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</w:tcPr>
          <w:p w14:paraId="68959345" w14:textId="7662B9F3" w:rsidR="008C1EA4" w:rsidRPr="00AE33D1" w:rsidRDefault="008C1EA4" w:rsidP="008C1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8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</w:tr>
      <w:tr w:rsidR="008C1EA4" w:rsidRPr="00AE33D1" w14:paraId="1C8887DF" w14:textId="77777777" w:rsidTr="005D7C4F">
        <w:tc>
          <w:tcPr>
            <w:tcW w:w="2767" w:type="dxa"/>
          </w:tcPr>
          <w:p w14:paraId="20F4B46E" w14:textId="191C81B8" w:rsidR="008C1EA4" w:rsidRPr="00AE33D1" w:rsidRDefault="008C1EA4" w:rsidP="008C1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AE33D1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899" w:type="dxa"/>
          </w:tcPr>
          <w:p w14:paraId="66BAAEDC" w14:textId="746F35F3" w:rsidR="008C1EA4" w:rsidRPr="00AE33D1" w:rsidRDefault="008C1EA4" w:rsidP="008C1EA4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outlineLvl w:val="7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2D31207" w14:textId="416EEFA8" w:rsidR="008C1EA4" w:rsidRPr="00AE33D1" w:rsidRDefault="008C1EA4" w:rsidP="008C1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28" w:lineRule="auto"/>
              <w:ind w:left="-129" w:right="1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32,000,000</w:t>
            </w:r>
          </w:p>
        </w:tc>
        <w:tc>
          <w:tcPr>
            <w:tcW w:w="243" w:type="dxa"/>
          </w:tcPr>
          <w:p w14:paraId="166763CC" w14:textId="77777777" w:rsidR="008C1EA4" w:rsidRPr="00AE33D1" w:rsidRDefault="008C1EA4" w:rsidP="008C1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</w:tcPr>
          <w:p w14:paraId="176C4701" w14:textId="57ECD752" w:rsidR="008C1EA4" w:rsidRPr="00AE33D1" w:rsidRDefault="008C1EA4" w:rsidP="008C1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32,000,000</w:t>
            </w:r>
          </w:p>
        </w:tc>
        <w:tc>
          <w:tcPr>
            <w:tcW w:w="243" w:type="dxa"/>
          </w:tcPr>
          <w:p w14:paraId="2FECA630" w14:textId="77777777" w:rsidR="008C1EA4" w:rsidRPr="00AE33D1" w:rsidRDefault="008C1EA4" w:rsidP="008C1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</w:tcPr>
          <w:p w14:paraId="24B05B74" w14:textId="54B6F396" w:rsidR="008C1EA4" w:rsidRPr="00AE33D1" w:rsidRDefault="008C1EA4" w:rsidP="008C1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28" w:lineRule="auto"/>
              <w:ind w:left="-129" w:right="1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32,000,000</w:t>
            </w:r>
          </w:p>
        </w:tc>
        <w:tc>
          <w:tcPr>
            <w:tcW w:w="236" w:type="dxa"/>
          </w:tcPr>
          <w:p w14:paraId="1CB126B8" w14:textId="77777777" w:rsidR="008C1EA4" w:rsidRPr="00AE33D1" w:rsidRDefault="008C1EA4" w:rsidP="008C1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</w:tcPr>
          <w:p w14:paraId="53270F73" w14:textId="1810F671" w:rsidR="008C1EA4" w:rsidRPr="00AE33D1" w:rsidRDefault="008C1EA4" w:rsidP="008C1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32,000,000</w:t>
            </w:r>
          </w:p>
        </w:tc>
      </w:tr>
    </w:tbl>
    <w:p w14:paraId="6AC6217C" w14:textId="77777777" w:rsidR="00AE24EE" w:rsidRDefault="00AE24EE" w:rsidP="00D27798">
      <w:pPr>
        <w:pStyle w:val="block"/>
        <w:spacing w:after="0" w:line="230" w:lineRule="auto"/>
        <w:ind w:left="540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</w:pPr>
    </w:p>
    <w:p w14:paraId="6BCF3FEF" w14:textId="20C2C32C" w:rsidR="008362F2" w:rsidRPr="00AE33D1" w:rsidRDefault="008362F2" w:rsidP="00D27798">
      <w:pPr>
        <w:pStyle w:val="block"/>
        <w:spacing w:after="0" w:line="230" w:lineRule="auto"/>
        <w:ind w:left="540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</w:pPr>
      <w:r w:rsidRPr="00AE33D1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 w:bidi="th-TH"/>
        </w:rPr>
        <w:t>การเพิ่มทุน</w:t>
      </w:r>
      <w:r w:rsidR="000E22C8" w:rsidRPr="00AE33D1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 w:bidi="th-TH"/>
        </w:rPr>
        <w:t>จ</w:t>
      </w:r>
      <w:r w:rsidRPr="00AE33D1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 w:bidi="th-TH"/>
        </w:rPr>
        <w:t>ดทะเบียน</w:t>
      </w:r>
    </w:p>
    <w:p w14:paraId="00F13232" w14:textId="77777777" w:rsidR="006C35C1" w:rsidRPr="00AE33D1" w:rsidRDefault="006C35C1" w:rsidP="006C35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  <w:cs/>
        </w:rPr>
      </w:pPr>
    </w:p>
    <w:p w14:paraId="401F5618" w14:textId="619CDBC5" w:rsidR="006C35C1" w:rsidRPr="00AE33D1" w:rsidRDefault="006C35C1" w:rsidP="006C35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AE33D1">
        <w:rPr>
          <w:rFonts w:ascii="Angsana New" w:hAnsi="Angsana New"/>
          <w:b/>
          <w:bCs/>
          <w:sz w:val="30"/>
          <w:szCs w:val="30"/>
        </w:rPr>
        <w:tab/>
      </w:r>
      <w:r w:rsidRPr="00AE33D1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AE33D1">
        <w:rPr>
          <w:rFonts w:ascii="Angsana New" w:hAnsi="Angsana New"/>
          <w:sz w:val="30"/>
          <w:szCs w:val="30"/>
        </w:rPr>
        <w:t>10</w:t>
      </w:r>
      <w:r w:rsidRPr="00AE33D1">
        <w:rPr>
          <w:rFonts w:ascii="Angsana New" w:hAnsi="Angsana New"/>
          <w:sz w:val="30"/>
          <w:szCs w:val="30"/>
          <w:cs/>
        </w:rPr>
        <w:t xml:space="preserve"> </w:t>
      </w:r>
      <w:r w:rsidRPr="00AE33D1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Pr="00AE33D1">
        <w:rPr>
          <w:rFonts w:ascii="Angsana New" w:hAnsi="Angsana New"/>
          <w:sz w:val="30"/>
          <w:szCs w:val="30"/>
        </w:rPr>
        <w:t>2563</w:t>
      </w:r>
      <w:r w:rsidRPr="00AE33D1">
        <w:rPr>
          <w:rFonts w:ascii="Angsana New" w:hAnsi="Angsana New"/>
          <w:sz w:val="30"/>
          <w:szCs w:val="30"/>
          <w:cs/>
        </w:rPr>
        <w:t xml:space="preserve"> ที่ประชุมสามัญผู้ถือหุ้นมีมติ</w:t>
      </w:r>
      <w:r w:rsidRPr="00AE33D1">
        <w:rPr>
          <w:rFonts w:ascii="Angsana New" w:hAnsi="Angsana New" w:hint="cs"/>
          <w:sz w:val="30"/>
          <w:szCs w:val="30"/>
          <w:cs/>
        </w:rPr>
        <w:t xml:space="preserve">อนุมัติการเพิ่มทุนจดทะเบียนของบริษัทจำนวน </w:t>
      </w:r>
      <w:r w:rsidRPr="00AE33D1">
        <w:rPr>
          <w:rFonts w:ascii="Angsana New" w:hAnsi="Angsana New"/>
          <w:sz w:val="30"/>
          <w:szCs w:val="30"/>
        </w:rPr>
        <w:t>150</w:t>
      </w:r>
      <w:r w:rsidR="00BC62F7">
        <w:rPr>
          <w:rFonts w:ascii="Angsana New" w:hAnsi="Angsana New"/>
          <w:sz w:val="30"/>
          <w:szCs w:val="30"/>
        </w:rPr>
        <w:t xml:space="preserve"> </w:t>
      </w:r>
      <w:r w:rsidRPr="00AE33D1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AE33D1">
        <w:rPr>
          <w:rFonts w:ascii="Angsana New" w:hAnsi="Angsana New"/>
          <w:sz w:val="30"/>
          <w:szCs w:val="30"/>
        </w:rPr>
        <w:t xml:space="preserve">(150 </w:t>
      </w:r>
      <w:r w:rsidRPr="00AE33D1">
        <w:rPr>
          <w:rFonts w:ascii="Angsana New" w:hAnsi="Angsana New" w:hint="cs"/>
          <w:sz w:val="30"/>
          <w:szCs w:val="30"/>
          <w:cs/>
        </w:rPr>
        <w:t>ล้านหุ้น มูลค่าหุ้นละ</w:t>
      </w:r>
      <w:r w:rsidR="00DB4EF2" w:rsidRPr="00AE33D1">
        <w:rPr>
          <w:rFonts w:ascii="Angsana New" w:hAnsi="Angsana New"/>
          <w:sz w:val="30"/>
          <w:szCs w:val="30"/>
        </w:rPr>
        <w:t xml:space="preserve"> </w:t>
      </w:r>
      <w:r w:rsidRPr="00AE33D1">
        <w:rPr>
          <w:rFonts w:ascii="Angsana New" w:hAnsi="Angsana New"/>
          <w:sz w:val="30"/>
          <w:szCs w:val="30"/>
        </w:rPr>
        <w:t xml:space="preserve">1 </w:t>
      </w:r>
      <w:r w:rsidRPr="00AE33D1">
        <w:rPr>
          <w:rFonts w:ascii="Angsana New" w:hAnsi="Angsana New" w:hint="cs"/>
          <w:sz w:val="30"/>
          <w:szCs w:val="30"/>
          <w:cs/>
        </w:rPr>
        <w:t>บาท</w:t>
      </w:r>
      <w:r w:rsidRPr="00AE33D1">
        <w:rPr>
          <w:rFonts w:ascii="Angsana New" w:hAnsi="Angsana New"/>
          <w:sz w:val="30"/>
          <w:szCs w:val="30"/>
        </w:rPr>
        <w:t>)</w:t>
      </w:r>
      <w:r w:rsidRPr="00AE33D1">
        <w:rPr>
          <w:rFonts w:ascii="Angsana New" w:hAnsi="Angsana New" w:hint="cs"/>
          <w:sz w:val="30"/>
          <w:szCs w:val="30"/>
          <w:cs/>
        </w:rPr>
        <w:t xml:space="preserve"> จากเดิมทุนจดทะเบียนจำนวนเงิน </w:t>
      </w:r>
      <w:r w:rsidRPr="00AE33D1">
        <w:rPr>
          <w:rFonts w:ascii="Angsana New" w:hAnsi="Angsana New"/>
          <w:sz w:val="30"/>
          <w:szCs w:val="30"/>
        </w:rPr>
        <w:t xml:space="preserve">32,000 </w:t>
      </w:r>
      <w:r w:rsidRPr="00AE33D1">
        <w:rPr>
          <w:rFonts w:ascii="Angsana New" w:hAnsi="Angsana New" w:hint="cs"/>
          <w:sz w:val="30"/>
          <w:szCs w:val="30"/>
          <w:cs/>
        </w:rPr>
        <w:t>ล้านบาท</w:t>
      </w:r>
      <w:r w:rsidRPr="00AE33D1">
        <w:rPr>
          <w:rFonts w:ascii="Angsana New" w:hAnsi="Angsana New"/>
          <w:sz w:val="30"/>
          <w:szCs w:val="30"/>
        </w:rPr>
        <w:t xml:space="preserve"> (32,000 </w:t>
      </w:r>
      <w:r w:rsidRPr="00AE33D1">
        <w:rPr>
          <w:rFonts w:ascii="Angsana New" w:hAnsi="Angsana New" w:hint="cs"/>
          <w:sz w:val="30"/>
          <w:szCs w:val="30"/>
          <w:cs/>
        </w:rPr>
        <w:t>ล้านหุ้น มูลค่าหุ้นละ</w:t>
      </w:r>
      <w:r w:rsidRPr="00AE33D1">
        <w:rPr>
          <w:rFonts w:ascii="Angsana New" w:hAnsi="Angsana New"/>
          <w:sz w:val="30"/>
          <w:szCs w:val="30"/>
        </w:rPr>
        <w:t xml:space="preserve">1 </w:t>
      </w:r>
      <w:r w:rsidRPr="00AE33D1">
        <w:rPr>
          <w:rFonts w:ascii="Angsana New" w:hAnsi="Angsana New" w:hint="cs"/>
          <w:sz w:val="30"/>
          <w:szCs w:val="30"/>
          <w:cs/>
        </w:rPr>
        <w:t>บาท</w:t>
      </w:r>
      <w:r w:rsidRPr="00AE33D1">
        <w:rPr>
          <w:rFonts w:ascii="Angsana New" w:hAnsi="Angsana New"/>
          <w:sz w:val="30"/>
          <w:szCs w:val="30"/>
        </w:rPr>
        <w:t>)</w:t>
      </w:r>
      <w:r w:rsidRPr="00AE33D1">
        <w:rPr>
          <w:rFonts w:ascii="Angsana New" w:hAnsi="Angsana New" w:hint="cs"/>
          <w:sz w:val="30"/>
          <w:szCs w:val="30"/>
          <w:cs/>
        </w:rPr>
        <w:t xml:space="preserve"> เป็นจำนวนเงิน </w:t>
      </w:r>
      <w:r w:rsidRPr="00AE33D1">
        <w:rPr>
          <w:rFonts w:ascii="Angsana New" w:hAnsi="Angsana New"/>
          <w:sz w:val="30"/>
          <w:szCs w:val="30"/>
        </w:rPr>
        <w:t>32,150</w:t>
      </w:r>
      <w:r w:rsidRPr="00AE33D1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Pr="00AE33D1">
        <w:rPr>
          <w:rFonts w:ascii="Angsana New" w:hAnsi="Angsana New"/>
          <w:sz w:val="30"/>
          <w:szCs w:val="30"/>
        </w:rPr>
        <w:t xml:space="preserve">(32,150 </w:t>
      </w:r>
      <w:r w:rsidRPr="00AE33D1">
        <w:rPr>
          <w:rFonts w:ascii="Angsana New" w:hAnsi="Angsana New" w:hint="cs"/>
          <w:sz w:val="30"/>
          <w:szCs w:val="30"/>
          <w:cs/>
        </w:rPr>
        <w:t>ล้านหุ้น มูลค่าหุ้นละ</w:t>
      </w:r>
      <w:r w:rsidRPr="00AE33D1">
        <w:rPr>
          <w:rFonts w:ascii="Angsana New" w:hAnsi="Angsana New"/>
          <w:sz w:val="30"/>
          <w:szCs w:val="30"/>
        </w:rPr>
        <w:t xml:space="preserve"> 1 </w:t>
      </w:r>
      <w:r w:rsidRPr="00AE33D1">
        <w:rPr>
          <w:rFonts w:ascii="Angsana New" w:hAnsi="Angsana New" w:hint="cs"/>
          <w:sz w:val="30"/>
          <w:szCs w:val="30"/>
          <w:cs/>
        </w:rPr>
        <w:t>บาท</w:t>
      </w:r>
      <w:r w:rsidRPr="00AE33D1">
        <w:rPr>
          <w:rFonts w:ascii="Angsana New" w:hAnsi="Angsana New"/>
          <w:sz w:val="30"/>
          <w:szCs w:val="30"/>
        </w:rPr>
        <w:t>)</w:t>
      </w:r>
      <w:r w:rsidRPr="00AE33D1">
        <w:rPr>
          <w:rFonts w:ascii="Angsana New" w:hAnsi="Angsana New"/>
          <w:sz w:val="30"/>
          <w:szCs w:val="30"/>
          <w:cs/>
        </w:rPr>
        <w:t xml:space="preserve"> </w:t>
      </w:r>
      <w:r w:rsidRPr="00AE33D1">
        <w:rPr>
          <w:rFonts w:ascii="Angsana New" w:hAnsi="Angsana New"/>
          <w:sz w:val="30"/>
          <w:szCs w:val="30"/>
        </w:rPr>
        <w:t xml:space="preserve"> </w:t>
      </w:r>
    </w:p>
    <w:p w14:paraId="0D36BDD3" w14:textId="77777777" w:rsidR="006C35C1" w:rsidRPr="00AE33D1" w:rsidRDefault="006C35C1" w:rsidP="006C35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14:paraId="081D0433" w14:textId="79FD6C8A" w:rsidR="006C35C1" w:rsidRPr="00AE33D1" w:rsidRDefault="006C35C1" w:rsidP="006C35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36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E33D1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C70E41" w:rsidRPr="00AE33D1">
        <w:rPr>
          <w:rFonts w:ascii="Angsana New" w:hAnsi="Angsana New"/>
          <w:sz w:val="30"/>
          <w:szCs w:val="30"/>
        </w:rPr>
        <w:t>24</w:t>
      </w:r>
      <w:r w:rsidRPr="00AE33D1">
        <w:rPr>
          <w:rFonts w:ascii="Angsana New" w:hAnsi="Angsana New"/>
          <w:sz w:val="30"/>
          <w:szCs w:val="30"/>
        </w:rPr>
        <w:t xml:space="preserve"> </w:t>
      </w:r>
      <w:r w:rsidRPr="00AE33D1">
        <w:rPr>
          <w:rFonts w:ascii="Angsana New" w:hAnsi="Angsana New" w:hint="cs"/>
          <w:sz w:val="30"/>
          <w:szCs w:val="30"/>
          <w:cs/>
        </w:rPr>
        <w:t xml:space="preserve">กรกฏาคม </w:t>
      </w:r>
      <w:r w:rsidRPr="00AE33D1">
        <w:rPr>
          <w:rFonts w:ascii="Angsana New" w:hAnsi="Angsana New"/>
          <w:sz w:val="30"/>
          <w:szCs w:val="30"/>
        </w:rPr>
        <w:t xml:space="preserve">2563 </w:t>
      </w:r>
      <w:r w:rsidRPr="00AE33D1">
        <w:rPr>
          <w:rFonts w:ascii="Angsana New" w:hAnsi="Angsana New"/>
          <w:sz w:val="30"/>
          <w:szCs w:val="30"/>
          <w:cs/>
        </w:rPr>
        <w:t>บริษัทได้ดำเนินการจดทะเบียนเ</w:t>
      </w:r>
      <w:r w:rsidRPr="00AE33D1">
        <w:rPr>
          <w:rFonts w:ascii="Angsana New" w:hAnsi="Angsana New" w:hint="cs"/>
          <w:sz w:val="30"/>
          <w:szCs w:val="30"/>
          <w:cs/>
        </w:rPr>
        <w:t>พิ่มทุนจดทะเบียนกับ</w:t>
      </w:r>
      <w:r w:rsidRPr="00AE33D1">
        <w:rPr>
          <w:rFonts w:ascii="Angsana New" w:hAnsi="Angsana New"/>
          <w:sz w:val="30"/>
          <w:szCs w:val="30"/>
          <w:cs/>
        </w:rPr>
        <w:t>กระทรวงพาณิชย์ จำนวน</w:t>
      </w:r>
      <w:r w:rsidRPr="00AE33D1">
        <w:rPr>
          <w:rFonts w:ascii="Angsana New" w:hAnsi="Angsana New"/>
          <w:sz w:val="30"/>
          <w:szCs w:val="30"/>
        </w:rPr>
        <w:br/>
        <w:t>150</w:t>
      </w:r>
      <w:r w:rsidRPr="00AE33D1">
        <w:rPr>
          <w:rFonts w:ascii="Angsana New" w:hAnsi="Angsana New" w:hint="cs"/>
          <w:sz w:val="30"/>
          <w:szCs w:val="30"/>
          <w:cs/>
        </w:rPr>
        <w:t xml:space="preserve"> ล้านหุ้น</w:t>
      </w:r>
      <w:r w:rsidRPr="00AE33D1">
        <w:rPr>
          <w:rFonts w:ascii="Angsana New" w:hAnsi="Angsana New"/>
          <w:sz w:val="30"/>
          <w:szCs w:val="30"/>
          <w:cs/>
        </w:rPr>
        <w:t xml:space="preserve"> มูลค่าที่ตราไว้หุ้นละ </w:t>
      </w:r>
      <w:r w:rsidRPr="00AE33D1">
        <w:rPr>
          <w:rFonts w:ascii="Angsana New" w:hAnsi="Angsana New"/>
          <w:sz w:val="30"/>
          <w:szCs w:val="30"/>
        </w:rPr>
        <w:t xml:space="preserve">1 </w:t>
      </w:r>
      <w:r w:rsidRPr="00AE33D1">
        <w:rPr>
          <w:rFonts w:ascii="Angsana New" w:hAnsi="Angsana New"/>
          <w:sz w:val="30"/>
          <w:szCs w:val="30"/>
          <w:cs/>
        </w:rPr>
        <w:t xml:space="preserve">บาท </w:t>
      </w:r>
      <w:r w:rsidRPr="00AE33D1">
        <w:rPr>
          <w:rFonts w:ascii="Angsana New" w:hAnsi="Angsana New" w:hint="cs"/>
          <w:sz w:val="30"/>
          <w:szCs w:val="30"/>
          <w:cs/>
        </w:rPr>
        <w:t xml:space="preserve">จำนวนเงิน </w:t>
      </w:r>
      <w:r w:rsidRPr="00AE33D1">
        <w:rPr>
          <w:rFonts w:ascii="Angsana New" w:hAnsi="Angsana New"/>
          <w:sz w:val="30"/>
          <w:szCs w:val="30"/>
        </w:rPr>
        <w:t>150</w:t>
      </w:r>
      <w:r w:rsidRPr="00AE33D1">
        <w:rPr>
          <w:rFonts w:ascii="Angsana New" w:hAnsi="Angsana New" w:hint="cs"/>
          <w:sz w:val="30"/>
          <w:szCs w:val="30"/>
          <w:cs/>
        </w:rPr>
        <w:t xml:space="preserve"> ล้าน</w:t>
      </w:r>
      <w:r w:rsidRPr="00AE33D1">
        <w:rPr>
          <w:rFonts w:ascii="Angsana New" w:hAnsi="Angsana New"/>
          <w:sz w:val="30"/>
          <w:szCs w:val="30"/>
          <w:cs/>
        </w:rPr>
        <w:t xml:space="preserve">บาท </w:t>
      </w:r>
    </w:p>
    <w:p w14:paraId="2E9880F6" w14:textId="357DBAF5" w:rsidR="0024686B" w:rsidRPr="00AE33D1" w:rsidRDefault="0024686B" w:rsidP="0024686B">
      <w:pPr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E33D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6CDB2EA7" w14:textId="77777777" w:rsidR="0024686B" w:rsidRPr="00AE33D1" w:rsidRDefault="0024686B" w:rsidP="0024686B">
      <w:pPr>
        <w:spacing w:line="240" w:lineRule="auto"/>
        <w:ind w:firstLine="540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3735F661" w14:textId="714B3F65" w:rsidR="00B640F3" w:rsidRPr="00AE33D1" w:rsidRDefault="0024686B" w:rsidP="000516EB">
      <w:pPr>
        <w:spacing w:after="240" w:line="240" w:lineRule="auto"/>
        <w:ind w:left="540" w:firstLine="7"/>
        <w:jc w:val="thaiDistribute"/>
        <w:rPr>
          <w:rFonts w:ascii="Angsana New" w:hAnsi="Angsana New"/>
          <w:sz w:val="30"/>
          <w:szCs w:val="30"/>
        </w:rPr>
      </w:pPr>
      <w:r w:rsidRPr="00AE33D1">
        <w:rPr>
          <w:rFonts w:ascii="Angsana New" w:hAnsi="Angsana New" w:hint="cs"/>
          <w:sz w:val="30"/>
          <w:szCs w:val="30"/>
          <w:cs/>
        </w:rPr>
        <w:t>ตามบทบัญญัติแห่งพระราชบัญญัติบริษัทมหาชนจำกัด พ</w:t>
      </w:r>
      <w:r w:rsidRPr="00AE33D1">
        <w:rPr>
          <w:rFonts w:ascii="Angsana New" w:hAnsi="Angsana New"/>
          <w:sz w:val="30"/>
          <w:szCs w:val="30"/>
        </w:rPr>
        <w:t>.</w:t>
      </w:r>
      <w:r w:rsidRPr="00AE33D1">
        <w:rPr>
          <w:rFonts w:ascii="Angsana New" w:hAnsi="Angsana New" w:hint="cs"/>
          <w:sz w:val="30"/>
          <w:szCs w:val="30"/>
          <w:cs/>
        </w:rPr>
        <w:t>ศ</w:t>
      </w:r>
      <w:r w:rsidRPr="00AE33D1">
        <w:rPr>
          <w:rFonts w:ascii="Angsana New" w:hAnsi="Angsana New"/>
          <w:sz w:val="30"/>
          <w:szCs w:val="30"/>
        </w:rPr>
        <w:t xml:space="preserve">. 2535 </w:t>
      </w:r>
      <w:r w:rsidRPr="00AE33D1">
        <w:rPr>
          <w:rFonts w:ascii="Angsana New" w:hAnsi="Angsana New" w:hint="cs"/>
          <w:sz w:val="30"/>
          <w:szCs w:val="30"/>
          <w:cs/>
        </w:rPr>
        <w:t xml:space="preserve">มาตรา </w:t>
      </w:r>
      <w:r w:rsidRPr="00AE33D1">
        <w:rPr>
          <w:rFonts w:ascii="Angsana New" w:hAnsi="Angsana New"/>
          <w:sz w:val="30"/>
          <w:szCs w:val="30"/>
        </w:rPr>
        <w:t xml:space="preserve">51 </w:t>
      </w:r>
      <w:r w:rsidRPr="00AE33D1">
        <w:rPr>
          <w:rFonts w:ascii="Angsana New" w:hAnsi="Angsana New" w:hint="cs"/>
          <w:sz w:val="30"/>
          <w:szCs w:val="30"/>
          <w:cs/>
        </w:rPr>
        <w:t xml:space="preserve">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</w:t>
      </w:r>
      <w:r w:rsidRPr="00AE33D1">
        <w:rPr>
          <w:rFonts w:ascii="Angsana New" w:hAnsi="Angsana New"/>
          <w:sz w:val="30"/>
          <w:szCs w:val="30"/>
        </w:rPr>
        <w:t>(“</w:t>
      </w:r>
      <w:r w:rsidRPr="00AE33D1">
        <w:rPr>
          <w:rFonts w:ascii="Angsana New" w:hAnsi="Angsana New" w:hint="cs"/>
          <w:sz w:val="30"/>
          <w:szCs w:val="30"/>
          <w:cs/>
        </w:rPr>
        <w:t>ส่วนเกินมูลค่าหุ้น</w:t>
      </w:r>
      <w:r w:rsidRPr="00AE33D1">
        <w:rPr>
          <w:rFonts w:ascii="Angsana New" w:hAnsi="Angsana New"/>
          <w:sz w:val="30"/>
          <w:szCs w:val="30"/>
        </w:rPr>
        <w:t>”)</w:t>
      </w:r>
      <w:r w:rsidRPr="00AE33D1">
        <w:rPr>
          <w:rFonts w:ascii="Angsana New" w:hAnsi="Angsana New" w:hint="cs"/>
          <w:sz w:val="30"/>
          <w:szCs w:val="30"/>
          <w:cs/>
        </w:rPr>
        <w:t xml:space="preserve"> ส่วนเกินมูลค่าหุ้นนี้จะนำไปจ่ายเป็นเงินปันผลไม่ได้</w:t>
      </w:r>
    </w:p>
    <w:p w14:paraId="68CF603F" w14:textId="587C503D" w:rsidR="00F216AE" w:rsidRPr="00AE33D1" w:rsidRDefault="00F216AE" w:rsidP="009572FC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</w:rPr>
      </w:pPr>
      <w:r w:rsidRPr="00AE33D1">
        <w:rPr>
          <w:rFonts w:ascii="Angsana New" w:hAnsi="Angsana New" w:hint="cs"/>
          <w:b/>
          <w:bCs/>
          <w:sz w:val="30"/>
          <w:szCs w:val="30"/>
          <w:cs/>
        </w:rPr>
        <w:t>สำรอง</w:t>
      </w:r>
      <w:r w:rsidR="00FF7A8B" w:rsidRPr="00FF7A8B">
        <w:rPr>
          <w:rFonts w:ascii="Angsana New" w:hAnsi="Angsana New" w:hint="cs"/>
          <w:b/>
          <w:bCs/>
          <w:sz w:val="30"/>
          <w:szCs w:val="30"/>
          <w:cs/>
        </w:rPr>
        <w:t>ตามกฎหมาย</w:t>
      </w:r>
      <w:r w:rsidR="00FF7A8B" w:rsidRPr="00FF7A8B">
        <w:rPr>
          <w:rFonts w:ascii="Angsana New" w:hAnsi="Angsana New"/>
          <w:b/>
          <w:bCs/>
          <w:sz w:val="30"/>
          <w:szCs w:val="30"/>
          <w:cs/>
        </w:rPr>
        <w:t xml:space="preserve">  </w:t>
      </w:r>
    </w:p>
    <w:p w14:paraId="76AC3942" w14:textId="77777777" w:rsidR="00F216AE" w:rsidRPr="00AE33D1" w:rsidRDefault="00F216AE" w:rsidP="00F216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40" w:right="29"/>
        <w:jc w:val="both"/>
        <w:rPr>
          <w:rFonts w:ascii="Angsana New" w:hAnsi="Angsana New"/>
          <w:sz w:val="24"/>
          <w:szCs w:val="24"/>
        </w:rPr>
      </w:pPr>
    </w:p>
    <w:p w14:paraId="40201FBF" w14:textId="139A80F6" w:rsidR="007E5772" w:rsidRPr="00AE33D1" w:rsidRDefault="002157F5" w:rsidP="00CF03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AE33D1">
        <w:rPr>
          <w:rFonts w:ascii="Angsana New" w:hAnsi="Angsana New"/>
          <w:sz w:val="30"/>
          <w:szCs w:val="30"/>
          <w:cs/>
        </w:rPr>
        <w:t>ตามบทบัญญัติแห่ง</w:t>
      </w:r>
      <w:r w:rsidR="00E56F93" w:rsidRPr="00AE33D1">
        <w:rPr>
          <w:rFonts w:ascii="Angsana New" w:hAnsi="Angsana New" w:hint="cs"/>
          <w:sz w:val="30"/>
          <w:szCs w:val="30"/>
          <w:cs/>
        </w:rPr>
        <w:t>พระราชบัญญัติบริษัทมหาชนจำกัด พ</w:t>
      </w:r>
      <w:r w:rsidR="00E56F93" w:rsidRPr="00AE33D1">
        <w:rPr>
          <w:rFonts w:ascii="Angsana New" w:hAnsi="Angsana New"/>
          <w:sz w:val="30"/>
          <w:szCs w:val="30"/>
        </w:rPr>
        <w:t>.</w:t>
      </w:r>
      <w:r w:rsidR="00E56F93" w:rsidRPr="00AE33D1">
        <w:rPr>
          <w:rFonts w:ascii="Angsana New" w:hAnsi="Angsana New" w:hint="cs"/>
          <w:sz w:val="30"/>
          <w:szCs w:val="30"/>
          <w:cs/>
        </w:rPr>
        <w:t>ศ</w:t>
      </w:r>
      <w:r w:rsidR="00E56F93" w:rsidRPr="00AE33D1">
        <w:rPr>
          <w:rFonts w:ascii="Angsana New" w:hAnsi="Angsana New"/>
          <w:sz w:val="30"/>
          <w:szCs w:val="30"/>
        </w:rPr>
        <w:t xml:space="preserve">. 2535 </w:t>
      </w:r>
      <w:r w:rsidR="00E56F93" w:rsidRPr="00AE33D1">
        <w:rPr>
          <w:rFonts w:ascii="Angsana New" w:hAnsi="Angsana New" w:hint="cs"/>
          <w:sz w:val="30"/>
          <w:szCs w:val="30"/>
          <w:cs/>
        </w:rPr>
        <w:t xml:space="preserve">มาตรา </w:t>
      </w:r>
      <w:r w:rsidR="00E56F93" w:rsidRPr="00AE33D1">
        <w:rPr>
          <w:rFonts w:ascii="Angsana New" w:hAnsi="Angsana New"/>
          <w:sz w:val="30"/>
          <w:szCs w:val="30"/>
        </w:rPr>
        <w:t>116</w:t>
      </w:r>
      <w:r w:rsidRPr="00AE33D1">
        <w:rPr>
          <w:rFonts w:ascii="Angsana New" w:hAnsi="Angsana New"/>
          <w:sz w:val="30"/>
          <w:szCs w:val="30"/>
        </w:rPr>
        <w:t xml:space="preserve"> </w:t>
      </w:r>
      <w:r w:rsidRPr="00AE33D1">
        <w:rPr>
          <w:rFonts w:ascii="Angsana New" w:hAnsi="Angsana New"/>
          <w:sz w:val="30"/>
          <w:szCs w:val="30"/>
          <w:cs/>
        </w:rPr>
        <w:t>บริษัทจะต้องจัดสรรทุนสำรอง (</w:t>
      </w:r>
      <w:r w:rsidRPr="00AE33D1">
        <w:rPr>
          <w:rFonts w:ascii="Angsana New" w:hAnsi="Angsana New"/>
          <w:sz w:val="30"/>
          <w:szCs w:val="30"/>
        </w:rPr>
        <w:t>“</w:t>
      </w:r>
      <w:r w:rsidRPr="00AE33D1">
        <w:rPr>
          <w:rFonts w:ascii="Angsana New" w:hAnsi="Angsana New"/>
          <w:sz w:val="30"/>
          <w:szCs w:val="30"/>
          <w:cs/>
        </w:rPr>
        <w:t>สำรองตามกฎหมาย</w:t>
      </w:r>
      <w:r w:rsidRPr="00AE33D1">
        <w:rPr>
          <w:rFonts w:ascii="Angsana New" w:hAnsi="Angsana New"/>
          <w:sz w:val="30"/>
          <w:szCs w:val="30"/>
        </w:rPr>
        <w:t xml:space="preserve">”) </w:t>
      </w:r>
      <w:r w:rsidRPr="00AE33D1">
        <w:rPr>
          <w:rFonts w:ascii="Angsana New" w:hAnsi="Angsana New"/>
          <w:spacing w:val="-4"/>
          <w:sz w:val="30"/>
          <w:szCs w:val="30"/>
          <w:cs/>
        </w:rPr>
        <w:t>อย่างน้อยร้อยละ</w:t>
      </w:r>
      <w:r w:rsidRPr="00AE33D1">
        <w:rPr>
          <w:rFonts w:ascii="Angsana New" w:hAnsi="Angsana New"/>
          <w:spacing w:val="-4"/>
          <w:sz w:val="30"/>
          <w:szCs w:val="30"/>
        </w:rPr>
        <w:t xml:space="preserve"> 5 </w:t>
      </w:r>
      <w:r w:rsidRPr="00AE33D1">
        <w:rPr>
          <w:rFonts w:ascii="Angsana New" w:hAnsi="Angsana New" w:hint="cs"/>
          <w:spacing w:val="-4"/>
          <w:sz w:val="30"/>
          <w:szCs w:val="30"/>
          <w:cs/>
        </w:rPr>
        <w:t>ของกำไรสุทธิ</w:t>
      </w:r>
      <w:r w:rsidR="00E56F93" w:rsidRPr="00AE33D1">
        <w:rPr>
          <w:rFonts w:ascii="Angsana New" w:hAnsi="Angsana New" w:hint="cs"/>
          <w:spacing w:val="-4"/>
          <w:sz w:val="30"/>
          <w:szCs w:val="30"/>
          <w:cs/>
        </w:rPr>
        <w:t xml:space="preserve">ประจำปีหลังจากหักขาดทุนสะสมยกมา </w:t>
      </w:r>
      <w:r w:rsidR="00E56F93" w:rsidRPr="00AE33D1">
        <w:rPr>
          <w:rFonts w:ascii="Angsana New" w:hAnsi="Angsana New"/>
          <w:spacing w:val="-4"/>
          <w:sz w:val="30"/>
          <w:szCs w:val="30"/>
        </w:rPr>
        <w:t>(</w:t>
      </w:r>
      <w:r w:rsidR="00E56F93" w:rsidRPr="00AE33D1">
        <w:rPr>
          <w:rFonts w:ascii="Angsana New" w:hAnsi="Angsana New" w:hint="cs"/>
          <w:spacing w:val="-4"/>
          <w:sz w:val="30"/>
          <w:szCs w:val="30"/>
          <w:cs/>
        </w:rPr>
        <w:t>ถ้ามี</w:t>
      </w:r>
      <w:r w:rsidR="00E56F93" w:rsidRPr="00AE33D1">
        <w:rPr>
          <w:rFonts w:ascii="Angsana New" w:hAnsi="Angsana New"/>
          <w:spacing w:val="-4"/>
          <w:sz w:val="30"/>
          <w:szCs w:val="30"/>
        </w:rPr>
        <w:t>)</w:t>
      </w:r>
      <w:r w:rsidRPr="00AE33D1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AE33D1">
        <w:rPr>
          <w:rFonts w:ascii="Angsana New" w:hAnsi="Angsana New" w:hint="cs"/>
          <w:spacing w:val="-4"/>
          <w:sz w:val="30"/>
          <w:szCs w:val="30"/>
          <w:cs/>
        </w:rPr>
        <w:t>จนกว่า</w:t>
      </w:r>
      <w:r w:rsidRPr="00AE33D1">
        <w:rPr>
          <w:rFonts w:ascii="Angsana New" w:hAnsi="Angsana New"/>
          <w:spacing w:val="-4"/>
          <w:sz w:val="30"/>
          <w:szCs w:val="30"/>
          <w:cs/>
        </w:rPr>
        <w:t>สำรองดังกล่าวมีจำนวนไม่น้อยกว่าร้อยละ</w:t>
      </w:r>
      <w:r w:rsidRPr="00AE33D1">
        <w:rPr>
          <w:rFonts w:ascii="Angsana New" w:hAnsi="Angsana New"/>
          <w:spacing w:val="-4"/>
          <w:sz w:val="30"/>
          <w:szCs w:val="30"/>
        </w:rPr>
        <w:t xml:space="preserve"> 10</w:t>
      </w:r>
      <w:r w:rsidRPr="00AE33D1">
        <w:rPr>
          <w:rFonts w:ascii="Angsana New" w:hAnsi="Angsana New"/>
          <w:sz w:val="30"/>
          <w:szCs w:val="30"/>
        </w:rPr>
        <w:t xml:space="preserve"> </w:t>
      </w:r>
      <w:r w:rsidRPr="00AE33D1">
        <w:rPr>
          <w:rFonts w:ascii="Angsana New" w:hAnsi="Angsana New" w:hint="cs"/>
          <w:sz w:val="30"/>
          <w:szCs w:val="30"/>
          <w:cs/>
        </w:rPr>
        <w:t>ของทุนจดทะเบียน</w:t>
      </w:r>
      <w:r w:rsidR="000E027F" w:rsidRPr="00AE33D1">
        <w:rPr>
          <w:rFonts w:ascii="Angsana New" w:hAnsi="Angsana New" w:hint="cs"/>
          <w:sz w:val="30"/>
          <w:szCs w:val="30"/>
        </w:rPr>
        <w:t xml:space="preserve"> </w:t>
      </w:r>
      <w:r w:rsidRPr="00AE33D1">
        <w:rPr>
          <w:rFonts w:ascii="Angsana New" w:hAnsi="Angsana New" w:hint="cs"/>
          <w:sz w:val="30"/>
          <w:szCs w:val="30"/>
          <w:cs/>
        </w:rPr>
        <w:t>เงิน</w:t>
      </w:r>
      <w:r w:rsidR="007B617A">
        <w:rPr>
          <w:rFonts w:ascii="Angsana New" w:hAnsi="Angsana New" w:hint="cs"/>
          <w:sz w:val="30"/>
          <w:szCs w:val="30"/>
          <w:cs/>
        </w:rPr>
        <w:t>สำ</w:t>
      </w:r>
      <w:r w:rsidRPr="00AE33D1">
        <w:rPr>
          <w:rFonts w:ascii="Angsana New" w:hAnsi="Angsana New"/>
          <w:sz w:val="30"/>
          <w:szCs w:val="30"/>
          <w:cs/>
        </w:rPr>
        <w:t>รองนี้จะนำไปจ่ายเป็นเงินปันผลไม่ได้</w:t>
      </w:r>
    </w:p>
    <w:p w14:paraId="115981C8" w14:textId="77777777" w:rsidR="008E05CB" w:rsidRPr="00AE33D1" w:rsidRDefault="008E05CB" w:rsidP="00CF03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519C95BA" w14:textId="1BA7F8E6" w:rsidR="000D1276" w:rsidRPr="00AE33D1" w:rsidRDefault="000D1276" w:rsidP="00CF03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C770EC">
        <w:rPr>
          <w:rFonts w:ascii="Angsana New" w:hAnsi="Angsana New" w:hint="cs"/>
          <w:sz w:val="30"/>
          <w:szCs w:val="30"/>
          <w:cs/>
        </w:rPr>
        <w:t xml:space="preserve">ในระหว่างปีสิ้นสุดวันที่ </w:t>
      </w:r>
      <w:r w:rsidRPr="00C770EC">
        <w:rPr>
          <w:rFonts w:ascii="Angsana New" w:hAnsi="Angsana New"/>
          <w:sz w:val="30"/>
          <w:szCs w:val="30"/>
        </w:rPr>
        <w:t xml:space="preserve">31 </w:t>
      </w:r>
      <w:r w:rsidRPr="00C770EC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C770EC">
        <w:rPr>
          <w:rFonts w:ascii="Angsana New" w:hAnsi="Angsana New"/>
          <w:sz w:val="30"/>
          <w:szCs w:val="30"/>
        </w:rPr>
        <w:t>256</w:t>
      </w:r>
      <w:r w:rsidR="00AE24EE" w:rsidRPr="00C770EC">
        <w:rPr>
          <w:rFonts w:ascii="Angsana New" w:hAnsi="Angsana New"/>
          <w:sz w:val="30"/>
          <w:szCs w:val="30"/>
        </w:rPr>
        <w:t>4</w:t>
      </w:r>
      <w:r w:rsidRPr="00C770EC">
        <w:rPr>
          <w:rFonts w:ascii="Angsana New" w:hAnsi="Angsana New"/>
          <w:sz w:val="30"/>
          <w:szCs w:val="30"/>
        </w:rPr>
        <w:t xml:space="preserve"> </w:t>
      </w:r>
      <w:r w:rsidRPr="00C770EC">
        <w:rPr>
          <w:rFonts w:ascii="Angsana New" w:hAnsi="Angsana New" w:hint="cs"/>
          <w:sz w:val="30"/>
          <w:szCs w:val="30"/>
          <w:cs/>
        </w:rPr>
        <w:t>บริษัทได้จัดสรรสำรองตามกฎหมายเป็น</w:t>
      </w:r>
      <w:r w:rsidRPr="00AF5D73">
        <w:rPr>
          <w:rFonts w:ascii="Angsana New" w:hAnsi="Angsana New" w:hint="cs"/>
          <w:sz w:val="30"/>
          <w:szCs w:val="30"/>
          <w:cs/>
        </w:rPr>
        <w:t xml:space="preserve">จำนวนเงิน </w:t>
      </w:r>
      <w:r w:rsidR="00AF5D73" w:rsidRPr="00AF5D73">
        <w:rPr>
          <w:rFonts w:ascii="Angsana New" w:hAnsi="Angsana New"/>
          <w:sz w:val="30"/>
          <w:szCs w:val="30"/>
          <w:lang w:eastAsia="zh-CN"/>
        </w:rPr>
        <w:t>6.17</w:t>
      </w:r>
      <w:r w:rsidR="00AE24EE" w:rsidRPr="00AF5D73">
        <w:rPr>
          <w:rFonts w:ascii="Angsana New" w:hAnsi="Angsana New"/>
          <w:sz w:val="30"/>
          <w:szCs w:val="30"/>
        </w:rPr>
        <w:t xml:space="preserve"> </w:t>
      </w:r>
      <w:r w:rsidRPr="00AF5D73">
        <w:rPr>
          <w:rFonts w:ascii="Angsana New" w:hAnsi="Angsana New"/>
          <w:sz w:val="30"/>
          <w:szCs w:val="30"/>
        </w:rPr>
        <w:t xml:space="preserve"> </w:t>
      </w:r>
      <w:r w:rsidRPr="00AF5D73">
        <w:rPr>
          <w:rFonts w:ascii="Angsana New" w:hAnsi="Angsana New" w:hint="cs"/>
          <w:sz w:val="30"/>
          <w:szCs w:val="30"/>
          <w:cs/>
        </w:rPr>
        <w:t>ล้านบาท</w:t>
      </w:r>
      <w:r w:rsidRPr="00C770EC">
        <w:rPr>
          <w:rFonts w:ascii="Angsana New" w:hAnsi="Angsana New" w:hint="cs"/>
          <w:sz w:val="30"/>
          <w:szCs w:val="30"/>
          <w:cs/>
        </w:rPr>
        <w:t xml:space="preserve"> </w:t>
      </w:r>
      <w:r w:rsidRPr="00C770EC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C770EC">
        <w:rPr>
          <w:rFonts w:ascii="Angsana New" w:hAnsi="Angsana New"/>
          <w:i/>
          <w:iCs/>
          <w:sz w:val="30"/>
          <w:szCs w:val="30"/>
        </w:rPr>
        <w:t>256</w:t>
      </w:r>
      <w:r w:rsidR="00AE24EE" w:rsidRPr="00C770EC">
        <w:rPr>
          <w:rFonts w:ascii="Angsana New" w:hAnsi="Angsana New"/>
          <w:i/>
          <w:iCs/>
          <w:sz w:val="30"/>
          <w:szCs w:val="30"/>
        </w:rPr>
        <w:t>3</w:t>
      </w:r>
      <w:r w:rsidRPr="00C770EC">
        <w:rPr>
          <w:rFonts w:ascii="Angsana New" w:hAnsi="Angsana New"/>
          <w:i/>
          <w:iCs/>
          <w:sz w:val="30"/>
          <w:szCs w:val="30"/>
        </w:rPr>
        <w:t xml:space="preserve">: </w:t>
      </w:r>
      <w:r w:rsidR="00AE24EE" w:rsidRPr="00C770EC">
        <w:rPr>
          <w:rFonts w:ascii="Angsana New" w:hAnsi="Angsana New"/>
          <w:i/>
          <w:iCs/>
          <w:sz w:val="30"/>
          <w:szCs w:val="30"/>
        </w:rPr>
        <w:t>19.84</w:t>
      </w:r>
      <w:r w:rsidR="00784D5A" w:rsidRPr="00C770EC">
        <w:rPr>
          <w:rFonts w:ascii="Angsana New" w:hAnsi="Angsana New"/>
          <w:i/>
          <w:iCs/>
          <w:sz w:val="30"/>
          <w:szCs w:val="30"/>
        </w:rPr>
        <w:t xml:space="preserve"> </w:t>
      </w:r>
      <w:r w:rsidR="008859B4" w:rsidRPr="00C770EC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C770EC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5733D1BE" w14:textId="77777777" w:rsidR="00B640F3" w:rsidRPr="00FF7A8B" w:rsidRDefault="00B640F3" w:rsidP="00FF7A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4"/>
          <w:szCs w:val="24"/>
          <w:cs/>
        </w:rPr>
      </w:pPr>
    </w:p>
    <w:p w14:paraId="1096E3E7" w14:textId="1D60DD3B" w:rsidR="00893110" w:rsidRPr="00AE33D1" w:rsidRDefault="00893110" w:rsidP="009572FC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AE33D1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</w:t>
      </w:r>
    </w:p>
    <w:p w14:paraId="473D26D3" w14:textId="77777777" w:rsidR="00D27798" w:rsidRPr="00AE33D1" w:rsidRDefault="00D27798" w:rsidP="00D277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MS Mincho" w:hAnsi="Angsana New"/>
          <w:sz w:val="30"/>
          <w:szCs w:val="30"/>
        </w:rPr>
      </w:pPr>
    </w:p>
    <w:p w14:paraId="065F1C4D" w14:textId="77777777" w:rsidR="009E61C3" w:rsidRPr="00AE33D1" w:rsidRDefault="009E61C3" w:rsidP="009E61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E33D1">
        <w:rPr>
          <w:rFonts w:asciiTheme="majorBidi" w:hAnsiTheme="majorBidi" w:hint="cs"/>
          <w:sz w:val="30"/>
          <w:szCs w:val="30"/>
          <w:cs/>
        </w:rPr>
        <w:t>ผู้บริหารพิจารณาว่ากลุ่มบริษัทมีสองส่วนงานที่รายงาน</w:t>
      </w:r>
      <w:r w:rsidRPr="00AE33D1">
        <w:rPr>
          <w:rFonts w:asciiTheme="majorBidi" w:hAnsiTheme="majorBidi"/>
          <w:sz w:val="30"/>
          <w:szCs w:val="30"/>
          <w:cs/>
        </w:rPr>
        <w:t xml:space="preserve"> </w:t>
      </w:r>
      <w:r w:rsidRPr="00AE33D1">
        <w:rPr>
          <w:rFonts w:asciiTheme="majorBidi" w:hAnsiTheme="majorBidi" w:hint="cs"/>
          <w:sz w:val="30"/>
          <w:szCs w:val="30"/>
          <w:cs/>
        </w:rPr>
        <w:t>ซึ่งเป็นหน่วยงานธุรกิจที่สำคัญของกลุ่มบริษัทที่มีให้การบริการที่แตกต่างกัน</w:t>
      </w:r>
      <w:r w:rsidRPr="00AE33D1">
        <w:rPr>
          <w:rFonts w:asciiTheme="majorBidi" w:hAnsiTheme="majorBidi"/>
          <w:sz w:val="30"/>
          <w:szCs w:val="30"/>
          <w:cs/>
        </w:rPr>
        <w:t xml:space="preserve"> </w:t>
      </w:r>
      <w:r w:rsidRPr="00AE33D1">
        <w:rPr>
          <w:rFonts w:asciiTheme="majorBidi" w:hAnsiTheme="majorBidi" w:hint="cs"/>
          <w:sz w:val="30"/>
          <w:szCs w:val="30"/>
          <w:cs/>
        </w:rPr>
        <w:t>และมีการบริหารจัดการแยกต่างหาก</w:t>
      </w:r>
      <w:r w:rsidRPr="00AE33D1">
        <w:rPr>
          <w:rFonts w:asciiTheme="majorBidi" w:hAnsiTheme="majorBidi"/>
          <w:sz w:val="30"/>
          <w:szCs w:val="30"/>
          <w:cs/>
        </w:rPr>
        <w:t xml:space="preserve"> </w:t>
      </w:r>
      <w:r w:rsidRPr="00AE33D1">
        <w:rPr>
          <w:rFonts w:asciiTheme="majorBidi" w:hAnsiTheme="majorBidi" w:hint="cs"/>
          <w:sz w:val="30"/>
          <w:szCs w:val="30"/>
          <w:cs/>
        </w:rPr>
        <w:t>เนื่องจากใช้กลยุทธ์ทางการตลาดที่แตกต่างกัน</w:t>
      </w:r>
      <w:r w:rsidRPr="00AE33D1">
        <w:rPr>
          <w:rFonts w:asciiTheme="majorBidi" w:hAnsiTheme="majorBidi"/>
          <w:sz w:val="30"/>
          <w:szCs w:val="30"/>
          <w:cs/>
        </w:rPr>
        <w:t xml:space="preserve"> </w:t>
      </w:r>
      <w:r w:rsidRPr="00AE33D1">
        <w:rPr>
          <w:rFonts w:asciiTheme="majorBidi" w:hAnsiTheme="majorBidi" w:hint="cs"/>
          <w:sz w:val="30"/>
          <w:szCs w:val="30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09CD56CB" w14:textId="77777777" w:rsidR="009E61C3" w:rsidRPr="00AE33D1" w:rsidRDefault="009E61C3" w:rsidP="009E61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258772A7" w14:textId="78730AA0" w:rsidR="009E61C3" w:rsidRPr="00AE33D1" w:rsidRDefault="009E61C3" w:rsidP="009E61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E33D1">
        <w:rPr>
          <w:rFonts w:asciiTheme="majorBidi" w:hAnsiTheme="majorBidi" w:hint="eastAsia"/>
          <w:sz w:val="30"/>
          <w:szCs w:val="30"/>
          <w:cs/>
        </w:rPr>
        <w:t>•</w:t>
      </w:r>
      <w:r w:rsidRPr="00AE33D1">
        <w:rPr>
          <w:rFonts w:asciiTheme="majorBidi" w:hAnsiTheme="majorBidi"/>
          <w:sz w:val="30"/>
          <w:szCs w:val="30"/>
          <w:cs/>
        </w:rPr>
        <w:tab/>
      </w:r>
      <w:r w:rsidRPr="00AE33D1">
        <w:rPr>
          <w:rFonts w:asciiTheme="majorBidi" w:hAnsiTheme="majorBidi" w:hint="cs"/>
          <w:sz w:val="30"/>
          <w:szCs w:val="30"/>
          <w:cs/>
        </w:rPr>
        <w:t>ส่วนงาน</w:t>
      </w:r>
      <w:r w:rsidRPr="00AE33D1">
        <w:rPr>
          <w:rFonts w:asciiTheme="majorBidi" w:hAnsiTheme="majorBidi"/>
          <w:sz w:val="30"/>
          <w:szCs w:val="30"/>
          <w:cs/>
        </w:rPr>
        <w:t xml:space="preserve"> </w:t>
      </w:r>
      <w:r w:rsidR="00DB4EF2" w:rsidRPr="00AE33D1">
        <w:rPr>
          <w:rFonts w:asciiTheme="majorBidi" w:hAnsiTheme="majorBidi"/>
          <w:sz w:val="30"/>
          <w:szCs w:val="30"/>
        </w:rPr>
        <w:t>1</w:t>
      </w:r>
      <w:r w:rsidRPr="00AE33D1">
        <w:rPr>
          <w:rFonts w:asciiTheme="majorBidi" w:hAnsiTheme="majorBidi"/>
          <w:sz w:val="30"/>
          <w:szCs w:val="30"/>
          <w:cs/>
        </w:rPr>
        <w:t xml:space="preserve"> </w:t>
      </w:r>
      <w:r w:rsidRPr="00AE33D1">
        <w:rPr>
          <w:rFonts w:asciiTheme="majorBidi" w:hAnsiTheme="majorBidi" w:hint="cs"/>
          <w:sz w:val="30"/>
          <w:szCs w:val="30"/>
          <w:cs/>
        </w:rPr>
        <w:t>ให้บริการธุรกิจโรงแรมและบริการที่เกี่ยวข้อง</w:t>
      </w:r>
    </w:p>
    <w:p w14:paraId="58464064" w14:textId="69876936" w:rsidR="009E61C3" w:rsidRPr="00AE33D1" w:rsidRDefault="009E61C3" w:rsidP="009E61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E33D1">
        <w:rPr>
          <w:rFonts w:asciiTheme="majorBidi" w:hAnsiTheme="majorBidi" w:hint="eastAsia"/>
          <w:sz w:val="30"/>
          <w:szCs w:val="30"/>
          <w:cs/>
        </w:rPr>
        <w:t>•</w:t>
      </w:r>
      <w:r w:rsidRPr="00AE33D1">
        <w:rPr>
          <w:rFonts w:asciiTheme="majorBidi" w:hAnsiTheme="majorBidi"/>
          <w:sz w:val="30"/>
          <w:szCs w:val="30"/>
          <w:cs/>
        </w:rPr>
        <w:tab/>
      </w:r>
      <w:r w:rsidRPr="00AE33D1">
        <w:rPr>
          <w:rFonts w:asciiTheme="majorBidi" w:hAnsiTheme="majorBidi" w:hint="cs"/>
          <w:sz w:val="30"/>
          <w:szCs w:val="30"/>
          <w:cs/>
        </w:rPr>
        <w:t>ส่วนงาน</w:t>
      </w:r>
      <w:r w:rsidRPr="00AE33D1">
        <w:rPr>
          <w:rFonts w:asciiTheme="majorBidi" w:hAnsiTheme="majorBidi"/>
          <w:sz w:val="30"/>
          <w:szCs w:val="30"/>
          <w:cs/>
        </w:rPr>
        <w:t xml:space="preserve"> </w:t>
      </w:r>
      <w:r w:rsidR="00DB4EF2" w:rsidRPr="00AE33D1">
        <w:rPr>
          <w:rFonts w:asciiTheme="majorBidi" w:hAnsiTheme="majorBidi"/>
          <w:sz w:val="30"/>
          <w:szCs w:val="30"/>
        </w:rPr>
        <w:t>2</w:t>
      </w:r>
      <w:r w:rsidRPr="00AE33D1">
        <w:rPr>
          <w:rFonts w:asciiTheme="majorBidi" w:hAnsiTheme="majorBidi"/>
          <w:sz w:val="30"/>
          <w:szCs w:val="30"/>
          <w:cs/>
        </w:rPr>
        <w:t xml:space="preserve"> </w:t>
      </w:r>
      <w:r w:rsidRPr="00AE33D1">
        <w:rPr>
          <w:rFonts w:asciiTheme="majorBidi" w:hAnsiTheme="majorBidi" w:hint="cs"/>
          <w:sz w:val="30"/>
          <w:szCs w:val="30"/>
          <w:cs/>
        </w:rPr>
        <w:t>ให้เช่าและให้บริการอาคารพาณิชยกรรม</w:t>
      </w:r>
    </w:p>
    <w:p w14:paraId="1A21205C" w14:textId="77777777" w:rsidR="009E61C3" w:rsidRPr="00AE33D1" w:rsidRDefault="009E61C3" w:rsidP="009E61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38ECD0BC" w14:textId="03E32FB5" w:rsidR="00CE631E" w:rsidRPr="00AE33D1" w:rsidRDefault="009E61C3" w:rsidP="009E61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  <w:sectPr w:rsidR="00CE631E" w:rsidRPr="00AE33D1" w:rsidSect="00EB2AE7">
          <w:headerReference w:type="default" r:id="rId18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  <w:r w:rsidRPr="00AE33D1">
        <w:rPr>
          <w:rFonts w:asciiTheme="majorBidi" w:hAnsiTheme="majorBidi" w:hint="cs"/>
          <w:sz w:val="30"/>
          <w:szCs w:val="30"/>
          <w:cs/>
        </w:rPr>
        <w:t>ผลการดำเนินงานของแต่ละส่วนงานวัดโดยใช้กำไรก่อนภาษีเงินได้ของส่วนงาน</w:t>
      </w:r>
      <w:r w:rsidRPr="00AE33D1">
        <w:rPr>
          <w:rFonts w:asciiTheme="majorBidi" w:hAnsiTheme="majorBidi"/>
          <w:sz w:val="30"/>
          <w:szCs w:val="30"/>
          <w:cs/>
        </w:rPr>
        <w:t xml:space="preserve"> </w:t>
      </w:r>
      <w:r w:rsidRPr="00AE33D1">
        <w:rPr>
          <w:rFonts w:asciiTheme="majorBidi" w:hAnsiTheme="majorBidi" w:hint="cs"/>
          <w:sz w:val="30"/>
          <w:szCs w:val="30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</w:t>
      </w:r>
      <w:r w:rsidRPr="00AE33D1">
        <w:rPr>
          <w:rFonts w:asciiTheme="majorBidi" w:hAnsiTheme="majorBidi"/>
          <w:sz w:val="30"/>
          <w:szCs w:val="30"/>
          <w:cs/>
        </w:rPr>
        <w:t xml:space="preserve"> </w:t>
      </w:r>
      <w:r w:rsidRPr="00AE33D1">
        <w:rPr>
          <w:rFonts w:asciiTheme="majorBidi" w:hAnsiTheme="majorBidi" w:hint="cs"/>
          <w:sz w:val="30"/>
          <w:szCs w:val="30"/>
          <w:cs/>
        </w:rPr>
        <w:t>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AE33D1">
        <w:rPr>
          <w:rFonts w:asciiTheme="majorBidi" w:hAnsiTheme="majorBidi"/>
          <w:sz w:val="30"/>
          <w:szCs w:val="30"/>
          <w:cs/>
        </w:rPr>
        <w:t xml:space="preserve"> </w:t>
      </w:r>
      <w:r w:rsidRPr="00AE33D1">
        <w:rPr>
          <w:rFonts w:asciiTheme="majorBidi" w:hAnsiTheme="majorBidi" w:hint="cs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tbl>
      <w:tblPr>
        <w:tblpPr w:leftFromText="180" w:rightFromText="180" w:vertAnchor="text" w:horzAnchor="margin" w:tblpX="1148" w:tblpY="307"/>
        <w:tblW w:w="148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07"/>
        <w:gridCol w:w="1260"/>
        <w:gridCol w:w="180"/>
        <w:gridCol w:w="1260"/>
        <w:gridCol w:w="180"/>
        <w:gridCol w:w="19"/>
        <w:gridCol w:w="1241"/>
        <w:gridCol w:w="180"/>
        <w:gridCol w:w="1260"/>
        <w:gridCol w:w="178"/>
        <w:gridCol w:w="1172"/>
        <w:gridCol w:w="180"/>
        <w:gridCol w:w="1260"/>
        <w:gridCol w:w="270"/>
        <w:gridCol w:w="1170"/>
        <w:gridCol w:w="180"/>
        <w:gridCol w:w="1442"/>
      </w:tblGrid>
      <w:tr w:rsidR="00782EA1" w:rsidRPr="00AE33D1" w14:paraId="5B832BE1" w14:textId="77777777" w:rsidTr="00C1706D">
        <w:trPr>
          <w:cantSplit/>
          <w:trHeight w:val="267"/>
          <w:tblHeader/>
        </w:trPr>
        <w:tc>
          <w:tcPr>
            <w:tcW w:w="3407" w:type="dxa"/>
          </w:tcPr>
          <w:p w14:paraId="48411424" w14:textId="77777777" w:rsidR="00782EA1" w:rsidRPr="00AE33D1" w:rsidRDefault="00782EA1" w:rsidP="00674B26">
            <w:pPr>
              <w:shd w:val="clear" w:color="auto" w:fill="FFFFFF"/>
              <w:spacing w:line="240" w:lineRule="auto"/>
              <w:ind w:right="-7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432" w:type="dxa"/>
            <w:gridSpan w:val="16"/>
            <w:vAlign w:val="bottom"/>
          </w:tcPr>
          <w:p w14:paraId="016003EC" w14:textId="3182F004" w:rsidR="00782EA1" w:rsidRPr="00AE33D1" w:rsidRDefault="00782EA1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AE33D1">
              <w:rPr>
                <w:rFonts w:ascii="Angsana New" w:hAnsi="Angsana New" w:hint="cs"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782EA1" w:rsidRPr="00AE33D1" w14:paraId="7A1C3D6E" w14:textId="77777777" w:rsidTr="00C1706D">
        <w:trPr>
          <w:cantSplit/>
          <w:trHeight w:val="627"/>
          <w:tblHeader/>
        </w:trPr>
        <w:tc>
          <w:tcPr>
            <w:tcW w:w="3407" w:type="dxa"/>
          </w:tcPr>
          <w:p w14:paraId="4A819269" w14:textId="77777777" w:rsidR="00782EA1" w:rsidRPr="00AE33D1" w:rsidRDefault="00782EA1" w:rsidP="00674B26">
            <w:pPr>
              <w:shd w:val="clear" w:color="auto" w:fill="FFFFFF"/>
              <w:spacing w:line="240" w:lineRule="auto"/>
              <w:ind w:right="-7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732E4E31" w14:textId="77777777" w:rsidR="00782EA1" w:rsidRPr="00AE33D1" w:rsidRDefault="00782EA1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AE33D1"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  <w:t>ให</w:t>
            </w:r>
            <w:r w:rsidRPr="00AE33D1">
              <w:rPr>
                <w:rFonts w:ascii="Angsana New" w:hAnsi="Angsana New" w:hint="cs"/>
                <w:bCs/>
                <w:sz w:val="24"/>
                <w:szCs w:val="24"/>
                <w:cs/>
              </w:rPr>
              <w:t>้</w:t>
            </w:r>
            <w:r w:rsidRPr="00AE33D1"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  <w:t>บริการธุรกิจโรงแรมและ</w:t>
            </w:r>
          </w:p>
          <w:p w14:paraId="67DAA946" w14:textId="527AB532" w:rsidR="00782EA1" w:rsidRPr="00AE33D1" w:rsidRDefault="00782EA1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</w:pPr>
            <w:r w:rsidRPr="00AE33D1"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  <w:t>บริการที่เกี่ยวข้อง</w:t>
            </w:r>
          </w:p>
        </w:tc>
        <w:tc>
          <w:tcPr>
            <w:tcW w:w="180" w:type="dxa"/>
            <w:vAlign w:val="bottom"/>
          </w:tcPr>
          <w:p w14:paraId="4A9CC82F" w14:textId="77777777" w:rsidR="00782EA1" w:rsidRPr="00AE33D1" w:rsidRDefault="00782EA1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  <w:lang w:val="en-GB" w:bidi="ar-SA"/>
              </w:rPr>
            </w:pPr>
          </w:p>
        </w:tc>
        <w:tc>
          <w:tcPr>
            <w:tcW w:w="2700" w:type="dxa"/>
            <w:gridSpan w:val="4"/>
            <w:vAlign w:val="bottom"/>
          </w:tcPr>
          <w:p w14:paraId="488621B2" w14:textId="77777777" w:rsidR="00782EA1" w:rsidRPr="00AE33D1" w:rsidRDefault="00782EA1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AE33D1"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  <w:t>ให้เช่าและให้บริการ</w:t>
            </w:r>
          </w:p>
          <w:p w14:paraId="7BB8802C" w14:textId="5CC77E08" w:rsidR="00782EA1" w:rsidRPr="00AE33D1" w:rsidRDefault="00782EA1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</w:pPr>
            <w:r w:rsidRPr="00AE33D1"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  <w:t>อาคารพาณิชยกรรม</w:t>
            </w:r>
          </w:p>
        </w:tc>
        <w:tc>
          <w:tcPr>
            <w:tcW w:w="178" w:type="dxa"/>
            <w:vAlign w:val="bottom"/>
          </w:tcPr>
          <w:p w14:paraId="701A14AA" w14:textId="77777777" w:rsidR="00782EA1" w:rsidRPr="00AE33D1" w:rsidRDefault="00782EA1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  <w:lang w:val="en-GB" w:bidi="ar-SA"/>
              </w:rPr>
            </w:pPr>
          </w:p>
        </w:tc>
        <w:tc>
          <w:tcPr>
            <w:tcW w:w="2612" w:type="dxa"/>
            <w:gridSpan w:val="3"/>
          </w:tcPr>
          <w:p w14:paraId="6C3AE6F9" w14:textId="77777777" w:rsidR="00782EA1" w:rsidRPr="00AE33D1" w:rsidRDefault="00782EA1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  <w:p w14:paraId="3397A130" w14:textId="2ABBD824" w:rsidR="00782EA1" w:rsidRPr="00AE33D1" w:rsidRDefault="00782EA1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AE33D1">
              <w:rPr>
                <w:rFonts w:ascii="Angsana New" w:hAnsi="Angsana New" w:hint="cs"/>
                <w:bCs/>
                <w:sz w:val="24"/>
                <w:szCs w:val="24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270" w:type="dxa"/>
          </w:tcPr>
          <w:p w14:paraId="5B0F89C6" w14:textId="77777777" w:rsidR="00782EA1" w:rsidRPr="00AE33D1" w:rsidRDefault="00782EA1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792" w:type="dxa"/>
            <w:gridSpan w:val="3"/>
            <w:vAlign w:val="bottom"/>
          </w:tcPr>
          <w:p w14:paraId="035FB652" w14:textId="77777777" w:rsidR="00782EA1" w:rsidRPr="00AE33D1" w:rsidRDefault="00782EA1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AE33D1">
              <w:rPr>
                <w:rFonts w:ascii="Angsana New" w:hAnsi="Angsana New" w:hint="cs"/>
                <w:bCs/>
                <w:sz w:val="24"/>
                <w:szCs w:val="24"/>
                <w:cs/>
                <w:lang w:val="en-GB"/>
              </w:rPr>
              <w:t>รวมส่วนงาน</w:t>
            </w:r>
          </w:p>
          <w:p w14:paraId="7E255AE0" w14:textId="09E22815" w:rsidR="00782EA1" w:rsidRPr="00AE33D1" w:rsidRDefault="00782EA1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</w:pPr>
            <w:r w:rsidRPr="00AE33D1">
              <w:rPr>
                <w:rFonts w:ascii="Angsana New" w:hAnsi="Angsana New" w:hint="cs"/>
                <w:bCs/>
                <w:sz w:val="24"/>
                <w:szCs w:val="24"/>
                <w:cs/>
                <w:lang w:val="en-GB"/>
              </w:rPr>
              <w:t>ที่รายงาน</w:t>
            </w:r>
          </w:p>
        </w:tc>
      </w:tr>
      <w:tr w:rsidR="009E61C3" w:rsidRPr="00AE33D1" w14:paraId="40AB7743" w14:textId="77777777" w:rsidTr="00C1706D">
        <w:trPr>
          <w:cantSplit/>
          <w:tblHeader/>
        </w:trPr>
        <w:tc>
          <w:tcPr>
            <w:tcW w:w="3407" w:type="dxa"/>
          </w:tcPr>
          <w:p w14:paraId="52374AF4" w14:textId="77777777" w:rsidR="009E61C3" w:rsidRPr="00AE33D1" w:rsidRDefault="009E61C3" w:rsidP="009E61C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9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ar-SA"/>
              </w:rPr>
            </w:pPr>
            <w:r w:rsidRPr="00AE33D1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AE33D1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AE33D1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E434D61" w14:textId="53E9ED88" w:rsidR="009E61C3" w:rsidRPr="00AE33D1" w:rsidRDefault="00C1706D" w:rsidP="009E61C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2564</w:t>
            </w:r>
          </w:p>
        </w:tc>
        <w:tc>
          <w:tcPr>
            <w:tcW w:w="180" w:type="dxa"/>
            <w:vAlign w:val="center"/>
          </w:tcPr>
          <w:p w14:paraId="66FC5ACD" w14:textId="77777777" w:rsidR="009E61C3" w:rsidRPr="00AE33D1" w:rsidRDefault="009E61C3" w:rsidP="009E61C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A345F22" w14:textId="6FBD5191" w:rsidR="009E61C3" w:rsidRPr="00AE33D1" w:rsidRDefault="00C1706D" w:rsidP="009E61C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2563</w:t>
            </w:r>
          </w:p>
        </w:tc>
        <w:tc>
          <w:tcPr>
            <w:tcW w:w="180" w:type="dxa"/>
          </w:tcPr>
          <w:p w14:paraId="46329470" w14:textId="77777777" w:rsidR="009E61C3" w:rsidRPr="00AE33D1" w:rsidRDefault="009E61C3" w:rsidP="009E61C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1D75548C" w14:textId="4A475A15" w:rsidR="009E61C3" w:rsidRPr="00AE33D1" w:rsidRDefault="00C1706D" w:rsidP="009E61C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2564</w:t>
            </w:r>
          </w:p>
        </w:tc>
        <w:tc>
          <w:tcPr>
            <w:tcW w:w="180" w:type="dxa"/>
            <w:vAlign w:val="center"/>
          </w:tcPr>
          <w:p w14:paraId="393939C1" w14:textId="77777777" w:rsidR="009E61C3" w:rsidRPr="00AE33D1" w:rsidRDefault="009E61C3" w:rsidP="009E61C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6369721C" w14:textId="63AFBE51" w:rsidR="009E61C3" w:rsidRPr="00AE33D1" w:rsidRDefault="00C1706D" w:rsidP="009E61C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2563</w:t>
            </w:r>
          </w:p>
        </w:tc>
        <w:tc>
          <w:tcPr>
            <w:tcW w:w="178" w:type="dxa"/>
          </w:tcPr>
          <w:p w14:paraId="5F4B8392" w14:textId="77777777" w:rsidR="009E61C3" w:rsidRPr="00AE33D1" w:rsidRDefault="009E61C3" w:rsidP="009E61C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72" w:type="dxa"/>
            <w:vAlign w:val="center"/>
          </w:tcPr>
          <w:p w14:paraId="6F036B5A" w14:textId="4029F4DE" w:rsidR="009E61C3" w:rsidRPr="00AE33D1" w:rsidRDefault="00C1706D" w:rsidP="009E61C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2564</w:t>
            </w:r>
          </w:p>
        </w:tc>
        <w:tc>
          <w:tcPr>
            <w:tcW w:w="180" w:type="dxa"/>
            <w:vAlign w:val="center"/>
          </w:tcPr>
          <w:p w14:paraId="713A4A70" w14:textId="77777777" w:rsidR="009E61C3" w:rsidRPr="00AE33D1" w:rsidRDefault="009E61C3" w:rsidP="009E61C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64469682" w14:textId="67838386" w:rsidR="009E61C3" w:rsidRPr="00AE33D1" w:rsidRDefault="00C1706D" w:rsidP="009E61C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2563</w:t>
            </w:r>
          </w:p>
        </w:tc>
        <w:tc>
          <w:tcPr>
            <w:tcW w:w="270" w:type="dxa"/>
          </w:tcPr>
          <w:p w14:paraId="0308E1C1" w14:textId="77777777" w:rsidR="009E61C3" w:rsidRPr="00AE33D1" w:rsidRDefault="009E61C3" w:rsidP="009E61C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06C96B81" w14:textId="7AE73A7A" w:rsidR="009E61C3" w:rsidRPr="00AE33D1" w:rsidRDefault="00C1706D" w:rsidP="009E61C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2564</w:t>
            </w:r>
          </w:p>
        </w:tc>
        <w:tc>
          <w:tcPr>
            <w:tcW w:w="180" w:type="dxa"/>
            <w:vAlign w:val="center"/>
          </w:tcPr>
          <w:p w14:paraId="782DE4CA" w14:textId="77777777" w:rsidR="009E61C3" w:rsidRPr="00AE33D1" w:rsidRDefault="009E61C3" w:rsidP="009E61C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42" w:type="dxa"/>
            <w:vAlign w:val="center"/>
          </w:tcPr>
          <w:p w14:paraId="13AF21AC" w14:textId="0C7E413C" w:rsidR="009E61C3" w:rsidRPr="00AE33D1" w:rsidRDefault="00C1706D" w:rsidP="009E61C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2563</w:t>
            </w:r>
          </w:p>
        </w:tc>
      </w:tr>
      <w:tr w:rsidR="00F429AE" w:rsidRPr="00AE33D1" w14:paraId="649B1BEE" w14:textId="77777777" w:rsidTr="00C1706D">
        <w:trPr>
          <w:cantSplit/>
          <w:tblHeader/>
        </w:trPr>
        <w:tc>
          <w:tcPr>
            <w:tcW w:w="3407" w:type="dxa"/>
          </w:tcPr>
          <w:p w14:paraId="674E9605" w14:textId="77777777" w:rsidR="00F429AE" w:rsidRPr="00AE33D1" w:rsidRDefault="00F429AE" w:rsidP="00F429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CDE2B36" w14:textId="77777777" w:rsidR="00F429AE" w:rsidRDefault="00F429AE" w:rsidP="00F429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center"/>
          </w:tcPr>
          <w:p w14:paraId="022C97F4" w14:textId="77777777" w:rsidR="00F429AE" w:rsidRPr="00AE33D1" w:rsidRDefault="00F429AE" w:rsidP="00F429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3CE1D3F" w14:textId="3C4F2239" w:rsidR="00F429AE" w:rsidRPr="00F429AE" w:rsidRDefault="00F429AE" w:rsidP="00F429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ปรับปรุงใหม่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1544B6CF" w14:textId="77777777" w:rsidR="00F429AE" w:rsidRPr="00AE33D1" w:rsidRDefault="00F429AE" w:rsidP="00F429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0825E129" w14:textId="77777777" w:rsidR="00F429AE" w:rsidRDefault="00F429AE" w:rsidP="00F429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center"/>
          </w:tcPr>
          <w:p w14:paraId="303B8E71" w14:textId="77777777" w:rsidR="00F429AE" w:rsidRPr="00AE33D1" w:rsidRDefault="00F429AE" w:rsidP="00F429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77D44B25" w14:textId="6992C683" w:rsidR="00F429AE" w:rsidRDefault="00F429AE" w:rsidP="00F429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ปรับปรุงใหม่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78" w:type="dxa"/>
          </w:tcPr>
          <w:p w14:paraId="2653B494" w14:textId="77777777" w:rsidR="00F429AE" w:rsidRPr="00AE33D1" w:rsidRDefault="00F429AE" w:rsidP="00F429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72" w:type="dxa"/>
            <w:vAlign w:val="center"/>
          </w:tcPr>
          <w:p w14:paraId="744363CF" w14:textId="77777777" w:rsidR="00F429AE" w:rsidRDefault="00F429AE" w:rsidP="00F429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center"/>
          </w:tcPr>
          <w:p w14:paraId="5858F86E" w14:textId="77777777" w:rsidR="00F429AE" w:rsidRPr="00AE33D1" w:rsidRDefault="00F429AE" w:rsidP="00F429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683F7418" w14:textId="1C271EE1" w:rsidR="00F429AE" w:rsidRDefault="00F429AE" w:rsidP="00F429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ปรับปรุงใหม่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65559847" w14:textId="77777777" w:rsidR="00F429AE" w:rsidRPr="00AE33D1" w:rsidRDefault="00F429AE" w:rsidP="00F429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1FBFDAA6" w14:textId="77777777" w:rsidR="00F429AE" w:rsidRDefault="00F429AE" w:rsidP="00F429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center"/>
          </w:tcPr>
          <w:p w14:paraId="1E33D9A4" w14:textId="77777777" w:rsidR="00F429AE" w:rsidRPr="00AE33D1" w:rsidRDefault="00F429AE" w:rsidP="00F429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42" w:type="dxa"/>
            <w:vAlign w:val="center"/>
          </w:tcPr>
          <w:p w14:paraId="4631190F" w14:textId="57DD5467" w:rsidR="00F429AE" w:rsidRDefault="00F429AE" w:rsidP="00F429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ปรับปรุงใหม่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AA37CF" w:rsidRPr="00AE33D1" w14:paraId="43AE285C" w14:textId="77777777" w:rsidTr="00C1706D">
        <w:trPr>
          <w:cantSplit/>
          <w:tblHeader/>
        </w:trPr>
        <w:tc>
          <w:tcPr>
            <w:tcW w:w="3407" w:type="dxa"/>
          </w:tcPr>
          <w:p w14:paraId="7048B0EB" w14:textId="77777777" w:rsidR="00AA37CF" w:rsidRPr="00AE33D1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72"/>
              <w:jc w:val="center"/>
              <w:rPr>
                <w:rFonts w:ascii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11432" w:type="dxa"/>
            <w:gridSpan w:val="16"/>
            <w:shd w:val="clear" w:color="auto" w:fill="auto"/>
            <w:vAlign w:val="center"/>
          </w:tcPr>
          <w:p w14:paraId="2FB81298" w14:textId="77777777" w:rsidR="00AA37CF" w:rsidRPr="00AE33D1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2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AE33D1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AE33D1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AA37CF" w:rsidRPr="00AE33D1" w14:paraId="7BC7A292" w14:textId="77777777" w:rsidTr="00C1706D">
        <w:trPr>
          <w:cantSplit/>
          <w:trHeight w:val="236"/>
        </w:trPr>
        <w:tc>
          <w:tcPr>
            <w:tcW w:w="3407" w:type="dxa"/>
          </w:tcPr>
          <w:p w14:paraId="0B4F34C8" w14:textId="77777777" w:rsidR="00AA37CF" w:rsidRPr="00AE33D1" w:rsidRDefault="00245E56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AE33D1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1260" w:type="dxa"/>
            <w:vAlign w:val="bottom"/>
          </w:tcPr>
          <w:p w14:paraId="78A88A96" w14:textId="77777777" w:rsidR="00AA37CF" w:rsidRPr="00AE33D1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74D98397" w14:textId="77777777" w:rsidR="00AA37CF" w:rsidRPr="00AE33D1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79A35A9" w14:textId="77777777" w:rsidR="00AA37CF" w:rsidRPr="00AE33D1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52096D55" w14:textId="77777777" w:rsidR="00AA37CF" w:rsidRPr="00AE33D1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41" w:type="dxa"/>
            <w:vAlign w:val="bottom"/>
          </w:tcPr>
          <w:p w14:paraId="4EB44705" w14:textId="77777777" w:rsidR="00AA37CF" w:rsidRPr="00AE33D1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75156F4B" w14:textId="77777777" w:rsidR="00AA37CF" w:rsidRPr="00AE33D1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25B8057" w14:textId="77777777" w:rsidR="00AA37CF" w:rsidRPr="00AE33D1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1B575942" w14:textId="77777777" w:rsidR="00AA37CF" w:rsidRPr="00AE33D1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72" w:type="dxa"/>
          </w:tcPr>
          <w:p w14:paraId="0107EFAE" w14:textId="77777777" w:rsidR="00AA37CF" w:rsidRPr="00AE33D1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8"/>
              </w:tabs>
              <w:spacing w:line="240" w:lineRule="auto"/>
              <w:ind w:left="-79" w:right="267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</w:tcPr>
          <w:p w14:paraId="28828A41" w14:textId="77777777" w:rsidR="00AA37CF" w:rsidRPr="00AE33D1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32FEA141" w14:textId="77777777" w:rsidR="00AA37CF" w:rsidRPr="00AE33D1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8"/>
              </w:tabs>
              <w:spacing w:line="240" w:lineRule="auto"/>
              <w:ind w:left="-79" w:right="267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6D7CFE15" w14:textId="77777777" w:rsidR="00AA37CF" w:rsidRPr="00AE33D1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</w:tcPr>
          <w:p w14:paraId="6F2C6E6A" w14:textId="77777777" w:rsidR="00AA37CF" w:rsidRPr="00AE33D1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8"/>
              </w:tabs>
              <w:spacing w:line="240" w:lineRule="auto"/>
              <w:ind w:left="-79" w:right="10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1694C7A1" w14:textId="77777777" w:rsidR="00AA37CF" w:rsidRPr="00AE33D1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42" w:type="dxa"/>
          </w:tcPr>
          <w:p w14:paraId="64BB2D59" w14:textId="77777777" w:rsidR="00AA37CF" w:rsidRPr="00AE33D1" w:rsidRDefault="00AA37CF" w:rsidP="00674B2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8"/>
              </w:tabs>
              <w:spacing w:line="240" w:lineRule="auto"/>
              <w:ind w:left="-79" w:right="10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</w:tr>
      <w:tr w:rsidR="00EF00AE" w:rsidRPr="00AE33D1" w14:paraId="43FCC158" w14:textId="77777777" w:rsidTr="00101448">
        <w:trPr>
          <w:cantSplit/>
          <w:trHeight w:val="236"/>
        </w:trPr>
        <w:tc>
          <w:tcPr>
            <w:tcW w:w="3407" w:type="dxa"/>
          </w:tcPr>
          <w:p w14:paraId="34B4A2D1" w14:textId="77777777" w:rsidR="00EF00AE" w:rsidRPr="00AE33D1" w:rsidRDefault="00EF00AE" w:rsidP="00EF00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E33D1">
              <w:rPr>
                <w:rFonts w:ascii="Angsana New" w:hAnsi="Angsana New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</w:tcPr>
          <w:p w14:paraId="10D6F56F" w14:textId="7B5A1349" w:rsidR="00EF00AE" w:rsidRPr="00EF00AE" w:rsidRDefault="00EF00AE" w:rsidP="00EF00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EF00AE">
              <w:rPr>
                <w:rFonts w:ascii="Angsana New" w:hAnsi="Angsana New"/>
                <w:sz w:val="24"/>
                <w:szCs w:val="24"/>
              </w:rPr>
              <w:t>1,</w:t>
            </w:r>
            <w:r w:rsidR="00B27842">
              <w:rPr>
                <w:rFonts w:ascii="Angsana New" w:hAnsi="Angsana New"/>
                <w:sz w:val="24"/>
                <w:szCs w:val="24"/>
              </w:rPr>
              <w:t>77</w:t>
            </w:r>
            <w:r w:rsidRPr="00EF00AE">
              <w:rPr>
                <w:rFonts w:ascii="Angsana New" w:hAnsi="Angsana New"/>
                <w:sz w:val="24"/>
                <w:szCs w:val="24"/>
              </w:rPr>
              <w:t>8,858</w:t>
            </w:r>
          </w:p>
        </w:tc>
        <w:tc>
          <w:tcPr>
            <w:tcW w:w="180" w:type="dxa"/>
          </w:tcPr>
          <w:p w14:paraId="21925E12" w14:textId="77777777" w:rsidR="00EF00AE" w:rsidRPr="00EF00AE" w:rsidRDefault="00EF00AE" w:rsidP="00EF00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72F9B9B" w14:textId="11C40099" w:rsidR="00EF00AE" w:rsidRPr="00EF00AE" w:rsidRDefault="00EF00AE" w:rsidP="00EF00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EF00AE">
              <w:rPr>
                <w:rFonts w:ascii="Angsana New" w:hAnsi="Angsana New"/>
                <w:sz w:val="24"/>
                <w:szCs w:val="24"/>
              </w:rPr>
              <w:t>2,879,039</w:t>
            </w:r>
          </w:p>
        </w:tc>
        <w:tc>
          <w:tcPr>
            <w:tcW w:w="199" w:type="dxa"/>
            <w:gridSpan w:val="2"/>
          </w:tcPr>
          <w:p w14:paraId="48712C3A" w14:textId="77777777" w:rsidR="00EF00AE" w:rsidRPr="00EF00AE" w:rsidRDefault="00EF00AE" w:rsidP="00EF00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1" w:type="dxa"/>
          </w:tcPr>
          <w:p w14:paraId="38BA7946" w14:textId="6823AA1C" w:rsidR="00EF00AE" w:rsidRPr="00EF00AE" w:rsidRDefault="00EF00AE" w:rsidP="00EF00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EF00AE">
              <w:rPr>
                <w:rFonts w:ascii="Angsana New" w:hAnsi="Angsana New"/>
                <w:sz w:val="24"/>
                <w:szCs w:val="24"/>
              </w:rPr>
              <w:t>2,551,776</w:t>
            </w:r>
          </w:p>
        </w:tc>
        <w:tc>
          <w:tcPr>
            <w:tcW w:w="180" w:type="dxa"/>
          </w:tcPr>
          <w:p w14:paraId="64CB41DA" w14:textId="77777777" w:rsidR="00EF00AE" w:rsidRPr="00EF00AE" w:rsidRDefault="00EF00AE" w:rsidP="00EF00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4AA36B6" w14:textId="6A51CF2D" w:rsidR="00EF00AE" w:rsidRPr="00EF00AE" w:rsidRDefault="00EF00AE" w:rsidP="00EF00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EF00AE">
              <w:rPr>
                <w:rFonts w:ascii="Angsana New" w:hAnsi="Angsana New"/>
                <w:sz w:val="24"/>
                <w:szCs w:val="24"/>
              </w:rPr>
              <w:t>3,202,435</w:t>
            </w:r>
          </w:p>
        </w:tc>
        <w:tc>
          <w:tcPr>
            <w:tcW w:w="178" w:type="dxa"/>
          </w:tcPr>
          <w:p w14:paraId="7101E13F" w14:textId="77777777" w:rsidR="00EF00AE" w:rsidRPr="00EF00AE" w:rsidRDefault="00EF00AE" w:rsidP="00EF00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702B14C3" w14:textId="2F572DFE" w:rsidR="00EF00AE" w:rsidRPr="00EF00AE" w:rsidRDefault="00EF00AE" w:rsidP="00A31EC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79" w:right="26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00A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FC865D1" w14:textId="77777777" w:rsidR="00EF00AE" w:rsidRPr="00EF00AE" w:rsidRDefault="00EF00AE" w:rsidP="00EF00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5F6C8D6" w14:textId="2439F541" w:rsidR="00EF00AE" w:rsidRPr="00EF00AE" w:rsidRDefault="00EF00AE" w:rsidP="00A31EC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79" w:right="35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00A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7837F46" w14:textId="77777777" w:rsidR="00EF00AE" w:rsidRPr="00EF00AE" w:rsidRDefault="00EF00AE" w:rsidP="00EF00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AB68FD9" w14:textId="510BA3BD" w:rsidR="00EF00AE" w:rsidRPr="00EF00AE" w:rsidRDefault="00EF00AE" w:rsidP="00EF00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</w:rPr>
            </w:pPr>
            <w:r w:rsidRPr="00EF00AE">
              <w:rPr>
                <w:rFonts w:ascii="Angsana New" w:hAnsi="Angsana New"/>
                <w:sz w:val="24"/>
                <w:szCs w:val="24"/>
              </w:rPr>
              <w:t>4,330,634</w:t>
            </w:r>
          </w:p>
        </w:tc>
        <w:tc>
          <w:tcPr>
            <w:tcW w:w="180" w:type="dxa"/>
          </w:tcPr>
          <w:p w14:paraId="08B9557F" w14:textId="77777777" w:rsidR="00EF00AE" w:rsidRPr="00EF00AE" w:rsidRDefault="00EF00AE" w:rsidP="00EF00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2" w:type="dxa"/>
          </w:tcPr>
          <w:p w14:paraId="49119E8F" w14:textId="6B4AE05A" w:rsidR="00EF00AE" w:rsidRPr="00EF00AE" w:rsidRDefault="00EF00AE" w:rsidP="00EF00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79" w:right="90"/>
              <w:rPr>
                <w:rFonts w:ascii="Angsana New" w:hAnsi="Angsana New"/>
                <w:sz w:val="24"/>
                <w:szCs w:val="24"/>
                <w:cs/>
              </w:rPr>
            </w:pPr>
            <w:r w:rsidRPr="00EF00AE">
              <w:rPr>
                <w:rFonts w:ascii="Angsana New" w:hAnsi="Angsana New"/>
                <w:sz w:val="24"/>
                <w:szCs w:val="24"/>
              </w:rPr>
              <w:t>6,081,474</w:t>
            </w:r>
          </w:p>
        </w:tc>
      </w:tr>
      <w:tr w:rsidR="00EF00AE" w:rsidRPr="00AE33D1" w14:paraId="565B918F" w14:textId="77777777" w:rsidTr="00101448">
        <w:trPr>
          <w:cantSplit/>
          <w:trHeight w:val="236"/>
        </w:trPr>
        <w:tc>
          <w:tcPr>
            <w:tcW w:w="3407" w:type="dxa"/>
          </w:tcPr>
          <w:p w14:paraId="52922E4D" w14:textId="77777777" w:rsidR="00EF00AE" w:rsidRPr="00AE33D1" w:rsidRDefault="00EF00AE" w:rsidP="00EF00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E33D1">
              <w:rPr>
                <w:rFonts w:ascii="Angsana New" w:hAnsi="Angsana New" w:hint="cs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260" w:type="dxa"/>
          </w:tcPr>
          <w:p w14:paraId="4D0717F0" w14:textId="0529EEDC" w:rsidR="00EF00AE" w:rsidRPr="00EF00AE" w:rsidRDefault="00EF00AE" w:rsidP="00EF00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EF00AE">
              <w:rPr>
                <w:rFonts w:ascii="Angsana New" w:hAnsi="Angsana New"/>
                <w:sz w:val="24"/>
                <w:szCs w:val="24"/>
              </w:rPr>
              <w:t>24,628</w:t>
            </w:r>
          </w:p>
        </w:tc>
        <w:tc>
          <w:tcPr>
            <w:tcW w:w="180" w:type="dxa"/>
          </w:tcPr>
          <w:p w14:paraId="242E3578" w14:textId="77777777" w:rsidR="00EF00AE" w:rsidRPr="00EF00AE" w:rsidRDefault="00EF00AE" w:rsidP="00EF00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BC609EC" w14:textId="53EB57EE" w:rsidR="00EF00AE" w:rsidRPr="00EF00AE" w:rsidRDefault="00EF00AE" w:rsidP="00EF00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EF00AE">
              <w:rPr>
                <w:rFonts w:ascii="Angsana New" w:hAnsi="Angsana New"/>
                <w:sz w:val="24"/>
                <w:szCs w:val="24"/>
              </w:rPr>
              <w:t>21,871</w:t>
            </w:r>
          </w:p>
        </w:tc>
        <w:tc>
          <w:tcPr>
            <w:tcW w:w="199" w:type="dxa"/>
            <w:gridSpan w:val="2"/>
          </w:tcPr>
          <w:p w14:paraId="17776799" w14:textId="77777777" w:rsidR="00EF00AE" w:rsidRPr="00EF00AE" w:rsidRDefault="00EF00AE" w:rsidP="00EF00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1" w:type="dxa"/>
          </w:tcPr>
          <w:p w14:paraId="5ACE0949" w14:textId="39CE901B" w:rsidR="00EF00AE" w:rsidRPr="00EF00AE" w:rsidRDefault="00EF00AE" w:rsidP="00EF00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EF00AE">
              <w:rPr>
                <w:rFonts w:ascii="Angsana New" w:hAnsi="Angsana New"/>
                <w:sz w:val="24"/>
                <w:szCs w:val="24"/>
              </w:rPr>
              <w:t>162,420</w:t>
            </w:r>
          </w:p>
        </w:tc>
        <w:tc>
          <w:tcPr>
            <w:tcW w:w="180" w:type="dxa"/>
          </w:tcPr>
          <w:p w14:paraId="2D4711E8" w14:textId="77777777" w:rsidR="00EF00AE" w:rsidRPr="00EF00AE" w:rsidRDefault="00EF00AE" w:rsidP="00EF00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A86C9B3" w14:textId="42D7B4BB" w:rsidR="00EF00AE" w:rsidRPr="00EF00AE" w:rsidRDefault="00EF00AE" w:rsidP="00EF00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EF00AE">
              <w:rPr>
                <w:rFonts w:ascii="Angsana New" w:hAnsi="Angsana New"/>
                <w:sz w:val="24"/>
                <w:szCs w:val="24"/>
              </w:rPr>
              <w:t>106,323</w:t>
            </w:r>
          </w:p>
        </w:tc>
        <w:tc>
          <w:tcPr>
            <w:tcW w:w="178" w:type="dxa"/>
          </w:tcPr>
          <w:p w14:paraId="3FF49864" w14:textId="77777777" w:rsidR="00EF00AE" w:rsidRPr="00EF00AE" w:rsidRDefault="00EF00AE" w:rsidP="00EF00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25870F4B" w14:textId="118332EC" w:rsidR="00EF00AE" w:rsidRPr="00EF00AE" w:rsidRDefault="00EF00AE" w:rsidP="00EF00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EF00AE">
              <w:rPr>
                <w:rFonts w:ascii="Angsana New" w:hAnsi="Angsana New"/>
                <w:sz w:val="24"/>
                <w:szCs w:val="24"/>
              </w:rPr>
              <w:t>(187,048)</w:t>
            </w:r>
          </w:p>
        </w:tc>
        <w:tc>
          <w:tcPr>
            <w:tcW w:w="180" w:type="dxa"/>
          </w:tcPr>
          <w:p w14:paraId="4962775A" w14:textId="77777777" w:rsidR="00EF00AE" w:rsidRPr="00EF00AE" w:rsidRDefault="00EF00AE" w:rsidP="00EF00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1899FFE" w14:textId="0B64511B" w:rsidR="00EF00AE" w:rsidRPr="00EF00AE" w:rsidRDefault="00EF00AE" w:rsidP="00EF00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EF00AE">
              <w:rPr>
                <w:rFonts w:ascii="Angsana New" w:hAnsi="Angsana New"/>
                <w:sz w:val="24"/>
                <w:szCs w:val="24"/>
              </w:rPr>
              <w:t>(128,194)</w:t>
            </w:r>
          </w:p>
        </w:tc>
        <w:tc>
          <w:tcPr>
            <w:tcW w:w="270" w:type="dxa"/>
          </w:tcPr>
          <w:p w14:paraId="77CBCD7A" w14:textId="77777777" w:rsidR="00EF00AE" w:rsidRPr="00EF00AE" w:rsidRDefault="00EF00AE" w:rsidP="00EF00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096CB56" w14:textId="5FA160F6" w:rsidR="00EF00AE" w:rsidRPr="00EF00AE" w:rsidRDefault="00EF00AE" w:rsidP="00A31EC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EF00A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4039290" w14:textId="77777777" w:rsidR="00EF00AE" w:rsidRPr="00EF00AE" w:rsidRDefault="00EF00AE" w:rsidP="00EF00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2" w:type="dxa"/>
          </w:tcPr>
          <w:p w14:paraId="681A5C80" w14:textId="3AF8EEDA" w:rsidR="00EF00AE" w:rsidRPr="00EF00AE" w:rsidRDefault="00EF00AE" w:rsidP="00EF00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79" w:right="90"/>
              <w:rPr>
                <w:rFonts w:ascii="Angsana New" w:hAnsi="Angsana New"/>
                <w:sz w:val="24"/>
                <w:szCs w:val="24"/>
              </w:rPr>
            </w:pPr>
            <w:r w:rsidRPr="00EF00A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F00AE" w:rsidRPr="00AE33D1" w14:paraId="2E2D55E5" w14:textId="77777777" w:rsidTr="00101448">
        <w:trPr>
          <w:cantSplit/>
        </w:trPr>
        <w:tc>
          <w:tcPr>
            <w:tcW w:w="3407" w:type="dxa"/>
          </w:tcPr>
          <w:p w14:paraId="11EC0CD8" w14:textId="77777777" w:rsidR="00EF00AE" w:rsidRPr="00AE33D1" w:rsidRDefault="00EF00AE" w:rsidP="00EF00AE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E33D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7B5718B" w14:textId="62D7A171" w:rsidR="00EF00AE" w:rsidRPr="00EF00AE" w:rsidRDefault="00EF00AE" w:rsidP="00EF00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F00AE">
              <w:rPr>
                <w:rFonts w:ascii="Angsana New" w:hAnsi="Angsana New"/>
                <w:b/>
                <w:bCs/>
                <w:sz w:val="24"/>
                <w:szCs w:val="24"/>
              </w:rPr>
              <w:t>1,803,486</w:t>
            </w:r>
          </w:p>
        </w:tc>
        <w:tc>
          <w:tcPr>
            <w:tcW w:w="180" w:type="dxa"/>
          </w:tcPr>
          <w:p w14:paraId="76D1A860" w14:textId="77777777" w:rsidR="00EF00AE" w:rsidRPr="00EF00AE" w:rsidRDefault="00EF00AE" w:rsidP="00EF00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43564A2" w14:textId="4E1CFF04" w:rsidR="00EF00AE" w:rsidRPr="00EF00AE" w:rsidRDefault="00EF00AE" w:rsidP="00EF00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F00AE">
              <w:rPr>
                <w:rFonts w:ascii="Angsana New" w:hAnsi="Angsana New"/>
                <w:b/>
                <w:bCs/>
                <w:sz w:val="24"/>
                <w:szCs w:val="24"/>
              </w:rPr>
              <w:t>2,900,910</w:t>
            </w:r>
          </w:p>
        </w:tc>
        <w:tc>
          <w:tcPr>
            <w:tcW w:w="199" w:type="dxa"/>
            <w:gridSpan w:val="2"/>
          </w:tcPr>
          <w:p w14:paraId="6F627B22" w14:textId="77777777" w:rsidR="00EF00AE" w:rsidRPr="00EF00AE" w:rsidRDefault="00EF00AE" w:rsidP="00EF00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</w:tcPr>
          <w:p w14:paraId="301AB0DA" w14:textId="6BD4CFC3" w:rsidR="00EF00AE" w:rsidRPr="00EF00AE" w:rsidRDefault="00EF00AE" w:rsidP="00EF00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00AE">
              <w:rPr>
                <w:rFonts w:ascii="Angsana New" w:hAnsi="Angsana New"/>
                <w:b/>
                <w:bCs/>
                <w:sz w:val="24"/>
                <w:szCs w:val="24"/>
              </w:rPr>
              <w:t>2,714,196</w:t>
            </w:r>
          </w:p>
        </w:tc>
        <w:tc>
          <w:tcPr>
            <w:tcW w:w="180" w:type="dxa"/>
          </w:tcPr>
          <w:p w14:paraId="0AFF6B72" w14:textId="77777777" w:rsidR="00EF00AE" w:rsidRPr="00EF00AE" w:rsidRDefault="00EF00AE" w:rsidP="00EF00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3C9BC80" w14:textId="720A5EAD" w:rsidR="00EF00AE" w:rsidRPr="00EF00AE" w:rsidRDefault="00EF00AE" w:rsidP="00EF00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00AE">
              <w:rPr>
                <w:rFonts w:ascii="Angsana New" w:hAnsi="Angsana New"/>
                <w:b/>
                <w:bCs/>
                <w:sz w:val="24"/>
                <w:szCs w:val="24"/>
              </w:rPr>
              <w:t>3,308,758</w:t>
            </w:r>
          </w:p>
        </w:tc>
        <w:tc>
          <w:tcPr>
            <w:tcW w:w="178" w:type="dxa"/>
          </w:tcPr>
          <w:p w14:paraId="6D5123EF" w14:textId="77777777" w:rsidR="00EF00AE" w:rsidRPr="00EF00AE" w:rsidRDefault="00EF00AE" w:rsidP="00EF00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5CDC72D2" w14:textId="11F6568A" w:rsidR="00EF00AE" w:rsidRPr="00EF00AE" w:rsidRDefault="00EF00AE" w:rsidP="00EF00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00AE">
              <w:rPr>
                <w:rFonts w:ascii="Angsana New" w:hAnsi="Angsana New"/>
                <w:b/>
                <w:bCs/>
                <w:sz w:val="24"/>
                <w:szCs w:val="24"/>
              </w:rPr>
              <w:t>(187,048)</w:t>
            </w:r>
          </w:p>
        </w:tc>
        <w:tc>
          <w:tcPr>
            <w:tcW w:w="180" w:type="dxa"/>
          </w:tcPr>
          <w:p w14:paraId="102DCAD1" w14:textId="77777777" w:rsidR="00EF00AE" w:rsidRPr="00EF00AE" w:rsidRDefault="00EF00AE" w:rsidP="00EF00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7CA7650" w14:textId="0F57F567" w:rsidR="00EF00AE" w:rsidRPr="00EF00AE" w:rsidRDefault="00EF00AE" w:rsidP="00EF00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00AE">
              <w:rPr>
                <w:rFonts w:ascii="Angsana New" w:hAnsi="Angsana New"/>
                <w:b/>
                <w:bCs/>
                <w:sz w:val="24"/>
                <w:szCs w:val="24"/>
              </w:rPr>
              <w:t>(128,194)</w:t>
            </w:r>
          </w:p>
        </w:tc>
        <w:tc>
          <w:tcPr>
            <w:tcW w:w="270" w:type="dxa"/>
          </w:tcPr>
          <w:p w14:paraId="3D29B25B" w14:textId="77777777" w:rsidR="00EF00AE" w:rsidRPr="00EF00AE" w:rsidRDefault="00EF00AE" w:rsidP="00EF00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3AC17FE" w14:textId="6B019BBA" w:rsidR="00EF00AE" w:rsidRPr="00EF00AE" w:rsidRDefault="00EF00AE" w:rsidP="00EF00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00AE">
              <w:rPr>
                <w:rFonts w:ascii="Angsana New" w:hAnsi="Angsana New"/>
                <w:b/>
                <w:bCs/>
                <w:sz w:val="24"/>
                <w:szCs w:val="24"/>
              </w:rPr>
              <w:t>4,330,634</w:t>
            </w:r>
          </w:p>
        </w:tc>
        <w:tc>
          <w:tcPr>
            <w:tcW w:w="180" w:type="dxa"/>
          </w:tcPr>
          <w:p w14:paraId="7C2110F6" w14:textId="77777777" w:rsidR="00EF00AE" w:rsidRPr="00EF00AE" w:rsidRDefault="00EF00AE" w:rsidP="00EF00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14:paraId="1B949538" w14:textId="6292D677" w:rsidR="00EF00AE" w:rsidRPr="00EF00AE" w:rsidRDefault="00EF00AE" w:rsidP="00EF00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79" w:right="9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00AE">
              <w:rPr>
                <w:rFonts w:ascii="Angsana New" w:hAnsi="Angsana New"/>
                <w:b/>
                <w:bCs/>
                <w:sz w:val="24"/>
                <w:szCs w:val="24"/>
              </w:rPr>
              <w:t>6,081,474</w:t>
            </w:r>
          </w:p>
        </w:tc>
      </w:tr>
      <w:tr w:rsidR="00EF00AE" w:rsidRPr="00AE33D1" w14:paraId="706E535F" w14:textId="77777777" w:rsidTr="00D717CB">
        <w:trPr>
          <w:cantSplit/>
        </w:trPr>
        <w:tc>
          <w:tcPr>
            <w:tcW w:w="3407" w:type="dxa"/>
          </w:tcPr>
          <w:p w14:paraId="1C44EFC9" w14:textId="77777777" w:rsidR="00EF00AE" w:rsidRPr="00AE33D1" w:rsidRDefault="00EF00AE" w:rsidP="00EF00AE">
            <w:pPr>
              <w:shd w:val="clear" w:color="auto" w:fill="FFFFFF"/>
              <w:spacing w:line="240" w:lineRule="auto"/>
              <w:ind w:right="-72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BAFB156" w14:textId="77777777" w:rsidR="00EF00AE" w:rsidRPr="00EF00AE" w:rsidRDefault="00EF00AE" w:rsidP="00EF00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E32F660" w14:textId="77777777" w:rsidR="00EF00AE" w:rsidRPr="00EF00AE" w:rsidRDefault="00EF00AE" w:rsidP="00EF00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4229B50" w14:textId="77777777" w:rsidR="00EF00AE" w:rsidRPr="00EF00AE" w:rsidRDefault="00EF00AE" w:rsidP="00EF00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9" w:type="dxa"/>
            <w:gridSpan w:val="2"/>
          </w:tcPr>
          <w:p w14:paraId="7EAD2F1D" w14:textId="77777777" w:rsidR="00EF00AE" w:rsidRPr="00EF00AE" w:rsidRDefault="00EF00AE" w:rsidP="00EF00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double" w:sz="4" w:space="0" w:color="auto"/>
            </w:tcBorders>
          </w:tcPr>
          <w:p w14:paraId="54F570AF" w14:textId="77777777" w:rsidR="00EF00AE" w:rsidRPr="00EF00AE" w:rsidRDefault="00EF00AE" w:rsidP="00EF00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982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6F0BADF" w14:textId="77777777" w:rsidR="00EF00AE" w:rsidRPr="00EF00AE" w:rsidRDefault="00EF00AE" w:rsidP="00EF00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C3DD9EC" w14:textId="77777777" w:rsidR="00EF00AE" w:rsidRPr="00EF00AE" w:rsidRDefault="00EF00AE" w:rsidP="00EF00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982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2BDE1591" w14:textId="77777777" w:rsidR="00EF00AE" w:rsidRPr="00EF00AE" w:rsidRDefault="00EF00AE" w:rsidP="00EF00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</w:tcPr>
          <w:p w14:paraId="01EE258F" w14:textId="77777777" w:rsidR="00EF00AE" w:rsidRPr="00EF00AE" w:rsidRDefault="00EF00AE" w:rsidP="00EF00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930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823962C" w14:textId="77777777" w:rsidR="00EF00AE" w:rsidRPr="00EF00AE" w:rsidRDefault="00EF00AE" w:rsidP="00EF00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844EACD" w14:textId="77777777" w:rsidR="00EF00AE" w:rsidRPr="00EF00AE" w:rsidRDefault="00EF00AE" w:rsidP="00EF00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6F0C2FF" w14:textId="77777777" w:rsidR="00EF00AE" w:rsidRPr="00EF00AE" w:rsidRDefault="00EF00AE" w:rsidP="00EF00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D756250" w14:textId="77777777" w:rsidR="00EF00AE" w:rsidRPr="00EF00AE" w:rsidRDefault="00EF00AE" w:rsidP="00EF00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B49814F" w14:textId="77777777" w:rsidR="00EF00AE" w:rsidRPr="00EF00AE" w:rsidRDefault="00EF00AE" w:rsidP="00EF00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double" w:sz="4" w:space="0" w:color="auto"/>
            </w:tcBorders>
          </w:tcPr>
          <w:p w14:paraId="4DF2A344" w14:textId="77777777" w:rsidR="00EF00AE" w:rsidRPr="00EF00AE" w:rsidRDefault="00EF00AE" w:rsidP="00EF00A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79" w:right="9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717CB" w:rsidRPr="00AE33D1" w14:paraId="778CA3B2" w14:textId="77777777" w:rsidTr="00D717CB">
        <w:trPr>
          <w:cantSplit/>
        </w:trPr>
        <w:tc>
          <w:tcPr>
            <w:tcW w:w="3407" w:type="dxa"/>
          </w:tcPr>
          <w:p w14:paraId="3286F8DE" w14:textId="6BD0DAEC" w:rsidR="00D717CB" w:rsidRPr="00AE33D1" w:rsidRDefault="00D717CB" w:rsidP="00D717CB">
            <w:pPr>
              <w:shd w:val="clear" w:color="auto" w:fill="FFFFFF"/>
              <w:spacing w:line="240" w:lineRule="auto"/>
              <w:ind w:right="-72"/>
              <w:rPr>
                <w:rFonts w:ascii="Angsana New" w:hAnsi="Angsana New"/>
                <w:sz w:val="8"/>
                <w:szCs w:val="8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1260" w:type="dxa"/>
          </w:tcPr>
          <w:p w14:paraId="7F062BB2" w14:textId="67252529" w:rsidR="00D717CB" w:rsidRPr="00EF00AE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  <w:r w:rsidRPr="00EF00AE">
              <w:rPr>
                <w:rFonts w:ascii="Angsana New" w:hAnsi="Angsana New"/>
                <w:sz w:val="24"/>
                <w:szCs w:val="24"/>
              </w:rPr>
              <w:t>525</w:t>
            </w:r>
          </w:p>
        </w:tc>
        <w:tc>
          <w:tcPr>
            <w:tcW w:w="180" w:type="dxa"/>
          </w:tcPr>
          <w:p w14:paraId="2AC73DB5" w14:textId="77777777" w:rsidR="00D717CB" w:rsidRPr="00EF00AE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8970DEA" w14:textId="170F9679" w:rsidR="00D717CB" w:rsidRPr="00EF00AE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  <w:r w:rsidRPr="00EF00AE">
              <w:rPr>
                <w:rFonts w:ascii="Angsana New" w:hAnsi="Angsana New"/>
                <w:sz w:val="24"/>
                <w:szCs w:val="24"/>
              </w:rPr>
              <w:t>1,487</w:t>
            </w:r>
          </w:p>
        </w:tc>
        <w:tc>
          <w:tcPr>
            <w:tcW w:w="199" w:type="dxa"/>
            <w:gridSpan w:val="2"/>
          </w:tcPr>
          <w:p w14:paraId="15FD9696" w14:textId="77777777" w:rsidR="00D717CB" w:rsidRPr="00EF00AE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1" w:type="dxa"/>
          </w:tcPr>
          <w:p w14:paraId="3C86C465" w14:textId="4C0C6E1B" w:rsidR="00D717CB" w:rsidRPr="00EF00AE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EF00AE">
              <w:rPr>
                <w:rFonts w:ascii="Angsana New" w:hAnsi="Angsana New"/>
                <w:sz w:val="24"/>
                <w:szCs w:val="24"/>
              </w:rPr>
              <w:t>9,333</w:t>
            </w:r>
          </w:p>
        </w:tc>
        <w:tc>
          <w:tcPr>
            <w:tcW w:w="180" w:type="dxa"/>
          </w:tcPr>
          <w:p w14:paraId="1929309C" w14:textId="77777777" w:rsidR="00D717CB" w:rsidRPr="00EF00AE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C3A82F3" w14:textId="13E8ECF6" w:rsidR="00D717CB" w:rsidRPr="00EF00AE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A125C5">
              <w:rPr>
                <w:rFonts w:ascii="Angsana New" w:hAnsi="Angsana New"/>
                <w:sz w:val="24"/>
                <w:szCs w:val="24"/>
              </w:rPr>
              <w:t>16,773</w:t>
            </w:r>
          </w:p>
        </w:tc>
        <w:tc>
          <w:tcPr>
            <w:tcW w:w="178" w:type="dxa"/>
          </w:tcPr>
          <w:p w14:paraId="4BBE798C" w14:textId="77777777" w:rsidR="00D717CB" w:rsidRPr="00EF00AE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6549BE75" w14:textId="69D7431A" w:rsidR="00D717CB" w:rsidRPr="00EF00AE" w:rsidRDefault="00D717CB" w:rsidP="009C41F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A125C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91C7D19" w14:textId="77777777" w:rsidR="00D717CB" w:rsidRPr="00EF00AE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4F805D1" w14:textId="02361CF5" w:rsidR="00D717CB" w:rsidRPr="00EF00AE" w:rsidRDefault="00D717CB" w:rsidP="009C41F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A125C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A0405AF" w14:textId="77777777" w:rsidR="00D717CB" w:rsidRPr="00EF00AE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75ACD7B" w14:textId="710194AE" w:rsidR="00D717CB" w:rsidRPr="00EF00AE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A125C5">
              <w:rPr>
                <w:rFonts w:ascii="Angsana New" w:hAnsi="Angsana New"/>
                <w:sz w:val="24"/>
                <w:szCs w:val="24"/>
              </w:rPr>
              <w:t>9,858</w:t>
            </w:r>
          </w:p>
        </w:tc>
        <w:tc>
          <w:tcPr>
            <w:tcW w:w="180" w:type="dxa"/>
          </w:tcPr>
          <w:p w14:paraId="7189EFC0" w14:textId="77777777" w:rsidR="00D717CB" w:rsidRPr="00EF00AE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2" w:type="dxa"/>
          </w:tcPr>
          <w:p w14:paraId="53BF938E" w14:textId="64B1C176" w:rsidR="00D717CB" w:rsidRPr="00EF00AE" w:rsidRDefault="00D717CB" w:rsidP="009C41F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1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  <w:r w:rsidRPr="00A125C5">
              <w:rPr>
                <w:rFonts w:ascii="Angsana New" w:hAnsi="Angsana New"/>
                <w:sz w:val="24"/>
                <w:szCs w:val="24"/>
              </w:rPr>
              <w:t>18,260</w:t>
            </w:r>
          </w:p>
        </w:tc>
      </w:tr>
      <w:tr w:rsidR="00D717CB" w:rsidRPr="00AE33D1" w14:paraId="30EAA7B8" w14:textId="77777777" w:rsidTr="00D717CB">
        <w:trPr>
          <w:cantSplit/>
        </w:trPr>
        <w:tc>
          <w:tcPr>
            <w:tcW w:w="3407" w:type="dxa"/>
          </w:tcPr>
          <w:p w14:paraId="230AD860" w14:textId="648C1508" w:rsidR="00D717CB" w:rsidRPr="00AE33D1" w:rsidRDefault="00D717CB" w:rsidP="00D717CB">
            <w:pPr>
              <w:shd w:val="clear" w:color="auto" w:fill="FFFFFF"/>
              <w:spacing w:line="240" w:lineRule="auto"/>
              <w:ind w:right="-72"/>
              <w:rPr>
                <w:rFonts w:ascii="Angsana New" w:hAnsi="Angsana New"/>
                <w:sz w:val="8"/>
                <w:szCs w:val="8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60" w:type="dxa"/>
          </w:tcPr>
          <w:p w14:paraId="721B940B" w14:textId="77C6A553" w:rsidR="00D717CB" w:rsidRPr="00EF00AE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18,047</w:t>
            </w:r>
          </w:p>
        </w:tc>
        <w:tc>
          <w:tcPr>
            <w:tcW w:w="180" w:type="dxa"/>
          </w:tcPr>
          <w:p w14:paraId="270B5A8A" w14:textId="77777777" w:rsidR="00D717CB" w:rsidRPr="00EF00AE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99D3360" w14:textId="0C8F5C9E" w:rsidR="00D717CB" w:rsidRPr="00EF00AE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78,512</w:t>
            </w:r>
          </w:p>
        </w:tc>
        <w:tc>
          <w:tcPr>
            <w:tcW w:w="199" w:type="dxa"/>
            <w:gridSpan w:val="2"/>
          </w:tcPr>
          <w:p w14:paraId="1EC8E283" w14:textId="77777777" w:rsidR="00D717CB" w:rsidRPr="00EF00AE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1" w:type="dxa"/>
          </w:tcPr>
          <w:p w14:paraId="1BA68027" w14:textId="701E0FCB" w:rsidR="00D717CB" w:rsidRPr="00EF00AE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57,508</w:t>
            </w:r>
          </w:p>
        </w:tc>
        <w:tc>
          <w:tcPr>
            <w:tcW w:w="180" w:type="dxa"/>
          </w:tcPr>
          <w:p w14:paraId="5D8F135C" w14:textId="77777777" w:rsidR="00D717CB" w:rsidRPr="00EF00AE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4E69D4B" w14:textId="02EDCAA6" w:rsidR="00D717CB" w:rsidRPr="00EF00AE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107,899</w:t>
            </w:r>
          </w:p>
        </w:tc>
        <w:tc>
          <w:tcPr>
            <w:tcW w:w="178" w:type="dxa"/>
          </w:tcPr>
          <w:p w14:paraId="2E2D1D2A" w14:textId="77777777" w:rsidR="00D717CB" w:rsidRPr="00EF00AE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13C4A2B6" w14:textId="0D6BD5D9" w:rsidR="00D717CB" w:rsidRPr="00EF00AE" w:rsidRDefault="00D717CB" w:rsidP="009C41F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(849)</w:t>
            </w:r>
          </w:p>
        </w:tc>
        <w:tc>
          <w:tcPr>
            <w:tcW w:w="180" w:type="dxa"/>
          </w:tcPr>
          <w:p w14:paraId="79A2DA69" w14:textId="77777777" w:rsidR="00D717CB" w:rsidRPr="00EF00AE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7A1D41E" w14:textId="7081DA9B" w:rsidR="00D717CB" w:rsidRPr="00EF00AE" w:rsidRDefault="00D717CB" w:rsidP="009C41F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(83,093)</w:t>
            </w:r>
          </w:p>
        </w:tc>
        <w:tc>
          <w:tcPr>
            <w:tcW w:w="270" w:type="dxa"/>
          </w:tcPr>
          <w:p w14:paraId="16538B59" w14:textId="77777777" w:rsidR="00D717CB" w:rsidRPr="00EF00AE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E157FF8" w14:textId="3CFD15C6" w:rsidR="00D717CB" w:rsidRPr="00EF00AE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74,706</w:t>
            </w:r>
          </w:p>
        </w:tc>
        <w:tc>
          <w:tcPr>
            <w:tcW w:w="180" w:type="dxa"/>
          </w:tcPr>
          <w:p w14:paraId="39DB0E22" w14:textId="7EFA5A6D" w:rsidR="00D717CB" w:rsidRPr="00EF00AE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2" w:type="dxa"/>
          </w:tcPr>
          <w:p w14:paraId="23B9FB4E" w14:textId="43F0511D" w:rsidR="00D717CB" w:rsidRPr="00EF00AE" w:rsidRDefault="00D717CB" w:rsidP="009C41F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1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103,318</w:t>
            </w:r>
          </w:p>
        </w:tc>
      </w:tr>
      <w:tr w:rsidR="00D717CB" w:rsidRPr="00AE33D1" w14:paraId="5083EE6B" w14:textId="77777777" w:rsidTr="00D717CB">
        <w:trPr>
          <w:cantSplit/>
        </w:trPr>
        <w:tc>
          <w:tcPr>
            <w:tcW w:w="3407" w:type="dxa"/>
          </w:tcPr>
          <w:p w14:paraId="7F89C28C" w14:textId="77777777" w:rsidR="00D717CB" w:rsidRDefault="00D717CB" w:rsidP="00D717CB">
            <w:pPr>
              <w:shd w:val="clear" w:color="auto" w:fill="FFFFFF"/>
              <w:spacing w:line="240" w:lineRule="auto"/>
              <w:ind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กำไรจากการเปลี่ยนแปลงมูลค่ายุติธรรม</w:t>
            </w:r>
          </w:p>
          <w:p w14:paraId="1A6D9E60" w14:textId="1603C90F" w:rsidR="00D717CB" w:rsidRPr="00AE33D1" w:rsidRDefault="00D717CB" w:rsidP="00D717CB">
            <w:pPr>
              <w:shd w:val="clear" w:color="auto" w:fill="FFFFFF"/>
              <w:spacing w:line="240" w:lineRule="auto"/>
              <w:ind w:right="-72" w:firstLine="193"/>
              <w:rPr>
                <w:rFonts w:ascii="Angsana New" w:hAnsi="Angsana New"/>
                <w:sz w:val="8"/>
                <w:szCs w:val="8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ของอสังหาริมทรัพย์เพื่อการลงทุน</w:t>
            </w:r>
          </w:p>
        </w:tc>
        <w:tc>
          <w:tcPr>
            <w:tcW w:w="1260" w:type="dxa"/>
            <w:vAlign w:val="bottom"/>
          </w:tcPr>
          <w:p w14:paraId="7A618B55" w14:textId="756491E2" w:rsidR="00D717CB" w:rsidRPr="00EF00AE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B2B4081" w14:textId="77777777" w:rsidR="00D717CB" w:rsidRPr="00EF00AE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5565BD3" w14:textId="67184C1B" w:rsidR="00D717CB" w:rsidRPr="00EF00AE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99" w:type="dxa"/>
            <w:gridSpan w:val="2"/>
          </w:tcPr>
          <w:p w14:paraId="2D0D61A7" w14:textId="77777777" w:rsidR="00D717CB" w:rsidRPr="00EF00AE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1" w:type="dxa"/>
            <w:vAlign w:val="bottom"/>
          </w:tcPr>
          <w:p w14:paraId="75681FC0" w14:textId="32523F8D" w:rsidR="00D717CB" w:rsidRPr="00EF00AE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3,884,456</w:t>
            </w:r>
          </w:p>
        </w:tc>
        <w:tc>
          <w:tcPr>
            <w:tcW w:w="180" w:type="dxa"/>
            <w:vAlign w:val="bottom"/>
          </w:tcPr>
          <w:p w14:paraId="36971205" w14:textId="77777777" w:rsidR="00D717CB" w:rsidRPr="00EF00AE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C9B1AAA" w14:textId="19353FBE" w:rsidR="00D717CB" w:rsidRPr="00EF00AE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428,569</w:t>
            </w:r>
          </w:p>
        </w:tc>
        <w:tc>
          <w:tcPr>
            <w:tcW w:w="178" w:type="dxa"/>
            <w:vAlign w:val="bottom"/>
          </w:tcPr>
          <w:p w14:paraId="455AC539" w14:textId="33ABD39E" w:rsidR="00D717CB" w:rsidRPr="00EF00AE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464CF0E7" w14:textId="72329453" w:rsidR="00D717CB" w:rsidRPr="00EF00AE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0C2958D" w14:textId="77777777" w:rsidR="00D717CB" w:rsidRPr="00EF00AE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3F00E94" w14:textId="244ED720" w:rsidR="00D717CB" w:rsidRPr="00EF00AE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B6BFAC2" w14:textId="77777777" w:rsidR="00D717CB" w:rsidRPr="00EF00AE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87FF11D" w14:textId="170CC924" w:rsidR="00D717CB" w:rsidRPr="00EF00AE" w:rsidRDefault="00D717CB" w:rsidP="009C41F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3,884,456</w:t>
            </w:r>
          </w:p>
        </w:tc>
        <w:tc>
          <w:tcPr>
            <w:tcW w:w="180" w:type="dxa"/>
            <w:vAlign w:val="bottom"/>
          </w:tcPr>
          <w:p w14:paraId="5F51E37D" w14:textId="77777777" w:rsidR="00D717CB" w:rsidRPr="00EF00AE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2" w:type="dxa"/>
            <w:vAlign w:val="bottom"/>
          </w:tcPr>
          <w:p w14:paraId="63911949" w14:textId="6FE7F14E" w:rsidR="00D717CB" w:rsidRPr="00EF00AE" w:rsidRDefault="00D717CB" w:rsidP="009C41F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1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428,569</w:t>
            </w:r>
          </w:p>
        </w:tc>
      </w:tr>
      <w:tr w:rsidR="00D717CB" w:rsidRPr="00AE33D1" w14:paraId="7334F459" w14:textId="77777777" w:rsidTr="00D717CB">
        <w:trPr>
          <w:cantSplit/>
        </w:trPr>
        <w:tc>
          <w:tcPr>
            <w:tcW w:w="3407" w:type="dxa"/>
          </w:tcPr>
          <w:p w14:paraId="50433755" w14:textId="0DA47B62" w:rsidR="00D717CB" w:rsidRPr="00B27842" w:rsidRDefault="009C41FB" w:rsidP="00D717CB">
            <w:pPr>
              <w:shd w:val="clear" w:color="auto" w:fill="FFFFFF"/>
              <w:spacing w:line="240" w:lineRule="auto"/>
              <w:ind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2784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รวมรายได้และรายได้อื่น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DAE9192" w14:textId="120913F9" w:rsidR="00D717CB" w:rsidRPr="009C41FB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C41FB">
              <w:rPr>
                <w:rFonts w:ascii="Angsana New" w:hAnsi="Angsana New"/>
                <w:b/>
                <w:bCs/>
                <w:sz w:val="24"/>
                <w:szCs w:val="24"/>
              </w:rPr>
              <w:t>1,822,058</w:t>
            </w:r>
          </w:p>
        </w:tc>
        <w:tc>
          <w:tcPr>
            <w:tcW w:w="180" w:type="dxa"/>
          </w:tcPr>
          <w:p w14:paraId="6D1351C6" w14:textId="77777777" w:rsidR="00D717CB" w:rsidRPr="009C41FB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934FA90" w14:textId="2579AF8A" w:rsidR="00D717CB" w:rsidRPr="009C41FB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C41FB">
              <w:rPr>
                <w:rFonts w:ascii="Angsana New" w:hAnsi="Angsana New"/>
                <w:b/>
                <w:bCs/>
                <w:sz w:val="24"/>
                <w:szCs w:val="24"/>
              </w:rPr>
              <w:t>2,980,909</w:t>
            </w:r>
          </w:p>
        </w:tc>
        <w:tc>
          <w:tcPr>
            <w:tcW w:w="199" w:type="dxa"/>
            <w:gridSpan w:val="2"/>
          </w:tcPr>
          <w:p w14:paraId="207D33DE" w14:textId="77777777" w:rsidR="00D717CB" w:rsidRPr="009C41FB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</w:tcPr>
          <w:p w14:paraId="7E3B7F0C" w14:textId="441BABCE" w:rsidR="00D717CB" w:rsidRPr="009C41FB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C41FB">
              <w:rPr>
                <w:rFonts w:ascii="Angsana New" w:hAnsi="Angsana New"/>
                <w:b/>
                <w:bCs/>
                <w:sz w:val="24"/>
                <w:szCs w:val="24"/>
              </w:rPr>
              <w:t>6,665,493</w:t>
            </w:r>
          </w:p>
        </w:tc>
        <w:tc>
          <w:tcPr>
            <w:tcW w:w="180" w:type="dxa"/>
          </w:tcPr>
          <w:p w14:paraId="4B85E06D" w14:textId="77777777" w:rsidR="00D717CB" w:rsidRPr="009C41FB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9FF932E" w14:textId="091AB06F" w:rsidR="00D717CB" w:rsidRPr="009C41FB" w:rsidRDefault="00B27842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="00D717CB" w:rsidRPr="009C41FB">
              <w:rPr>
                <w:rFonts w:ascii="Angsana New" w:hAnsi="Angsana New"/>
                <w:b/>
                <w:bCs/>
                <w:sz w:val="24"/>
                <w:szCs w:val="24"/>
              </w:rPr>
              <w:t>,861,999</w:t>
            </w:r>
          </w:p>
        </w:tc>
        <w:tc>
          <w:tcPr>
            <w:tcW w:w="178" w:type="dxa"/>
          </w:tcPr>
          <w:p w14:paraId="0CBE46E6" w14:textId="77777777" w:rsidR="00D717CB" w:rsidRPr="009C41FB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7AB28A57" w14:textId="3A67E3F6" w:rsidR="00D717CB" w:rsidRPr="009C41FB" w:rsidRDefault="00D717CB" w:rsidP="009C41F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C41FB">
              <w:rPr>
                <w:rFonts w:ascii="Angsana New" w:hAnsi="Angsana New"/>
                <w:b/>
                <w:bCs/>
                <w:sz w:val="24"/>
                <w:szCs w:val="24"/>
              </w:rPr>
              <w:t>(187,897)</w:t>
            </w:r>
          </w:p>
        </w:tc>
        <w:tc>
          <w:tcPr>
            <w:tcW w:w="180" w:type="dxa"/>
          </w:tcPr>
          <w:p w14:paraId="2E7232ED" w14:textId="77777777" w:rsidR="00D717CB" w:rsidRPr="009C41FB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E1889BC" w14:textId="5F8487AD" w:rsidR="00D717CB" w:rsidRPr="009C41FB" w:rsidRDefault="00D717CB" w:rsidP="009C41F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C41FB">
              <w:rPr>
                <w:rFonts w:ascii="Angsana New" w:hAnsi="Angsana New"/>
                <w:b/>
                <w:bCs/>
                <w:sz w:val="24"/>
                <w:szCs w:val="24"/>
              </w:rPr>
              <w:t>(211,287)</w:t>
            </w:r>
          </w:p>
        </w:tc>
        <w:tc>
          <w:tcPr>
            <w:tcW w:w="270" w:type="dxa"/>
          </w:tcPr>
          <w:p w14:paraId="3E68D0C2" w14:textId="77777777" w:rsidR="00D717CB" w:rsidRPr="009C41FB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61D65D6" w14:textId="6AF93B17" w:rsidR="00D717CB" w:rsidRPr="009C41FB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C41FB">
              <w:rPr>
                <w:rFonts w:ascii="Angsana New" w:hAnsi="Angsana New"/>
                <w:b/>
                <w:bCs/>
                <w:sz w:val="24"/>
                <w:szCs w:val="24"/>
              </w:rPr>
              <w:t>8,299,654</w:t>
            </w:r>
          </w:p>
        </w:tc>
        <w:tc>
          <w:tcPr>
            <w:tcW w:w="180" w:type="dxa"/>
          </w:tcPr>
          <w:p w14:paraId="40D8A7E5" w14:textId="77777777" w:rsidR="00D717CB" w:rsidRPr="009C41FB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52ADDE46" w14:textId="28298DDE" w:rsidR="00D717CB" w:rsidRPr="009C41FB" w:rsidRDefault="00D717CB" w:rsidP="009C41F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1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C41FB">
              <w:rPr>
                <w:rFonts w:ascii="Angsana New" w:hAnsi="Angsana New"/>
                <w:b/>
                <w:bCs/>
                <w:sz w:val="24"/>
                <w:szCs w:val="24"/>
              </w:rPr>
              <w:t>6,631,621</w:t>
            </w:r>
          </w:p>
        </w:tc>
      </w:tr>
      <w:tr w:rsidR="00D717CB" w:rsidRPr="00AE33D1" w14:paraId="47B61CD7" w14:textId="77777777" w:rsidTr="00101448">
        <w:trPr>
          <w:cantSplit/>
        </w:trPr>
        <w:tc>
          <w:tcPr>
            <w:tcW w:w="3407" w:type="dxa"/>
          </w:tcPr>
          <w:p w14:paraId="21CB314B" w14:textId="77777777" w:rsidR="00D717CB" w:rsidRPr="00AE33D1" w:rsidRDefault="00D717CB" w:rsidP="00D717CB">
            <w:pPr>
              <w:shd w:val="clear" w:color="auto" w:fill="FFFFFF"/>
              <w:spacing w:line="240" w:lineRule="auto"/>
              <w:ind w:right="-72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B2EBE7A" w14:textId="77777777" w:rsidR="00D717CB" w:rsidRPr="00EF00AE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B4DF297" w14:textId="77777777" w:rsidR="00D717CB" w:rsidRPr="00EF00AE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8603B09" w14:textId="77777777" w:rsidR="00D717CB" w:rsidRPr="00EF00AE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9" w:type="dxa"/>
            <w:gridSpan w:val="2"/>
          </w:tcPr>
          <w:p w14:paraId="3EC59A3E" w14:textId="77777777" w:rsidR="00D717CB" w:rsidRPr="00EF00AE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double" w:sz="4" w:space="0" w:color="auto"/>
            </w:tcBorders>
          </w:tcPr>
          <w:p w14:paraId="3DBB0B6C" w14:textId="77777777" w:rsidR="00D717CB" w:rsidRPr="00EF00AE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982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4BB21257" w14:textId="77777777" w:rsidR="00D717CB" w:rsidRPr="00EF00AE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97660DC" w14:textId="77777777" w:rsidR="00D717CB" w:rsidRPr="00EF00AE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982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1D6E95D1" w14:textId="77777777" w:rsidR="00D717CB" w:rsidRPr="00EF00AE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</w:tcPr>
          <w:p w14:paraId="367627C0" w14:textId="77777777" w:rsidR="00D717CB" w:rsidRPr="00EF00AE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930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DDFCCC2" w14:textId="77777777" w:rsidR="00D717CB" w:rsidRPr="00EF00AE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DBF30C7" w14:textId="77777777" w:rsidR="00D717CB" w:rsidRPr="00EF00AE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ABF1756" w14:textId="77777777" w:rsidR="00D717CB" w:rsidRPr="00EF00AE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FEF1E4D" w14:textId="77777777" w:rsidR="00D717CB" w:rsidRPr="00EF00AE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36A4491" w14:textId="77777777" w:rsidR="00D717CB" w:rsidRPr="00EF00AE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double" w:sz="4" w:space="0" w:color="auto"/>
            </w:tcBorders>
          </w:tcPr>
          <w:p w14:paraId="2ED54B4A" w14:textId="77777777" w:rsidR="00D717CB" w:rsidRPr="00EF00AE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79" w:right="9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717CB" w:rsidRPr="00AE33D1" w14:paraId="39A8B313" w14:textId="77777777" w:rsidTr="00101448">
        <w:trPr>
          <w:cantSplit/>
        </w:trPr>
        <w:tc>
          <w:tcPr>
            <w:tcW w:w="3407" w:type="dxa"/>
          </w:tcPr>
          <w:p w14:paraId="2E639E04" w14:textId="3273AD47" w:rsidR="00D717CB" w:rsidRPr="00A76F65" w:rsidRDefault="00D717CB" w:rsidP="00D717CB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76F65">
              <w:rPr>
                <w:rFonts w:ascii="Angsana New" w:hAnsi="Angsana New" w:hint="cs"/>
                <w:sz w:val="24"/>
                <w:szCs w:val="24"/>
                <w:cs/>
              </w:rPr>
              <w:t>กำไร</w:t>
            </w:r>
            <w:r w:rsidRPr="00A76F65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Pr="00A76F65">
              <w:rPr>
                <w:rFonts w:ascii="Angsana New" w:hAnsi="Angsana New" w:hint="cs"/>
                <w:sz w:val="24"/>
                <w:szCs w:val="24"/>
                <w:cs/>
              </w:rPr>
              <w:t>ขาดทุน</w:t>
            </w:r>
            <w:r w:rsidRPr="00A76F65">
              <w:rPr>
                <w:rFonts w:ascii="Angsana New" w:hAnsi="Angsana New"/>
                <w:sz w:val="24"/>
                <w:szCs w:val="24"/>
              </w:rPr>
              <w:t xml:space="preserve">) </w:t>
            </w:r>
            <w:r w:rsidRPr="00A76F65">
              <w:rPr>
                <w:rFonts w:ascii="Angsana New" w:hAnsi="Angsana New" w:hint="cs"/>
                <w:sz w:val="24"/>
                <w:szCs w:val="24"/>
                <w:cs/>
              </w:rPr>
              <w:t>ตามส่วนงานก่อนหักภาษีเงินได้</w:t>
            </w:r>
          </w:p>
        </w:tc>
        <w:tc>
          <w:tcPr>
            <w:tcW w:w="1260" w:type="dxa"/>
          </w:tcPr>
          <w:p w14:paraId="3EB1D8EB" w14:textId="7DF514FD" w:rsidR="00D717CB" w:rsidRPr="00A76F65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A76F65">
              <w:rPr>
                <w:rFonts w:ascii="Angsana New" w:hAnsi="Angsana New"/>
                <w:sz w:val="24"/>
                <w:szCs w:val="24"/>
              </w:rPr>
              <w:t>(3,177,202)</w:t>
            </w:r>
          </w:p>
        </w:tc>
        <w:tc>
          <w:tcPr>
            <w:tcW w:w="180" w:type="dxa"/>
          </w:tcPr>
          <w:p w14:paraId="47DB8490" w14:textId="77777777" w:rsidR="00D717CB" w:rsidRPr="00A76F65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B79764F" w14:textId="4A12DC03" w:rsidR="00D717CB" w:rsidRPr="00A76F65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A76F65">
              <w:rPr>
                <w:rFonts w:ascii="Angsana New" w:hAnsi="Angsana New"/>
                <w:sz w:val="24"/>
                <w:szCs w:val="24"/>
              </w:rPr>
              <w:t>(2,472,990)</w:t>
            </w:r>
          </w:p>
        </w:tc>
        <w:tc>
          <w:tcPr>
            <w:tcW w:w="199" w:type="dxa"/>
            <w:gridSpan w:val="2"/>
          </w:tcPr>
          <w:p w14:paraId="0DBC810E" w14:textId="77777777" w:rsidR="00D717CB" w:rsidRPr="00A76F65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1" w:type="dxa"/>
          </w:tcPr>
          <w:p w14:paraId="13AFAD16" w14:textId="22036E93" w:rsidR="00D717CB" w:rsidRPr="00A76F65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A76F65">
              <w:rPr>
                <w:rFonts w:ascii="Angsana New" w:hAnsi="Angsana New"/>
                <w:sz w:val="24"/>
                <w:szCs w:val="24"/>
              </w:rPr>
              <w:t>4,352,447</w:t>
            </w:r>
          </w:p>
        </w:tc>
        <w:tc>
          <w:tcPr>
            <w:tcW w:w="180" w:type="dxa"/>
          </w:tcPr>
          <w:p w14:paraId="558FE4E8" w14:textId="77777777" w:rsidR="00D717CB" w:rsidRPr="00A76F65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7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1260" w:type="dxa"/>
          </w:tcPr>
          <w:p w14:paraId="0C4D6FCD" w14:textId="4646BAAB" w:rsidR="00D717CB" w:rsidRPr="00A125C5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A125C5">
              <w:rPr>
                <w:rFonts w:ascii="Angsana New" w:hAnsi="Angsana New"/>
                <w:sz w:val="24"/>
                <w:szCs w:val="24"/>
              </w:rPr>
              <w:t>1,278,089</w:t>
            </w:r>
          </w:p>
        </w:tc>
        <w:tc>
          <w:tcPr>
            <w:tcW w:w="178" w:type="dxa"/>
          </w:tcPr>
          <w:p w14:paraId="11C6C4F2" w14:textId="77777777" w:rsidR="00D717CB" w:rsidRPr="00A125C5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117E379B" w14:textId="68B68E43" w:rsidR="00D717CB" w:rsidRPr="00A125C5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A125C5">
              <w:rPr>
                <w:rFonts w:ascii="Angsana New" w:hAnsi="Angsana New"/>
                <w:sz w:val="24"/>
                <w:szCs w:val="24"/>
              </w:rPr>
              <w:t>(75,854)</w:t>
            </w:r>
          </w:p>
        </w:tc>
        <w:tc>
          <w:tcPr>
            <w:tcW w:w="180" w:type="dxa"/>
          </w:tcPr>
          <w:p w14:paraId="3227F7EC" w14:textId="77777777" w:rsidR="00D717CB" w:rsidRPr="00A125C5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25EDE91" w14:textId="4A7610B7" w:rsidR="00D717CB" w:rsidRPr="00A125C5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A125C5">
              <w:rPr>
                <w:rFonts w:ascii="Angsana New" w:hAnsi="Angsana New"/>
                <w:sz w:val="24"/>
                <w:szCs w:val="24"/>
              </w:rPr>
              <w:t>(41,856)</w:t>
            </w:r>
          </w:p>
        </w:tc>
        <w:tc>
          <w:tcPr>
            <w:tcW w:w="270" w:type="dxa"/>
          </w:tcPr>
          <w:p w14:paraId="4C8D459B" w14:textId="77777777" w:rsidR="00D717CB" w:rsidRPr="00A125C5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2B4187C" w14:textId="0586E39C" w:rsidR="00D717CB" w:rsidRPr="00A125C5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A125C5">
              <w:rPr>
                <w:rFonts w:ascii="Angsana New" w:hAnsi="Angsana New"/>
                <w:sz w:val="24"/>
                <w:szCs w:val="24"/>
              </w:rPr>
              <w:t>1,099,391</w:t>
            </w:r>
          </w:p>
        </w:tc>
        <w:tc>
          <w:tcPr>
            <w:tcW w:w="180" w:type="dxa"/>
          </w:tcPr>
          <w:p w14:paraId="321C2A55" w14:textId="77777777" w:rsidR="00D717CB" w:rsidRPr="00A125C5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2" w:type="dxa"/>
          </w:tcPr>
          <w:p w14:paraId="7D90DE2F" w14:textId="7060044F" w:rsidR="00D717CB" w:rsidRPr="00A125C5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79" w:right="90"/>
              <w:rPr>
                <w:rFonts w:ascii="Angsana New" w:hAnsi="Angsana New"/>
                <w:sz w:val="24"/>
                <w:szCs w:val="24"/>
              </w:rPr>
            </w:pPr>
            <w:r w:rsidRPr="00A125C5">
              <w:rPr>
                <w:rFonts w:ascii="Angsana New" w:hAnsi="Angsana New"/>
                <w:sz w:val="24"/>
                <w:szCs w:val="24"/>
              </w:rPr>
              <w:t>(1,236,757)</w:t>
            </w:r>
          </w:p>
        </w:tc>
      </w:tr>
      <w:tr w:rsidR="00D717CB" w:rsidRPr="00AE33D1" w14:paraId="6762ABF2" w14:textId="77777777" w:rsidTr="00101448">
        <w:trPr>
          <w:cantSplit/>
        </w:trPr>
        <w:tc>
          <w:tcPr>
            <w:tcW w:w="3407" w:type="dxa"/>
          </w:tcPr>
          <w:p w14:paraId="17EABF70" w14:textId="77777777" w:rsidR="00D717CB" w:rsidRPr="00AE33D1" w:rsidRDefault="00D717CB" w:rsidP="00D717CB">
            <w:pPr>
              <w:shd w:val="clear" w:color="auto" w:fill="FFFFFF"/>
              <w:spacing w:line="240" w:lineRule="auto"/>
              <w:ind w:right="-72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260" w:type="dxa"/>
          </w:tcPr>
          <w:p w14:paraId="23BEF5DE" w14:textId="77777777" w:rsidR="00D717CB" w:rsidRPr="00EF00AE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FEB18BE" w14:textId="77777777" w:rsidR="00D717CB" w:rsidRPr="00EF00AE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9211BB9" w14:textId="77777777" w:rsidR="00D717CB" w:rsidRPr="00EF00AE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9" w:type="dxa"/>
            <w:gridSpan w:val="2"/>
          </w:tcPr>
          <w:p w14:paraId="763154DB" w14:textId="77777777" w:rsidR="00D717CB" w:rsidRPr="00EF00AE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1" w:type="dxa"/>
          </w:tcPr>
          <w:p w14:paraId="5D914ECB" w14:textId="77777777" w:rsidR="00D717CB" w:rsidRPr="00EF00AE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A8897B1" w14:textId="77777777" w:rsidR="00D717CB" w:rsidRPr="00EF00AE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72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53021E3" w14:textId="77777777" w:rsidR="00D717CB" w:rsidRPr="00A125C5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3290F155" w14:textId="77777777" w:rsidR="00D717CB" w:rsidRPr="00A125C5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7D872AFC" w14:textId="77777777" w:rsidR="00D717CB" w:rsidRPr="00A125C5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4588EEF9" w14:textId="77777777" w:rsidR="00D717CB" w:rsidRPr="00A125C5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1448FD0" w14:textId="77777777" w:rsidR="00D717CB" w:rsidRPr="00A125C5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E4DF1BC" w14:textId="77777777" w:rsidR="00D717CB" w:rsidRPr="00A125C5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F3F8499" w14:textId="77777777" w:rsidR="00D717CB" w:rsidRPr="00A125C5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42CED07A" w14:textId="77777777" w:rsidR="00D717CB" w:rsidRPr="00A125C5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2" w:type="dxa"/>
          </w:tcPr>
          <w:p w14:paraId="1320AB92" w14:textId="77777777" w:rsidR="00D717CB" w:rsidRPr="00A125C5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79" w:right="9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717CB" w:rsidRPr="00AE33D1" w14:paraId="3F4B7B4F" w14:textId="77777777" w:rsidTr="00101448">
        <w:trPr>
          <w:cantSplit/>
          <w:trHeight w:val="330"/>
        </w:trPr>
        <w:tc>
          <w:tcPr>
            <w:tcW w:w="3407" w:type="dxa"/>
            <w:vAlign w:val="bottom"/>
          </w:tcPr>
          <w:p w14:paraId="27291601" w14:textId="77777777" w:rsidR="00D717CB" w:rsidRPr="00AE33D1" w:rsidRDefault="00D717CB" w:rsidP="00D717CB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cs/>
              </w:rPr>
            </w:pPr>
            <w:r w:rsidRPr="00AE33D1">
              <w:rPr>
                <w:rFonts w:ascii="Angsana New" w:hAnsi="Angsana New" w:hint="cs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1260" w:type="dxa"/>
          </w:tcPr>
          <w:p w14:paraId="6E3DFE5A" w14:textId="66BF0B4F" w:rsidR="00D717CB" w:rsidRPr="00EF00AE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EF00AE">
              <w:rPr>
                <w:rFonts w:ascii="Angsana New" w:hAnsi="Angsana New"/>
                <w:sz w:val="24"/>
                <w:szCs w:val="24"/>
              </w:rPr>
              <w:t>647,682</w:t>
            </w:r>
          </w:p>
        </w:tc>
        <w:tc>
          <w:tcPr>
            <w:tcW w:w="180" w:type="dxa"/>
          </w:tcPr>
          <w:p w14:paraId="5B53A24D" w14:textId="77777777" w:rsidR="00D717CB" w:rsidRPr="00EF00AE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2865B7C" w14:textId="0F207035" w:rsidR="00D717CB" w:rsidRPr="00EF00AE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EF00AE">
              <w:rPr>
                <w:rFonts w:ascii="Angsana New" w:hAnsi="Angsana New"/>
                <w:sz w:val="24"/>
                <w:szCs w:val="24"/>
              </w:rPr>
              <w:t>612,697</w:t>
            </w:r>
          </w:p>
        </w:tc>
        <w:tc>
          <w:tcPr>
            <w:tcW w:w="199" w:type="dxa"/>
            <w:gridSpan w:val="2"/>
          </w:tcPr>
          <w:p w14:paraId="67707305" w14:textId="77777777" w:rsidR="00D717CB" w:rsidRPr="00EF00AE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1" w:type="dxa"/>
          </w:tcPr>
          <w:p w14:paraId="5FF971E3" w14:textId="633CD1B8" w:rsidR="00D717CB" w:rsidRPr="00EF00AE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EF00AE">
              <w:rPr>
                <w:rFonts w:ascii="Angsana New" w:hAnsi="Angsana New"/>
                <w:sz w:val="24"/>
                <w:szCs w:val="24"/>
              </w:rPr>
              <w:t>1,186,322</w:t>
            </w:r>
          </w:p>
        </w:tc>
        <w:tc>
          <w:tcPr>
            <w:tcW w:w="180" w:type="dxa"/>
          </w:tcPr>
          <w:p w14:paraId="7F9300F4" w14:textId="77777777" w:rsidR="00D717CB" w:rsidRPr="00EF00AE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5989BA2" w14:textId="3AF96894" w:rsidR="00D717CB" w:rsidRPr="00A125C5" w:rsidRDefault="00D717CB" w:rsidP="006E65F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A125C5">
              <w:rPr>
                <w:rFonts w:ascii="Angsana New" w:hAnsi="Angsana New"/>
                <w:sz w:val="24"/>
                <w:szCs w:val="24"/>
              </w:rPr>
              <w:t>1,133,631</w:t>
            </w:r>
          </w:p>
        </w:tc>
        <w:tc>
          <w:tcPr>
            <w:tcW w:w="178" w:type="dxa"/>
          </w:tcPr>
          <w:p w14:paraId="0A976D99" w14:textId="77777777" w:rsidR="00D717CB" w:rsidRPr="00A125C5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6E542E97" w14:textId="33680920" w:rsidR="00D717CB" w:rsidRPr="00A125C5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A125C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E8C56E9" w14:textId="77777777" w:rsidR="00D717CB" w:rsidRPr="00A125C5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8EEEC74" w14:textId="706553E4" w:rsidR="00D717CB" w:rsidRPr="00A125C5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A125C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0F206BD" w14:textId="77777777" w:rsidR="00D717CB" w:rsidRPr="00A125C5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FF97061" w14:textId="771726B0" w:rsidR="00D717CB" w:rsidRPr="00A125C5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A125C5">
              <w:rPr>
                <w:rFonts w:ascii="Angsana New" w:hAnsi="Angsana New"/>
                <w:sz w:val="24"/>
                <w:szCs w:val="24"/>
              </w:rPr>
              <w:t>1,834,004</w:t>
            </w:r>
          </w:p>
        </w:tc>
        <w:tc>
          <w:tcPr>
            <w:tcW w:w="180" w:type="dxa"/>
          </w:tcPr>
          <w:p w14:paraId="5F590C68" w14:textId="77777777" w:rsidR="00D717CB" w:rsidRPr="00A125C5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2" w:type="dxa"/>
          </w:tcPr>
          <w:p w14:paraId="763DE372" w14:textId="3F9F1212" w:rsidR="00D717CB" w:rsidRPr="00A125C5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79" w:right="90"/>
              <w:rPr>
                <w:rFonts w:ascii="Angsana New" w:hAnsi="Angsana New"/>
                <w:sz w:val="24"/>
                <w:szCs w:val="24"/>
              </w:rPr>
            </w:pPr>
            <w:r w:rsidRPr="00A125C5">
              <w:rPr>
                <w:rFonts w:ascii="Angsana New" w:hAnsi="Angsana New"/>
                <w:sz w:val="24"/>
                <w:szCs w:val="24"/>
              </w:rPr>
              <w:t>1,746,328</w:t>
            </w:r>
          </w:p>
        </w:tc>
      </w:tr>
      <w:tr w:rsidR="00D717CB" w:rsidRPr="00AE33D1" w14:paraId="3EFC1F4D" w14:textId="77777777" w:rsidTr="00101448">
        <w:trPr>
          <w:cantSplit/>
        </w:trPr>
        <w:tc>
          <w:tcPr>
            <w:tcW w:w="3407" w:type="dxa"/>
          </w:tcPr>
          <w:p w14:paraId="4DC658F2" w14:textId="77777777" w:rsidR="00D717CB" w:rsidRPr="00BD1DB5" w:rsidRDefault="00D717CB" w:rsidP="00D717CB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cs/>
              </w:rPr>
            </w:pPr>
            <w:r w:rsidRPr="00BD1DB5">
              <w:rPr>
                <w:rFonts w:ascii="Angsana New" w:hAnsi="Angsana New" w:hint="cs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</w:tcPr>
          <w:p w14:paraId="4D4F0E2F" w14:textId="115671CD" w:rsidR="00D717CB" w:rsidRPr="00EF00AE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EF00AE">
              <w:rPr>
                <w:rFonts w:ascii="Angsana New" w:hAnsi="Angsana New"/>
                <w:sz w:val="24"/>
                <w:szCs w:val="24"/>
              </w:rPr>
              <w:t>1,562,433</w:t>
            </w:r>
          </w:p>
        </w:tc>
        <w:tc>
          <w:tcPr>
            <w:tcW w:w="180" w:type="dxa"/>
          </w:tcPr>
          <w:p w14:paraId="6CE00BD8" w14:textId="77777777" w:rsidR="00D717CB" w:rsidRPr="00EF00AE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A335773" w14:textId="299AAEA6" w:rsidR="00D717CB" w:rsidRPr="00EF00AE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EF00AE">
              <w:rPr>
                <w:rFonts w:ascii="Angsana New" w:hAnsi="Angsana New"/>
                <w:sz w:val="24"/>
                <w:szCs w:val="24"/>
              </w:rPr>
              <w:t>1,522,405</w:t>
            </w:r>
          </w:p>
        </w:tc>
        <w:tc>
          <w:tcPr>
            <w:tcW w:w="199" w:type="dxa"/>
            <w:gridSpan w:val="2"/>
          </w:tcPr>
          <w:p w14:paraId="4EAECBE4" w14:textId="77777777" w:rsidR="00D717CB" w:rsidRPr="00EF00AE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1" w:type="dxa"/>
          </w:tcPr>
          <w:p w14:paraId="22D0BFFF" w14:textId="3DE748A9" w:rsidR="00D717CB" w:rsidRPr="00EF00AE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EF00AE">
              <w:rPr>
                <w:rFonts w:ascii="Angsana New" w:hAnsi="Angsana New"/>
                <w:sz w:val="24"/>
                <w:szCs w:val="24"/>
              </w:rPr>
              <w:t>26,964</w:t>
            </w:r>
          </w:p>
        </w:tc>
        <w:tc>
          <w:tcPr>
            <w:tcW w:w="180" w:type="dxa"/>
          </w:tcPr>
          <w:p w14:paraId="3D626F21" w14:textId="77777777" w:rsidR="00D717CB" w:rsidRPr="00EF00AE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44E287F" w14:textId="34A11922" w:rsidR="00D717CB" w:rsidRPr="00A125C5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A125C5">
              <w:rPr>
                <w:rFonts w:ascii="Angsana New" w:hAnsi="Angsana New"/>
                <w:sz w:val="24"/>
                <w:szCs w:val="24"/>
              </w:rPr>
              <w:t>27,601</w:t>
            </w:r>
          </w:p>
        </w:tc>
        <w:tc>
          <w:tcPr>
            <w:tcW w:w="178" w:type="dxa"/>
          </w:tcPr>
          <w:p w14:paraId="45744C01" w14:textId="77777777" w:rsidR="00D717CB" w:rsidRPr="00A125C5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1994A13A" w14:textId="048AA810" w:rsidR="00D717CB" w:rsidRPr="00A125C5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A125C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5F9DFE5" w14:textId="77777777" w:rsidR="00D717CB" w:rsidRPr="00A125C5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E0F4C61" w14:textId="7252BB05" w:rsidR="00D717CB" w:rsidRPr="00A125C5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A125C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BF1E633" w14:textId="77777777" w:rsidR="00D717CB" w:rsidRPr="00A125C5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A191EE1" w14:textId="5487B076" w:rsidR="00D717CB" w:rsidRPr="00A125C5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A125C5">
              <w:rPr>
                <w:rFonts w:ascii="Angsana New" w:hAnsi="Angsana New"/>
                <w:sz w:val="24"/>
                <w:szCs w:val="24"/>
              </w:rPr>
              <w:t>1,589,397</w:t>
            </w:r>
          </w:p>
        </w:tc>
        <w:tc>
          <w:tcPr>
            <w:tcW w:w="180" w:type="dxa"/>
          </w:tcPr>
          <w:p w14:paraId="00C24408" w14:textId="77777777" w:rsidR="00D717CB" w:rsidRPr="00A125C5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2" w:type="dxa"/>
          </w:tcPr>
          <w:p w14:paraId="37B8936A" w14:textId="55FE5D37" w:rsidR="00D717CB" w:rsidRPr="00A125C5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79" w:right="90"/>
              <w:rPr>
                <w:rFonts w:ascii="Angsana New" w:hAnsi="Angsana New"/>
                <w:sz w:val="24"/>
                <w:szCs w:val="24"/>
              </w:rPr>
            </w:pPr>
            <w:r w:rsidRPr="00D176DB">
              <w:rPr>
                <w:rFonts w:ascii="Angsana New" w:hAnsi="Angsana New"/>
                <w:sz w:val="24"/>
                <w:szCs w:val="24"/>
              </w:rPr>
              <w:t>1,5</w:t>
            </w:r>
            <w:r w:rsidR="00B27842">
              <w:rPr>
                <w:rFonts w:ascii="Angsana New" w:hAnsi="Angsana New"/>
                <w:sz w:val="24"/>
                <w:szCs w:val="24"/>
              </w:rPr>
              <w:t>50</w:t>
            </w:r>
            <w:r w:rsidRPr="00D176DB">
              <w:rPr>
                <w:rFonts w:ascii="Angsana New" w:hAnsi="Angsana New"/>
                <w:sz w:val="24"/>
                <w:szCs w:val="24"/>
              </w:rPr>
              <w:t>,</w:t>
            </w:r>
            <w:r w:rsidR="00B27842">
              <w:rPr>
                <w:rFonts w:ascii="Angsana New" w:hAnsi="Angsana New"/>
                <w:sz w:val="24"/>
                <w:szCs w:val="24"/>
              </w:rPr>
              <w:t>006</w:t>
            </w:r>
          </w:p>
        </w:tc>
      </w:tr>
      <w:tr w:rsidR="00D717CB" w:rsidRPr="00AE33D1" w14:paraId="7E854811" w14:textId="77777777" w:rsidTr="00101448">
        <w:trPr>
          <w:cantSplit/>
        </w:trPr>
        <w:tc>
          <w:tcPr>
            <w:tcW w:w="3407" w:type="dxa"/>
          </w:tcPr>
          <w:p w14:paraId="6949B173" w14:textId="63863A15" w:rsidR="00D717CB" w:rsidRPr="00AE33D1" w:rsidRDefault="00D717CB" w:rsidP="00D717CB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cs/>
              </w:rPr>
            </w:pPr>
            <w:r w:rsidRPr="00AE33D1">
              <w:rPr>
                <w:rFonts w:ascii="Angsana New" w:hAnsi="Angsana New"/>
                <w:sz w:val="24"/>
                <w:szCs w:val="24"/>
                <w:cs/>
              </w:rPr>
              <w:t>ค่าใช้จ่าย</w:t>
            </w:r>
            <w:r w:rsidRPr="00AE33D1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AE33D1">
              <w:rPr>
                <w:rFonts w:ascii="Angsana New" w:hAnsi="Angsana New"/>
                <w:sz w:val="24"/>
                <w:szCs w:val="24"/>
              </w:rPr>
              <w:t>(</w:t>
            </w:r>
            <w:r w:rsidRPr="00AE33D1">
              <w:rPr>
                <w:rFonts w:ascii="Angsana New" w:hAnsi="Angsana New" w:hint="cs"/>
                <w:sz w:val="24"/>
                <w:szCs w:val="24"/>
                <w:cs/>
              </w:rPr>
              <w:t>รายได้</w:t>
            </w:r>
            <w:r w:rsidRPr="00AE33D1">
              <w:rPr>
                <w:rFonts w:ascii="Angsana New" w:hAnsi="Angsana New"/>
                <w:sz w:val="24"/>
                <w:szCs w:val="24"/>
              </w:rPr>
              <w:t>)</w:t>
            </w:r>
            <w:r w:rsidRPr="00AE33D1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AE33D1">
              <w:rPr>
                <w:rFonts w:ascii="Angsana New" w:hAnsi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60" w:type="dxa"/>
          </w:tcPr>
          <w:p w14:paraId="4B2978DF" w14:textId="58B7848E" w:rsidR="00D717CB" w:rsidRPr="00EF00AE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EF00AE">
              <w:rPr>
                <w:rFonts w:ascii="Angsana New" w:hAnsi="Angsana New"/>
                <w:sz w:val="24"/>
                <w:szCs w:val="24"/>
              </w:rPr>
              <w:t>(569,481)</w:t>
            </w:r>
          </w:p>
        </w:tc>
        <w:tc>
          <w:tcPr>
            <w:tcW w:w="180" w:type="dxa"/>
          </w:tcPr>
          <w:p w14:paraId="110ED2AA" w14:textId="77777777" w:rsidR="00D717CB" w:rsidRPr="00EF00AE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0B47A76" w14:textId="2719521A" w:rsidR="00D717CB" w:rsidRPr="00EF00AE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EF00AE">
              <w:rPr>
                <w:rFonts w:ascii="Angsana New" w:hAnsi="Angsana New"/>
                <w:sz w:val="24"/>
                <w:szCs w:val="24"/>
              </w:rPr>
              <w:t>(481,948)</w:t>
            </w:r>
          </w:p>
        </w:tc>
        <w:tc>
          <w:tcPr>
            <w:tcW w:w="199" w:type="dxa"/>
            <w:gridSpan w:val="2"/>
          </w:tcPr>
          <w:p w14:paraId="26CAA4E9" w14:textId="77777777" w:rsidR="00D717CB" w:rsidRPr="00EF00AE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1" w:type="dxa"/>
          </w:tcPr>
          <w:p w14:paraId="47254048" w14:textId="7A12FF51" w:rsidR="00D717CB" w:rsidRPr="00EF00AE" w:rsidRDefault="00D717CB" w:rsidP="00EB28E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EF00AE">
              <w:rPr>
                <w:rFonts w:ascii="Angsana New" w:hAnsi="Angsana New"/>
                <w:sz w:val="24"/>
                <w:szCs w:val="24"/>
              </w:rPr>
              <w:t>864,966</w:t>
            </w:r>
          </w:p>
        </w:tc>
        <w:tc>
          <w:tcPr>
            <w:tcW w:w="180" w:type="dxa"/>
          </w:tcPr>
          <w:p w14:paraId="7B1FF3FD" w14:textId="77777777" w:rsidR="00D717CB" w:rsidRPr="00EF00AE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3E033BD" w14:textId="4C66FA1A" w:rsidR="00D717CB" w:rsidRPr="00A125C5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A125C5">
              <w:rPr>
                <w:rFonts w:ascii="Angsana New" w:hAnsi="Angsana New"/>
                <w:sz w:val="24"/>
                <w:szCs w:val="24"/>
              </w:rPr>
              <w:t>282,327</w:t>
            </w:r>
          </w:p>
        </w:tc>
        <w:tc>
          <w:tcPr>
            <w:tcW w:w="178" w:type="dxa"/>
          </w:tcPr>
          <w:p w14:paraId="1B2D92D5" w14:textId="77777777" w:rsidR="00D717CB" w:rsidRPr="00A125C5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3E66BF8F" w14:textId="73F6A614" w:rsidR="00D717CB" w:rsidRPr="00A125C5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</w:rPr>
            </w:pPr>
            <w:r w:rsidRPr="00A125C5">
              <w:rPr>
                <w:rFonts w:ascii="Angsana New" w:hAnsi="Angsana New"/>
                <w:sz w:val="24"/>
                <w:szCs w:val="24"/>
              </w:rPr>
              <w:t>(15,168)</w:t>
            </w:r>
          </w:p>
        </w:tc>
        <w:tc>
          <w:tcPr>
            <w:tcW w:w="180" w:type="dxa"/>
          </w:tcPr>
          <w:p w14:paraId="06CFA40C" w14:textId="77777777" w:rsidR="00D717CB" w:rsidRPr="00A125C5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6D524B1" w14:textId="4F01A623" w:rsidR="00D717CB" w:rsidRPr="00A125C5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</w:rPr>
            </w:pPr>
            <w:r w:rsidRPr="00A125C5">
              <w:rPr>
                <w:rFonts w:ascii="Angsana New" w:hAnsi="Angsana New"/>
                <w:sz w:val="24"/>
                <w:szCs w:val="24"/>
              </w:rPr>
              <w:t xml:space="preserve">  (8,064)</w:t>
            </w:r>
          </w:p>
        </w:tc>
        <w:tc>
          <w:tcPr>
            <w:tcW w:w="270" w:type="dxa"/>
          </w:tcPr>
          <w:p w14:paraId="19ED8D51" w14:textId="77777777" w:rsidR="00D717CB" w:rsidRPr="00A125C5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9532F4C" w14:textId="396ECF26" w:rsidR="00D717CB" w:rsidRPr="00A125C5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</w:rPr>
            </w:pPr>
            <w:r w:rsidRPr="00A125C5">
              <w:rPr>
                <w:rFonts w:ascii="Angsana New" w:hAnsi="Angsana New"/>
                <w:sz w:val="24"/>
                <w:szCs w:val="24"/>
              </w:rPr>
              <w:t>280,317</w:t>
            </w:r>
          </w:p>
        </w:tc>
        <w:tc>
          <w:tcPr>
            <w:tcW w:w="180" w:type="dxa"/>
          </w:tcPr>
          <w:p w14:paraId="174A4C68" w14:textId="77777777" w:rsidR="00D717CB" w:rsidRPr="00A125C5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2" w:type="dxa"/>
          </w:tcPr>
          <w:p w14:paraId="1861E46F" w14:textId="06B41002" w:rsidR="00D717CB" w:rsidRPr="00A125C5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79" w:right="90"/>
              <w:rPr>
                <w:rFonts w:ascii="Angsana New" w:hAnsi="Angsana New"/>
                <w:sz w:val="24"/>
                <w:szCs w:val="24"/>
              </w:rPr>
            </w:pPr>
            <w:r w:rsidRPr="00A125C5">
              <w:rPr>
                <w:rFonts w:ascii="Angsana New" w:hAnsi="Angsana New"/>
                <w:sz w:val="24"/>
                <w:szCs w:val="24"/>
              </w:rPr>
              <w:t>(207,685)</w:t>
            </w:r>
          </w:p>
        </w:tc>
      </w:tr>
      <w:tr w:rsidR="00D717CB" w:rsidRPr="00AE33D1" w14:paraId="7BF3A2D5" w14:textId="77777777" w:rsidTr="00101448">
        <w:trPr>
          <w:cantSplit/>
        </w:trPr>
        <w:tc>
          <w:tcPr>
            <w:tcW w:w="3407" w:type="dxa"/>
          </w:tcPr>
          <w:p w14:paraId="0575150F" w14:textId="77777777" w:rsidR="00D717CB" w:rsidRPr="00AE33D1" w:rsidRDefault="00D717CB" w:rsidP="00D717CB">
            <w:pPr>
              <w:shd w:val="clear" w:color="auto" w:fill="FFFFFF"/>
              <w:spacing w:line="240" w:lineRule="auto"/>
              <w:ind w:right="-72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260" w:type="dxa"/>
          </w:tcPr>
          <w:p w14:paraId="77B59558" w14:textId="77777777" w:rsidR="00D717CB" w:rsidRPr="00EF00AE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C2F5A51" w14:textId="77777777" w:rsidR="00D717CB" w:rsidRPr="00EF00AE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FA886F5" w14:textId="77777777" w:rsidR="00D717CB" w:rsidRPr="00EF00AE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9" w:type="dxa"/>
            <w:gridSpan w:val="2"/>
          </w:tcPr>
          <w:p w14:paraId="4F4E1AF4" w14:textId="77777777" w:rsidR="00D717CB" w:rsidRPr="00EF00AE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1" w:type="dxa"/>
          </w:tcPr>
          <w:p w14:paraId="026CD417" w14:textId="77777777" w:rsidR="00D717CB" w:rsidRPr="00EF00AE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982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4113AD8" w14:textId="77777777" w:rsidR="00D717CB" w:rsidRPr="00EF00AE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40B24B2" w14:textId="77777777" w:rsidR="00D717CB" w:rsidRPr="00A125C5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982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7A8BA24B" w14:textId="77777777" w:rsidR="00D717CB" w:rsidRPr="00A125C5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59DE0B16" w14:textId="77777777" w:rsidR="00D717CB" w:rsidRPr="00A125C5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65C1DF0" w14:textId="77777777" w:rsidR="00D717CB" w:rsidRPr="00A125C5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6F55CF4" w14:textId="77777777" w:rsidR="00D717CB" w:rsidRPr="00A125C5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DFBAB2D" w14:textId="77777777" w:rsidR="00D717CB" w:rsidRPr="00A125C5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AE2891C" w14:textId="77777777" w:rsidR="00D717CB" w:rsidRPr="00A125C5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FB2ADA5" w14:textId="77777777" w:rsidR="00D717CB" w:rsidRPr="00A125C5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2" w:type="dxa"/>
          </w:tcPr>
          <w:p w14:paraId="74BC6ECD" w14:textId="77777777" w:rsidR="00D717CB" w:rsidRPr="00A125C5" w:rsidRDefault="00D717CB" w:rsidP="00D717C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79" w:right="9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E65F3" w:rsidRPr="00AE33D1" w14:paraId="19BF901E" w14:textId="77777777" w:rsidTr="00101448">
        <w:trPr>
          <w:cantSplit/>
        </w:trPr>
        <w:tc>
          <w:tcPr>
            <w:tcW w:w="3407" w:type="dxa"/>
            <w:vAlign w:val="bottom"/>
          </w:tcPr>
          <w:p w14:paraId="4CBAC907" w14:textId="77777777" w:rsidR="006E65F3" w:rsidRPr="00AE33D1" w:rsidRDefault="006E65F3" w:rsidP="006E65F3">
            <w:pPr>
              <w:shd w:val="clear" w:color="auto" w:fill="FFFFFF"/>
              <w:spacing w:line="240" w:lineRule="auto"/>
              <w:ind w:left="101" w:right="-79" w:hanging="101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E33D1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สินทรัพย์ส่วนง</w:t>
            </w:r>
            <w:r w:rsidRPr="00AE33D1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 xml:space="preserve">าน </w:t>
            </w:r>
            <w:r w:rsidRPr="00AE33D1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ณ</w:t>
            </w:r>
            <w:r w:rsidRPr="00AE33D1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วันที่ </w:t>
            </w:r>
            <w:r w:rsidRPr="00AE33D1">
              <w:rPr>
                <w:rFonts w:ascii="Angsana New" w:hAnsi="Angsana New"/>
                <w:color w:val="000000"/>
                <w:sz w:val="24"/>
                <w:szCs w:val="24"/>
              </w:rPr>
              <w:t>31</w:t>
            </w:r>
            <w:r w:rsidRPr="00AE33D1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14:paraId="34BEF0ED" w14:textId="01571D0C" w:rsidR="006E65F3" w:rsidRPr="00EF00AE" w:rsidRDefault="006E65F3" w:rsidP="006E65F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</w:rPr>
            </w:pPr>
            <w:r w:rsidRPr="00EF00AE">
              <w:rPr>
                <w:rFonts w:ascii="Angsana New" w:hAnsi="Angsana New"/>
                <w:sz w:val="24"/>
                <w:szCs w:val="24"/>
              </w:rPr>
              <w:t>74,120,722</w:t>
            </w:r>
          </w:p>
        </w:tc>
        <w:tc>
          <w:tcPr>
            <w:tcW w:w="180" w:type="dxa"/>
          </w:tcPr>
          <w:p w14:paraId="1C2D96B5" w14:textId="77777777" w:rsidR="006E65F3" w:rsidRPr="00EF00AE" w:rsidRDefault="006E65F3" w:rsidP="006E65F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BFB52BB" w14:textId="17A984F4" w:rsidR="006E65F3" w:rsidRPr="00EF00AE" w:rsidRDefault="006E65F3" w:rsidP="006E65F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EF00AE">
              <w:rPr>
                <w:rFonts w:ascii="Angsana New" w:hAnsi="Angsana New"/>
                <w:sz w:val="24"/>
                <w:szCs w:val="24"/>
              </w:rPr>
              <w:t>72,576,273</w:t>
            </w:r>
          </w:p>
        </w:tc>
        <w:tc>
          <w:tcPr>
            <w:tcW w:w="199" w:type="dxa"/>
            <w:gridSpan w:val="2"/>
          </w:tcPr>
          <w:p w14:paraId="13A19386" w14:textId="77777777" w:rsidR="006E65F3" w:rsidRPr="00EF00AE" w:rsidRDefault="006E65F3" w:rsidP="006E65F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1" w:type="dxa"/>
          </w:tcPr>
          <w:p w14:paraId="38A52903" w14:textId="2E250875" w:rsidR="006E65F3" w:rsidRPr="006E65F3" w:rsidRDefault="006E65F3" w:rsidP="006E65F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</w:rPr>
            </w:pPr>
            <w:r w:rsidRPr="006E65F3">
              <w:rPr>
                <w:rFonts w:ascii="Angsana New" w:hAnsi="Angsana New"/>
                <w:sz w:val="24"/>
                <w:szCs w:val="24"/>
              </w:rPr>
              <w:t>65,726,018</w:t>
            </w:r>
          </w:p>
        </w:tc>
        <w:tc>
          <w:tcPr>
            <w:tcW w:w="180" w:type="dxa"/>
          </w:tcPr>
          <w:p w14:paraId="33232DCF" w14:textId="77777777" w:rsidR="006E65F3" w:rsidRPr="006E65F3" w:rsidRDefault="006E65F3" w:rsidP="006E65F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7A1303E" w14:textId="6B01AEC4" w:rsidR="006E65F3" w:rsidRPr="006E65F3" w:rsidRDefault="006E65F3" w:rsidP="006E65F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6E65F3">
              <w:rPr>
                <w:rFonts w:ascii="Angsana New" w:hAnsi="Angsana New"/>
                <w:sz w:val="24"/>
                <w:szCs w:val="24"/>
              </w:rPr>
              <w:t>62,094,256</w:t>
            </w:r>
          </w:p>
        </w:tc>
        <w:tc>
          <w:tcPr>
            <w:tcW w:w="178" w:type="dxa"/>
          </w:tcPr>
          <w:p w14:paraId="2DC4B6C2" w14:textId="77777777" w:rsidR="006E65F3" w:rsidRPr="006E65F3" w:rsidRDefault="006E65F3" w:rsidP="006E65F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6EA3EA18" w14:textId="6BD1940B" w:rsidR="006E65F3" w:rsidRPr="006E65F3" w:rsidRDefault="006E65F3" w:rsidP="006E65F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6E65F3">
              <w:rPr>
                <w:rFonts w:ascii="Angsana New" w:hAnsi="Angsana New"/>
                <w:sz w:val="24"/>
                <w:szCs w:val="24"/>
              </w:rPr>
              <w:t>(186,903)</w:t>
            </w:r>
          </w:p>
        </w:tc>
        <w:tc>
          <w:tcPr>
            <w:tcW w:w="180" w:type="dxa"/>
          </w:tcPr>
          <w:p w14:paraId="21588EB6" w14:textId="77777777" w:rsidR="006E65F3" w:rsidRPr="006E65F3" w:rsidRDefault="006E65F3" w:rsidP="006E65F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D67967C" w14:textId="6E7FE4CF" w:rsidR="006E65F3" w:rsidRPr="006E65F3" w:rsidRDefault="006E65F3" w:rsidP="006E65F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6E65F3">
              <w:rPr>
                <w:rFonts w:ascii="Angsana New" w:hAnsi="Angsana New"/>
                <w:sz w:val="24"/>
                <w:szCs w:val="24"/>
              </w:rPr>
              <w:t>(146,404)</w:t>
            </w:r>
          </w:p>
        </w:tc>
        <w:tc>
          <w:tcPr>
            <w:tcW w:w="270" w:type="dxa"/>
          </w:tcPr>
          <w:p w14:paraId="6A04FFFE" w14:textId="77777777" w:rsidR="006E65F3" w:rsidRPr="006E65F3" w:rsidRDefault="006E65F3" w:rsidP="006E65F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CDD9128" w14:textId="232F0F0A" w:rsidR="006E65F3" w:rsidRPr="006E65F3" w:rsidRDefault="006E65F3" w:rsidP="006E65F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6E65F3">
              <w:rPr>
                <w:rFonts w:ascii="Angsana New" w:hAnsi="Angsana New"/>
                <w:sz w:val="24"/>
                <w:szCs w:val="24"/>
              </w:rPr>
              <w:t>139,659,837</w:t>
            </w:r>
          </w:p>
        </w:tc>
        <w:tc>
          <w:tcPr>
            <w:tcW w:w="180" w:type="dxa"/>
          </w:tcPr>
          <w:p w14:paraId="3B169C39" w14:textId="77777777" w:rsidR="006E65F3" w:rsidRPr="006E65F3" w:rsidRDefault="006E65F3" w:rsidP="006E65F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</w:tcPr>
          <w:p w14:paraId="6D7417BD" w14:textId="0AF06F18" w:rsidR="006E65F3" w:rsidRPr="001F06C5" w:rsidRDefault="006E65F3" w:rsidP="006E65F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79" w:right="90"/>
              <w:rPr>
                <w:rFonts w:ascii="Angsana New" w:hAnsi="Angsana New"/>
                <w:sz w:val="24"/>
                <w:szCs w:val="24"/>
              </w:rPr>
            </w:pPr>
            <w:r w:rsidRPr="00EB28EA">
              <w:rPr>
                <w:rFonts w:ascii="Angsana New" w:hAnsi="Angsana New"/>
                <w:sz w:val="24"/>
                <w:szCs w:val="24"/>
              </w:rPr>
              <w:t>134,524,125</w:t>
            </w:r>
          </w:p>
        </w:tc>
      </w:tr>
      <w:tr w:rsidR="006E65F3" w:rsidRPr="00AE33D1" w14:paraId="6CB4EC6C" w14:textId="77777777" w:rsidTr="003819AE">
        <w:trPr>
          <w:cantSplit/>
          <w:trHeight w:val="143"/>
        </w:trPr>
        <w:tc>
          <w:tcPr>
            <w:tcW w:w="3407" w:type="dxa"/>
            <w:vAlign w:val="bottom"/>
          </w:tcPr>
          <w:p w14:paraId="65089C73" w14:textId="77777777" w:rsidR="006E65F3" w:rsidRPr="00AE33D1" w:rsidRDefault="006E65F3" w:rsidP="006E65F3">
            <w:pPr>
              <w:shd w:val="clear" w:color="auto" w:fill="FFFFFF"/>
              <w:spacing w:line="240" w:lineRule="auto"/>
              <w:ind w:left="101" w:right="-79" w:hanging="101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E33D1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หนี้สินส่วนงาน</w:t>
            </w:r>
            <w:r w:rsidRPr="00AE33D1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</w:t>
            </w:r>
            <w:r w:rsidRPr="00AE33D1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ณ</w:t>
            </w:r>
            <w:r w:rsidRPr="00AE33D1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วันที่ </w:t>
            </w:r>
            <w:r w:rsidRPr="00AE33D1">
              <w:rPr>
                <w:rFonts w:ascii="Angsana New" w:hAnsi="Angsana New"/>
                <w:color w:val="000000"/>
                <w:sz w:val="24"/>
                <w:szCs w:val="24"/>
              </w:rPr>
              <w:t>31</w:t>
            </w:r>
            <w:r w:rsidRPr="00AE33D1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ธันวาคม</w:t>
            </w:r>
            <w:r w:rsidRPr="00AE33D1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</w:tcPr>
          <w:p w14:paraId="1666C18B" w14:textId="56708BEC" w:rsidR="006E65F3" w:rsidRPr="00EF00AE" w:rsidRDefault="006E65F3" w:rsidP="006E65F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EF00AE">
              <w:rPr>
                <w:rFonts w:ascii="Angsana New" w:hAnsi="Angsana New"/>
                <w:sz w:val="24"/>
                <w:szCs w:val="24"/>
              </w:rPr>
              <w:t>47,569,760</w:t>
            </w:r>
          </w:p>
        </w:tc>
        <w:tc>
          <w:tcPr>
            <w:tcW w:w="180" w:type="dxa"/>
          </w:tcPr>
          <w:p w14:paraId="7F1BBC32" w14:textId="77777777" w:rsidR="006E65F3" w:rsidRPr="00EF00AE" w:rsidRDefault="006E65F3" w:rsidP="006E65F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60FCE09" w14:textId="4E70CFB4" w:rsidR="006E65F3" w:rsidRPr="00EF00AE" w:rsidRDefault="006E65F3" w:rsidP="006E65F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EF00AE">
              <w:rPr>
                <w:rFonts w:ascii="Angsana New" w:hAnsi="Angsana New"/>
                <w:sz w:val="24"/>
                <w:szCs w:val="24"/>
              </w:rPr>
              <w:t>52,401,616</w:t>
            </w:r>
          </w:p>
        </w:tc>
        <w:tc>
          <w:tcPr>
            <w:tcW w:w="199" w:type="dxa"/>
            <w:gridSpan w:val="2"/>
          </w:tcPr>
          <w:p w14:paraId="0760237D" w14:textId="77777777" w:rsidR="006E65F3" w:rsidRPr="00EF00AE" w:rsidRDefault="006E65F3" w:rsidP="006E65F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1" w:type="dxa"/>
          </w:tcPr>
          <w:p w14:paraId="0E3E1B53" w14:textId="0206DF82" w:rsidR="006E65F3" w:rsidRPr="006E65F3" w:rsidRDefault="006E65F3" w:rsidP="006E65F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6E65F3">
              <w:rPr>
                <w:rFonts w:ascii="Angsana New" w:hAnsi="Angsana New"/>
                <w:sz w:val="24"/>
                <w:szCs w:val="24"/>
              </w:rPr>
              <w:t>54,309,092</w:t>
            </w:r>
          </w:p>
        </w:tc>
        <w:tc>
          <w:tcPr>
            <w:tcW w:w="180" w:type="dxa"/>
          </w:tcPr>
          <w:p w14:paraId="7FAAF95E" w14:textId="77777777" w:rsidR="006E65F3" w:rsidRPr="006E65F3" w:rsidRDefault="006E65F3" w:rsidP="006E65F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D2D9085" w14:textId="5703ACDF" w:rsidR="006E65F3" w:rsidRPr="006E65F3" w:rsidRDefault="006E65F3" w:rsidP="006E65F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6E65F3">
              <w:rPr>
                <w:rFonts w:ascii="Angsana New" w:hAnsi="Angsana New"/>
                <w:sz w:val="24"/>
                <w:szCs w:val="24"/>
              </w:rPr>
              <w:t>46,592,993</w:t>
            </w:r>
          </w:p>
        </w:tc>
        <w:tc>
          <w:tcPr>
            <w:tcW w:w="178" w:type="dxa"/>
          </w:tcPr>
          <w:p w14:paraId="380E2472" w14:textId="77777777" w:rsidR="006E65F3" w:rsidRPr="006E65F3" w:rsidRDefault="006E65F3" w:rsidP="006E65F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1198F2FF" w14:textId="26180515" w:rsidR="006E65F3" w:rsidRPr="006E65F3" w:rsidRDefault="006E65F3" w:rsidP="006E65F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6E65F3">
              <w:rPr>
                <w:rFonts w:ascii="Angsana New" w:hAnsi="Angsana New"/>
                <w:sz w:val="24"/>
                <w:szCs w:val="24"/>
              </w:rPr>
              <w:t>(126,230)</w:t>
            </w:r>
          </w:p>
        </w:tc>
        <w:tc>
          <w:tcPr>
            <w:tcW w:w="180" w:type="dxa"/>
          </w:tcPr>
          <w:p w14:paraId="33AEE25A" w14:textId="77777777" w:rsidR="006E65F3" w:rsidRPr="006E65F3" w:rsidRDefault="006E65F3" w:rsidP="006E65F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72E55A2" w14:textId="2E44498E" w:rsidR="006E65F3" w:rsidRPr="006E65F3" w:rsidRDefault="006E65F3" w:rsidP="006E65F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6E65F3">
              <w:rPr>
                <w:rFonts w:ascii="Angsana New" w:hAnsi="Angsana New"/>
                <w:sz w:val="24"/>
                <w:szCs w:val="24"/>
              </w:rPr>
              <w:t>(114,148)</w:t>
            </w:r>
          </w:p>
        </w:tc>
        <w:tc>
          <w:tcPr>
            <w:tcW w:w="270" w:type="dxa"/>
          </w:tcPr>
          <w:p w14:paraId="279817DF" w14:textId="77777777" w:rsidR="006E65F3" w:rsidRPr="006E65F3" w:rsidRDefault="006E65F3" w:rsidP="006E65F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0D88EB2" w14:textId="632807BF" w:rsidR="006E65F3" w:rsidRPr="006E65F3" w:rsidRDefault="006E65F3" w:rsidP="006E65F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6E65F3">
              <w:rPr>
                <w:rFonts w:ascii="Angsana New" w:hAnsi="Angsana New"/>
                <w:sz w:val="24"/>
                <w:szCs w:val="24"/>
              </w:rPr>
              <w:t>101,752,622</w:t>
            </w:r>
          </w:p>
        </w:tc>
        <w:tc>
          <w:tcPr>
            <w:tcW w:w="180" w:type="dxa"/>
          </w:tcPr>
          <w:p w14:paraId="5EE6FD7B" w14:textId="77777777" w:rsidR="006E65F3" w:rsidRPr="006E65F3" w:rsidRDefault="006E65F3" w:rsidP="006E65F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</w:tcPr>
          <w:p w14:paraId="5E974813" w14:textId="6D9BF17F" w:rsidR="006E65F3" w:rsidRPr="001F06C5" w:rsidRDefault="006E65F3" w:rsidP="006E65F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79" w:right="90"/>
              <w:rPr>
                <w:rFonts w:ascii="Angsana New" w:hAnsi="Angsana New"/>
                <w:sz w:val="24"/>
                <w:szCs w:val="24"/>
              </w:rPr>
            </w:pPr>
            <w:r w:rsidRPr="00EB28EA">
              <w:rPr>
                <w:rFonts w:ascii="Angsana New" w:hAnsi="Angsana New"/>
                <w:sz w:val="24"/>
                <w:szCs w:val="24"/>
              </w:rPr>
              <w:t>98,880,461</w:t>
            </w:r>
          </w:p>
        </w:tc>
      </w:tr>
    </w:tbl>
    <w:p w14:paraId="47FE3066" w14:textId="77777777" w:rsidR="00E76E73" w:rsidRPr="00AE33D1" w:rsidRDefault="00E76E73" w:rsidP="005203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="Angsana New" w:hAnsi="Angsana New"/>
          <w:b/>
          <w:bCs/>
          <w:sz w:val="16"/>
          <w:szCs w:val="16"/>
          <w:cs/>
        </w:rPr>
        <w:sectPr w:rsidR="00E76E73" w:rsidRPr="00AE33D1" w:rsidSect="00EB2AE7">
          <w:headerReference w:type="default" r:id="rId19"/>
          <w:footerReference w:type="default" r:id="rId20"/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p w14:paraId="7D93A0FA" w14:textId="0B280F17" w:rsidR="004A58D3" w:rsidRPr="00AE33D1" w:rsidRDefault="004A58D3" w:rsidP="009035A7">
      <w:pPr>
        <w:tabs>
          <w:tab w:val="left" w:pos="540"/>
        </w:tabs>
        <w:spacing w:line="0" w:lineRule="atLeast"/>
        <w:ind w:left="547" w:right="101"/>
        <w:jc w:val="thaiDistribute"/>
        <w:rPr>
          <w:rFonts w:ascii="Angsana New" w:eastAsia="MS Mincho" w:hAnsi="Angsana New"/>
          <w:b/>
          <w:bCs/>
          <w:i/>
          <w:iCs/>
          <w:spacing w:val="-6"/>
          <w:sz w:val="30"/>
          <w:szCs w:val="30"/>
        </w:rPr>
      </w:pPr>
      <w:r w:rsidRPr="00AE33D1">
        <w:rPr>
          <w:rFonts w:ascii="Angsana New" w:eastAsia="MS Mincho" w:hAnsi="Angsana New"/>
          <w:b/>
          <w:bCs/>
          <w:i/>
          <w:iCs/>
          <w:spacing w:val="-6"/>
          <w:sz w:val="30"/>
          <w:szCs w:val="30"/>
          <w:cs/>
        </w:rPr>
        <w:t>กา</w:t>
      </w:r>
      <w:r w:rsidR="00DB4EF2" w:rsidRPr="00AE33D1">
        <w:rPr>
          <w:rFonts w:ascii="Angsana New" w:eastAsia="MS Mincho" w:hAnsi="Angsana New" w:hint="cs"/>
          <w:b/>
          <w:bCs/>
          <w:i/>
          <w:iCs/>
          <w:spacing w:val="-6"/>
          <w:sz w:val="30"/>
          <w:szCs w:val="30"/>
          <w:cs/>
        </w:rPr>
        <w:t>ร</w:t>
      </w:r>
      <w:r w:rsidRPr="00AE33D1">
        <w:rPr>
          <w:rFonts w:ascii="Angsana New" w:eastAsia="MS Mincho" w:hAnsi="Angsana New"/>
          <w:b/>
          <w:bCs/>
          <w:i/>
          <w:iCs/>
          <w:spacing w:val="-6"/>
          <w:sz w:val="30"/>
          <w:szCs w:val="30"/>
          <w:cs/>
        </w:rPr>
        <w:t>กระทบยอดรายได้ กำไรหรือขาดทุน สินทรัพย์และหนี้สิน และรายการอื่นที่มีสาระสำคัญของส่วนงานที่รายงาน</w:t>
      </w:r>
    </w:p>
    <w:p w14:paraId="2393948D" w14:textId="77777777" w:rsidR="004A58D3" w:rsidRPr="00AE33D1" w:rsidRDefault="004A58D3" w:rsidP="004A58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40" w:right="29"/>
        <w:jc w:val="both"/>
        <w:rPr>
          <w:rFonts w:ascii="Angsana New" w:hAnsi="Angsana New"/>
          <w:b/>
          <w:bCs/>
        </w:rPr>
      </w:pPr>
    </w:p>
    <w:tbl>
      <w:tblPr>
        <w:tblW w:w="0" w:type="auto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48"/>
        <w:gridCol w:w="1620"/>
        <w:gridCol w:w="247"/>
        <w:gridCol w:w="1733"/>
      </w:tblGrid>
      <w:tr w:rsidR="00344681" w:rsidRPr="00AE33D1" w14:paraId="709B102A" w14:textId="77777777" w:rsidTr="00EB01D0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6FB6B744" w14:textId="77777777" w:rsidR="00344681" w:rsidRPr="00AE33D1" w:rsidRDefault="00344681" w:rsidP="00C27ADE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38A191" w14:textId="3BF0C562" w:rsidR="00344681" w:rsidRPr="00AE33D1" w:rsidRDefault="00344681" w:rsidP="00C27ADE">
            <w:pPr>
              <w:tabs>
                <w:tab w:val="clear" w:pos="680"/>
                <w:tab w:val="left" w:pos="540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44681" w:rsidRPr="00AE33D1" w14:paraId="3C8B2A99" w14:textId="77777777" w:rsidTr="00CA6D3B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6A589A63" w14:textId="77777777" w:rsidR="00344681" w:rsidRPr="00AE33D1" w:rsidRDefault="00344681" w:rsidP="00344681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427C192" w14:textId="04CAFD8F" w:rsidR="00344681" w:rsidRPr="00AE33D1" w:rsidRDefault="00C1706D" w:rsidP="00344681">
            <w:pPr>
              <w:tabs>
                <w:tab w:val="clear" w:pos="680"/>
                <w:tab w:val="left" w:pos="540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439F6AC" w14:textId="77777777" w:rsidR="00344681" w:rsidRPr="00AE33D1" w:rsidRDefault="00344681" w:rsidP="00344681">
            <w:pPr>
              <w:tabs>
                <w:tab w:val="clear" w:pos="680"/>
                <w:tab w:val="left" w:pos="540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1EB90F42" w14:textId="0C1BAD71" w:rsidR="00344681" w:rsidRPr="00AE33D1" w:rsidRDefault="00C1706D" w:rsidP="00344681">
            <w:pPr>
              <w:tabs>
                <w:tab w:val="clear" w:pos="680"/>
                <w:tab w:val="left" w:pos="540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</w:tr>
      <w:tr w:rsidR="00586CD2" w:rsidRPr="00AE33D1" w14:paraId="13DAC659" w14:textId="77777777" w:rsidTr="00CA6D3B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0B8331F0" w14:textId="77777777" w:rsidR="00586CD2" w:rsidRPr="00675779" w:rsidRDefault="00586CD2" w:rsidP="00344681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31F6D79" w14:textId="77777777" w:rsidR="00586CD2" w:rsidRDefault="00586CD2" w:rsidP="00344681">
            <w:pPr>
              <w:tabs>
                <w:tab w:val="clear" w:pos="680"/>
                <w:tab w:val="left" w:pos="540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7B79805" w14:textId="77777777" w:rsidR="00586CD2" w:rsidRPr="00AE33D1" w:rsidRDefault="00586CD2" w:rsidP="00344681">
            <w:pPr>
              <w:tabs>
                <w:tab w:val="clear" w:pos="680"/>
                <w:tab w:val="left" w:pos="540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494FC238" w14:textId="7AC8711C" w:rsidR="00586CD2" w:rsidRDefault="00586CD2" w:rsidP="00344681">
            <w:pPr>
              <w:tabs>
                <w:tab w:val="clear" w:pos="680"/>
                <w:tab w:val="left" w:pos="540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408CE" w:rsidRPr="00AE33D1" w14:paraId="72B40014" w14:textId="77777777" w:rsidTr="00CA6D3B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4B517B5B" w14:textId="77777777" w:rsidR="003408CE" w:rsidRPr="00AE33D1" w:rsidRDefault="003408CE" w:rsidP="00C27ADE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F6309F" w14:textId="77777777" w:rsidR="003408CE" w:rsidRPr="00AE33D1" w:rsidRDefault="003408CE" w:rsidP="00C27ADE">
            <w:pPr>
              <w:tabs>
                <w:tab w:val="clear" w:pos="680"/>
                <w:tab w:val="left" w:pos="540"/>
              </w:tabs>
              <w:spacing w:line="216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E33D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AE33D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E33D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37497" w:rsidRPr="00AE33D1" w14:paraId="0D67E555" w14:textId="77777777" w:rsidTr="00A06F72">
        <w:trPr>
          <w:trHeight w:val="74"/>
        </w:trPr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7E73E191" w14:textId="77777777" w:rsidR="00D37497" w:rsidRPr="00AE33D1" w:rsidRDefault="00D37497" w:rsidP="00C27ADE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33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EA183DE" w14:textId="77777777" w:rsidR="00D37497" w:rsidRPr="00AE33D1" w:rsidRDefault="00D37497" w:rsidP="00C27ADE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54CAFCB" w14:textId="77777777" w:rsidR="00D37497" w:rsidRPr="00AE33D1" w:rsidRDefault="00D37497" w:rsidP="00C27ADE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7A00D7E8" w14:textId="77777777" w:rsidR="00D37497" w:rsidRPr="00AE33D1" w:rsidRDefault="00D37497" w:rsidP="00C27ADE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32CA" w:rsidRPr="00AE33D1" w14:paraId="06B624E0" w14:textId="77777777" w:rsidTr="00CA6D3B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65D59FB4" w14:textId="77777777" w:rsidR="003132CA" w:rsidRPr="00AE33D1" w:rsidRDefault="003132CA" w:rsidP="003132CA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/>
                <w:sz w:val="30"/>
                <w:szCs w:val="30"/>
                <w:cs/>
              </w:rPr>
              <w:t>รวมรายได้จากส่วนงานที่รายงาน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F5CB493" w14:textId="141CDB13" w:rsidR="003132CA" w:rsidRPr="00455FCD" w:rsidRDefault="003132CA" w:rsidP="003132CA">
            <w:pPr>
              <w:tabs>
                <w:tab w:val="clear" w:pos="680"/>
                <w:tab w:val="left" w:pos="540"/>
              </w:tabs>
              <w:spacing w:line="216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5FCD">
              <w:rPr>
                <w:rFonts w:ascii="Angsana New" w:hAnsi="Angsana New"/>
                <w:sz w:val="30"/>
                <w:szCs w:val="30"/>
              </w:rPr>
              <w:t>4,330,634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28852BB" w14:textId="77777777" w:rsidR="003132CA" w:rsidRPr="00455FCD" w:rsidRDefault="003132CA" w:rsidP="003132CA">
            <w:pPr>
              <w:tabs>
                <w:tab w:val="clear" w:pos="680"/>
                <w:tab w:val="left" w:pos="540"/>
              </w:tabs>
              <w:spacing w:line="21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32DA95EB" w14:textId="3F3023C2" w:rsidR="003132CA" w:rsidRPr="00455FCD" w:rsidRDefault="003132CA" w:rsidP="003132CA">
            <w:pPr>
              <w:tabs>
                <w:tab w:val="clear" w:pos="680"/>
                <w:tab w:val="left" w:pos="540"/>
              </w:tabs>
              <w:spacing w:line="216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5FCD">
              <w:rPr>
                <w:rFonts w:ascii="Angsana New" w:hAnsi="Angsana New"/>
                <w:sz w:val="30"/>
                <w:szCs w:val="30"/>
              </w:rPr>
              <w:t>6,081,474</w:t>
            </w:r>
          </w:p>
        </w:tc>
      </w:tr>
      <w:tr w:rsidR="003132CA" w:rsidRPr="00AE33D1" w14:paraId="60875377" w14:textId="77777777" w:rsidTr="00CA6D3B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14B16A50" w14:textId="77777777" w:rsidR="003132CA" w:rsidRPr="00AE33D1" w:rsidRDefault="003132CA" w:rsidP="003132CA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4836BB" w14:textId="77B5F84F" w:rsidR="003132CA" w:rsidRPr="00455FCD" w:rsidRDefault="003132CA" w:rsidP="003132CA">
            <w:pPr>
              <w:tabs>
                <w:tab w:val="clear" w:pos="680"/>
                <w:tab w:val="left" w:pos="540"/>
              </w:tabs>
              <w:spacing w:line="216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5FCD">
              <w:rPr>
                <w:rFonts w:ascii="Angsana New" w:hAnsi="Angsana New"/>
                <w:sz w:val="30"/>
                <w:szCs w:val="30"/>
              </w:rPr>
              <w:t>6,640,559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E68A28F" w14:textId="77777777" w:rsidR="003132CA" w:rsidRPr="00455FCD" w:rsidRDefault="003132CA" w:rsidP="003132CA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314741" w14:textId="7E5EA35A" w:rsidR="003132CA" w:rsidRPr="00455FCD" w:rsidRDefault="003132CA" w:rsidP="003132CA">
            <w:pPr>
              <w:tabs>
                <w:tab w:val="clear" w:pos="680"/>
                <w:tab w:val="left" w:pos="540"/>
              </w:tabs>
              <w:spacing w:line="216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5FCD">
              <w:rPr>
                <w:rFonts w:ascii="Angsana New" w:hAnsi="Angsana New"/>
                <w:sz w:val="30"/>
                <w:szCs w:val="30"/>
              </w:rPr>
              <w:t>3,268,693</w:t>
            </w:r>
          </w:p>
        </w:tc>
      </w:tr>
      <w:tr w:rsidR="003132CA" w:rsidRPr="00AE33D1" w14:paraId="75F3052E" w14:textId="77777777" w:rsidTr="00CA6D3B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4299E7AE" w14:textId="77777777" w:rsidR="003132CA" w:rsidRPr="00AE33D1" w:rsidRDefault="003132CA" w:rsidP="003132CA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559C3D2" w14:textId="1593739D" w:rsidR="003132CA" w:rsidRPr="00455FCD" w:rsidRDefault="003132CA" w:rsidP="003132CA">
            <w:pPr>
              <w:tabs>
                <w:tab w:val="clear" w:pos="680"/>
                <w:tab w:val="left" w:pos="540"/>
              </w:tabs>
              <w:spacing w:line="216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5FCD">
              <w:rPr>
                <w:rFonts w:ascii="Angsana New" w:hAnsi="Angsana New"/>
                <w:sz w:val="30"/>
                <w:szCs w:val="30"/>
              </w:rPr>
              <w:t>10,971,193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FBA1F4F" w14:textId="77777777" w:rsidR="003132CA" w:rsidRPr="00455FCD" w:rsidRDefault="003132CA" w:rsidP="003132CA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2250199B" w14:textId="71C86DCD" w:rsidR="003132CA" w:rsidRPr="00455FCD" w:rsidRDefault="003132CA" w:rsidP="003132CA">
            <w:pPr>
              <w:tabs>
                <w:tab w:val="clear" w:pos="680"/>
                <w:tab w:val="left" w:pos="540"/>
              </w:tabs>
              <w:spacing w:line="216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5FCD">
              <w:rPr>
                <w:rFonts w:ascii="Angsana New" w:hAnsi="Angsana New"/>
                <w:sz w:val="30"/>
                <w:szCs w:val="30"/>
              </w:rPr>
              <w:t>9,350,167</w:t>
            </w:r>
          </w:p>
        </w:tc>
      </w:tr>
      <w:tr w:rsidR="003132CA" w:rsidRPr="00AE33D1" w14:paraId="06602281" w14:textId="77777777" w:rsidTr="00CA6D3B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071AA68F" w14:textId="77777777" w:rsidR="003132CA" w:rsidRPr="00AE33D1" w:rsidRDefault="003132CA" w:rsidP="003132CA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E33D1">
              <w:rPr>
                <w:rFonts w:ascii="Angsana New" w:hAnsi="Angsana New"/>
                <w:sz w:val="30"/>
                <w:szCs w:val="30"/>
                <w:cs/>
              </w:rPr>
              <w:t>ตัดรายการรายได้ระหว่างส่วนงาน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745E58" w14:textId="18E18F04" w:rsidR="003132CA" w:rsidRPr="00455FCD" w:rsidRDefault="003132CA" w:rsidP="003132CA">
            <w:pPr>
              <w:tabs>
                <w:tab w:val="clear" w:pos="680"/>
                <w:tab w:val="left" w:pos="540"/>
              </w:tabs>
              <w:spacing w:line="21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5FCD">
              <w:rPr>
                <w:rFonts w:ascii="Angsana New" w:hAnsi="Angsana New"/>
                <w:sz w:val="30"/>
                <w:szCs w:val="30"/>
              </w:rPr>
              <w:t>(2,690,911)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F5417C2" w14:textId="77777777" w:rsidR="003132CA" w:rsidRPr="00455FCD" w:rsidRDefault="003132CA" w:rsidP="003132CA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203362" w14:textId="28558682" w:rsidR="003132CA" w:rsidRPr="00455FCD" w:rsidRDefault="003132CA" w:rsidP="003132CA">
            <w:pPr>
              <w:tabs>
                <w:tab w:val="clear" w:pos="680"/>
                <w:tab w:val="left" w:pos="540"/>
              </w:tabs>
              <w:spacing w:line="21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5FCD">
              <w:rPr>
                <w:rFonts w:ascii="Angsana New" w:hAnsi="Angsana New"/>
                <w:sz w:val="30"/>
                <w:szCs w:val="30"/>
              </w:rPr>
              <w:t>(2,786,130)</w:t>
            </w:r>
          </w:p>
        </w:tc>
      </w:tr>
      <w:tr w:rsidR="003132CA" w:rsidRPr="00AE33D1" w14:paraId="56712612" w14:textId="77777777" w:rsidTr="00BC62F7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3118518E" w14:textId="77777777" w:rsidR="003132CA" w:rsidRPr="00AE33D1" w:rsidRDefault="003132CA" w:rsidP="003132CA">
            <w:pPr>
              <w:tabs>
                <w:tab w:val="clear" w:pos="680"/>
                <w:tab w:val="left" w:pos="540"/>
              </w:tabs>
              <w:spacing w:line="216" w:lineRule="auto"/>
              <w:ind w:left="-2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33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FD9240" w14:textId="06648FB2" w:rsidR="003132CA" w:rsidRPr="00455FCD" w:rsidRDefault="003132CA" w:rsidP="003132CA">
            <w:pPr>
              <w:tabs>
                <w:tab w:val="clear" w:pos="680"/>
                <w:tab w:val="left" w:pos="540"/>
              </w:tabs>
              <w:spacing w:line="216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55FCD">
              <w:rPr>
                <w:rFonts w:ascii="Angsana New" w:hAnsi="Angsana New"/>
                <w:b/>
                <w:bCs/>
                <w:sz w:val="30"/>
                <w:szCs w:val="30"/>
              </w:rPr>
              <w:t>8,280,282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6E056AC" w14:textId="77777777" w:rsidR="003132CA" w:rsidRPr="00455FCD" w:rsidRDefault="003132CA" w:rsidP="003132CA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69F1E2" w14:textId="4363E68B" w:rsidR="003132CA" w:rsidRPr="00455FCD" w:rsidRDefault="003132CA" w:rsidP="003132CA">
            <w:pPr>
              <w:tabs>
                <w:tab w:val="clear" w:pos="680"/>
                <w:tab w:val="left" w:pos="540"/>
              </w:tabs>
              <w:spacing w:line="216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55FCD">
              <w:rPr>
                <w:rFonts w:ascii="Angsana New" w:hAnsi="Angsana New"/>
                <w:b/>
                <w:bCs/>
                <w:sz w:val="30"/>
                <w:szCs w:val="30"/>
              </w:rPr>
              <w:t>6,564,037</w:t>
            </w:r>
          </w:p>
        </w:tc>
      </w:tr>
      <w:tr w:rsidR="003132CA" w:rsidRPr="00AE33D1" w14:paraId="1B14250E" w14:textId="77777777" w:rsidTr="00101448">
        <w:trPr>
          <w:trHeight w:hRule="exact" w:val="144"/>
        </w:trPr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4DCE5881" w14:textId="77777777" w:rsidR="003132CA" w:rsidRPr="00AE33D1" w:rsidRDefault="003132CA" w:rsidP="003132CA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0263026" w14:textId="77777777" w:rsidR="003132CA" w:rsidRPr="00455FCD" w:rsidRDefault="003132CA" w:rsidP="003132CA">
            <w:pPr>
              <w:tabs>
                <w:tab w:val="clear" w:pos="680"/>
                <w:tab w:val="left" w:pos="540"/>
              </w:tabs>
              <w:spacing w:line="216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411C8C4" w14:textId="77777777" w:rsidR="003132CA" w:rsidRPr="00455FCD" w:rsidRDefault="003132CA" w:rsidP="003132CA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94FF26D" w14:textId="77777777" w:rsidR="003132CA" w:rsidRPr="00455FCD" w:rsidRDefault="003132CA" w:rsidP="003132CA">
            <w:pPr>
              <w:tabs>
                <w:tab w:val="clear" w:pos="680"/>
                <w:tab w:val="left" w:pos="540"/>
              </w:tabs>
              <w:spacing w:line="216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32CA" w:rsidRPr="00AE33D1" w14:paraId="41B04431" w14:textId="77777777" w:rsidTr="00101448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6EDE3B50" w14:textId="77777777" w:rsidR="003132CA" w:rsidRPr="00AE33D1" w:rsidRDefault="003132CA" w:rsidP="003132CA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33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E9652DD" w14:textId="77777777" w:rsidR="003132CA" w:rsidRPr="00455FCD" w:rsidRDefault="003132CA" w:rsidP="003132CA">
            <w:pPr>
              <w:tabs>
                <w:tab w:val="clear" w:pos="680"/>
                <w:tab w:val="left" w:pos="540"/>
              </w:tabs>
              <w:spacing w:line="216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7F5CA37" w14:textId="77777777" w:rsidR="003132CA" w:rsidRPr="00455FCD" w:rsidRDefault="003132CA" w:rsidP="003132CA">
            <w:pPr>
              <w:tabs>
                <w:tab w:val="clear" w:pos="680"/>
                <w:tab w:val="left" w:pos="540"/>
              </w:tabs>
              <w:spacing w:line="21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3B5B8955" w14:textId="77777777" w:rsidR="003132CA" w:rsidRPr="00455FCD" w:rsidRDefault="003132CA" w:rsidP="003132CA">
            <w:pPr>
              <w:tabs>
                <w:tab w:val="clear" w:pos="680"/>
                <w:tab w:val="left" w:pos="540"/>
              </w:tabs>
              <w:spacing w:line="216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32CA" w:rsidRPr="00AE33D1" w14:paraId="729DEDB9" w14:textId="77777777" w:rsidTr="00101448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2234DC20" w14:textId="234B4C82" w:rsidR="003132CA" w:rsidRPr="00AE33D1" w:rsidRDefault="003132CA" w:rsidP="003132CA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 xml:space="preserve">กำไร </w:t>
            </w:r>
            <w:r w:rsidRPr="00AE33D1">
              <w:rPr>
                <w:rFonts w:ascii="Angsana New" w:hAnsi="Angsana New"/>
                <w:sz w:val="30"/>
                <w:szCs w:val="30"/>
              </w:rPr>
              <w:t>(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AE33D1">
              <w:rPr>
                <w:rFonts w:ascii="Angsana New" w:hAnsi="Angsana New"/>
                <w:sz w:val="30"/>
                <w:szCs w:val="30"/>
              </w:rPr>
              <w:t>)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 xml:space="preserve"> ก่อนภาษีเงินได้</w:t>
            </w:r>
            <w:r w:rsidRPr="00AE33D1">
              <w:rPr>
                <w:rFonts w:ascii="Angsana New" w:hAnsi="Angsana New"/>
                <w:sz w:val="30"/>
                <w:szCs w:val="30"/>
                <w:cs/>
              </w:rPr>
              <w:t>จากส่วนงานที่รายงาน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0ED86AC" w14:textId="3C16AD84" w:rsidR="003132CA" w:rsidRPr="00455FCD" w:rsidRDefault="003132CA" w:rsidP="003132CA">
            <w:pPr>
              <w:tabs>
                <w:tab w:val="clear" w:pos="680"/>
                <w:tab w:val="left" w:pos="540"/>
              </w:tabs>
              <w:spacing w:line="216" w:lineRule="auto"/>
              <w:ind w:right="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5FCD">
              <w:rPr>
                <w:rFonts w:ascii="Angsana New" w:hAnsi="Angsana New"/>
                <w:sz w:val="30"/>
                <w:szCs w:val="30"/>
              </w:rPr>
              <w:t>1,099,391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3546687" w14:textId="77777777" w:rsidR="003132CA" w:rsidRPr="00455FCD" w:rsidRDefault="003132CA" w:rsidP="003132CA">
            <w:pPr>
              <w:tabs>
                <w:tab w:val="clear" w:pos="680"/>
                <w:tab w:val="left" w:pos="540"/>
                <w:tab w:val="decimal" w:pos="765"/>
              </w:tabs>
              <w:spacing w:line="216" w:lineRule="auto"/>
              <w:ind w:right="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27EE0E0E" w14:textId="4474B769" w:rsidR="003132CA" w:rsidRPr="00455FCD" w:rsidRDefault="003132CA" w:rsidP="00743233">
            <w:pPr>
              <w:tabs>
                <w:tab w:val="clear" w:pos="680"/>
                <w:tab w:val="left" w:pos="540"/>
              </w:tabs>
              <w:spacing w:line="21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5FCD">
              <w:rPr>
                <w:rFonts w:ascii="Angsana New" w:hAnsi="Angsana New"/>
                <w:sz w:val="30"/>
                <w:szCs w:val="30"/>
              </w:rPr>
              <w:t>(1,236,75</w:t>
            </w:r>
            <w:r w:rsidR="00B27842">
              <w:rPr>
                <w:rFonts w:ascii="Angsana New" w:hAnsi="Angsana New"/>
                <w:sz w:val="30"/>
                <w:szCs w:val="30"/>
              </w:rPr>
              <w:t>7</w:t>
            </w:r>
            <w:r w:rsidRPr="00455FC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132CA" w:rsidRPr="00AE33D1" w14:paraId="209F7553" w14:textId="77777777" w:rsidTr="00101448">
        <w:trPr>
          <w:trHeight w:hRule="exact" w:val="144"/>
        </w:trPr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2FB5CCB7" w14:textId="77777777" w:rsidR="003132CA" w:rsidRPr="00AE33D1" w:rsidRDefault="003132CA" w:rsidP="003132CA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7B61B8" w14:textId="77777777" w:rsidR="003132CA" w:rsidRPr="00455FCD" w:rsidRDefault="003132CA" w:rsidP="003132CA">
            <w:pPr>
              <w:tabs>
                <w:tab w:val="clear" w:pos="680"/>
                <w:tab w:val="left" w:pos="540"/>
              </w:tabs>
              <w:spacing w:line="21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460B67F" w14:textId="77777777" w:rsidR="003132CA" w:rsidRPr="00455FCD" w:rsidRDefault="003132CA" w:rsidP="003132CA">
            <w:pPr>
              <w:tabs>
                <w:tab w:val="clear" w:pos="680"/>
                <w:tab w:val="left" w:pos="540"/>
              </w:tabs>
              <w:spacing w:line="21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45FA49" w14:textId="77777777" w:rsidR="003132CA" w:rsidRPr="00455FCD" w:rsidRDefault="003132CA" w:rsidP="003132CA">
            <w:pPr>
              <w:tabs>
                <w:tab w:val="clear" w:pos="680"/>
                <w:tab w:val="left" w:pos="540"/>
              </w:tabs>
              <w:spacing w:line="21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32CA" w:rsidRPr="00AE33D1" w14:paraId="125D1BED" w14:textId="77777777" w:rsidTr="00101448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2064AA7A" w14:textId="77777777" w:rsidR="003132CA" w:rsidRPr="00AE33D1" w:rsidRDefault="003132CA" w:rsidP="003132CA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E33D1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0ECBC12" w14:textId="77777777" w:rsidR="003132CA" w:rsidRPr="00455FCD" w:rsidRDefault="003132CA" w:rsidP="003132CA">
            <w:pPr>
              <w:tabs>
                <w:tab w:val="clear" w:pos="680"/>
                <w:tab w:val="left" w:pos="540"/>
              </w:tabs>
              <w:spacing w:line="21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4F7EFC2" w14:textId="77777777" w:rsidR="003132CA" w:rsidRPr="00455FCD" w:rsidRDefault="003132CA" w:rsidP="003132CA">
            <w:pPr>
              <w:tabs>
                <w:tab w:val="clear" w:pos="680"/>
                <w:tab w:val="left" w:pos="540"/>
              </w:tabs>
              <w:spacing w:line="21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56B5AA8F" w14:textId="77777777" w:rsidR="003132CA" w:rsidRPr="00455FCD" w:rsidRDefault="003132CA" w:rsidP="003132CA">
            <w:pPr>
              <w:tabs>
                <w:tab w:val="clear" w:pos="680"/>
                <w:tab w:val="left" w:pos="540"/>
              </w:tabs>
              <w:spacing w:line="21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32CA" w:rsidRPr="00AE33D1" w14:paraId="12AB5C1E" w14:textId="77777777" w:rsidTr="00CA6D3B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1904FCC3" w14:textId="77777777" w:rsidR="003132CA" w:rsidRPr="00AE33D1" w:rsidRDefault="003132CA" w:rsidP="003132CA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E33D1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F617803" w14:textId="35922C97" w:rsidR="003132CA" w:rsidRPr="00455FCD" w:rsidRDefault="003132CA" w:rsidP="003132CA">
            <w:pPr>
              <w:tabs>
                <w:tab w:val="clear" w:pos="680"/>
                <w:tab w:val="left" w:pos="540"/>
              </w:tabs>
              <w:spacing w:line="216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55FCD">
              <w:rPr>
                <w:rFonts w:ascii="Angsana New" w:hAnsi="Angsana New"/>
                <w:sz w:val="30"/>
                <w:szCs w:val="30"/>
              </w:rPr>
              <w:t>2,493,737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9460D9E" w14:textId="77777777" w:rsidR="003132CA" w:rsidRPr="00455FCD" w:rsidRDefault="003132CA" w:rsidP="003132CA">
            <w:pPr>
              <w:tabs>
                <w:tab w:val="clear" w:pos="680"/>
                <w:tab w:val="left" w:pos="540"/>
              </w:tabs>
              <w:spacing w:line="21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5F852A0F" w14:textId="0692FCEE" w:rsidR="003132CA" w:rsidRPr="00455FCD" w:rsidRDefault="003132CA" w:rsidP="003132CA">
            <w:pPr>
              <w:tabs>
                <w:tab w:val="clear" w:pos="680"/>
                <w:tab w:val="left" w:pos="540"/>
              </w:tabs>
              <w:spacing w:line="216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5FCD">
              <w:rPr>
                <w:rFonts w:ascii="Angsana New" w:hAnsi="Angsana New"/>
                <w:sz w:val="30"/>
                <w:szCs w:val="30"/>
              </w:rPr>
              <w:t>2,413,818</w:t>
            </w:r>
          </w:p>
        </w:tc>
      </w:tr>
      <w:tr w:rsidR="003132CA" w:rsidRPr="00AE33D1" w14:paraId="6FBAB0A1" w14:textId="77777777" w:rsidTr="00CA6D3B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52F99622" w14:textId="77777777" w:rsidR="003132CA" w:rsidRPr="00AE33D1" w:rsidRDefault="003132CA" w:rsidP="00313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ค่าใช้จ่ายดำเนินงานอื่น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C0168C6" w14:textId="5B5AA9FA" w:rsidR="003132CA" w:rsidRPr="00455FCD" w:rsidRDefault="003132CA" w:rsidP="003132CA">
            <w:pPr>
              <w:tabs>
                <w:tab w:val="clear" w:pos="680"/>
                <w:tab w:val="left" w:pos="540"/>
              </w:tabs>
              <w:spacing w:line="216" w:lineRule="auto"/>
              <w:ind w:right="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5FCD">
              <w:rPr>
                <w:rFonts w:ascii="Angsana New" w:hAnsi="Angsana New"/>
                <w:sz w:val="30"/>
                <w:szCs w:val="30"/>
              </w:rPr>
              <w:t>(2,439,193)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D1D4646" w14:textId="77777777" w:rsidR="003132CA" w:rsidRPr="00455FCD" w:rsidRDefault="003132CA" w:rsidP="003132CA">
            <w:pPr>
              <w:tabs>
                <w:tab w:val="clear" w:pos="680"/>
                <w:tab w:val="left" w:pos="540"/>
              </w:tabs>
              <w:spacing w:line="21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171DDD2C" w14:textId="275D1A9E" w:rsidR="003132CA" w:rsidRPr="00455FCD" w:rsidRDefault="003132CA" w:rsidP="003132CA">
            <w:pPr>
              <w:tabs>
                <w:tab w:val="clear" w:pos="680"/>
                <w:tab w:val="left" w:pos="540"/>
              </w:tabs>
              <w:spacing w:line="216" w:lineRule="auto"/>
              <w:ind w:right="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5FCD">
              <w:rPr>
                <w:rFonts w:ascii="Angsana New" w:hAnsi="Angsana New"/>
                <w:sz w:val="30"/>
                <w:szCs w:val="30"/>
              </w:rPr>
              <w:t>(2,289,90</w:t>
            </w:r>
            <w:r w:rsidR="00B27842">
              <w:rPr>
                <w:rFonts w:ascii="Angsana New" w:hAnsi="Angsana New"/>
                <w:sz w:val="30"/>
                <w:szCs w:val="30"/>
              </w:rPr>
              <w:t>8</w:t>
            </w:r>
            <w:r w:rsidRPr="00455FC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132CA" w:rsidRPr="00AE33D1" w14:paraId="0F4AB725" w14:textId="77777777" w:rsidTr="00BC62F7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2AB55096" w14:textId="646E5BA5" w:rsidR="003132CA" w:rsidRPr="00AE33D1" w:rsidRDefault="003132CA" w:rsidP="003132CA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33D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 </w:t>
            </w:r>
            <w:r w:rsidRPr="00AE33D1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AE33D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AE33D1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E33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รวมก่อนภาษีเงินได้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E145FD" w14:textId="50559F62" w:rsidR="003132CA" w:rsidRPr="00455FCD" w:rsidRDefault="003132CA" w:rsidP="00743233">
            <w:pPr>
              <w:tabs>
                <w:tab w:val="clear" w:pos="680"/>
                <w:tab w:val="clear" w:pos="907"/>
                <w:tab w:val="left" w:pos="540"/>
                <w:tab w:val="left" w:pos="867"/>
              </w:tabs>
              <w:spacing w:line="216" w:lineRule="auto"/>
              <w:ind w:right="90" w:hanging="3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55FCD">
              <w:rPr>
                <w:rFonts w:ascii="Angsana New" w:hAnsi="Angsana New"/>
                <w:b/>
                <w:bCs/>
                <w:sz w:val="30"/>
                <w:szCs w:val="30"/>
              </w:rPr>
              <w:t>1,153,935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546B6ED" w14:textId="77777777" w:rsidR="003132CA" w:rsidRPr="00455FCD" w:rsidRDefault="003132CA" w:rsidP="003132CA">
            <w:pPr>
              <w:tabs>
                <w:tab w:val="clear" w:pos="680"/>
                <w:tab w:val="left" w:pos="540"/>
              </w:tabs>
              <w:spacing w:line="216" w:lineRule="auto"/>
              <w:ind w:right="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E48EE5" w14:textId="78CBB1C9" w:rsidR="003132CA" w:rsidRPr="00455FCD" w:rsidRDefault="003132CA" w:rsidP="00743233">
            <w:pPr>
              <w:tabs>
                <w:tab w:val="clear" w:pos="680"/>
                <w:tab w:val="left" w:pos="540"/>
              </w:tabs>
              <w:spacing w:line="216" w:lineRule="auto"/>
              <w:ind w:firstLine="7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55FCD">
              <w:rPr>
                <w:rFonts w:ascii="Angsana New" w:hAnsi="Angsana New"/>
                <w:b/>
                <w:bCs/>
                <w:sz w:val="30"/>
                <w:szCs w:val="30"/>
              </w:rPr>
              <w:t>(1,112,847)</w:t>
            </w:r>
          </w:p>
        </w:tc>
      </w:tr>
    </w:tbl>
    <w:p w14:paraId="4060B2A6" w14:textId="77777777" w:rsidR="004A58D3" w:rsidRPr="00AE33D1" w:rsidRDefault="004A58D3" w:rsidP="001C0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="Angsana New" w:hAnsi="Angsana New"/>
          <w:b/>
          <w:bCs/>
          <w:sz w:val="30"/>
          <w:szCs w:val="30"/>
        </w:rPr>
      </w:pPr>
    </w:p>
    <w:p w14:paraId="434FA088" w14:textId="255B1692" w:rsidR="00DF4A52" w:rsidRPr="00AE33D1" w:rsidRDefault="00DF4A52" w:rsidP="00DF4A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153"/>
        <w:jc w:val="thaiDistribute"/>
        <w:rPr>
          <w:rFonts w:ascii="Angsana New" w:hAnsi="Angsana New"/>
          <w:sz w:val="30"/>
          <w:szCs w:val="30"/>
        </w:rPr>
      </w:pPr>
      <w:r w:rsidRPr="00AE33D1">
        <w:rPr>
          <w:rFonts w:ascii="Angsana New" w:hAnsi="Angsana New"/>
          <w:sz w:val="30"/>
          <w:szCs w:val="30"/>
          <w:cs/>
        </w:rPr>
        <w:t>รายการที่ไม่ได้ปันส่วนเป็นรายได้และค่าใช้จ่ายของบริษัทที่ดำเนินธุรกิจการลงทุนโดยประกอบด้วยรายได้</w:t>
      </w:r>
      <w:r w:rsidRPr="00AE33D1">
        <w:rPr>
          <w:rFonts w:ascii="Angsana New" w:hAnsi="Angsana New"/>
          <w:sz w:val="30"/>
          <w:szCs w:val="30"/>
          <w:cs/>
        </w:rPr>
        <w:br/>
        <w:t xml:space="preserve">ค่าบริหารงาน </w:t>
      </w:r>
      <w:r w:rsidR="00BA359D">
        <w:rPr>
          <w:rFonts w:ascii="Angsana New" w:hAnsi="Angsana New" w:hint="cs"/>
          <w:sz w:val="30"/>
          <w:szCs w:val="30"/>
          <w:cs/>
        </w:rPr>
        <w:t xml:space="preserve">เงินปันผล </w:t>
      </w:r>
      <w:r w:rsidRPr="00AE33D1">
        <w:rPr>
          <w:rFonts w:ascii="Angsana New" w:hAnsi="Angsana New" w:hint="cs"/>
          <w:sz w:val="30"/>
          <w:szCs w:val="30"/>
          <w:cs/>
        </w:rPr>
        <w:t>รายไ</w:t>
      </w:r>
      <w:r w:rsidRPr="00AE33D1">
        <w:rPr>
          <w:rFonts w:ascii="Angsana New" w:hAnsi="Angsana New"/>
          <w:sz w:val="30"/>
          <w:szCs w:val="30"/>
          <w:cs/>
        </w:rPr>
        <w:t>ด</w:t>
      </w:r>
      <w:r w:rsidRPr="00AE33D1">
        <w:rPr>
          <w:rFonts w:ascii="Angsana New" w:hAnsi="Angsana New" w:hint="cs"/>
          <w:sz w:val="30"/>
          <w:szCs w:val="30"/>
          <w:cs/>
        </w:rPr>
        <w:t>้ด</w:t>
      </w:r>
      <w:r w:rsidRPr="00AE33D1">
        <w:rPr>
          <w:rFonts w:ascii="Angsana New" w:hAnsi="Angsana New"/>
          <w:sz w:val="30"/>
          <w:szCs w:val="30"/>
          <w:cs/>
        </w:rPr>
        <w:t>อกเบี้ย ต้นทุนค่าบริหารงาน และต้นทุนทางการเงินเป็นหลัก</w:t>
      </w:r>
    </w:p>
    <w:p w14:paraId="1FE69AD2" w14:textId="77777777" w:rsidR="00344681" w:rsidRPr="00AE33D1" w:rsidRDefault="00344681" w:rsidP="00F065FB">
      <w:pPr>
        <w:tabs>
          <w:tab w:val="clear" w:pos="227"/>
          <w:tab w:val="clear" w:pos="454"/>
          <w:tab w:val="clear" w:pos="680"/>
          <w:tab w:val="left" w:pos="540"/>
        </w:tabs>
        <w:autoSpaceDE w:val="0"/>
        <w:autoSpaceDN w:val="0"/>
        <w:spacing w:line="240" w:lineRule="auto"/>
        <w:ind w:left="540" w:right="335"/>
        <w:jc w:val="thaiDistribute"/>
        <w:rPr>
          <w:rFonts w:ascii="Calibri" w:hAnsi="Calibri"/>
          <w:sz w:val="20"/>
          <w:szCs w:val="20"/>
        </w:rPr>
      </w:pPr>
    </w:p>
    <w:tbl>
      <w:tblPr>
        <w:tblW w:w="882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0"/>
        <w:gridCol w:w="1620"/>
        <w:gridCol w:w="270"/>
        <w:gridCol w:w="1710"/>
      </w:tblGrid>
      <w:tr w:rsidR="00344681" w:rsidRPr="00AE33D1" w14:paraId="22CE6D25" w14:textId="77777777" w:rsidTr="00DF4A52">
        <w:trPr>
          <w:tblHeader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2A171186" w14:textId="6609B974" w:rsidR="00344681" w:rsidRPr="00AE33D1" w:rsidRDefault="00344681" w:rsidP="00344681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8E5136" w14:textId="2AB86617" w:rsidR="00344681" w:rsidRPr="00AE33D1" w:rsidRDefault="00344681" w:rsidP="00344681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17ABC" w:rsidRPr="00AE33D1" w14:paraId="01BE313D" w14:textId="77777777" w:rsidTr="00DF4A52">
        <w:trPr>
          <w:tblHeader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45BCE872" w14:textId="77777777" w:rsidR="00117ABC" w:rsidRPr="00AE33D1" w:rsidRDefault="00117ABC" w:rsidP="00117AB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B2E2EEF" w14:textId="0C5630C7" w:rsidR="00117ABC" w:rsidRPr="00AE33D1" w:rsidRDefault="00C1706D" w:rsidP="00117ABC">
            <w:pPr>
              <w:tabs>
                <w:tab w:val="clear" w:pos="680"/>
                <w:tab w:val="left" w:pos="540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CB78A4" w14:textId="77777777" w:rsidR="00117ABC" w:rsidRPr="00AE33D1" w:rsidRDefault="00117ABC" w:rsidP="00117ABC">
            <w:pPr>
              <w:tabs>
                <w:tab w:val="clear" w:pos="680"/>
                <w:tab w:val="left" w:pos="540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9E0021E" w14:textId="6C11CA58" w:rsidR="00117ABC" w:rsidRPr="00AE33D1" w:rsidRDefault="00C1706D" w:rsidP="00117ABC">
            <w:pPr>
              <w:tabs>
                <w:tab w:val="clear" w:pos="680"/>
                <w:tab w:val="left" w:pos="540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</w:tr>
      <w:tr w:rsidR="00586CD2" w:rsidRPr="00AE33D1" w14:paraId="2BDDC9C0" w14:textId="77777777" w:rsidTr="00DF4A52">
        <w:trPr>
          <w:tblHeader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78B4A9E8" w14:textId="77777777" w:rsidR="00586CD2" w:rsidRPr="00675779" w:rsidRDefault="00586CD2" w:rsidP="00586CD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5E71747" w14:textId="77777777" w:rsidR="00586CD2" w:rsidRDefault="00586CD2" w:rsidP="00586CD2">
            <w:pPr>
              <w:tabs>
                <w:tab w:val="clear" w:pos="680"/>
                <w:tab w:val="left" w:pos="540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74CB25" w14:textId="77777777" w:rsidR="00586CD2" w:rsidRPr="00AE33D1" w:rsidRDefault="00586CD2" w:rsidP="00586CD2">
            <w:pPr>
              <w:tabs>
                <w:tab w:val="clear" w:pos="680"/>
                <w:tab w:val="left" w:pos="540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4A227CE" w14:textId="31AD9916" w:rsidR="00586CD2" w:rsidRDefault="00586CD2" w:rsidP="00586CD2">
            <w:pPr>
              <w:tabs>
                <w:tab w:val="clear" w:pos="680"/>
                <w:tab w:val="left" w:pos="540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44681" w:rsidRPr="00AE33D1" w14:paraId="221D02F9" w14:textId="77777777" w:rsidTr="00DF4A52">
        <w:trPr>
          <w:tblHeader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2B02ECC5" w14:textId="77777777" w:rsidR="00344681" w:rsidRPr="00AE33D1" w:rsidRDefault="00344681" w:rsidP="00344681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E72FAE" w14:textId="7F309474" w:rsidR="00344681" w:rsidRPr="00AE33D1" w:rsidRDefault="00344681" w:rsidP="00344681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AE33D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E33D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44681" w:rsidRPr="00AE33D1" w14:paraId="0CB9A733" w14:textId="77777777" w:rsidTr="00DF4A52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4B25FA3D" w14:textId="1E1C77E0" w:rsidR="00344681" w:rsidRPr="00AE33D1" w:rsidRDefault="00344681" w:rsidP="00344681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33D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AFDE01D" w14:textId="77777777" w:rsidR="00344681" w:rsidRPr="00AE33D1" w:rsidRDefault="00344681" w:rsidP="00344681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8B65DE" w14:textId="77777777" w:rsidR="00344681" w:rsidRPr="00AE33D1" w:rsidRDefault="00344681" w:rsidP="00344681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6CFCB5E" w14:textId="77777777" w:rsidR="00344681" w:rsidRPr="00AE33D1" w:rsidRDefault="00344681" w:rsidP="00344681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5FCD" w:rsidRPr="00AE33D1" w14:paraId="7A988CFB" w14:textId="77777777" w:rsidTr="00101448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643DE6D3" w14:textId="3216F190" w:rsidR="00455FCD" w:rsidRPr="00AE33D1" w:rsidRDefault="00455FCD" w:rsidP="00455FC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5CD2A4F" w14:textId="3F12CD0F" w:rsidR="00455FCD" w:rsidRPr="001F06C5" w:rsidRDefault="00EB28EA" w:rsidP="00455FCD">
            <w:pPr>
              <w:tabs>
                <w:tab w:val="clear" w:pos="680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28EA">
              <w:rPr>
                <w:rFonts w:ascii="Angsana New" w:hAnsi="Angsana New"/>
                <w:sz w:val="30"/>
                <w:szCs w:val="30"/>
              </w:rPr>
              <w:t>139,659,837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DCE3A1" w14:textId="77777777" w:rsidR="00455FCD" w:rsidRPr="001F06C5" w:rsidRDefault="00455FCD" w:rsidP="00455FC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715638B" w14:textId="3837349B" w:rsidR="00455FCD" w:rsidRPr="001F06C5" w:rsidRDefault="00EB28EA" w:rsidP="00455FCD">
            <w:pPr>
              <w:tabs>
                <w:tab w:val="clear" w:pos="680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28EA">
              <w:rPr>
                <w:rFonts w:ascii="Angsana New" w:hAnsi="Angsana New"/>
                <w:sz w:val="30"/>
                <w:szCs w:val="30"/>
              </w:rPr>
              <w:t>134,524,125</w:t>
            </w:r>
          </w:p>
        </w:tc>
      </w:tr>
      <w:tr w:rsidR="00455FCD" w:rsidRPr="00AE33D1" w14:paraId="46058D3B" w14:textId="77777777" w:rsidTr="00101448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49656FF2" w14:textId="295F56B5" w:rsidR="00455FCD" w:rsidRPr="00AE33D1" w:rsidRDefault="00455FCD" w:rsidP="00455FC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3846D01" w14:textId="6694AE54" w:rsidR="00455FCD" w:rsidRPr="001F06C5" w:rsidRDefault="00455FCD" w:rsidP="00455FCD">
            <w:pPr>
              <w:tabs>
                <w:tab w:val="clear" w:pos="680"/>
                <w:tab w:val="left" w:pos="540"/>
              </w:tabs>
              <w:ind w:right="-1280" w:firstLine="340"/>
              <w:rPr>
                <w:rFonts w:ascii="Angsana New" w:hAnsi="Angsana New"/>
                <w:sz w:val="30"/>
                <w:szCs w:val="30"/>
              </w:rPr>
            </w:pPr>
            <w:r w:rsidRPr="001F06C5">
              <w:rPr>
                <w:rFonts w:ascii="Angsana New" w:hAnsi="Angsana New"/>
                <w:sz w:val="30"/>
                <w:szCs w:val="30"/>
              </w:rPr>
              <w:t>121,760,11</w:t>
            </w:r>
            <w:r w:rsidR="00B27842" w:rsidRPr="001F06C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56B441" w14:textId="77777777" w:rsidR="00455FCD" w:rsidRPr="001F06C5" w:rsidRDefault="00455FCD" w:rsidP="00455FCD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B4DE2E1" w14:textId="6F0C5A60" w:rsidR="00455FCD" w:rsidRPr="001F06C5" w:rsidRDefault="00455FCD" w:rsidP="00455FCD">
            <w:pPr>
              <w:tabs>
                <w:tab w:val="clear" w:pos="680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F06C5">
              <w:rPr>
                <w:rFonts w:ascii="Angsana New" w:hAnsi="Angsana New"/>
                <w:sz w:val="30"/>
                <w:szCs w:val="30"/>
              </w:rPr>
              <w:t xml:space="preserve">117,913,133 </w:t>
            </w:r>
          </w:p>
        </w:tc>
      </w:tr>
      <w:tr w:rsidR="00455FCD" w:rsidRPr="00AE33D1" w14:paraId="19A89CA2" w14:textId="77777777" w:rsidTr="00101448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3ECC0F4D" w14:textId="2555F5BF" w:rsidR="00455FCD" w:rsidRPr="00AE33D1" w:rsidRDefault="00455FCD" w:rsidP="00455FC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E33D1">
              <w:rPr>
                <w:rFonts w:ascii="Angsana New" w:hAnsi="Angsana New"/>
                <w:sz w:val="30"/>
                <w:szCs w:val="30"/>
                <w:cs/>
              </w:rPr>
              <w:t>ตัดรายการรายได้ระหว่างส่วนงาน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573D085" w14:textId="7763EE42" w:rsidR="00455FCD" w:rsidRPr="001F06C5" w:rsidRDefault="00455FCD" w:rsidP="00455FCD">
            <w:pPr>
              <w:tabs>
                <w:tab w:val="clear" w:pos="680"/>
                <w:tab w:val="left" w:pos="540"/>
              </w:tabs>
              <w:ind w:right="-2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F06C5">
              <w:rPr>
                <w:rFonts w:ascii="Angsana New" w:hAnsi="Angsana New"/>
                <w:sz w:val="30"/>
                <w:szCs w:val="30"/>
              </w:rPr>
              <w:t>(122,522,666)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134619" w14:textId="77777777" w:rsidR="00455FCD" w:rsidRPr="001F06C5" w:rsidRDefault="00455FCD" w:rsidP="00455FCD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975075E" w14:textId="6B9CA8BC" w:rsidR="00455FCD" w:rsidRPr="001F06C5" w:rsidRDefault="00455FCD" w:rsidP="00455FCD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1F06C5">
              <w:rPr>
                <w:rFonts w:ascii="Angsana New" w:hAnsi="Angsana New"/>
                <w:sz w:val="30"/>
                <w:szCs w:val="30"/>
              </w:rPr>
              <w:t>(119,014,247)</w:t>
            </w:r>
          </w:p>
        </w:tc>
      </w:tr>
      <w:tr w:rsidR="00455FCD" w:rsidRPr="00AE33D1" w14:paraId="036F83C9" w14:textId="77777777" w:rsidTr="00BC62F7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5E07F2D0" w14:textId="19B156F5" w:rsidR="00455FCD" w:rsidRPr="00AE33D1" w:rsidRDefault="00455FCD" w:rsidP="00455FC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33D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FB025B" w14:textId="2909083C" w:rsidR="00455FCD" w:rsidRPr="001F06C5" w:rsidRDefault="00EB28EA" w:rsidP="00455FCD">
            <w:pPr>
              <w:tabs>
                <w:tab w:val="clear" w:pos="680"/>
                <w:tab w:val="left" w:pos="54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28EA">
              <w:rPr>
                <w:rFonts w:ascii="Angsana New" w:hAnsi="Angsana New"/>
                <w:b/>
                <w:bCs/>
                <w:sz w:val="30"/>
                <w:szCs w:val="30"/>
              </w:rPr>
              <w:t>138,897,289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96535F" w14:textId="77777777" w:rsidR="00455FCD" w:rsidRPr="001F06C5" w:rsidRDefault="00455FCD" w:rsidP="00455FC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093629" w14:textId="680BDD96" w:rsidR="00455FCD" w:rsidRPr="001F06C5" w:rsidRDefault="00EB28EA" w:rsidP="00455FCD">
            <w:pPr>
              <w:tabs>
                <w:tab w:val="clear" w:pos="680"/>
                <w:tab w:val="left" w:pos="54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28EA">
              <w:rPr>
                <w:rFonts w:ascii="Angsana New" w:hAnsi="Angsana New"/>
                <w:b/>
                <w:bCs/>
                <w:sz w:val="30"/>
                <w:szCs w:val="30"/>
              </w:rPr>
              <w:t>133,423,011</w:t>
            </w:r>
          </w:p>
        </w:tc>
      </w:tr>
      <w:tr w:rsidR="00C1706D" w:rsidRPr="00AE33D1" w14:paraId="198D1736" w14:textId="77777777" w:rsidTr="00BC62F7">
        <w:trPr>
          <w:trHeight w:hRule="exact" w:val="144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681F7508" w14:textId="77777777" w:rsidR="00C1706D" w:rsidRPr="00AE33D1" w:rsidRDefault="00C1706D" w:rsidP="00C1706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9D9AAE5" w14:textId="0BB63097" w:rsidR="00C1706D" w:rsidRPr="00AE33D1" w:rsidRDefault="00C1706D" w:rsidP="00C1706D">
            <w:pPr>
              <w:tabs>
                <w:tab w:val="clear" w:pos="680"/>
                <w:tab w:val="left" w:pos="54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33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109,187,229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7DD7C0" w14:textId="77777777" w:rsidR="00C1706D" w:rsidRPr="00AE33D1" w:rsidRDefault="00C1706D" w:rsidP="00C1706D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CCAC24E" w14:textId="6772D137" w:rsidR="00C1706D" w:rsidRPr="00AE33D1" w:rsidRDefault="00C1706D" w:rsidP="00C1706D">
            <w:pPr>
              <w:tabs>
                <w:tab w:val="clear" w:pos="680"/>
                <w:tab w:val="left" w:pos="54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33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93,064,999</w:t>
            </w:r>
          </w:p>
        </w:tc>
      </w:tr>
      <w:tr w:rsidR="00C1706D" w:rsidRPr="00AE33D1" w14:paraId="7C2D653A" w14:textId="77777777" w:rsidTr="00DF4A52">
        <w:trPr>
          <w:trHeight w:hRule="exact" w:val="144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68922D32" w14:textId="77777777" w:rsidR="00C1706D" w:rsidRPr="00AE33D1" w:rsidRDefault="00C1706D" w:rsidP="00C1706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ADCC17D" w14:textId="77777777" w:rsidR="00C1706D" w:rsidRPr="00AE33D1" w:rsidRDefault="00C1706D" w:rsidP="00C1706D">
            <w:pPr>
              <w:tabs>
                <w:tab w:val="clear" w:pos="680"/>
                <w:tab w:val="left" w:pos="540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F7A896" w14:textId="77777777" w:rsidR="00C1706D" w:rsidRPr="00AE33D1" w:rsidRDefault="00C1706D" w:rsidP="00C1706D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50B439A" w14:textId="77777777" w:rsidR="00C1706D" w:rsidRPr="00AE33D1" w:rsidRDefault="00C1706D" w:rsidP="00C1706D">
            <w:pPr>
              <w:tabs>
                <w:tab w:val="clear" w:pos="680"/>
                <w:tab w:val="left" w:pos="540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1706D" w:rsidRPr="00AE33D1" w14:paraId="6AD59847" w14:textId="77777777" w:rsidTr="00DF4A52">
        <w:trPr>
          <w:trHeight w:hRule="exact" w:val="144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706AA70B" w14:textId="77777777" w:rsidR="00C1706D" w:rsidRPr="00AE33D1" w:rsidRDefault="00C1706D" w:rsidP="00C1706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6973B52" w14:textId="77777777" w:rsidR="00C1706D" w:rsidRPr="00AE33D1" w:rsidRDefault="00C1706D" w:rsidP="00C1706D">
            <w:pPr>
              <w:tabs>
                <w:tab w:val="clear" w:pos="680"/>
                <w:tab w:val="left" w:pos="540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CB890A" w14:textId="77777777" w:rsidR="00C1706D" w:rsidRPr="00AE33D1" w:rsidRDefault="00C1706D" w:rsidP="00C1706D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5550CB7" w14:textId="77777777" w:rsidR="00C1706D" w:rsidRPr="00AE33D1" w:rsidRDefault="00C1706D" w:rsidP="00C1706D">
            <w:pPr>
              <w:tabs>
                <w:tab w:val="clear" w:pos="680"/>
                <w:tab w:val="left" w:pos="540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1706D" w:rsidRPr="00AE33D1" w14:paraId="0C60C98D" w14:textId="77777777" w:rsidTr="00DF4A52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2C7D91E9" w14:textId="77777777" w:rsidR="00C1706D" w:rsidRPr="00AE33D1" w:rsidRDefault="00C1706D" w:rsidP="00C1706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36B00" w14:textId="77777777" w:rsidR="00C1706D" w:rsidRPr="00AE33D1" w:rsidRDefault="00C1706D" w:rsidP="00C1706D">
            <w:pPr>
              <w:tabs>
                <w:tab w:val="clear" w:pos="680"/>
                <w:tab w:val="left" w:pos="54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CCEE7" w14:textId="77777777" w:rsidR="00C1706D" w:rsidRPr="00AE33D1" w:rsidRDefault="00C1706D" w:rsidP="00C1706D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A6BA8" w14:textId="77777777" w:rsidR="00C1706D" w:rsidRPr="00AE33D1" w:rsidRDefault="00C1706D" w:rsidP="00C1706D">
            <w:pPr>
              <w:tabs>
                <w:tab w:val="clear" w:pos="680"/>
                <w:tab w:val="left" w:pos="54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1706D" w:rsidRPr="00AE33D1" w14:paraId="2D0640E7" w14:textId="77777777" w:rsidTr="00DF4A52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54C0232B" w14:textId="3FE2EA56" w:rsidR="00C1706D" w:rsidRPr="00AE33D1" w:rsidRDefault="00C1706D" w:rsidP="00C1706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33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21D6F" w14:textId="77777777" w:rsidR="00C1706D" w:rsidRPr="00AE33D1" w:rsidRDefault="00C1706D" w:rsidP="00C1706D">
            <w:pPr>
              <w:tabs>
                <w:tab w:val="clear" w:pos="680"/>
                <w:tab w:val="left" w:pos="54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00BFB" w14:textId="77777777" w:rsidR="00C1706D" w:rsidRPr="00AE33D1" w:rsidRDefault="00C1706D" w:rsidP="00C1706D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8822A" w14:textId="77777777" w:rsidR="00C1706D" w:rsidRPr="00AE33D1" w:rsidRDefault="00C1706D" w:rsidP="00C1706D">
            <w:pPr>
              <w:tabs>
                <w:tab w:val="clear" w:pos="680"/>
                <w:tab w:val="left" w:pos="54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5FCD" w:rsidRPr="00AE33D1" w14:paraId="3D1B07DB" w14:textId="77777777" w:rsidTr="00DF4A52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63F4A7DF" w14:textId="77777777" w:rsidR="00455FCD" w:rsidRPr="00AE33D1" w:rsidRDefault="00455FCD" w:rsidP="00455FC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รวมหนี้สินของส่วนงานที่รายงาน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BD8FA91" w14:textId="58018106" w:rsidR="00455FCD" w:rsidRPr="001F06C5" w:rsidRDefault="00EB28EA" w:rsidP="00455FCD">
            <w:pPr>
              <w:tabs>
                <w:tab w:val="clear" w:pos="680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B28EA">
              <w:rPr>
                <w:rFonts w:ascii="Angsana New" w:hAnsi="Angsana New"/>
                <w:sz w:val="30"/>
                <w:szCs w:val="30"/>
              </w:rPr>
              <w:t>101,752,622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115D60" w14:textId="77777777" w:rsidR="00455FCD" w:rsidRPr="001F06C5" w:rsidRDefault="00455FCD" w:rsidP="00455FCD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B37F767" w14:textId="2295E1CF" w:rsidR="00455FCD" w:rsidRPr="001F06C5" w:rsidRDefault="00EB28EA" w:rsidP="00455FCD">
            <w:pPr>
              <w:tabs>
                <w:tab w:val="clear" w:pos="680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28EA">
              <w:rPr>
                <w:rFonts w:ascii="Angsana New" w:hAnsi="Angsana New"/>
                <w:sz w:val="30"/>
                <w:szCs w:val="30"/>
              </w:rPr>
              <w:t>98,880,461</w:t>
            </w:r>
          </w:p>
        </w:tc>
      </w:tr>
      <w:tr w:rsidR="00455FCD" w:rsidRPr="00AE33D1" w14:paraId="0087E99F" w14:textId="77777777" w:rsidTr="00DF4A52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51092371" w14:textId="77777777" w:rsidR="00455FCD" w:rsidRPr="00AE33D1" w:rsidRDefault="00455FCD" w:rsidP="00455FC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6A17972" w14:textId="6806386E" w:rsidR="00455FCD" w:rsidRPr="001F06C5" w:rsidRDefault="00455FCD" w:rsidP="00455FCD">
            <w:pPr>
              <w:tabs>
                <w:tab w:val="clear" w:pos="680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F06C5">
              <w:rPr>
                <w:rFonts w:ascii="Angsana New" w:hAnsi="Angsana New"/>
                <w:sz w:val="30"/>
                <w:szCs w:val="30"/>
              </w:rPr>
              <w:t>49,153,168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BCEA9F" w14:textId="77777777" w:rsidR="00455FCD" w:rsidRPr="001F06C5" w:rsidRDefault="00455FCD" w:rsidP="00455FCD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981B84A" w14:textId="617C6027" w:rsidR="00455FCD" w:rsidRPr="001F06C5" w:rsidRDefault="00455FCD" w:rsidP="00455FCD">
            <w:pPr>
              <w:tabs>
                <w:tab w:val="clear" w:pos="680"/>
                <w:tab w:val="left" w:pos="5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F06C5">
              <w:rPr>
                <w:rFonts w:ascii="Angsana New" w:hAnsi="Angsana New"/>
                <w:sz w:val="30"/>
                <w:szCs w:val="30"/>
              </w:rPr>
              <w:t>45,704,401</w:t>
            </w:r>
          </w:p>
        </w:tc>
      </w:tr>
      <w:tr w:rsidR="00455FCD" w:rsidRPr="00AE33D1" w14:paraId="0433A1FA" w14:textId="77777777" w:rsidTr="007A3B4D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791A1A40" w14:textId="77777777" w:rsidR="00455FCD" w:rsidRPr="00AE33D1" w:rsidRDefault="00455FCD" w:rsidP="00455FC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ตัดรายการระหว่างกัน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6E10DE" w14:textId="36C511A3" w:rsidR="00455FCD" w:rsidRPr="001F06C5" w:rsidRDefault="00455FCD" w:rsidP="00455FCD">
            <w:pPr>
              <w:tabs>
                <w:tab w:val="clear" w:pos="680"/>
                <w:tab w:val="left" w:pos="540"/>
              </w:tabs>
              <w:ind w:right="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F06C5">
              <w:rPr>
                <w:rFonts w:ascii="Angsana New" w:hAnsi="Angsana New"/>
                <w:sz w:val="30"/>
                <w:szCs w:val="30"/>
              </w:rPr>
              <w:t>(91,215,122)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8A178D" w14:textId="77777777" w:rsidR="00455FCD" w:rsidRPr="001F06C5" w:rsidRDefault="00455FCD" w:rsidP="00455FCD">
            <w:pPr>
              <w:tabs>
                <w:tab w:val="clear" w:pos="680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B63C49" w14:textId="2DE98912" w:rsidR="00455FCD" w:rsidRPr="001F06C5" w:rsidRDefault="00455FCD" w:rsidP="00455FCD">
            <w:pPr>
              <w:tabs>
                <w:tab w:val="clear" w:pos="680"/>
                <w:tab w:val="left" w:pos="540"/>
              </w:tabs>
              <w:ind w:right="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F06C5">
              <w:rPr>
                <w:rFonts w:ascii="Angsana New" w:hAnsi="Angsana New"/>
                <w:sz w:val="30"/>
                <w:szCs w:val="30"/>
              </w:rPr>
              <w:t>(89,219,182)</w:t>
            </w:r>
          </w:p>
        </w:tc>
      </w:tr>
      <w:tr w:rsidR="00455FCD" w:rsidRPr="001F06C5" w14:paraId="07FF1AA0" w14:textId="77777777" w:rsidTr="00BC62F7">
        <w:trPr>
          <w:trHeight w:val="46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4BD9A50C" w14:textId="77777777" w:rsidR="00455FCD" w:rsidRPr="00AE33D1" w:rsidRDefault="00455FCD" w:rsidP="00455FC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33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9DA428" w14:textId="458BE1B6" w:rsidR="00455FCD" w:rsidRPr="001F06C5" w:rsidRDefault="00EB28EA" w:rsidP="00455FCD">
            <w:pPr>
              <w:tabs>
                <w:tab w:val="clear" w:pos="680"/>
                <w:tab w:val="left" w:pos="54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28EA">
              <w:rPr>
                <w:rFonts w:ascii="Angsana New" w:hAnsi="Angsana New"/>
                <w:b/>
                <w:bCs/>
                <w:sz w:val="30"/>
                <w:szCs w:val="30"/>
              </w:rPr>
              <w:t>59,690,668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5AF9AD3" w14:textId="77777777" w:rsidR="00455FCD" w:rsidRPr="001F06C5" w:rsidRDefault="00455FCD" w:rsidP="00455FC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D37A13" w14:textId="161C8A51" w:rsidR="00455FCD" w:rsidRPr="001F06C5" w:rsidRDefault="00EB28EA" w:rsidP="00455FCD">
            <w:pPr>
              <w:tabs>
                <w:tab w:val="clear" w:pos="680"/>
                <w:tab w:val="left" w:pos="54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28EA">
              <w:rPr>
                <w:rFonts w:ascii="Angsana New" w:hAnsi="Angsana New"/>
                <w:b/>
                <w:bCs/>
                <w:sz w:val="30"/>
                <w:szCs w:val="30"/>
              </w:rPr>
              <w:t>55,365,680</w:t>
            </w:r>
          </w:p>
        </w:tc>
      </w:tr>
    </w:tbl>
    <w:p w14:paraId="3E552BF7" w14:textId="77777777" w:rsidR="00344681" w:rsidRPr="00AE33D1" w:rsidRDefault="00344681" w:rsidP="00C27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20" w:right="335"/>
        <w:jc w:val="thaiDistribute"/>
        <w:rPr>
          <w:rFonts w:ascii="Angsana New" w:hAnsi="Angsana New"/>
          <w:sz w:val="30"/>
          <w:szCs w:val="30"/>
          <w:cs/>
        </w:rPr>
      </w:pPr>
    </w:p>
    <w:p w14:paraId="2593D73E" w14:textId="77777777" w:rsidR="00DF4A52" w:rsidRPr="00AE33D1" w:rsidRDefault="00DF4A52" w:rsidP="00DF4A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63"/>
        <w:jc w:val="thaiDistribute"/>
        <w:rPr>
          <w:rFonts w:ascii="Angsana New" w:hAnsi="Angsana New"/>
          <w:sz w:val="30"/>
          <w:szCs w:val="30"/>
          <w:cs/>
        </w:rPr>
      </w:pPr>
      <w:r w:rsidRPr="00AE33D1">
        <w:rPr>
          <w:rFonts w:ascii="Angsana New" w:hAnsi="Angsana New" w:hint="cs"/>
          <w:sz w:val="30"/>
          <w:szCs w:val="30"/>
          <w:cs/>
        </w:rPr>
        <w:t>สินทรัพย์และหนี้สินที่ไม่ได้ปันส่วนเป็นของบริษัทที่ดำเนินธุรกิจการลงทุนโดยประกอบด้วยเงินลงทุนในบริษัทย่อย เงินให้กู้ยืม และเงินกู้ยืม</w:t>
      </w:r>
      <w:r w:rsidRPr="00AE33D1">
        <w:rPr>
          <w:rFonts w:ascii="Angsana New" w:hAnsi="Angsana New"/>
          <w:sz w:val="30"/>
          <w:szCs w:val="30"/>
        </w:rPr>
        <w:t xml:space="preserve"> </w:t>
      </w:r>
      <w:r w:rsidRPr="00AE33D1">
        <w:rPr>
          <w:rFonts w:ascii="Angsana New" w:hAnsi="Angsana New" w:hint="cs"/>
          <w:sz w:val="30"/>
          <w:szCs w:val="30"/>
          <w:cs/>
        </w:rPr>
        <w:t>เป็นหลัก</w:t>
      </w:r>
    </w:p>
    <w:p w14:paraId="7C658998" w14:textId="77777777" w:rsidR="00344681" w:rsidRPr="00AE33D1" w:rsidRDefault="00344681" w:rsidP="004A58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40" w:right="29"/>
        <w:jc w:val="both"/>
        <w:rPr>
          <w:rFonts w:ascii="Angsana New" w:hAnsi="Angsana New"/>
          <w:b/>
          <w:bCs/>
          <w:sz w:val="30"/>
          <w:szCs w:val="30"/>
        </w:rPr>
      </w:pPr>
    </w:p>
    <w:p w14:paraId="60AD1901" w14:textId="24902FC9" w:rsidR="004A58D3" w:rsidRPr="00AE33D1" w:rsidRDefault="004A58D3" w:rsidP="004A58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40" w:right="29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AE33D1">
        <w:rPr>
          <w:rFonts w:ascii="Angsana New" w:hAnsi="Angsana New"/>
          <w:b/>
          <w:bCs/>
          <w:sz w:val="30"/>
          <w:szCs w:val="30"/>
        </w:rPr>
        <w:tab/>
      </w:r>
      <w:r w:rsidRPr="00AE33D1">
        <w:rPr>
          <w:rFonts w:ascii="Angsana New" w:hAnsi="Angsana New"/>
          <w:b/>
          <w:bCs/>
          <w:sz w:val="30"/>
          <w:szCs w:val="30"/>
          <w:cs/>
        </w:rPr>
        <w:t>ส่วนงานภูมิศาสตร์</w:t>
      </w:r>
      <w:r w:rsidR="006A17C0" w:rsidRPr="00AE33D1">
        <w:rPr>
          <w:rFonts w:ascii="Angsana New" w:hAnsi="Angsana New" w:hint="cs"/>
          <w:b/>
          <w:bCs/>
          <w:sz w:val="30"/>
          <w:szCs w:val="30"/>
          <w:cs/>
        </w:rPr>
        <w:t>และลูกค้ารายใหญ่</w:t>
      </w:r>
    </w:p>
    <w:p w14:paraId="6BA533FF" w14:textId="77777777" w:rsidR="004A58D3" w:rsidRPr="00AE33D1" w:rsidRDefault="004A58D3" w:rsidP="004A58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40" w:right="29"/>
        <w:jc w:val="both"/>
        <w:rPr>
          <w:rFonts w:ascii="Angsana New" w:hAnsi="Angsana New"/>
          <w:sz w:val="30"/>
          <w:szCs w:val="30"/>
        </w:rPr>
      </w:pPr>
    </w:p>
    <w:p w14:paraId="3BC8A869" w14:textId="5BE31AE3" w:rsidR="004A58D3" w:rsidRPr="00AE33D1" w:rsidRDefault="004A58D3" w:rsidP="006F5C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 w:hanging="200"/>
        <w:jc w:val="thaiDistribute"/>
        <w:rPr>
          <w:rFonts w:ascii="Angsana New" w:hAnsi="Angsana New"/>
          <w:spacing w:val="-6"/>
          <w:sz w:val="30"/>
          <w:szCs w:val="30"/>
        </w:rPr>
      </w:pPr>
      <w:r w:rsidRPr="00AE33D1">
        <w:rPr>
          <w:rFonts w:ascii="Angsana New" w:hAnsi="Angsana New"/>
          <w:sz w:val="30"/>
          <w:szCs w:val="30"/>
        </w:rPr>
        <w:tab/>
      </w:r>
      <w:r w:rsidR="00DF4A52" w:rsidRPr="00AE33D1">
        <w:rPr>
          <w:rFonts w:ascii="Angsana New" w:hAnsi="Angsana New"/>
          <w:spacing w:val="-6"/>
          <w:sz w:val="30"/>
          <w:szCs w:val="30"/>
          <w:cs/>
        </w:rPr>
        <w:t>กลุ่มบริษัทดำเนินธุรกิจเฉพาะในประเทศเท่านั้น</w:t>
      </w:r>
      <w:r w:rsidR="00DF4A52" w:rsidRPr="00AE33D1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DF4A52" w:rsidRPr="00AE33D1">
        <w:rPr>
          <w:rFonts w:ascii="Angsana New" w:hAnsi="Angsana New"/>
          <w:spacing w:val="-6"/>
          <w:sz w:val="30"/>
          <w:szCs w:val="30"/>
          <w:cs/>
        </w:rPr>
        <w:t>ไม่มีรายได้จากต่างประเทศหรือสินทรัพย์ในต่างประเทศที่มี</w:t>
      </w:r>
      <w:r w:rsidR="00DF4A52" w:rsidRPr="00AE33D1">
        <w:rPr>
          <w:rFonts w:ascii="Angsana New" w:hAnsi="Angsana New" w:hint="cs"/>
          <w:spacing w:val="-6"/>
          <w:sz w:val="30"/>
          <w:szCs w:val="30"/>
          <w:cs/>
        </w:rPr>
        <w:t>ส</w:t>
      </w:r>
      <w:r w:rsidR="00DF4A52" w:rsidRPr="00AE33D1">
        <w:rPr>
          <w:rFonts w:ascii="Angsana New" w:hAnsi="Angsana New"/>
          <w:spacing w:val="-6"/>
          <w:sz w:val="30"/>
          <w:szCs w:val="30"/>
          <w:cs/>
        </w:rPr>
        <w:t>าระสำคัญ</w:t>
      </w:r>
      <w:r w:rsidR="00DF4A52" w:rsidRPr="00AE33D1">
        <w:rPr>
          <w:rFonts w:ascii="Angsana New" w:hAnsi="Angsana New" w:hint="cs"/>
          <w:spacing w:val="-6"/>
          <w:sz w:val="30"/>
          <w:szCs w:val="30"/>
          <w:cs/>
        </w:rPr>
        <w:t xml:space="preserve">  กลุ่มบริษัทไม่มีรายได้จากลูกค้ารายใหญ่ในสัดส่วนร้อยละ </w:t>
      </w:r>
      <w:r w:rsidR="00DF4A52" w:rsidRPr="00AE33D1">
        <w:rPr>
          <w:rFonts w:ascii="Angsana New" w:hAnsi="Angsana New"/>
          <w:spacing w:val="-6"/>
          <w:sz w:val="30"/>
          <w:szCs w:val="30"/>
        </w:rPr>
        <w:t xml:space="preserve">10 </w:t>
      </w:r>
      <w:r w:rsidR="00DF4A52" w:rsidRPr="00AE33D1">
        <w:rPr>
          <w:rFonts w:ascii="Angsana New" w:hAnsi="Angsana New" w:hint="cs"/>
          <w:spacing w:val="-6"/>
          <w:sz w:val="30"/>
          <w:szCs w:val="30"/>
          <w:cs/>
        </w:rPr>
        <w:t>หรือมากกว่าจากรายได้รวมของกลุ่มบริษัท</w:t>
      </w:r>
    </w:p>
    <w:p w14:paraId="1BF197D8" w14:textId="77777777" w:rsidR="00A02077" w:rsidRPr="00AE33D1" w:rsidRDefault="00A02077" w:rsidP="004A58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 w:hanging="200"/>
        <w:jc w:val="thaiDistribute"/>
        <w:rPr>
          <w:rFonts w:ascii="Angsana New" w:hAnsi="Angsana New"/>
          <w:spacing w:val="-6"/>
          <w:sz w:val="30"/>
          <w:szCs w:val="30"/>
          <w:cs/>
        </w:rPr>
      </w:pPr>
    </w:p>
    <w:p w14:paraId="58E9149D" w14:textId="22BBE528" w:rsidR="00287B73" w:rsidRPr="00AE33D1" w:rsidRDefault="00287B73" w:rsidP="009572FC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</w:rPr>
      </w:pPr>
      <w:r w:rsidRPr="00AE33D1">
        <w:rPr>
          <w:rFonts w:ascii="Angsana New" w:hAnsi="Angsana New"/>
          <w:b/>
          <w:bCs/>
          <w:sz w:val="30"/>
          <w:szCs w:val="30"/>
          <w:cs/>
        </w:rPr>
        <w:t>ค่าใช้จ่ายตามลักษณะ</w:t>
      </w:r>
    </w:p>
    <w:p w14:paraId="00C8AD92" w14:textId="77777777" w:rsidR="00072241" w:rsidRPr="00AE33D1" w:rsidRDefault="00072241" w:rsidP="00072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40" w:right="29"/>
        <w:jc w:val="both"/>
        <w:rPr>
          <w:rFonts w:ascii="Angsana New" w:hAnsi="Angsana New"/>
          <w:cs/>
        </w:rPr>
      </w:pPr>
    </w:p>
    <w:tbl>
      <w:tblPr>
        <w:tblW w:w="92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62"/>
        <w:gridCol w:w="1170"/>
        <w:gridCol w:w="270"/>
        <w:gridCol w:w="1260"/>
        <w:gridCol w:w="270"/>
        <w:gridCol w:w="990"/>
        <w:gridCol w:w="270"/>
        <w:gridCol w:w="1260"/>
      </w:tblGrid>
      <w:tr w:rsidR="001E5133" w:rsidRPr="00AE33D1" w14:paraId="233D6FE0" w14:textId="77777777" w:rsidTr="00254E5C">
        <w:trPr>
          <w:tblHeader/>
        </w:trPr>
        <w:tc>
          <w:tcPr>
            <w:tcW w:w="3762" w:type="dxa"/>
          </w:tcPr>
          <w:p w14:paraId="7E1BD6FE" w14:textId="77777777" w:rsidR="001E5133" w:rsidRPr="00AE33D1" w:rsidRDefault="001E5133" w:rsidP="00C236C9">
            <w:pPr>
              <w:tabs>
                <w:tab w:val="left" w:pos="540"/>
              </w:tabs>
              <w:spacing w:line="168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4E0157C1" w14:textId="77777777" w:rsidR="001E5133" w:rsidRPr="00AE33D1" w:rsidRDefault="001E5133" w:rsidP="00C236C9">
            <w:pPr>
              <w:tabs>
                <w:tab w:val="left" w:pos="540"/>
              </w:tabs>
              <w:spacing w:line="168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AE33D1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4905FFB" w14:textId="77777777" w:rsidR="001E5133" w:rsidRPr="00AE33D1" w:rsidRDefault="001E5133" w:rsidP="00C236C9">
            <w:pPr>
              <w:spacing w:line="168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51BEE3FE" w14:textId="77777777" w:rsidR="001E5133" w:rsidRPr="00AE33D1" w:rsidRDefault="001E5133" w:rsidP="00C236C9">
            <w:pPr>
              <w:tabs>
                <w:tab w:val="left" w:pos="540"/>
              </w:tabs>
              <w:spacing w:line="168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5133" w:rsidRPr="00AE33D1" w14:paraId="22BA24F1" w14:textId="77777777" w:rsidTr="00254E5C">
        <w:trPr>
          <w:tblHeader/>
        </w:trPr>
        <w:tc>
          <w:tcPr>
            <w:tcW w:w="3762" w:type="dxa"/>
          </w:tcPr>
          <w:p w14:paraId="06F9ADBC" w14:textId="77777777" w:rsidR="001E5133" w:rsidRPr="00AE33D1" w:rsidRDefault="001E5133" w:rsidP="0083081D">
            <w:pPr>
              <w:tabs>
                <w:tab w:val="left" w:pos="540"/>
              </w:tabs>
              <w:spacing w:line="168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DF811C" w14:textId="12A4CBBD" w:rsidR="001E5133" w:rsidRPr="00AE33D1" w:rsidRDefault="001E5133" w:rsidP="00830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270" w:type="dxa"/>
          </w:tcPr>
          <w:p w14:paraId="1B68FE11" w14:textId="77777777" w:rsidR="001E5133" w:rsidRPr="00AE33D1" w:rsidRDefault="001E5133" w:rsidP="00830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25E7A56C" w14:textId="78599B88" w:rsidR="001E5133" w:rsidRPr="00AE33D1" w:rsidRDefault="001E5133" w:rsidP="00830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70" w:type="dxa"/>
          </w:tcPr>
          <w:p w14:paraId="42C1F281" w14:textId="77777777" w:rsidR="001E5133" w:rsidRPr="00AE33D1" w:rsidRDefault="001E5133" w:rsidP="0083081D">
            <w:pPr>
              <w:spacing w:line="168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58129A3" w14:textId="21F75974" w:rsidR="001E5133" w:rsidRPr="00AE33D1" w:rsidRDefault="001E5133" w:rsidP="00830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270" w:type="dxa"/>
          </w:tcPr>
          <w:p w14:paraId="672725D5" w14:textId="77777777" w:rsidR="001E5133" w:rsidRPr="00AE33D1" w:rsidRDefault="001E5133" w:rsidP="00830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63E3517D" w14:textId="6AE37F1E" w:rsidR="001E5133" w:rsidRPr="00AE33D1" w:rsidRDefault="001E5133" w:rsidP="00830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2563</w:t>
            </w:r>
          </w:p>
        </w:tc>
      </w:tr>
      <w:tr w:rsidR="001E5133" w:rsidRPr="00AE33D1" w14:paraId="71FF3B3A" w14:textId="77777777" w:rsidTr="00254E5C">
        <w:trPr>
          <w:tblHeader/>
        </w:trPr>
        <w:tc>
          <w:tcPr>
            <w:tcW w:w="3762" w:type="dxa"/>
          </w:tcPr>
          <w:p w14:paraId="077FCA7B" w14:textId="77777777" w:rsidR="001E5133" w:rsidRPr="00AE33D1" w:rsidRDefault="001E5133" w:rsidP="0083081D">
            <w:pPr>
              <w:tabs>
                <w:tab w:val="left" w:pos="540"/>
              </w:tabs>
              <w:spacing w:line="168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BB2388" w14:textId="77777777" w:rsidR="001E5133" w:rsidRDefault="001E5133" w:rsidP="00830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D4EC12B" w14:textId="77777777" w:rsidR="001E5133" w:rsidRPr="00AE33D1" w:rsidRDefault="001E5133" w:rsidP="00830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11556145" w14:textId="39685389" w:rsidR="001E5133" w:rsidRDefault="001E5133" w:rsidP="001E5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ind w:right="-198" w:hanging="201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ปรับปรุงใหม่</w:t>
            </w:r>
            <w:r>
              <w:rPr>
                <w:rFonts w:ascii="Angsana New" w:eastAsia="MS Mincho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38154F5" w14:textId="77777777" w:rsidR="001E5133" w:rsidRPr="00AE33D1" w:rsidRDefault="001E5133" w:rsidP="0083081D">
            <w:pPr>
              <w:spacing w:line="168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3A4FA04" w14:textId="77777777" w:rsidR="001E5133" w:rsidRDefault="001E5133" w:rsidP="00830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B186270" w14:textId="77777777" w:rsidR="001E5133" w:rsidRPr="00AE33D1" w:rsidRDefault="001E5133" w:rsidP="00830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01854D9D" w14:textId="4CA954A1" w:rsidR="001E5133" w:rsidRDefault="001E5133" w:rsidP="001E51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ind w:right="-197" w:hanging="291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ปรับปรุงใหม่</w:t>
            </w:r>
            <w:r>
              <w:rPr>
                <w:rFonts w:ascii="Angsana New" w:eastAsia="MS Mincho" w:hAnsi="Angsana New"/>
                <w:sz w:val="30"/>
                <w:szCs w:val="30"/>
              </w:rPr>
              <w:t>)</w:t>
            </w:r>
          </w:p>
        </w:tc>
      </w:tr>
      <w:tr w:rsidR="001E5133" w:rsidRPr="00AE33D1" w14:paraId="3F5F6FA4" w14:textId="77777777" w:rsidTr="00254E5C">
        <w:trPr>
          <w:tblHeader/>
        </w:trPr>
        <w:tc>
          <w:tcPr>
            <w:tcW w:w="3762" w:type="dxa"/>
          </w:tcPr>
          <w:p w14:paraId="77911DE9" w14:textId="77777777" w:rsidR="001E5133" w:rsidRPr="00AE33D1" w:rsidRDefault="001E5133" w:rsidP="00C236C9">
            <w:pPr>
              <w:tabs>
                <w:tab w:val="left" w:pos="540"/>
              </w:tabs>
              <w:spacing w:line="168" w:lineRule="auto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3AEA08C6" w14:textId="77777777" w:rsidR="001E5133" w:rsidRPr="00AE33D1" w:rsidRDefault="001E5133" w:rsidP="00C23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</w:pPr>
            <w:r w:rsidRPr="00AE33D1"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AE33D1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AE33D1">
              <w:rPr>
                <w:rFonts w:ascii="Angsana New" w:eastAsia="MS Mincho" w:hAnsi="Angsana New"/>
                <w:i/>
                <w:iCs/>
                <w:sz w:val="30"/>
                <w:szCs w:val="30"/>
                <w:cs/>
                <w:lang w:val="en-GB"/>
              </w:rPr>
              <w:t>บาท</w:t>
            </w:r>
            <w:r w:rsidRPr="00AE33D1"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1E5133" w:rsidRPr="00AE33D1" w14:paraId="2722ABF1" w14:textId="77777777" w:rsidTr="00254E5C">
        <w:trPr>
          <w:trHeight w:val="70"/>
        </w:trPr>
        <w:tc>
          <w:tcPr>
            <w:tcW w:w="3762" w:type="dxa"/>
          </w:tcPr>
          <w:p w14:paraId="4B4ACD01" w14:textId="0479A92A" w:rsidR="001E5133" w:rsidRPr="00AE33D1" w:rsidRDefault="001E5133" w:rsidP="00711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AE33D1">
              <w:rPr>
                <w:rFonts w:ascii="Angsana New" w:eastAsia="MS Mincho" w:hAnsi="Angsana New" w:hint="cs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170" w:type="dxa"/>
            <w:shd w:val="clear" w:color="auto" w:fill="auto"/>
          </w:tcPr>
          <w:p w14:paraId="289F1D85" w14:textId="4CA85EEA" w:rsidR="001E5133" w:rsidRPr="00AE33D1" w:rsidRDefault="001E5133" w:rsidP="00711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711376">
              <w:rPr>
                <w:rFonts w:asciiTheme="majorBidi" w:hAnsiTheme="majorBidi" w:cstheme="majorBidi"/>
                <w:sz w:val="30"/>
                <w:szCs w:val="30"/>
              </w:rPr>
              <w:t xml:space="preserve">2,341,097 </w:t>
            </w:r>
          </w:p>
        </w:tc>
        <w:tc>
          <w:tcPr>
            <w:tcW w:w="270" w:type="dxa"/>
            <w:shd w:val="clear" w:color="auto" w:fill="auto"/>
          </w:tcPr>
          <w:p w14:paraId="7B3C37C0" w14:textId="77777777" w:rsidR="001E5133" w:rsidRPr="00AE33D1" w:rsidRDefault="001E5133" w:rsidP="00711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260" w:type="dxa"/>
            <w:shd w:val="clear" w:color="auto" w:fill="auto"/>
          </w:tcPr>
          <w:p w14:paraId="5033C90B" w14:textId="242A9FE5" w:rsidR="001E5133" w:rsidRPr="00AE33D1" w:rsidRDefault="001E5133" w:rsidP="00711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181D46">
              <w:rPr>
                <w:rFonts w:asciiTheme="majorBidi" w:hAnsiTheme="majorBidi" w:cstheme="majorBidi"/>
                <w:sz w:val="30"/>
                <w:szCs w:val="30"/>
              </w:rPr>
              <w:t>2,540,642</w:t>
            </w:r>
          </w:p>
        </w:tc>
        <w:tc>
          <w:tcPr>
            <w:tcW w:w="270" w:type="dxa"/>
            <w:shd w:val="clear" w:color="auto" w:fill="auto"/>
          </w:tcPr>
          <w:p w14:paraId="6DB4946B" w14:textId="77777777" w:rsidR="001E5133" w:rsidRPr="00AE33D1" w:rsidRDefault="001E5133" w:rsidP="00711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990" w:type="dxa"/>
            <w:shd w:val="clear" w:color="auto" w:fill="auto"/>
          </w:tcPr>
          <w:p w14:paraId="43AEBC84" w14:textId="334B2C73" w:rsidR="001E5133" w:rsidRPr="00711376" w:rsidRDefault="001E5133" w:rsidP="00711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711376">
              <w:rPr>
                <w:rFonts w:asciiTheme="majorBidi" w:hAnsiTheme="majorBidi" w:cstheme="majorBidi"/>
                <w:sz w:val="30"/>
                <w:szCs w:val="30"/>
              </w:rPr>
              <w:t xml:space="preserve">937,708 </w:t>
            </w:r>
          </w:p>
        </w:tc>
        <w:tc>
          <w:tcPr>
            <w:tcW w:w="270" w:type="dxa"/>
            <w:shd w:val="clear" w:color="auto" w:fill="auto"/>
          </w:tcPr>
          <w:p w14:paraId="2182E04F" w14:textId="77777777" w:rsidR="001E5133" w:rsidRPr="00AE33D1" w:rsidRDefault="001E5133" w:rsidP="00711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260" w:type="dxa"/>
            <w:shd w:val="clear" w:color="auto" w:fill="auto"/>
          </w:tcPr>
          <w:p w14:paraId="34E3EDB3" w14:textId="5FF11D9F" w:rsidR="001E5133" w:rsidRPr="00AE33D1" w:rsidRDefault="001E5133" w:rsidP="00254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5B7000">
              <w:rPr>
                <w:rFonts w:asciiTheme="majorBidi" w:hAnsiTheme="majorBidi" w:cstheme="majorBidi"/>
                <w:sz w:val="30"/>
                <w:szCs w:val="30"/>
              </w:rPr>
              <w:t>832,03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1E5133" w:rsidRPr="00AE33D1" w14:paraId="69318DB0" w14:textId="77777777" w:rsidTr="00254E5C">
        <w:tc>
          <w:tcPr>
            <w:tcW w:w="3762" w:type="dxa"/>
          </w:tcPr>
          <w:p w14:paraId="782B1410" w14:textId="0F9EEE57" w:rsidR="001E5133" w:rsidRPr="00AE33D1" w:rsidRDefault="001E5133" w:rsidP="00711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AE33D1">
              <w:rPr>
                <w:rFonts w:ascii="Angsana New" w:eastAsia="MS Mincho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  <w:shd w:val="clear" w:color="auto" w:fill="auto"/>
          </w:tcPr>
          <w:p w14:paraId="4D4622DA" w14:textId="4AD7C2F5" w:rsidR="001E5133" w:rsidRPr="00AE33D1" w:rsidRDefault="001E5133" w:rsidP="00711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711376">
              <w:rPr>
                <w:rFonts w:asciiTheme="majorBidi" w:hAnsiTheme="majorBidi" w:cstheme="majorBidi"/>
                <w:sz w:val="30"/>
                <w:szCs w:val="30"/>
              </w:rPr>
              <w:t>1,605,</w:t>
            </w:r>
            <w:r w:rsidR="00AE4E2B">
              <w:rPr>
                <w:rFonts w:asciiTheme="majorBidi" w:hAnsiTheme="majorBidi" w:cstheme="majorBidi"/>
                <w:sz w:val="30"/>
                <w:szCs w:val="30"/>
              </w:rPr>
              <w:t>348</w:t>
            </w:r>
            <w:r w:rsidRPr="0071137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16B3F524" w14:textId="77777777" w:rsidR="001E5133" w:rsidRPr="00AE33D1" w:rsidRDefault="001E5133" w:rsidP="00711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10D027CB" w14:textId="64033C58" w:rsidR="001E5133" w:rsidRPr="00AE33D1" w:rsidRDefault="001E5133" w:rsidP="00711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181D4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1,562,451</w:t>
            </w:r>
          </w:p>
        </w:tc>
        <w:tc>
          <w:tcPr>
            <w:tcW w:w="270" w:type="dxa"/>
            <w:shd w:val="clear" w:color="auto" w:fill="auto"/>
          </w:tcPr>
          <w:p w14:paraId="1C9355B0" w14:textId="77777777" w:rsidR="001E5133" w:rsidRPr="00AE33D1" w:rsidRDefault="001E5133" w:rsidP="00711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5B4B0A97" w14:textId="019BDA2A" w:rsidR="001E5133" w:rsidRPr="00AE33D1" w:rsidRDefault="001E5133" w:rsidP="00711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711376">
              <w:rPr>
                <w:rFonts w:asciiTheme="majorBidi" w:hAnsiTheme="majorBidi" w:cstheme="majorBidi"/>
                <w:sz w:val="30"/>
                <w:szCs w:val="30"/>
              </w:rPr>
              <w:t>50,</w:t>
            </w:r>
            <w:r w:rsidR="00BB2B78">
              <w:rPr>
                <w:rFonts w:asciiTheme="majorBidi" w:hAnsiTheme="majorBidi" w:cstheme="majorBidi"/>
                <w:sz w:val="30"/>
                <w:szCs w:val="30"/>
              </w:rPr>
              <w:t>184</w:t>
            </w:r>
            <w:r w:rsidRPr="0071137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68E231E6" w14:textId="77777777" w:rsidR="001E5133" w:rsidRPr="00AE33D1" w:rsidRDefault="001E5133" w:rsidP="00711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48A125BD" w14:textId="2CFB6DC7" w:rsidR="001E5133" w:rsidRPr="00AE33D1" w:rsidRDefault="001E5133" w:rsidP="00711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</w:rPr>
              <w:t>48,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064</w:t>
            </w:r>
          </w:p>
        </w:tc>
      </w:tr>
      <w:tr w:rsidR="001E5133" w:rsidRPr="00AE33D1" w14:paraId="55CBDF69" w14:textId="77777777" w:rsidTr="00254E5C">
        <w:tc>
          <w:tcPr>
            <w:tcW w:w="3762" w:type="dxa"/>
          </w:tcPr>
          <w:p w14:paraId="2D158476" w14:textId="77777777" w:rsidR="001E5133" w:rsidRPr="00AE33D1" w:rsidRDefault="001E5133" w:rsidP="00711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AE33D1">
              <w:rPr>
                <w:rFonts w:ascii="Angsana New" w:eastAsia="MS Mincho" w:hAnsi="Angsana New" w:hint="cs"/>
                <w:sz w:val="30"/>
                <w:szCs w:val="30"/>
                <w:cs/>
              </w:rPr>
              <w:t>ค่าบำรุงรักษาและสาธารณูปโภค</w:t>
            </w:r>
          </w:p>
        </w:tc>
        <w:tc>
          <w:tcPr>
            <w:tcW w:w="1170" w:type="dxa"/>
            <w:shd w:val="clear" w:color="auto" w:fill="auto"/>
          </w:tcPr>
          <w:p w14:paraId="3FCB3451" w14:textId="4DF33AEF" w:rsidR="001E5133" w:rsidRPr="00AE33D1" w:rsidRDefault="001E5133" w:rsidP="00711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711376">
              <w:rPr>
                <w:rFonts w:asciiTheme="majorBidi" w:hAnsiTheme="majorBidi" w:cstheme="majorBidi"/>
                <w:sz w:val="30"/>
                <w:szCs w:val="30"/>
              </w:rPr>
              <w:t xml:space="preserve">856,441 </w:t>
            </w:r>
          </w:p>
        </w:tc>
        <w:tc>
          <w:tcPr>
            <w:tcW w:w="270" w:type="dxa"/>
            <w:shd w:val="clear" w:color="auto" w:fill="auto"/>
          </w:tcPr>
          <w:p w14:paraId="71A2E156" w14:textId="77777777" w:rsidR="001E5133" w:rsidRPr="00AE33D1" w:rsidRDefault="001E5133" w:rsidP="00711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0AB9F40" w14:textId="54C988E1" w:rsidR="001E5133" w:rsidRPr="00AE33D1" w:rsidRDefault="001E5133" w:rsidP="00711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181D46">
              <w:rPr>
                <w:rFonts w:asciiTheme="majorBidi" w:hAnsiTheme="majorBidi" w:cstheme="majorBidi"/>
                <w:sz w:val="30"/>
                <w:szCs w:val="30"/>
              </w:rPr>
              <w:t xml:space="preserve"> 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63,856</w:t>
            </w:r>
          </w:p>
        </w:tc>
        <w:tc>
          <w:tcPr>
            <w:tcW w:w="270" w:type="dxa"/>
            <w:shd w:val="clear" w:color="auto" w:fill="auto"/>
          </w:tcPr>
          <w:p w14:paraId="2309093B" w14:textId="77777777" w:rsidR="001E5133" w:rsidRPr="00AE33D1" w:rsidRDefault="001E5133" w:rsidP="00711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2CB3F201" w14:textId="19FEADD9" w:rsidR="001E5133" w:rsidRPr="00AE33D1" w:rsidRDefault="001E5133" w:rsidP="00711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711376">
              <w:rPr>
                <w:rFonts w:asciiTheme="majorBidi" w:hAnsiTheme="majorBidi" w:cstheme="majorBidi"/>
                <w:sz w:val="30"/>
                <w:szCs w:val="30"/>
              </w:rPr>
              <w:t xml:space="preserve">8,580 </w:t>
            </w:r>
          </w:p>
        </w:tc>
        <w:tc>
          <w:tcPr>
            <w:tcW w:w="270" w:type="dxa"/>
            <w:shd w:val="clear" w:color="auto" w:fill="auto"/>
          </w:tcPr>
          <w:p w14:paraId="0E57D47A" w14:textId="77777777" w:rsidR="001E5133" w:rsidRPr="00AE33D1" w:rsidRDefault="001E5133" w:rsidP="00711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A7F0411" w14:textId="5863789E" w:rsidR="001E5133" w:rsidRPr="00AE33D1" w:rsidRDefault="001E5133" w:rsidP="00711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</w:t>
            </w:r>
            <w:r w:rsidR="00F3073A">
              <w:rPr>
                <w:rFonts w:asciiTheme="majorBidi" w:hAnsiTheme="majorBidi" w:cstheme="majorBidi"/>
                <w:sz w:val="30"/>
                <w:szCs w:val="30"/>
              </w:rPr>
              <w:t>919</w:t>
            </w:r>
          </w:p>
        </w:tc>
      </w:tr>
      <w:tr w:rsidR="001E5133" w:rsidRPr="00AE33D1" w14:paraId="62028AEB" w14:textId="77777777" w:rsidTr="00254E5C">
        <w:tc>
          <w:tcPr>
            <w:tcW w:w="3762" w:type="dxa"/>
          </w:tcPr>
          <w:p w14:paraId="094693D1" w14:textId="77777777" w:rsidR="001E5133" w:rsidRPr="00AE33D1" w:rsidRDefault="001E5133" w:rsidP="00711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AE33D1">
              <w:rPr>
                <w:rFonts w:ascii="Angsana New" w:eastAsia="MS Mincho" w:hAnsi="Angsana New" w:hint="cs"/>
                <w:sz w:val="30"/>
                <w:szCs w:val="30"/>
                <w:cs/>
              </w:rPr>
              <w:t>ต้นทุนอาหารและเครื่องดื่ม</w:t>
            </w:r>
          </w:p>
        </w:tc>
        <w:tc>
          <w:tcPr>
            <w:tcW w:w="1170" w:type="dxa"/>
            <w:shd w:val="clear" w:color="auto" w:fill="auto"/>
          </w:tcPr>
          <w:p w14:paraId="143E2C48" w14:textId="0728C881" w:rsidR="001E5133" w:rsidRPr="00AE33D1" w:rsidRDefault="001E5133" w:rsidP="00711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1376">
              <w:rPr>
                <w:rFonts w:asciiTheme="majorBidi" w:hAnsiTheme="majorBidi" w:cstheme="majorBidi"/>
                <w:sz w:val="30"/>
                <w:szCs w:val="30"/>
              </w:rPr>
              <w:t xml:space="preserve">367,659 </w:t>
            </w:r>
          </w:p>
        </w:tc>
        <w:tc>
          <w:tcPr>
            <w:tcW w:w="270" w:type="dxa"/>
            <w:shd w:val="clear" w:color="auto" w:fill="auto"/>
          </w:tcPr>
          <w:p w14:paraId="30357A88" w14:textId="77777777" w:rsidR="001E5133" w:rsidRPr="00AE33D1" w:rsidRDefault="001E5133" w:rsidP="00711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EAA8BFA" w14:textId="1F097B40" w:rsidR="001E5133" w:rsidRPr="00AE33D1" w:rsidRDefault="001E5133" w:rsidP="00711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1D46">
              <w:rPr>
                <w:rFonts w:asciiTheme="majorBidi" w:hAnsiTheme="majorBidi" w:cstheme="majorBidi"/>
                <w:sz w:val="30"/>
                <w:szCs w:val="30"/>
              </w:rPr>
              <w:t>492,835</w:t>
            </w:r>
          </w:p>
        </w:tc>
        <w:tc>
          <w:tcPr>
            <w:tcW w:w="270" w:type="dxa"/>
            <w:shd w:val="clear" w:color="auto" w:fill="auto"/>
          </w:tcPr>
          <w:p w14:paraId="3FC89DC2" w14:textId="77777777" w:rsidR="001E5133" w:rsidRPr="00AE33D1" w:rsidRDefault="001E5133" w:rsidP="00711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0E58EE33" w14:textId="4AEA4FA8" w:rsidR="001E5133" w:rsidRPr="00AE33D1" w:rsidRDefault="001E5133" w:rsidP="00124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711376"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</w:p>
        </w:tc>
        <w:tc>
          <w:tcPr>
            <w:tcW w:w="270" w:type="dxa"/>
            <w:shd w:val="clear" w:color="auto" w:fill="auto"/>
          </w:tcPr>
          <w:p w14:paraId="04B6E263" w14:textId="77777777" w:rsidR="001E5133" w:rsidRPr="00AE33D1" w:rsidRDefault="001E5133" w:rsidP="00711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717AADB" w14:textId="07C67B77" w:rsidR="001E5133" w:rsidRPr="00AE33D1" w:rsidRDefault="001E5133" w:rsidP="00711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4"/>
                <w:tab w:val="decimal" w:pos="704"/>
              </w:tabs>
              <w:spacing w:line="228" w:lineRule="auto"/>
              <w:ind w:left="-108" w:right="-556" w:firstLine="622"/>
              <w:rPr>
                <w:rFonts w:asciiTheme="majorBidi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E5133" w:rsidRPr="00AE33D1" w14:paraId="598AEB37" w14:textId="77777777" w:rsidTr="00254E5C">
        <w:tc>
          <w:tcPr>
            <w:tcW w:w="3762" w:type="dxa"/>
          </w:tcPr>
          <w:p w14:paraId="3501C4A3" w14:textId="36822FED" w:rsidR="001E5133" w:rsidRPr="00AE33D1" w:rsidRDefault="001E5133" w:rsidP="00711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AE33D1">
              <w:rPr>
                <w:rFonts w:ascii="Angsana New" w:eastAsia="MS Mincho" w:hAnsi="Angsana New" w:hint="cs"/>
                <w:sz w:val="30"/>
                <w:szCs w:val="30"/>
                <w:cs/>
              </w:rPr>
              <w:t>ค่าส่งเสริมการขายและการตลาด</w:t>
            </w:r>
          </w:p>
        </w:tc>
        <w:tc>
          <w:tcPr>
            <w:tcW w:w="1170" w:type="dxa"/>
            <w:shd w:val="clear" w:color="auto" w:fill="auto"/>
          </w:tcPr>
          <w:p w14:paraId="242CE872" w14:textId="42A0C2FF" w:rsidR="001E5133" w:rsidRPr="00AE33D1" w:rsidRDefault="001E5133" w:rsidP="00711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711376">
              <w:rPr>
                <w:rFonts w:asciiTheme="majorBidi" w:hAnsiTheme="majorBidi" w:cstheme="majorBidi"/>
                <w:sz w:val="30"/>
                <w:szCs w:val="30"/>
              </w:rPr>
              <w:t xml:space="preserve">65,659 </w:t>
            </w:r>
          </w:p>
        </w:tc>
        <w:tc>
          <w:tcPr>
            <w:tcW w:w="270" w:type="dxa"/>
            <w:shd w:val="clear" w:color="auto" w:fill="auto"/>
          </w:tcPr>
          <w:p w14:paraId="69DE2E56" w14:textId="77777777" w:rsidR="001E5133" w:rsidRPr="00AE33D1" w:rsidRDefault="001E5133" w:rsidP="00711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BA479AE" w14:textId="65897A36" w:rsidR="001E5133" w:rsidRPr="00AE33D1" w:rsidRDefault="001E5133" w:rsidP="00711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181D46">
              <w:rPr>
                <w:rFonts w:asciiTheme="majorBidi" w:hAnsiTheme="majorBidi" w:cstheme="majorBidi"/>
                <w:sz w:val="30"/>
                <w:szCs w:val="30"/>
              </w:rPr>
              <w:t>175,770</w:t>
            </w:r>
          </w:p>
        </w:tc>
        <w:tc>
          <w:tcPr>
            <w:tcW w:w="270" w:type="dxa"/>
            <w:shd w:val="clear" w:color="auto" w:fill="auto"/>
          </w:tcPr>
          <w:p w14:paraId="3FDCB2EC" w14:textId="77777777" w:rsidR="001E5133" w:rsidRPr="00AE33D1" w:rsidRDefault="001E5133" w:rsidP="00711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10C8CFBE" w14:textId="24C23EA7" w:rsidR="001E5133" w:rsidRPr="00AE33D1" w:rsidRDefault="001E5133" w:rsidP="00711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711376">
              <w:rPr>
                <w:rFonts w:asciiTheme="majorBidi" w:hAnsiTheme="majorBidi" w:cstheme="majorBidi"/>
                <w:sz w:val="30"/>
                <w:szCs w:val="30"/>
              </w:rPr>
              <w:t xml:space="preserve">21,083 </w:t>
            </w:r>
          </w:p>
        </w:tc>
        <w:tc>
          <w:tcPr>
            <w:tcW w:w="270" w:type="dxa"/>
            <w:shd w:val="clear" w:color="auto" w:fill="auto"/>
          </w:tcPr>
          <w:p w14:paraId="02D674DC" w14:textId="77777777" w:rsidR="001E5133" w:rsidRPr="00AE33D1" w:rsidRDefault="001E5133" w:rsidP="00711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84DBE50" w14:textId="6642EA5B" w:rsidR="001E5133" w:rsidRPr="00AE33D1" w:rsidRDefault="001E5133" w:rsidP="00711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</w:rPr>
              <w:t>8,322</w:t>
            </w:r>
          </w:p>
        </w:tc>
      </w:tr>
      <w:tr w:rsidR="001E5133" w:rsidRPr="00AE33D1" w14:paraId="18852B52" w14:textId="77777777" w:rsidTr="00254E5C">
        <w:tc>
          <w:tcPr>
            <w:tcW w:w="3762" w:type="dxa"/>
          </w:tcPr>
          <w:p w14:paraId="0FA7FE61" w14:textId="5FDE618E" w:rsidR="001E5133" w:rsidRPr="00664BF6" w:rsidRDefault="001E5133" w:rsidP="00711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664BF6">
              <w:rPr>
                <w:rFonts w:ascii="Angsana New" w:eastAsia="MS Mincho" w:hAnsi="Angsana New" w:hint="cs"/>
                <w:sz w:val="30"/>
                <w:szCs w:val="30"/>
                <w:cs/>
              </w:rPr>
              <w:t>ค่าบริการรักษาความปลอดภัย</w:t>
            </w:r>
          </w:p>
        </w:tc>
        <w:tc>
          <w:tcPr>
            <w:tcW w:w="1170" w:type="dxa"/>
            <w:shd w:val="clear" w:color="auto" w:fill="auto"/>
          </w:tcPr>
          <w:p w14:paraId="53642C83" w14:textId="2C658B14" w:rsidR="001E5133" w:rsidRPr="00664BF6" w:rsidRDefault="001E5133" w:rsidP="00711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711376">
              <w:rPr>
                <w:rFonts w:asciiTheme="majorBidi" w:hAnsiTheme="majorBidi" w:cstheme="majorBidi"/>
                <w:sz w:val="30"/>
                <w:szCs w:val="30"/>
              </w:rPr>
              <w:t xml:space="preserve">97,530 </w:t>
            </w:r>
          </w:p>
        </w:tc>
        <w:tc>
          <w:tcPr>
            <w:tcW w:w="270" w:type="dxa"/>
            <w:shd w:val="clear" w:color="auto" w:fill="auto"/>
          </w:tcPr>
          <w:p w14:paraId="450C83B8" w14:textId="77777777" w:rsidR="001E5133" w:rsidRPr="00664BF6" w:rsidRDefault="001E5133" w:rsidP="00711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C25F36D" w14:textId="513F8F17" w:rsidR="001E5133" w:rsidRPr="00664BF6" w:rsidRDefault="001E5133" w:rsidP="00711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664BF6">
              <w:rPr>
                <w:rFonts w:asciiTheme="majorBidi" w:hAnsiTheme="majorBidi" w:cstheme="majorBidi"/>
                <w:sz w:val="30"/>
                <w:szCs w:val="30"/>
              </w:rPr>
              <w:t>112,400</w:t>
            </w:r>
          </w:p>
        </w:tc>
        <w:tc>
          <w:tcPr>
            <w:tcW w:w="270" w:type="dxa"/>
            <w:shd w:val="clear" w:color="auto" w:fill="auto"/>
          </w:tcPr>
          <w:p w14:paraId="26F85E50" w14:textId="77777777" w:rsidR="001E5133" w:rsidRPr="00664BF6" w:rsidRDefault="001E5133" w:rsidP="00711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2146E201" w14:textId="01549419" w:rsidR="001E5133" w:rsidRPr="00664BF6" w:rsidRDefault="001E5133" w:rsidP="00124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711376"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</w:p>
        </w:tc>
        <w:tc>
          <w:tcPr>
            <w:tcW w:w="270" w:type="dxa"/>
            <w:shd w:val="clear" w:color="auto" w:fill="auto"/>
          </w:tcPr>
          <w:p w14:paraId="37590A05" w14:textId="77777777" w:rsidR="001E5133" w:rsidRPr="00AE33D1" w:rsidRDefault="001E5133" w:rsidP="00711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DE22A7F" w14:textId="2B0EBD62" w:rsidR="001E5133" w:rsidRPr="00AE33D1" w:rsidRDefault="001E5133" w:rsidP="00711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4"/>
                <w:tab w:val="decimal" w:pos="704"/>
              </w:tabs>
              <w:spacing w:line="228" w:lineRule="auto"/>
              <w:ind w:left="-108" w:right="-556" w:firstLine="622"/>
              <w:rPr>
                <w:rFonts w:asciiTheme="majorBidi" w:hAnsiTheme="majorBidi" w:cstheme="majorBidi"/>
                <w:sz w:val="30"/>
                <w:szCs w:val="30"/>
              </w:rPr>
            </w:pPr>
            <w:r w:rsidRPr="00664B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E5133" w:rsidRPr="00AE33D1" w14:paraId="19BC3FA0" w14:textId="77777777" w:rsidTr="00254E5C">
        <w:tc>
          <w:tcPr>
            <w:tcW w:w="3762" w:type="dxa"/>
          </w:tcPr>
          <w:p w14:paraId="0DAA72A4" w14:textId="584813CE" w:rsidR="001E5133" w:rsidRPr="00664BF6" w:rsidRDefault="001E5133" w:rsidP="00711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664BF6">
              <w:rPr>
                <w:rFonts w:ascii="Angsana New" w:eastAsia="MS Mincho" w:hAnsi="Angsana New" w:hint="cs"/>
                <w:sz w:val="30"/>
                <w:szCs w:val="30"/>
                <w:cs/>
              </w:rPr>
              <w:t>ค่าธรรมเนียมธนาคารและค่าธรรมเนียมอื่น</w:t>
            </w:r>
          </w:p>
        </w:tc>
        <w:tc>
          <w:tcPr>
            <w:tcW w:w="1170" w:type="dxa"/>
            <w:shd w:val="clear" w:color="auto" w:fill="auto"/>
          </w:tcPr>
          <w:p w14:paraId="226E51BD" w14:textId="4E953AF5" w:rsidR="001E5133" w:rsidRPr="00664BF6" w:rsidRDefault="001E5133" w:rsidP="00711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711376">
              <w:rPr>
                <w:rFonts w:asciiTheme="majorBidi" w:hAnsiTheme="majorBidi" w:cstheme="majorBidi"/>
                <w:sz w:val="30"/>
                <w:szCs w:val="30"/>
              </w:rPr>
              <w:t xml:space="preserve">36,010 </w:t>
            </w:r>
          </w:p>
        </w:tc>
        <w:tc>
          <w:tcPr>
            <w:tcW w:w="270" w:type="dxa"/>
            <w:shd w:val="clear" w:color="auto" w:fill="auto"/>
          </w:tcPr>
          <w:p w14:paraId="7D4282B8" w14:textId="77777777" w:rsidR="001E5133" w:rsidRPr="00664BF6" w:rsidRDefault="001E5133" w:rsidP="00711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B9DBC7C" w14:textId="444F0C80" w:rsidR="001E5133" w:rsidRPr="00664BF6" w:rsidRDefault="001E5133" w:rsidP="00711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664BF6">
              <w:rPr>
                <w:rFonts w:asciiTheme="majorBidi" w:hAnsiTheme="majorBidi" w:cstheme="majorBidi"/>
                <w:sz w:val="30"/>
                <w:szCs w:val="30"/>
              </w:rPr>
              <w:t>85,644</w:t>
            </w:r>
          </w:p>
        </w:tc>
        <w:tc>
          <w:tcPr>
            <w:tcW w:w="270" w:type="dxa"/>
            <w:shd w:val="clear" w:color="auto" w:fill="auto"/>
          </w:tcPr>
          <w:p w14:paraId="6D54D3C2" w14:textId="77777777" w:rsidR="001E5133" w:rsidRPr="00664BF6" w:rsidRDefault="001E5133" w:rsidP="00711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6A4CBD46" w14:textId="631D97C7" w:rsidR="001E5133" w:rsidRPr="00664BF6" w:rsidRDefault="001E5133" w:rsidP="00711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711376">
              <w:rPr>
                <w:rFonts w:asciiTheme="majorBidi" w:hAnsiTheme="majorBidi" w:cstheme="majorBidi"/>
                <w:sz w:val="30"/>
                <w:szCs w:val="30"/>
              </w:rPr>
              <w:t xml:space="preserve">8,911 </w:t>
            </w:r>
          </w:p>
        </w:tc>
        <w:tc>
          <w:tcPr>
            <w:tcW w:w="270" w:type="dxa"/>
            <w:shd w:val="clear" w:color="auto" w:fill="auto"/>
          </w:tcPr>
          <w:p w14:paraId="1D0613C1" w14:textId="77777777" w:rsidR="001E5133" w:rsidRPr="00AE33D1" w:rsidRDefault="001E5133" w:rsidP="00711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D30871E" w14:textId="38C1A213" w:rsidR="001E5133" w:rsidRPr="00AE33D1" w:rsidRDefault="001E5133" w:rsidP="00711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664BF6">
              <w:rPr>
                <w:rFonts w:asciiTheme="majorBidi" w:hAnsiTheme="majorBidi" w:cstheme="majorBidi"/>
                <w:sz w:val="30"/>
                <w:szCs w:val="30"/>
              </w:rPr>
              <w:t>9,367</w:t>
            </w:r>
          </w:p>
        </w:tc>
      </w:tr>
      <w:tr w:rsidR="001E5133" w:rsidRPr="00AE33D1" w14:paraId="3E04C81F" w14:textId="77777777" w:rsidTr="00254E5C">
        <w:tc>
          <w:tcPr>
            <w:tcW w:w="3762" w:type="dxa"/>
          </w:tcPr>
          <w:p w14:paraId="736157EB" w14:textId="77777777" w:rsidR="001E5133" w:rsidRDefault="001E5133" w:rsidP="00711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711376">
              <w:rPr>
                <w:rFonts w:ascii="Angsana New" w:eastAsia="MS Mincho" w:hAnsi="Angsana New" w:hint="cs"/>
                <w:sz w:val="30"/>
                <w:szCs w:val="30"/>
                <w:cs/>
              </w:rPr>
              <w:t>ค่าใช้จ่ายเกี่ยวกับสัญญาเช่าแล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ะ</w:t>
            </w:r>
          </w:p>
          <w:p w14:paraId="38EAB375" w14:textId="7BC944CD" w:rsidR="001E5133" w:rsidRPr="00711376" w:rsidRDefault="001E5133" w:rsidP="00711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firstLine="137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  <w:r w:rsidRPr="00711376">
              <w:rPr>
                <w:rFonts w:ascii="Angsana New" w:eastAsia="MS Mincho" w:hAnsi="Angsana New" w:hint="cs"/>
                <w:sz w:val="30"/>
                <w:szCs w:val="30"/>
                <w:cs/>
              </w:rPr>
              <w:t>ค่าบริการพื้นท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ี่</w:t>
            </w:r>
            <w:r w:rsidRPr="00711376">
              <w:rPr>
                <w:rFonts w:ascii="Angsana New" w:eastAsia="MS Mincho" w:hAnsi="Angsana New" w:hint="cs"/>
                <w:sz w:val="30"/>
                <w:szCs w:val="30"/>
                <w:cs/>
              </w:rPr>
              <w:t>เช่า</w:t>
            </w:r>
          </w:p>
        </w:tc>
        <w:tc>
          <w:tcPr>
            <w:tcW w:w="1170" w:type="dxa"/>
            <w:shd w:val="clear" w:color="auto" w:fill="auto"/>
          </w:tcPr>
          <w:p w14:paraId="7D48C19A" w14:textId="77777777" w:rsidR="001E5133" w:rsidRDefault="001E5133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ADDE97C" w14:textId="49557D10" w:rsidR="001E5133" w:rsidRPr="00664BF6" w:rsidRDefault="001E5133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711376">
              <w:rPr>
                <w:rFonts w:asciiTheme="majorBidi" w:hAnsiTheme="majorBidi"/>
                <w:sz w:val="30"/>
                <w:szCs w:val="30"/>
                <w:cs/>
              </w:rPr>
              <w:t>22</w:t>
            </w:r>
            <w:r w:rsidRPr="0071137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11376">
              <w:rPr>
                <w:rFonts w:asciiTheme="majorBidi" w:hAnsiTheme="majorBidi"/>
                <w:sz w:val="30"/>
                <w:szCs w:val="30"/>
                <w:cs/>
              </w:rPr>
              <w:t>894</w:t>
            </w:r>
          </w:p>
        </w:tc>
        <w:tc>
          <w:tcPr>
            <w:tcW w:w="270" w:type="dxa"/>
            <w:shd w:val="clear" w:color="auto" w:fill="auto"/>
          </w:tcPr>
          <w:p w14:paraId="2E532160" w14:textId="77777777" w:rsidR="001E5133" w:rsidRPr="00664BF6" w:rsidRDefault="001E5133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EC64978" w14:textId="77777777" w:rsidR="001E5133" w:rsidRDefault="001E5133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63425EF" w14:textId="2A88A36E" w:rsidR="001E5133" w:rsidRPr="00664BF6" w:rsidRDefault="001E5133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28,054</w:t>
            </w:r>
          </w:p>
        </w:tc>
        <w:tc>
          <w:tcPr>
            <w:tcW w:w="270" w:type="dxa"/>
            <w:shd w:val="clear" w:color="auto" w:fill="auto"/>
          </w:tcPr>
          <w:p w14:paraId="59A0154B" w14:textId="77777777" w:rsidR="001E5133" w:rsidRPr="00664BF6" w:rsidRDefault="001E5133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0341E823" w14:textId="77777777" w:rsidR="001E5133" w:rsidRDefault="001E5133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D5DC56B" w14:textId="36FB6532" w:rsidR="001E5133" w:rsidRPr="00664BF6" w:rsidRDefault="001E5133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46,100</w:t>
            </w:r>
          </w:p>
        </w:tc>
        <w:tc>
          <w:tcPr>
            <w:tcW w:w="270" w:type="dxa"/>
            <w:shd w:val="clear" w:color="auto" w:fill="auto"/>
          </w:tcPr>
          <w:p w14:paraId="416B9EA5" w14:textId="77777777" w:rsidR="001E5133" w:rsidRPr="00AE33D1" w:rsidRDefault="001E5133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B3BA041" w14:textId="77777777" w:rsidR="001E5133" w:rsidRDefault="001E5133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8B1F4AF" w14:textId="43CA6B58" w:rsidR="001E5133" w:rsidRPr="00AE33D1" w:rsidRDefault="00F3073A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52,693</w:t>
            </w:r>
          </w:p>
        </w:tc>
      </w:tr>
      <w:tr w:rsidR="001E5133" w:rsidRPr="00AE33D1" w14:paraId="2895606B" w14:textId="77777777" w:rsidTr="00254E5C">
        <w:tc>
          <w:tcPr>
            <w:tcW w:w="3762" w:type="dxa"/>
          </w:tcPr>
          <w:p w14:paraId="6E5895DB" w14:textId="77777777" w:rsidR="00F02FC1" w:rsidRDefault="00F02FC1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1470B00D" w14:textId="064A602F" w:rsidR="001E5133" w:rsidRPr="00664BF6" w:rsidRDefault="001E5133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664BF6">
              <w:rPr>
                <w:rFonts w:ascii="Angsana New" w:eastAsia="MS Mincho" w:hAnsi="Angsana New" w:hint="cs"/>
                <w:sz w:val="30"/>
                <w:szCs w:val="30"/>
                <w:cs/>
              </w:rPr>
              <w:t>ค่าธรรมเนียมบริหารและ</w:t>
            </w:r>
          </w:p>
          <w:p w14:paraId="754CCFD4" w14:textId="421E9EE4" w:rsidR="001E5133" w:rsidRPr="00664BF6" w:rsidRDefault="001E5133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664BF6"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  <w:r w:rsidRPr="00664BF6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  ค่าส่วนแบ่งการตลาด</w:t>
            </w:r>
          </w:p>
        </w:tc>
        <w:tc>
          <w:tcPr>
            <w:tcW w:w="1170" w:type="dxa"/>
            <w:shd w:val="clear" w:color="auto" w:fill="auto"/>
          </w:tcPr>
          <w:p w14:paraId="601C1D21" w14:textId="77777777" w:rsidR="001E5133" w:rsidRDefault="001E5133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3E5FCC" w14:textId="77777777" w:rsidR="00437102" w:rsidRDefault="00437102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/>
                <w:sz w:val="30"/>
                <w:szCs w:val="30"/>
              </w:rPr>
            </w:pPr>
          </w:p>
          <w:p w14:paraId="5FE6206F" w14:textId="57B0FF48" w:rsidR="001E5133" w:rsidRPr="00664BF6" w:rsidRDefault="001E5133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711376">
              <w:rPr>
                <w:rFonts w:asciiTheme="majorBidi" w:hAnsiTheme="majorBidi"/>
                <w:sz w:val="30"/>
                <w:szCs w:val="30"/>
                <w:cs/>
              </w:rPr>
              <w:t>60</w:t>
            </w:r>
            <w:r w:rsidRPr="0071137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11376">
              <w:rPr>
                <w:rFonts w:asciiTheme="majorBidi" w:hAnsiTheme="majorBidi"/>
                <w:sz w:val="30"/>
                <w:szCs w:val="30"/>
                <w:cs/>
              </w:rPr>
              <w:t>714</w:t>
            </w:r>
          </w:p>
        </w:tc>
        <w:tc>
          <w:tcPr>
            <w:tcW w:w="270" w:type="dxa"/>
            <w:shd w:val="clear" w:color="auto" w:fill="auto"/>
          </w:tcPr>
          <w:p w14:paraId="34BB5A1E" w14:textId="77777777" w:rsidR="001E5133" w:rsidRPr="00664BF6" w:rsidRDefault="001E5133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  <w:p w14:paraId="1A77375D" w14:textId="77777777" w:rsidR="001E5133" w:rsidRPr="00664BF6" w:rsidRDefault="001E5133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95AFCB6" w14:textId="77777777" w:rsidR="001E5133" w:rsidRPr="00664BF6" w:rsidRDefault="001E5133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57077E6" w14:textId="77777777" w:rsidR="00437102" w:rsidRDefault="00437102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A93B9FB" w14:textId="49EAEABD" w:rsidR="001E5133" w:rsidRPr="00664BF6" w:rsidRDefault="00437102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437102">
              <w:rPr>
                <w:rFonts w:asciiTheme="majorBidi" w:hAnsiTheme="majorBidi" w:cstheme="majorBidi"/>
                <w:sz w:val="30"/>
                <w:szCs w:val="30"/>
              </w:rPr>
              <w:t>86,115</w:t>
            </w:r>
          </w:p>
        </w:tc>
        <w:tc>
          <w:tcPr>
            <w:tcW w:w="270" w:type="dxa"/>
            <w:shd w:val="clear" w:color="auto" w:fill="auto"/>
          </w:tcPr>
          <w:p w14:paraId="4052D229" w14:textId="77777777" w:rsidR="001E5133" w:rsidRPr="00664BF6" w:rsidRDefault="001E5133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137A7F4F" w14:textId="77777777" w:rsidR="001E5133" w:rsidRDefault="001E5133" w:rsidP="00124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8" w:lineRule="auto"/>
              <w:ind w:left="-108" w:right="6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7135505" w14:textId="77777777" w:rsidR="00437102" w:rsidRDefault="00437102" w:rsidP="00124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8" w:lineRule="auto"/>
              <w:ind w:left="-108" w:right="6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555206" w14:textId="66B489B2" w:rsidR="001E5133" w:rsidRPr="00664BF6" w:rsidRDefault="001E5133" w:rsidP="00124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28" w:lineRule="auto"/>
              <w:ind w:left="-108" w:right="6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3895EF" w14:textId="77777777" w:rsidR="001E5133" w:rsidRPr="00AE33D1" w:rsidRDefault="001E5133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53E27CF" w14:textId="77777777" w:rsidR="001E5133" w:rsidRPr="00664BF6" w:rsidRDefault="001E5133" w:rsidP="00124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1"/>
                <w:tab w:val="left" w:pos="593"/>
              </w:tabs>
              <w:spacing w:line="228" w:lineRule="auto"/>
              <w:ind w:right="-465" w:firstLine="5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1E69A45" w14:textId="77777777" w:rsidR="00437102" w:rsidRDefault="00437102" w:rsidP="00124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1"/>
                <w:tab w:val="left" w:pos="593"/>
                <w:tab w:val="decimal" w:pos="704"/>
              </w:tabs>
              <w:spacing w:line="228" w:lineRule="auto"/>
              <w:ind w:right="-465" w:firstLine="5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DDCBEED" w14:textId="7BB1751B" w:rsidR="001E5133" w:rsidRPr="00437102" w:rsidRDefault="001E5133" w:rsidP="00124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1"/>
                <w:tab w:val="left" w:pos="593"/>
                <w:tab w:val="decimal" w:pos="704"/>
              </w:tabs>
              <w:spacing w:line="228" w:lineRule="auto"/>
              <w:ind w:right="-465" w:firstLine="528"/>
              <w:rPr>
                <w:rFonts w:asciiTheme="majorBidi" w:hAnsiTheme="majorBidi" w:cstheme="majorBidi"/>
                <w:sz w:val="30"/>
                <w:szCs w:val="30"/>
              </w:rPr>
            </w:pPr>
            <w:r w:rsidRPr="00664B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E5133" w:rsidRPr="00AE33D1" w14:paraId="512DA83E" w14:textId="77777777" w:rsidTr="00254E5C">
        <w:tc>
          <w:tcPr>
            <w:tcW w:w="3762" w:type="dxa"/>
          </w:tcPr>
          <w:p w14:paraId="7AD8FB9D" w14:textId="7968FCE9" w:rsidR="001E5133" w:rsidRPr="00664BF6" w:rsidRDefault="001E5133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664BF6">
              <w:rPr>
                <w:rFonts w:ascii="Angsana New" w:eastAsia="MS Mincho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170" w:type="dxa"/>
            <w:shd w:val="clear" w:color="auto" w:fill="auto"/>
          </w:tcPr>
          <w:p w14:paraId="4A709D9B" w14:textId="5387E73A" w:rsidR="001E5133" w:rsidRPr="00664BF6" w:rsidRDefault="001E5133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711376">
              <w:rPr>
                <w:rFonts w:asciiTheme="majorBidi" w:hAnsiTheme="majorBidi"/>
                <w:sz w:val="30"/>
                <w:szCs w:val="30"/>
                <w:cs/>
              </w:rPr>
              <w:t>54</w:t>
            </w:r>
            <w:r w:rsidRPr="0071137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11376">
              <w:rPr>
                <w:rFonts w:asciiTheme="majorBidi" w:hAnsiTheme="majorBidi"/>
                <w:sz w:val="30"/>
                <w:szCs w:val="30"/>
                <w:cs/>
              </w:rPr>
              <w:t>013</w:t>
            </w:r>
          </w:p>
        </w:tc>
        <w:tc>
          <w:tcPr>
            <w:tcW w:w="270" w:type="dxa"/>
            <w:shd w:val="clear" w:color="auto" w:fill="auto"/>
          </w:tcPr>
          <w:p w14:paraId="5D5B1128" w14:textId="77777777" w:rsidR="001E5133" w:rsidRPr="00664BF6" w:rsidRDefault="001E5133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09AE212C" w14:textId="24F618DB" w:rsidR="001E5133" w:rsidRPr="00664BF6" w:rsidRDefault="001E5133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664BF6">
              <w:rPr>
                <w:rFonts w:asciiTheme="majorBidi" w:hAnsiTheme="majorBidi" w:cstheme="majorBidi"/>
                <w:sz w:val="30"/>
                <w:szCs w:val="30"/>
              </w:rPr>
              <w:t>39,299</w:t>
            </w:r>
          </w:p>
        </w:tc>
        <w:tc>
          <w:tcPr>
            <w:tcW w:w="270" w:type="dxa"/>
            <w:shd w:val="clear" w:color="auto" w:fill="auto"/>
          </w:tcPr>
          <w:p w14:paraId="783B4F33" w14:textId="77777777" w:rsidR="001E5133" w:rsidRPr="00664BF6" w:rsidRDefault="001E5133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165A5CE7" w14:textId="68BD2273" w:rsidR="001E5133" w:rsidRPr="00664BF6" w:rsidRDefault="00E66041" w:rsidP="00124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28" w:lineRule="auto"/>
              <w:ind w:left="-108" w:right="6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1E51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3AAC9AF" w14:textId="77777777" w:rsidR="001E5133" w:rsidRPr="00AE33D1" w:rsidRDefault="001E5133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A080827" w14:textId="1B21D312" w:rsidR="001E5133" w:rsidRPr="00AE33D1" w:rsidRDefault="001E5133" w:rsidP="00124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1"/>
                <w:tab w:val="left" w:pos="593"/>
              </w:tabs>
              <w:spacing w:line="228" w:lineRule="auto"/>
              <w:ind w:right="-465" w:firstLine="528"/>
              <w:rPr>
                <w:rFonts w:asciiTheme="majorBidi" w:hAnsiTheme="majorBidi" w:cstheme="majorBidi"/>
                <w:sz w:val="30"/>
                <w:szCs w:val="30"/>
              </w:rPr>
            </w:pPr>
            <w:r w:rsidRPr="00664B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E5133" w:rsidRPr="00AE33D1" w14:paraId="5D7D7DFB" w14:textId="77777777" w:rsidTr="00254E5C">
        <w:tc>
          <w:tcPr>
            <w:tcW w:w="3762" w:type="dxa"/>
          </w:tcPr>
          <w:p w14:paraId="1A5C23EE" w14:textId="77777777" w:rsidR="001E5133" w:rsidRPr="00AE33D1" w:rsidRDefault="001E5133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AE33D1">
              <w:rPr>
                <w:rFonts w:ascii="Angsana New" w:eastAsia="MS Mincho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22BC56B" w14:textId="07E3D4E5" w:rsidR="001E5133" w:rsidRPr="00AE33D1" w:rsidRDefault="001E5133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711376">
              <w:rPr>
                <w:rFonts w:asciiTheme="majorBidi" w:hAnsiTheme="majorBidi"/>
                <w:sz w:val="30"/>
                <w:szCs w:val="30"/>
                <w:cs/>
              </w:rPr>
              <w:t>438</w:t>
            </w:r>
            <w:r w:rsidRPr="0071137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E4E2B">
              <w:rPr>
                <w:rFonts w:asciiTheme="majorBidi" w:hAnsiTheme="majorBidi"/>
                <w:sz w:val="30"/>
                <w:szCs w:val="30"/>
              </w:rPr>
              <w:t>431</w:t>
            </w:r>
          </w:p>
        </w:tc>
        <w:tc>
          <w:tcPr>
            <w:tcW w:w="270" w:type="dxa"/>
            <w:shd w:val="clear" w:color="auto" w:fill="auto"/>
          </w:tcPr>
          <w:p w14:paraId="644155F6" w14:textId="77777777" w:rsidR="001E5133" w:rsidRPr="00AE33D1" w:rsidRDefault="001E5133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98BB222" w14:textId="1C47B894" w:rsidR="001E5133" w:rsidRPr="00AE33D1" w:rsidRDefault="00437102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7102">
              <w:rPr>
                <w:rFonts w:asciiTheme="majorBidi" w:hAnsiTheme="majorBidi" w:cstheme="majorBidi"/>
                <w:sz w:val="30"/>
                <w:szCs w:val="30"/>
              </w:rPr>
              <w:t>446,728</w:t>
            </w:r>
          </w:p>
        </w:tc>
        <w:tc>
          <w:tcPr>
            <w:tcW w:w="270" w:type="dxa"/>
            <w:shd w:val="clear" w:color="auto" w:fill="auto"/>
          </w:tcPr>
          <w:p w14:paraId="3F3DA52F" w14:textId="77777777" w:rsidR="001E5133" w:rsidRPr="00AE33D1" w:rsidRDefault="001E5133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AF6C5F4" w14:textId="2FA3DE91" w:rsidR="001E5133" w:rsidRPr="00AE33D1" w:rsidRDefault="001E5133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1376">
              <w:rPr>
                <w:rFonts w:asciiTheme="majorBidi" w:hAnsiTheme="majorBidi" w:cstheme="majorBidi"/>
                <w:sz w:val="30"/>
                <w:szCs w:val="30"/>
              </w:rPr>
              <w:t>94,0</w:t>
            </w:r>
            <w:r w:rsidR="00AE4E2B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270" w:type="dxa"/>
            <w:shd w:val="clear" w:color="auto" w:fill="auto"/>
          </w:tcPr>
          <w:p w14:paraId="2814FF3A" w14:textId="77777777" w:rsidR="001E5133" w:rsidRPr="00AE33D1" w:rsidRDefault="001E5133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89028E4" w14:textId="29F77A36" w:rsidR="001E5133" w:rsidRPr="00AE33D1" w:rsidRDefault="001E5133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1F6F">
              <w:rPr>
                <w:rFonts w:asciiTheme="majorBidi" w:hAnsiTheme="majorBidi" w:cstheme="majorBidi"/>
                <w:sz w:val="30"/>
                <w:szCs w:val="30"/>
              </w:rPr>
              <w:t>113,5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</w:tr>
      <w:tr w:rsidR="001E5133" w:rsidRPr="00AE33D1" w14:paraId="20E028C6" w14:textId="77777777" w:rsidTr="00254E5C">
        <w:tc>
          <w:tcPr>
            <w:tcW w:w="3762" w:type="dxa"/>
          </w:tcPr>
          <w:p w14:paraId="3256E724" w14:textId="77777777" w:rsidR="001E5133" w:rsidRPr="00AE33D1" w:rsidRDefault="001E5133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347" w:hanging="347"/>
              <w:jc w:val="thaiDistribute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AE33D1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รวมต้นทุนจากการประกอบกิจการโรงแรมและบริการที่เกี่ยวข้องต้นทุนการให้เช่าและการให้บริการอาคารพาณิชยกรรม </w:t>
            </w:r>
            <w:r w:rsidRPr="00AE33D1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ต้นทุนค่าบริหารงาน</w:t>
            </w:r>
            <w:r w:rsidRPr="00AE33D1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 ต้นทุนในการจัดจำหน่าย และค่าใช้จ่ายในการบริหาร 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9CC569E" w14:textId="77777777" w:rsidR="001E5133" w:rsidRDefault="001E5133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  <w:p w14:paraId="6A1069CE" w14:textId="77777777" w:rsidR="001E5133" w:rsidRDefault="001E5133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  <w:p w14:paraId="35638921" w14:textId="77777777" w:rsidR="001E5133" w:rsidRDefault="001E5133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  <w:p w14:paraId="319857A1" w14:textId="77777777" w:rsidR="001E5133" w:rsidRDefault="001E5133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  <w:p w14:paraId="2E0A2B33" w14:textId="2D010B5F" w:rsidR="001E5133" w:rsidRPr="00711376" w:rsidRDefault="001E5133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5,945,796</w:t>
            </w:r>
          </w:p>
        </w:tc>
        <w:tc>
          <w:tcPr>
            <w:tcW w:w="270" w:type="dxa"/>
            <w:shd w:val="clear" w:color="auto" w:fill="auto"/>
          </w:tcPr>
          <w:p w14:paraId="57280EFB" w14:textId="77777777" w:rsidR="001E5133" w:rsidRPr="00AE33D1" w:rsidRDefault="001E5133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65279EEC" w14:textId="77777777" w:rsidR="001E5133" w:rsidRPr="00C1706D" w:rsidRDefault="001E5133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eastAsia="ja-JP"/>
              </w:rPr>
            </w:pPr>
          </w:p>
          <w:p w14:paraId="3C08A511" w14:textId="77777777" w:rsidR="001E5133" w:rsidRPr="00AE33D1" w:rsidRDefault="001E5133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  <w:p w14:paraId="32B15525" w14:textId="77777777" w:rsidR="001E5133" w:rsidRPr="00AE33D1" w:rsidRDefault="001E5133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  <w:p w14:paraId="581C295B" w14:textId="77777777" w:rsidR="001E5133" w:rsidRPr="00AE33D1" w:rsidRDefault="001E5133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  <w:p w14:paraId="36D389A7" w14:textId="550B800C" w:rsidR="001E5133" w:rsidRPr="00AE33D1" w:rsidRDefault="004544B6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t>6</w:t>
            </w:r>
            <w:r w:rsidR="001E5133" w:rsidRPr="00AE33D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t>,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t>533</w:t>
            </w:r>
            <w:r w:rsidR="001E5133" w:rsidRPr="00AE33D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t>,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t>794</w:t>
            </w:r>
          </w:p>
        </w:tc>
        <w:tc>
          <w:tcPr>
            <w:tcW w:w="270" w:type="dxa"/>
            <w:shd w:val="clear" w:color="auto" w:fill="auto"/>
          </w:tcPr>
          <w:p w14:paraId="6C5496AB" w14:textId="77777777" w:rsidR="001E5133" w:rsidRPr="00AE33D1" w:rsidRDefault="001E5133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685F85D0" w14:textId="77777777" w:rsidR="001E5133" w:rsidRDefault="001E5133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  <w:p w14:paraId="36CED62B" w14:textId="77777777" w:rsidR="001E5133" w:rsidRDefault="001E5133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  <w:p w14:paraId="3237019B" w14:textId="77777777" w:rsidR="001E5133" w:rsidRDefault="001E5133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  <w:p w14:paraId="160A9EE8" w14:textId="77777777" w:rsidR="001E5133" w:rsidRDefault="001E5133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  <w:p w14:paraId="04251782" w14:textId="1B82BF49" w:rsidR="001E5133" w:rsidRPr="00AE33D1" w:rsidRDefault="001E5133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t>1,166,65</w:t>
            </w:r>
            <w:r w:rsidR="00AE4E2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1E039398" w14:textId="77777777" w:rsidR="001E5133" w:rsidRPr="00AE33D1" w:rsidRDefault="001E5133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41D38DBD" w14:textId="77777777" w:rsidR="001E5133" w:rsidRPr="00AE33D1" w:rsidRDefault="001E5133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  <w:p w14:paraId="6BF17575" w14:textId="77777777" w:rsidR="001E5133" w:rsidRPr="00AE33D1" w:rsidRDefault="001E5133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  <w:p w14:paraId="2933F5A1" w14:textId="77777777" w:rsidR="001E5133" w:rsidRPr="00AE33D1" w:rsidRDefault="001E5133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28" w:lineRule="auto"/>
              <w:ind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  <w:p w14:paraId="4962D929" w14:textId="77777777" w:rsidR="001E5133" w:rsidRPr="00AE33D1" w:rsidRDefault="001E5133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  <w:p w14:paraId="0A41FEFF" w14:textId="7BAC973F" w:rsidR="001E5133" w:rsidRPr="00AE33D1" w:rsidRDefault="001E5133" w:rsidP="00E66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28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33D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t>1,07</w:t>
            </w:r>
            <w:r w:rsidR="004544B6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t>4</w:t>
            </w:r>
            <w:r w:rsidRPr="00AE33D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t>,</w:t>
            </w:r>
            <w:r w:rsidR="004544B6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t>921</w:t>
            </w:r>
          </w:p>
        </w:tc>
      </w:tr>
    </w:tbl>
    <w:p w14:paraId="1BC6B3D1" w14:textId="30ED2893" w:rsidR="00D91E1F" w:rsidRDefault="00D91E1F" w:rsidP="00D91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/>
        <w:jc w:val="both"/>
        <w:rPr>
          <w:rFonts w:ascii="Angsana New" w:hAnsi="Angsana New"/>
          <w:b/>
          <w:bCs/>
          <w:sz w:val="30"/>
          <w:szCs w:val="30"/>
        </w:rPr>
      </w:pPr>
    </w:p>
    <w:p w14:paraId="153A6C77" w14:textId="64788B35" w:rsidR="00D91E1F" w:rsidRPr="00FF26D5" w:rsidRDefault="000D3109" w:rsidP="007113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F26D5">
        <w:rPr>
          <w:rFonts w:asciiTheme="majorBidi" w:hAnsiTheme="majorBidi" w:cstheme="majorBidi"/>
          <w:sz w:val="30"/>
          <w:szCs w:val="30"/>
          <w:cs/>
        </w:rPr>
        <w:t xml:space="preserve">ในระหว่างปี </w:t>
      </w:r>
      <w:r w:rsidRPr="00FF26D5">
        <w:rPr>
          <w:rFonts w:asciiTheme="majorBidi" w:hAnsiTheme="majorBidi" w:cstheme="majorBidi"/>
          <w:sz w:val="30"/>
          <w:szCs w:val="30"/>
        </w:rPr>
        <w:t xml:space="preserve">2564 </w:t>
      </w:r>
      <w:r w:rsidRPr="00FF26D5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กลุ่มบริษัทและบริษัทจ่าย</w:t>
      </w:r>
      <w:r w:rsidRPr="00FF26D5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Pr="00FF26D5">
        <w:rPr>
          <w:rFonts w:asciiTheme="majorBidi" w:hAnsiTheme="majorBidi" w:cstheme="majorBidi"/>
          <w:sz w:val="30"/>
          <w:szCs w:val="30"/>
          <w:cs/>
        </w:rPr>
        <w:t>สมทบกองทุนสำรองเลี้ยงชีพสำหรับพนักงานของกลุ่มบริษัท</w:t>
      </w:r>
      <w:r w:rsidRPr="00FF26D5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FF26D5">
        <w:rPr>
          <w:rFonts w:asciiTheme="majorBidi" w:hAnsiTheme="majorBidi" w:cstheme="majorBidi"/>
          <w:sz w:val="30"/>
          <w:szCs w:val="30"/>
          <w:cs/>
        </w:rPr>
        <w:t xml:space="preserve">บริษัทเป็นจำนวน </w:t>
      </w:r>
      <w:r w:rsidR="00711376" w:rsidRPr="00FF26D5">
        <w:rPr>
          <w:rFonts w:asciiTheme="majorBidi" w:hAnsiTheme="majorBidi" w:cstheme="majorBidi"/>
          <w:sz w:val="30"/>
          <w:szCs w:val="30"/>
        </w:rPr>
        <w:t>34.24</w:t>
      </w:r>
      <w:r w:rsidRPr="00FF26D5">
        <w:rPr>
          <w:rFonts w:asciiTheme="majorBidi" w:hAnsiTheme="majorBidi" w:cstheme="majorBidi"/>
          <w:sz w:val="30"/>
          <w:szCs w:val="30"/>
        </w:rPr>
        <w:t xml:space="preserve"> </w:t>
      </w:r>
      <w:r w:rsidRPr="00FF26D5">
        <w:rPr>
          <w:rFonts w:asciiTheme="majorBidi" w:hAnsiTheme="majorBidi" w:cstheme="majorBidi"/>
          <w:sz w:val="30"/>
          <w:szCs w:val="30"/>
          <w:cs/>
        </w:rPr>
        <w:t xml:space="preserve">ล้านบาทและ </w:t>
      </w:r>
      <w:r w:rsidR="00711376" w:rsidRPr="00FF26D5">
        <w:rPr>
          <w:rFonts w:asciiTheme="majorBidi" w:hAnsiTheme="majorBidi" w:cstheme="majorBidi"/>
          <w:sz w:val="30"/>
          <w:szCs w:val="30"/>
        </w:rPr>
        <w:t xml:space="preserve">21.96 </w:t>
      </w:r>
      <w:r w:rsidRPr="00FF26D5">
        <w:rPr>
          <w:rFonts w:asciiTheme="majorBidi" w:hAnsiTheme="majorBidi" w:cstheme="majorBidi"/>
          <w:sz w:val="30"/>
          <w:szCs w:val="30"/>
          <w:cs/>
        </w:rPr>
        <w:t xml:space="preserve">ล้านบาท ตามลำดับ </w:t>
      </w:r>
      <w:r w:rsidRPr="00FF26D5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FF26D5">
        <w:rPr>
          <w:rFonts w:asciiTheme="majorBidi" w:hAnsiTheme="majorBidi" w:cstheme="majorBidi"/>
          <w:i/>
          <w:iCs/>
          <w:sz w:val="30"/>
          <w:szCs w:val="30"/>
        </w:rPr>
        <w:t xml:space="preserve">2563: </w:t>
      </w:r>
      <w:r w:rsidRPr="00FF26D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จำนวน </w:t>
      </w:r>
      <w:r w:rsidR="00736EFA">
        <w:rPr>
          <w:rFonts w:asciiTheme="majorBidi" w:hAnsiTheme="majorBidi" w:cstheme="majorBidi"/>
          <w:i/>
          <w:iCs/>
          <w:sz w:val="30"/>
          <w:szCs w:val="30"/>
        </w:rPr>
        <w:t>43.64</w:t>
      </w:r>
      <w:r w:rsidRPr="00FF26D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F26D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ล้านบาทและ </w:t>
      </w:r>
      <w:r w:rsidR="00736EFA">
        <w:rPr>
          <w:rFonts w:asciiTheme="majorBidi" w:hAnsiTheme="majorBidi" w:cstheme="majorBidi"/>
          <w:i/>
          <w:iCs/>
          <w:sz w:val="30"/>
          <w:szCs w:val="30"/>
        </w:rPr>
        <w:t>20.45</w:t>
      </w:r>
      <w:r w:rsidRPr="00FF26D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F26D5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ตามลำดับ)</w:t>
      </w:r>
      <w:r w:rsidRPr="00FF26D5">
        <w:rPr>
          <w:rFonts w:asciiTheme="majorBidi" w:hAnsiTheme="majorBidi" w:cstheme="majorBidi"/>
          <w:sz w:val="30"/>
          <w:szCs w:val="30"/>
          <w:cs/>
        </w:rPr>
        <w:t xml:space="preserve"> ซึ่งแสดง</w:t>
      </w:r>
      <w:r w:rsidRPr="00FF26D5">
        <w:rPr>
          <w:rFonts w:asciiTheme="majorBidi" w:hAnsiTheme="majorBidi" w:cstheme="majorBidi" w:hint="cs"/>
          <w:sz w:val="30"/>
          <w:szCs w:val="30"/>
          <w:cs/>
        </w:rPr>
        <w:t>เป็นส่วนหนึ่งของ</w:t>
      </w:r>
      <w:r w:rsidRPr="00FF26D5">
        <w:rPr>
          <w:rFonts w:asciiTheme="majorBidi" w:hAnsiTheme="majorBidi" w:cstheme="majorBidi"/>
          <w:sz w:val="30"/>
          <w:szCs w:val="30"/>
          <w:cs/>
        </w:rPr>
        <w:t>ค่าใช้จ่ายผลประโยชน์ของพนักงาน</w:t>
      </w:r>
    </w:p>
    <w:p w14:paraId="4FC2E7DB" w14:textId="77777777" w:rsidR="00C1706D" w:rsidRDefault="00C1706D" w:rsidP="00D91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/>
        <w:jc w:val="both"/>
        <w:rPr>
          <w:rFonts w:ascii="Angsana New" w:hAnsi="Angsana New"/>
          <w:b/>
          <w:bCs/>
          <w:sz w:val="30"/>
          <w:szCs w:val="30"/>
          <w:cs/>
        </w:rPr>
      </w:pPr>
    </w:p>
    <w:p w14:paraId="18976946" w14:textId="1058050E" w:rsidR="00CF0C42" w:rsidRPr="00AE33D1" w:rsidRDefault="00CF0C42" w:rsidP="009572FC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</w:rPr>
      </w:pPr>
      <w:r w:rsidRPr="00AE33D1">
        <w:rPr>
          <w:rFonts w:ascii="Angsana New" w:hAnsi="Angsana New" w:hint="cs"/>
          <w:b/>
          <w:bCs/>
          <w:sz w:val="30"/>
          <w:szCs w:val="30"/>
          <w:cs/>
        </w:rPr>
        <w:t>ต้นทุนทางการเงิน</w:t>
      </w:r>
    </w:p>
    <w:p w14:paraId="4B51EA47" w14:textId="20958D92" w:rsidR="00CF0C42" w:rsidRPr="00AE33D1" w:rsidRDefault="00CF0C42" w:rsidP="00CF0C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70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72"/>
        <w:gridCol w:w="810"/>
        <w:gridCol w:w="1170"/>
        <w:gridCol w:w="270"/>
        <w:gridCol w:w="1170"/>
        <w:gridCol w:w="270"/>
        <w:gridCol w:w="1080"/>
        <w:gridCol w:w="270"/>
        <w:gridCol w:w="990"/>
      </w:tblGrid>
      <w:tr w:rsidR="00CF0C42" w:rsidRPr="00AE33D1" w14:paraId="440657C3" w14:textId="77777777" w:rsidTr="002236BB">
        <w:trPr>
          <w:tblHeader/>
        </w:trPr>
        <w:tc>
          <w:tcPr>
            <w:tcW w:w="3672" w:type="dxa"/>
          </w:tcPr>
          <w:p w14:paraId="5D6F2421" w14:textId="77777777" w:rsidR="00CF0C42" w:rsidRPr="00AE33D1" w:rsidRDefault="00CF0C42" w:rsidP="002236BB">
            <w:pPr>
              <w:tabs>
                <w:tab w:val="left" w:pos="540"/>
              </w:tabs>
              <w:spacing w:line="168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0BC9F2B6" w14:textId="77777777" w:rsidR="00CF0C42" w:rsidRPr="00AE33D1" w:rsidRDefault="00CF0C42" w:rsidP="00223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ind w:left="-108"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5D70F919" w14:textId="77777777" w:rsidR="00CF0C42" w:rsidRPr="00AE33D1" w:rsidRDefault="00CF0C42" w:rsidP="002236BB">
            <w:pPr>
              <w:tabs>
                <w:tab w:val="left" w:pos="540"/>
              </w:tabs>
              <w:spacing w:line="168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AE33D1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2110AC6" w14:textId="77777777" w:rsidR="00CF0C42" w:rsidRPr="00AE33D1" w:rsidRDefault="00CF0C42" w:rsidP="002236BB">
            <w:pPr>
              <w:spacing w:line="168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72D72DD6" w14:textId="77777777" w:rsidR="00CF0C42" w:rsidRPr="00AE33D1" w:rsidRDefault="00CF0C42" w:rsidP="002236BB">
            <w:pPr>
              <w:tabs>
                <w:tab w:val="left" w:pos="540"/>
              </w:tabs>
              <w:spacing w:line="168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2582E" w:rsidRPr="00AE33D1" w14:paraId="48FBA8FF" w14:textId="77777777" w:rsidTr="002236BB">
        <w:trPr>
          <w:tblHeader/>
        </w:trPr>
        <w:tc>
          <w:tcPr>
            <w:tcW w:w="3672" w:type="dxa"/>
          </w:tcPr>
          <w:p w14:paraId="4261B8C5" w14:textId="77777777" w:rsidR="0092582E" w:rsidRPr="00AE33D1" w:rsidRDefault="0092582E" w:rsidP="0092582E">
            <w:pPr>
              <w:tabs>
                <w:tab w:val="left" w:pos="540"/>
              </w:tabs>
              <w:spacing w:line="168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9FA2ABE" w14:textId="457D8B74" w:rsidR="0092582E" w:rsidRPr="00AE33D1" w:rsidRDefault="0092582E" w:rsidP="00925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ind w:left="-108" w:right="-90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  <w:r w:rsidRPr="00AE33D1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</w:tcPr>
          <w:p w14:paraId="4D46984F" w14:textId="29CC1842" w:rsidR="0092582E" w:rsidRPr="00AE33D1" w:rsidRDefault="0092582E" w:rsidP="00925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270" w:type="dxa"/>
          </w:tcPr>
          <w:p w14:paraId="284DEE03" w14:textId="77777777" w:rsidR="0092582E" w:rsidRPr="00AE33D1" w:rsidRDefault="0092582E" w:rsidP="00925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0B09E5D" w14:textId="5EB5A5AD" w:rsidR="0092582E" w:rsidRPr="00AE33D1" w:rsidRDefault="0092582E" w:rsidP="00925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70" w:type="dxa"/>
          </w:tcPr>
          <w:p w14:paraId="22B8353F" w14:textId="77777777" w:rsidR="0092582E" w:rsidRPr="00AE33D1" w:rsidRDefault="0092582E" w:rsidP="0092582E">
            <w:pPr>
              <w:spacing w:line="168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FDF751A" w14:textId="7BADA5CB" w:rsidR="0092582E" w:rsidRPr="00AE33D1" w:rsidRDefault="0092582E" w:rsidP="00925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270" w:type="dxa"/>
          </w:tcPr>
          <w:p w14:paraId="0A9C174D" w14:textId="77777777" w:rsidR="0092582E" w:rsidRPr="00AE33D1" w:rsidRDefault="0092582E" w:rsidP="00925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2136A8EF" w14:textId="66FF6B6F" w:rsidR="0092582E" w:rsidRPr="00AE33D1" w:rsidRDefault="0092582E" w:rsidP="00925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2563</w:t>
            </w:r>
          </w:p>
        </w:tc>
      </w:tr>
      <w:tr w:rsidR="0092582E" w:rsidRPr="00AE33D1" w14:paraId="7AEB7492" w14:textId="77777777" w:rsidTr="002236BB">
        <w:trPr>
          <w:tblHeader/>
        </w:trPr>
        <w:tc>
          <w:tcPr>
            <w:tcW w:w="3672" w:type="dxa"/>
          </w:tcPr>
          <w:p w14:paraId="45672718" w14:textId="77777777" w:rsidR="0092582E" w:rsidRPr="00AE33D1" w:rsidRDefault="0092582E" w:rsidP="0092582E">
            <w:pPr>
              <w:tabs>
                <w:tab w:val="left" w:pos="540"/>
              </w:tabs>
              <w:spacing w:line="168" w:lineRule="auto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21539C96" w14:textId="77777777" w:rsidR="0092582E" w:rsidRPr="00AE33D1" w:rsidRDefault="0092582E" w:rsidP="00925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ind w:left="-108" w:right="-90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1FAAEA4E" w14:textId="77777777" w:rsidR="0092582E" w:rsidRPr="00AE33D1" w:rsidRDefault="0092582E" w:rsidP="00925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</w:pPr>
            <w:r w:rsidRPr="00AE33D1"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AE33D1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AE33D1">
              <w:rPr>
                <w:rFonts w:ascii="Angsana New" w:eastAsia="MS Mincho" w:hAnsi="Angsana New"/>
                <w:i/>
                <w:iCs/>
                <w:sz w:val="30"/>
                <w:szCs w:val="30"/>
                <w:cs/>
                <w:lang w:val="en-GB"/>
              </w:rPr>
              <w:t>บาท</w:t>
            </w:r>
            <w:r w:rsidRPr="00AE33D1"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92582E" w:rsidRPr="00AE33D1" w14:paraId="1F34E129" w14:textId="77777777" w:rsidTr="002236BB">
        <w:tc>
          <w:tcPr>
            <w:tcW w:w="3672" w:type="dxa"/>
          </w:tcPr>
          <w:p w14:paraId="35E3F4C2" w14:textId="346572C4" w:rsidR="0092582E" w:rsidRPr="00AE33D1" w:rsidRDefault="0092582E" w:rsidP="00925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AE33D1">
              <w:rPr>
                <w:rFonts w:ascii="Angsana New" w:eastAsia="MS Mincho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810" w:type="dxa"/>
          </w:tcPr>
          <w:p w14:paraId="053189BA" w14:textId="5BB57521" w:rsidR="0092582E" w:rsidRPr="00AE33D1" w:rsidRDefault="0092582E" w:rsidP="00925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6" w:right="-9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7D507A" w14:textId="2C12ABC0" w:rsidR="0092582E" w:rsidRPr="00AE33D1" w:rsidRDefault="0092582E" w:rsidP="00925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28" w:lineRule="auto"/>
              <w:ind w:left="-108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A02A7">
              <w:rPr>
                <w:rFonts w:asciiTheme="majorBidi" w:hAnsiTheme="majorBidi" w:cstheme="majorBidi"/>
                <w:sz w:val="30"/>
                <w:szCs w:val="30"/>
              </w:rPr>
              <w:t xml:space="preserve"> 1,056,800 </w:t>
            </w:r>
          </w:p>
        </w:tc>
        <w:tc>
          <w:tcPr>
            <w:tcW w:w="270" w:type="dxa"/>
          </w:tcPr>
          <w:p w14:paraId="5A854318" w14:textId="77777777" w:rsidR="0092582E" w:rsidRPr="00AE33D1" w:rsidRDefault="0092582E" w:rsidP="00925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ind w:left="-108" w:right="-86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170" w:type="dxa"/>
          </w:tcPr>
          <w:p w14:paraId="456BC357" w14:textId="29DD2590" w:rsidR="0092582E" w:rsidRPr="00F64E4D" w:rsidRDefault="0092582E" w:rsidP="00925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ind w:left="-108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</w:rPr>
              <w:t>954,572</w:t>
            </w:r>
          </w:p>
        </w:tc>
        <w:tc>
          <w:tcPr>
            <w:tcW w:w="270" w:type="dxa"/>
          </w:tcPr>
          <w:p w14:paraId="5231AF5B" w14:textId="77777777" w:rsidR="0092582E" w:rsidRPr="00AE33D1" w:rsidRDefault="0092582E" w:rsidP="00925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</w:tcPr>
          <w:p w14:paraId="57210C3A" w14:textId="792D72E1" w:rsidR="0092582E" w:rsidRPr="00AE33D1" w:rsidRDefault="0092582E" w:rsidP="00925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28" w:lineRule="auto"/>
              <w:ind w:left="-108" w:right="-556" w:firstLine="8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A02A7">
              <w:rPr>
                <w:rFonts w:asciiTheme="majorBidi" w:hAnsiTheme="majorBidi" w:cstheme="majorBidi"/>
                <w:sz w:val="30"/>
                <w:szCs w:val="30"/>
              </w:rPr>
              <w:t xml:space="preserve"> 1,223,09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EA02A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29DEE291" w14:textId="77777777" w:rsidR="0092582E" w:rsidRPr="00AE33D1" w:rsidRDefault="0092582E" w:rsidP="00925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28" w:lineRule="auto"/>
              <w:ind w:right="-81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990" w:type="dxa"/>
          </w:tcPr>
          <w:p w14:paraId="66A691D1" w14:textId="6EB1E0EF" w:rsidR="0092582E" w:rsidRPr="00AE33D1" w:rsidRDefault="0092582E" w:rsidP="00925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28" w:lineRule="auto"/>
              <w:ind w:left="-108" w:right="-556" w:firstLine="8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</w:rPr>
              <w:t>1,101,851</w:t>
            </w:r>
          </w:p>
        </w:tc>
      </w:tr>
      <w:tr w:rsidR="0092582E" w:rsidRPr="00AE33D1" w14:paraId="49E92FEA" w14:textId="77777777" w:rsidTr="002236BB">
        <w:tc>
          <w:tcPr>
            <w:tcW w:w="3672" w:type="dxa"/>
          </w:tcPr>
          <w:p w14:paraId="4AAE9A64" w14:textId="7BD7D6BB" w:rsidR="0092582E" w:rsidRPr="00AE33D1" w:rsidRDefault="0092582E" w:rsidP="00925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bookmarkStart w:id="34" w:name="_Hlk57035316"/>
            <w:r w:rsidRPr="00AE33D1">
              <w:rPr>
                <w:rFonts w:ascii="Angsana New" w:eastAsia="MS Mincho" w:hAnsi="Angsana New" w:hint="cs"/>
                <w:sz w:val="30"/>
                <w:szCs w:val="30"/>
                <w:cs/>
              </w:rPr>
              <w:t>ดอกเบี้ยจ่ายตามหนี้สินสัญญาเช่า</w:t>
            </w:r>
            <w:bookmarkEnd w:id="34"/>
          </w:p>
        </w:tc>
        <w:tc>
          <w:tcPr>
            <w:tcW w:w="810" w:type="dxa"/>
          </w:tcPr>
          <w:p w14:paraId="2765C685" w14:textId="1CE76D96" w:rsidR="0092582E" w:rsidRPr="00AE33D1" w:rsidRDefault="0092582E" w:rsidP="00925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6" w:right="-9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i/>
                <w:iCs/>
                <w:sz w:val="30"/>
                <w:szCs w:val="30"/>
              </w:rPr>
              <w:t>12</w:t>
            </w:r>
          </w:p>
        </w:tc>
        <w:tc>
          <w:tcPr>
            <w:tcW w:w="1170" w:type="dxa"/>
          </w:tcPr>
          <w:p w14:paraId="067DAE24" w14:textId="6353BD3D" w:rsidR="0092582E" w:rsidRPr="00AE33D1" w:rsidRDefault="0092582E" w:rsidP="00925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28" w:lineRule="auto"/>
              <w:ind w:left="-108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A02A7">
              <w:rPr>
                <w:rFonts w:asciiTheme="majorBidi" w:hAnsiTheme="majorBidi" w:cstheme="majorBidi"/>
                <w:sz w:val="30"/>
                <w:szCs w:val="30"/>
              </w:rPr>
              <w:t xml:space="preserve"> 77,402 </w:t>
            </w:r>
          </w:p>
        </w:tc>
        <w:tc>
          <w:tcPr>
            <w:tcW w:w="270" w:type="dxa"/>
          </w:tcPr>
          <w:p w14:paraId="1E8E5C0B" w14:textId="77777777" w:rsidR="0092582E" w:rsidRPr="00AE33D1" w:rsidRDefault="0092582E" w:rsidP="00925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ind w:left="-108" w:right="-8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66DD7FA" w14:textId="4EB3C5AB" w:rsidR="0092582E" w:rsidRPr="00F64E4D" w:rsidRDefault="0092582E" w:rsidP="00925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ind w:left="-108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</w:rPr>
              <w:t>77,393</w:t>
            </w:r>
          </w:p>
        </w:tc>
        <w:tc>
          <w:tcPr>
            <w:tcW w:w="270" w:type="dxa"/>
          </w:tcPr>
          <w:p w14:paraId="4F0384AF" w14:textId="77777777" w:rsidR="0092582E" w:rsidRPr="00AE33D1" w:rsidRDefault="0092582E" w:rsidP="00925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50618DF" w14:textId="0CF799CC" w:rsidR="0092582E" w:rsidRPr="00AE33D1" w:rsidRDefault="0092582E" w:rsidP="00925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28" w:lineRule="auto"/>
              <w:ind w:left="-108" w:right="-556" w:firstLine="8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A02A7">
              <w:rPr>
                <w:rFonts w:asciiTheme="majorBidi" w:hAnsiTheme="majorBidi" w:cstheme="majorBidi"/>
                <w:sz w:val="30"/>
                <w:szCs w:val="30"/>
              </w:rPr>
              <w:t xml:space="preserve"> 2,217</w:t>
            </w:r>
          </w:p>
        </w:tc>
        <w:tc>
          <w:tcPr>
            <w:tcW w:w="270" w:type="dxa"/>
          </w:tcPr>
          <w:p w14:paraId="65F5010B" w14:textId="77777777" w:rsidR="0092582E" w:rsidRPr="00AE33D1" w:rsidRDefault="0092582E" w:rsidP="00925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28" w:lineRule="auto"/>
              <w:ind w:left="-108" w:right="-81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033601A1" w14:textId="158E1A17" w:rsidR="0092582E" w:rsidRPr="00AE33D1" w:rsidRDefault="0092582E" w:rsidP="00925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28" w:lineRule="auto"/>
              <w:ind w:left="-108" w:right="-556" w:hanging="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</w:rPr>
              <w:t>3,999</w:t>
            </w:r>
          </w:p>
        </w:tc>
      </w:tr>
      <w:tr w:rsidR="0092582E" w:rsidRPr="00AE33D1" w14:paraId="200F1428" w14:textId="77777777" w:rsidTr="002236BB">
        <w:tc>
          <w:tcPr>
            <w:tcW w:w="3672" w:type="dxa"/>
          </w:tcPr>
          <w:p w14:paraId="597670BB" w14:textId="5BDCCF6F" w:rsidR="0092582E" w:rsidRPr="00AE33D1" w:rsidRDefault="0092582E" w:rsidP="00925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F64E4D">
              <w:rPr>
                <w:rFonts w:ascii="Angsana New" w:eastAsia="MS Mincho" w:hAnsi="Angsana New" w:hint="cs"/>
                <w:sz w:val="30"/>
                <w:szCs w:val="30"/>
                <w:cs/>
              </w:rPr>
              <w:t>ค่าตัดจำหน่ายต้นทุนทางการเงินรอตัดบัญชี</w:t>
            </w:r>
          </w:p>
        </w:tc>
        <w:tc>
          <w:tcPr>
            <w:tcW w:w="810" w:type="dxa"/>
          </w:tcPr>
          <w:p w14:paraId="2FCF9B9D" w14:textId="77777777" w:rsidR="0092582E" w:rsidRPr="00AE33D1" w:rsidRDefault="0092582E" w:rsidP="00925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6" w:right="-9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919C2B" w14:textId="1E8FBADC" w:rsidR="0092582E" w:rsidRPr="00AE33D1" w:rsidRDefault="0092582E" w:rsidP="00925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28" w:lineRule="auto"/>
              <w:ind w:left="-108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A02A7">
              <w:rPr>
                <w:rFonts w:asciiTheme="majorBidi" w:hAnsiTheme="majorBidi" w:cstheme="majorBidi"/>
                <w:sz w:val="30"/>
                <w:szCs w:val="30"/>
              </w:rPr>
              <w:t xml:space="preserve"> 38,308 </w:t>
            </w:r>
          </w:p>
        </w:tc>
        <w:tc>
          <w:tcPr>
            <w:tcW w:w="270" w:type="dxa"/>
          </w:tcPr>
          <w:p w14:paraId="4F20F80F" w14:textId="77777777" w:rsidR="0092582E" w:rsidRPr="00AE33D1" w:rsidRDefault="0092582E" w:rsidP="00925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ind w:left="-108" w:right="-8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ED93A81" w14:textId="303EE86F" w:rsidR="0092582E" w:rsidRPr="00F64E4D" w:rsidRDefault="0092582E" w:rsidP="00925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ind w:left="-108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64E4D">
              <w:rPr>
                <w:rFonts w:asciiTheme="majorBidi" w:hAnsiTheme="majorBidi" w:cstheme="majorBidi"/>
                <w:sz w:val="30"/>
                <w:szCs w:val="30"/>
              </w:rPr>
              <w:t>61,919</w:t>
            </w:r>
          </w:p>
        </w:tc>
        <w:tc>
          <w:tcPr>
            <w:tcW w:w="270" w:type="dxa"/>
          </w:tcPr>
          <w:p w14:paraId="2EA645A6" w14:textId="77777777" w:rsidR="0092582E" w:rsidRPr="00AE33D1" w:rsidRDefault="0092582E" w:rsidP="00925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BCAC287" w14:textId="0410A0DB" w:rsidR="0092582E" w:rsidRPr="00AE33D1" w:rsidRDefault="0092582E" w:rsidP="00925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28" w:lineRule="auto"/>
              <w:ind w:left="-108" w:right="-556" w:firstLine="8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A02A7">
              <w:rPr>
                <w:rFonts w:asciiTheme="majorBidi" w:hAnsiTheme="majorBidi" w:cstheme="majorBidi"/>
                <w:sz w:val="30"/>
                <w:szCs w:val="30"/>
              </w:rPr>
              <w:t xml:space="preserve"> 38,308</w:t>
            </w:r>
          </w:p>
        </w:tc>
        <w:tc>
          <w:tcPr>
            <w:tcW w:w="270" w:type="dxa"/>
          </w:tcPr>
          <w:p w14:paraId="6C958AFC" w14:textId="77777777" w:rsidR="0092582E" w:rsidRPr="00AE33D1" w:rsidRDefault="0092582E" w:rsidP="00925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28" w:lineRule="auto"/>
              <w:ind w:left="-108" w:right="-81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4001CC80" w14:textId="1343A16C" w:rsidR="0092582E" w:rsidRPr="00AE33D1" w:rsidRDefault="0092582E" w:rsidP="00925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28" w:lineRule="auto"/>
              <w:ind w:left="-108" w:right="-556" w:hanging="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64E4D">
              <w:rPr>
                <w:rFonts w:asciiTheme="majorBidi" w:hAnsiTheme="majorBidi" w:cstheme="majorBidi"/>
                <w:sz w:val="30"/>
                <w:szCs w:val="30"/>
              </w:rPr>
              <w:t>61,919</w:t>
            </w:r>
          </w:p>
        </w:tc>
      </w:tr>
      <w:tr w:rsidR="0092582E" w:rsidRPr="00AE33D1" w14:paraId="43A4625D" w14:textId="77777777" w:rsidTr="002236BB">
        <w:tc>
          <w:tcPr>
            <w:tcW w:w="3672" w:type="dxa"/>
          </w:tcPr>
          <w:p w14:paraId="11E00738" w14:textId="42A0443C" w:rsidR="0092582E" w:rsidRPr="00AE33D1" w:rsidRDefault="0092582E" w:rsidP="00925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ind w:left="230" w:hanging="230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AE33D1">
              <w:rPr>
                <w:rFonts w:ascii="Angsana New" w:eastAsia="MS Mincho" w:hAnsi="Angsana New" w:hint="cs"/>
                <w:sz w:val="30"/>
                <w:szCs w:val="30"/>
                <w:cs/>
              </w:rPr>
              <w:t>การป้องกันความเสี่ยงส่วนที่ไม่มีประสิทธิผลรับรู้ในกำไรหรือขาดทุน</w:t>
            </w:r>
          </w:p>
        </w:tc>
        <w:tc>
          <w:tcPr>
            <w:tcW w:w="810" w:type="dxa"/>
          </w:tcPr>
          <w:p w14:paraId="5A81A657" w14:textId="77777777" w:rsidR="0092582E" w:rsidRPr="00AE33D1" w:rsidRDefault="0092582E" w:rsidP="00925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6" w:right="-9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66327F" w14:textId="77777777" w:rsidR="0092582E" w:rsidRDefault="0092582E" w:rsidP="00925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28" w:lineRule="auto"/>
              <w:ind w:left="-108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AD73DE2" w14:textId="10AC3364" w:rsidR="0092582E" w:rsidRPr="00AE33D1" w:rsidRDefault="0092582E" w:rsidP="00925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28" w:lineRule="auto"/>
              <w:ind w:left="-108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A02A7">
              <w:rPr>
                <w:rFonts w:asciiTheme="majorBidi" w:hAnsiTheme="majorBidi" w:cstheme="majorBidi"/>
                <w:sz w:val="30"/>
                <w:szCs w:val="30"/>
              </w:rPr>
              <w:t xml:space="preserve">3,101 </w:t>
            </w:r>
          </w:p>
        </w:tc>
        <w:tc>
          <w:tcPr>
            <w:tcW w:w="270" w:type="dxa"/>
          </w:tcPr>
          <w:p w14:paraId="6E6DDE9E" w14:textId="77777777" w:rsidR="0092582E" w:rsidRPr="00AE33D1" w:rsidRDefault="0092582E" w:rsidP="00925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ind w:left="-108" w:right="-8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990213" w14:textId="77777777" w:rsidR="0092582E" w:rsidRPr="00AE33D1" w:rsidRDefault="0092582E" w:rsidP="00925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ind w:left="-108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802333C" w14:textId="77F1658C" w:rsidR="0092582E" w:rsidRPr="00F64E4D" w:rsidRDefault="0092582E" w:rsidP="00925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ind w:left="-108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</w:rPr>
              <w:t>35,532</w:t>
            </w:r>
          </w:p>
        </w:tc>
        <w:tc>
          <w:tcPr>
            <w:tcW w:w="270" w:type="dxa"/>
          </w:tcPr>
          <w:p w14:paraId="5774448F" w14:textId="77777777" w:rsidR="0092582E" w:rsidRPr="00AE33D1" w:rsidRDefault="0092582E" w:rsidP="00925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07F2BAE" w14:textId="77777777" w:rsidR="0092582E" w:rsidRDefault="0092582E" w:rsidP="00925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28" w:lineRule="auto"/>
              <w:ind w:left="-108" w:right="-556" w:firstLine="8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7711E5" w14:textId="719DDEF4" w:rsidR="0092582E" w:rsidRPr="00AE33D1" w:rsidRDefault="0092582E" w:rsidP="00925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28" w:lineRule="auto"/>
              <w:ind w:left="-108" w:right="-556" w:firstLine="8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A02A7">
              <w:rPr>
                <w:rFonts w:asciiTheme="majorBidi" w:hAnsiTheme="majorBidi" w:cstheme="majorBidi"/>
                <w:sz w:val="30"/>
                <w:szCs w:val="30"/>
              </w:rPr>
              <w:t>3,101</w:t>
            </w:r>
          </w:p>
        </w:tc>
        <w:tc>
          <w:tcPr>
            <w:tcW w:w="270" w:type="dxa"/>
          </w:tcPr>
          <w:p w14:paraId="4CF63FE7" w14:textId="77777777" w:rsidR="0092582E" w:rsidRPr="00AE33D1" w:rsidRDefault="0092582E" w:rsidP="00925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28" w:lineRule="auto"/>
              <w:ind w:right="-81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C3F6E3E" w14:textId="77777777" w:rsidR="0092582E" w:rsidRPr="00AE33D1" w:rsidRDefault="0092582E" w:rsidP="00925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28" w:lineRule="auto"/>
              <w:ind w:left="-108" w:right="-81" w:hanging="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DFE6639" w14:textId="5875302A" w:rsidR="0092582E" w:rsidRPr="00AE33D1" w:rsidRDefault="0092582E" w:rsidP="00925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28" w:lineRule="auto"/>
              <w:ind w:left="-108" w:right="-556" w:hanging="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</w:rPr>
              <w:t>35,532</w:t>
            </w:r>
          </w:p>
        </w:tc>
      </w:tr>
      <w:tr w:rsidR="0092582E" w:rsidRPr="00F64E4D" w14:paraId="7CBC0D9D" w14:textId="77777777" w:rsidTr="000A7F72">
        <w:tc>
          <w:tcPr>
            <w:tcW w:w="3672" w:type="dxa"/>
          </w:tcPr>
          <w:p w14:paraId="145E5278" w14:textId="6DA9490A" w:rsidR="0092582E" w:rsidRPr="00F64E4D" w:rsidRDefault="0092582E" w:rsidP="00925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F64E4D">
              <w:rPr>
                <w:rFonts w:ascii="Angsana New" w:eastAsia="MS Mincho" w:hAnsi="Angsana New" w:hint="cs"/>
                <w:sz w:val="30"/>
                <w:szCs w:val="30"/>
                <w:cs/>
              </w:rPr>
              <w:t>ต้นทุนทางการเงินอื่น</w:t>
            </w:r>
          </w:p>
        </w:tc>
        <w:tc>
          <w:tcPr>
            <w:tcW w:w="810" w:type="dxa"/>
          </w:tcPr>
          <w:p w14:paraId="018E806B" w14:textId="77777777" w:rsidR="0092582E" w:rsidRPr="00F64E4D" w:rsidRDefault="0092582E" w:rsidP="00925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6" w:right="-9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2E12C89" w14:textId="22CD48E7" w:rsidR="0092582E" w:rsidRPr="00F64E4D" w:rsidRDefault="0092582E" w:rsidP="00925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28" w:lineRule="auto"/>
              <w:ind w:left="-108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02A7">
              <w:rPr>
                <w:rFonts w:asciiTheme="majorBidi" w:hAnsiTheme="majorBidi" w:cstheme="majorBidi"/>
                <w:sz w:val="30"/>
                <w:szCs w:val="30"/>
              </w:rPr>
              <w:t xml:space="preserve"> 4,940 </w:t>
            </w:r>
          </w:p>
        </w:tc>
        <w:tc>
          <w:tcPr>
            <w:tcW w:w="270" w:type="dxa"/>
          </w:tcPr>
          <w:p w14:paraId="23766F4B" w14:textId="77777777" w:rsidR="0092582E" w:rsidRPr="00F64E4D" w:rsidRDefault="0092582E" w:rsidP="00925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ind w:left="-108" w:right="-8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198684A" w14:textId="3D057EB3" w:rsidR="0092582E" w:rsidRPr="00F64E4D" w:rsidRDefault="0092582E" w:rsidP="00925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ind w:left="-108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4E4D">
              <w:rPr>
                <w:rFonts w:asciiTheme="majorBidi" w:hAnsiTheme="majorBidi" w:cstheme="majorBidi"/>
                <w:sz w:val="30"/>
                <w:szCs w:val="30"/>
              </w:rPr>
              <w:t>13,675</w:t>
            </w:r>
          </w:p>
        </w:tc>
        <w:tc>
          <w:tcPr>
            <w:tcW w:w="270" w:type="dxa"/>
          </w:tcPr>
          <w:p w14:paraId="1EE5A2C5" w14:textId="77777777" w:rsidR="0092582E" w:rsidRPr="00F64E4D" w:rsidRDefault="0092582E" w:rsidP="00925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AA228C5" w14:textId="1425AC7A" w:rsidR="0092582E" w:rsidRPr="00F64E4D" w:rsidRDefault="0092582E" w:rsidP="00925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28" w:lineRule="auto"/>
              <w:ind w:left="-108" w:right="-556" w:firstLine="8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A02A7">
              <w:rPr>
                <w:rFonts w:asciiTheme="majorBidi" w:hAnsiTheme="majorBidi" w:cstheme="majorBidi"/>
                <w:sz w:val="30"/>
                <w:szCs w:val="30"/>
              </w:rPr>
              <w:t xml:space="preserve"> 4,940</w:t>
            </w:r>
          </w:p>
        </w:tc>
        <w:tc>
          <w:tcPr>
            <w:tcW w:w="270" w:type="dxa"/>
          </w:tcPr>
          <w:p w14:paraId="6A02F929" w14:textId="77777777" w:rsidR="0092582E" w:rsidRPr="00F64E4D" w:rsidRDefault="0092582E" w:rsidP="00925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28" w:lineRule="auto"/>
              <w:ind w:right="-81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F1D93CE" w14:textId="14B006D2" w:rsidR="0092582E" w:rsidRPr="00F64E4D" w:rsidRDefault="0092582E" w:rsidP="00925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28" w:lineRule="auto"/>
              <w:ind w:left="-108" w:right="-602" w:firstLine="35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64E4D">
              <w:rPr>
                <w:rFonts w:asciiTheme="majorBidi" w:hAnsiTheme="majorBidi" w:cstheme="majorBidi"/>
                <w:sz w:val="30"/>
                <w:szCs w:val="30"/>
              </w:rPr>
              <w:t>13,675</w:t>
            </w:r>
          </w:p>
        </w:tc>
      </w:tr>
      <w:tr w:rsidR="0092582E" w:rsidRPr="00AE33D1" w14:paraId="070D54EE" w14:textId="77777777" w:rsidTr="006B57ED">
        <w:tc>
          <w:tcPr>
            <w:tcW w:w="3672" w:type="dxa"/>
          </w:tcPr>
          <w:p w14:paraId="190C4CA1" w14:textId="6C092CC5" w:rsidR="0092582E" w:rsidRPr="00F64E4D" w:rsidRDefault="0092582E" w:rsidP="00925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F64E4D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07E481BA" w14:textId="77777777" w:rsidR="0092582E" w:rsidRPr="00F64E4D" w:rsidRDefault="0092582E" w:rsidP="00925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6" w:right="-9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45169C0" w14:textId="38728456" w:rsidR="0092582E" w:rsidRPr="00EA02A7" w:rsidRDefault="0092582E" w:rsidP="00925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28" w:lineRule="auto"/>
              <w:ind w:left="-108"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A02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1,180,551 </w:t>
            </w:r>
          </w:p>
        </w:tc>
        <w:tc>
          <w:tcPr>
            <w:tcW w:w="270" w:type="dxa"/>
            <w:tcBorders>
              <w:bottom w:val="nil"/>
            </w:tcBorders>
          </w:tcPr>
          <w:p w14:paraId="2252D8E6" w14:textId="77777777" w:rsidR="0092582E" w:rsidRPr="00F64E4D" w:rsidRDefault="0092582E" w:rsidP="00925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ind w:left="-108" w:right="-8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F57A37A" w14:textId="562AAF2D" w:rsidR="0092582E" w:rsidRPr="00F64E4D" w:rsidRDefault="0092582E" w:rsidP="00925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ind w:left="-108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4E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1,143,091</w:t>
            </w:r>
          </w:p>
        </w:tc>
        <w:tc>
          <w:tcPr>
            <w:tcW w:w="270" w:type="dxa"/>
            <w:tcBorders>
              <w:bottom w:val="nil"/>
            </w:tcBorders>
          </w:tcPr>
          <w:p w14:paraId="40277ACD" w14:textId="77777777" w:rsidR="0092582E" w:rsidRPr="00F64E4D" w:rsidRDefault="0092582E" w:rsidP="00925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59EF180" w14:textId="67B57495" w:rsidR="0092582E" w:rsidRPr="00EA02A7" w:rsidRDefault="0092582E" w:rsidP="00925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28" w:lineRule="auto"/>
              <w:ind w:left="-108" w:right="-556" w:firstLine="8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EA02A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A02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1,271,66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bottom w:val="nil"/>
            </w:tcBorders>
          </w:tcPr>
          <w:p w14:paraId="7DA38BF8" w14:textId="77777777" w:rsidR="0092582E" w:rsidRPr="00F64E4D" w:rsidRDefault="0092582E" w:rsidP="00925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28" w:lineRule="auto"/>
              <w:ind w:right="-81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63DAC72" w14:textId="3717B068" w:rsidR="0092582E" w:rsidRPr="00AE33D1" w:rsidRDefault="0092582E" w:rsidP="00925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28" w:lineRule="auto"/>
              <w:ind w:left="-108" w:right="-556" w:firstLine="8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64E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1,216,976</w:t>
            </w:r>
          </w:p>
        </w:tc>
      </w:tr>
    </w:tbl>
    <w:p w14:paraId="525074E2" w14:textId="77777777" w:rsidR="00CF0C42" w:rsidRPr="00AE33D1" w:rsidRDefault="00CF0C42" w:rsidP="00CF0C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both"/>
        <w:rPr>
          <w:rFonts w:ascii="Angsana New" w:hAnsi="Angsana New"/>
          <w:b/>
          <w:bCs/>
          <w:sz w:val="30"/>
          <w:szCs w:val="30"/>
        </w:rPr>
      </w:pPr>
    </w:p>
    <w:p w14:paraId="02C0DCA2" w14:textId="77777777" w:rsidR="00C770EC" w:rsidRDefault="00C77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2D26867A" w14:textId="3CEA475F" w:rsidR="00287B73" w:rsidRPr="006776FB" w:rsidRDefault="00287B73" w:rsidP="009572FC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</w:rPr>
      </w:pPr>
      <w:r w:rsidRPr="006776FB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14:paraId="3A01C43F" w14:textId="77777777" w:rsidR="00072241" w:rsidRPr="006776FB" w:rsidRDefault="00072241" w:rsidP="007F6F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both"/>
        <w:rPr>
          <w:rFonts w:ascii="Angsana New" w:hAnsi="Angsana New"/>
          <w:sz w:val="30"/>
          <w:szCs w:val="30"/>
        </w:rPr>
      </w:pPr>
    </w:p>
    <w:tbl>
      <w:tblPr>
        <w:tblW w:w="952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2"/>
        <w:gridCol w:w="270"/>
        <w:gridCol w:w="1170"/>
        <w:gridCol w:w="270"/>
        <w:gridCol w:w="1260"/>
        <w:gridCol w:w="270"/>
        <w:gridCol w:w="1080"/>
        <w:gridCol w:w="270"/>
        <w:gridCol w:w="1350"/>
      </w:tblGrid>
      <w:tr w:rsidR="00072241" w:rsidRPr="006776FB" w14:paraId="352C122B" w14:textId="77777777" w:rsidTr="00027930">
        <w:trPr>
          <w:tblHeader/>
        </w:trPr>
        <w:tc>
          <w:tcPr>
            <w:tcW w:w="3582" w:type="dxa"/>
          </w:tcPr>
          <w:p w14:paraId="543B844F" w14:textId="428779D3" w:rsidR="00072241" w:rsidRPr="006776FB" w:rsidRDefault="000D3109" w:rsidP="000D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E66041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70" w:type="dxa"/>
          </w:tcPr>
          <w:p w14:paraId="0A4FBB3F" w14:textId="77777777" w:rsidR="00072241" w:rsidRPr="006776FB" w:rsidRDefault="00072241" w:rsidP="00072241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2FCF0C9F" w14:textId="77777777" w:rsidR="00072241" w:rsidRPr="006776FB" w:rsidRDefault="00072241" w:rsidP="00072241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6776FB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523F419" w14:textId="77777777" w:rsidR="00072241" w:rsidRPr="006776FB" w:rsidRDefault="00072241" w:rsidP="00072241">
            <w:pPr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3F582FBC" w14:textId="77777777" w:rsidR="00072241" w:rsidRPr="006776FB" w:rsidRDefault="00072241" w:rsidP="00072241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6776FB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D623A" w:rsidRPr="006776FB" w14:paraId="3AC96D53" w14:textId="77777777" w:rsidTr="00027930">
        <w:trPr>
          <w:tblHeader/>
        </w:trPr>
        <w:tc>
          <w:tcPr>
            <w:tcW w:w="3582" w:type="dxa"/>
          </w:tcPr>
          <w:p w14:paraId="76C1D169" w14:textId="77777777" w:rsidR="00FD623A" w:rsidRPr="006776FB" w:rsidRDefault="00FD623A" w:rsidP="00FD623A">
            <w:pPr>
              <w:tabs>
                <w:tab w:val="left" w:pos="540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8BA887" w14:textId="2BF50C47" w:rsidR="00FD623A" w:rsidRPr="006776FB" w:rsidRDefault="00FD623A" w:rsidP="00FD6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CCEE6C" w14:textId="5D99D681" w:rsidR="00FD623A" w:rsidRPr="006776FB" w:rsidRDefault="00C1706D" w:rsidP="00FD6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  <w:r>
              <w:rPr>
                <w:rFonts w:ascii="Angsana New" w:eastAsia="MS Mincho" w:hAnsi="Angsana New" w:hint="cs"/>
                <w:sz w:val="29"/>
                <w:szCs w:val="29"/>
                <w:cs/>
              </w:rPr>
              <w:t>2564</w:t>
            </w:r>
          </w:p>
        </w:tc>
        <w:tc>
          <w:tcPr>
            <w:tcW w:w="270" w:type="dxa"/>
          </w:tcPr>
          <w:p w14:paraId="5CE3ABF4" w14:textId="77777777" w:rsidR="00FD623A" w:rsidRPr="006776FB" w:rsidRDefault="00FD623A" w:rsidP="00FD6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260" w:type="dxa"/>
          </w:tcPr>
          <w:p w14:paraId="2548A043" w14:textId="4FA38389" w:rsidR="00FD623A" w:rsidRPr="006776FB" w:rsidRDefault="00C1706D" w:rsidP="00FD6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  <w:r>
              <w:rPr>
                <w:rFonts w:ascii="Angsana New" w:eastAsia="MS Mincho" w:hAnsi="Angsana New" w:hint="cs"/>
                <w:sz w:val="29"/>
                <w:szCs w:val="29"/>
                <w:cs/>
              </w:rPr>
              <w:t>2563</w:t>
            </w:r>
          </w:p>
        </w:tc>
        <w:tc>
          <w:tcPr>
            <w:tcW w:w="270" w:type="dxa"/>
          </w:tcPr>
          <w:p w14:paraId="6E38DE0A" w14:textId="77777777" w:rsidR="00FD623A" w:rsidRPr="006776FB" w:rsidRDefault="00FD623A" w:rsidP="00FD623A">
            <w:pPr>
              <w:spacing w:line="240" w:lineRule="auto"/>
              <w:jc w:val="center"/>
              <w:rPr>
                <w:rFonts w:ascii="Angsana New" w:eastAsia="MS Mincho" w:hAnsi="Angsana New"/>
                <w:sz w:val="29"/>
                <w:szCs w:val="29"/>
                <w:cs/>
              </w:rPr>
            </w:pPr>
          </w:p>
        </w:tc>
        <w:tc>
          <w:tcPr>
            <w:tcW w:w="1080" w:type="dxa"/>
          </w:tcPr>
          <w:p w14:paraId="16AB0C36" w14:textId="166AE0D8" w:rsidR="00FD623A" w:rsidRPr="006776FB" w:rsidRDefault="00C1706D" w:rsidP="00FD6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  <w:r>
              <w:rPr>
                <w:rFonts w:ascii="Angsana New" w:eastAsia="MS Mincho" w:hAnsi="Angsana New" w:hint="cs"/>
                <w:sz w:val="29"/>
                <w:szCs w:val="29"/>
                <w:cs/>
              </w:rPr>
              <w:t>2564</w:t>
            </w:r>
          </w:p>
        </w:tc>
        <w:tc>
          <w:tcPr>
            <w:tcW w:w="270" w:type="dxa"/>
          </w:tcPr>
          <w:p w14:paraId="3B0040B8" w14:textId="77777777" w:rsidR="00FD623A" w:rsidRPr="006776FB" w:rsidRDefault="00FD623A" w:rsidP="00FD6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</w:tcPr>
          <w:p w14:paraId="13BFA92A" w14:textId="68BC9322" w:rsidR="00FD623A" w:rsidRPr="006776FB" w:rsidRDefault="00C1706D" w:rsidP="00FD6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  <w:r>
              <w:rPr>
                <w:rFonts w:ascii="Angsana New" w:eastAsia="MS Mincho" w:hAnsi="Angsana New" w:hint="cs"/>
                <w:sz w:val="29"/>
                <w:szCs w:val="29"/>
                <w:cs/>
              </w:rPr>
              <w:t>2563</w:t>
            </w:r>
          </w:p>
        </w:tc>
      </w:tr>
      <w:tr w:rsidR="00027930" w:rsidRPr="006776FB" w14:paraId="342A6CB6" w14:textId="77777777" w:rsidTr="00027930">
        <w:trPr>
          <w:tblHeader/>
        </w:trPr>
        <w:tc>
          <w:tcPr>
            <w:tcW w:w="3582" w:type="dxa"/>
          </w:tcPr>
          <w:p w14:paraId="4AB05BD6" w14:textId="77777777" w:rsidR="00027930" w:rsidRPr="006776FB" w:rsidRDefault="00027930" w:rsidP="00027930">
            <w:pPr>
              <w:tabs>
                <w:tab w:val="left" w:pos="540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BFF316" w14:textId="77777777" w:rsidR="00027930" w:rsidRPr="006776FB" w:rsidRDefault="00027930" w:rsidP="0002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DD84BB" w14:textId="77777777" w:rsidR="00027930" w:rsidRDefault="00027930" w:rsidP="0002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29"/>
                <w:szCs w:val="29"/>
                <w:cs/>
              </w:rPr>
            </w:pPr>
          </w:p>
        </w:tc>
        <w:tc>
          <w:tcPr>
            <w:tcW w:w="270" w:type="dxa"/>
          </w:tcPr>
          <w:p w14:paraId="2D39EFCC" w14:textId="77777777" w:rsidR="00027930" w:rsidRPr="006776FB" w:rsidRDefault="00027930" w:rsidP="0002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260" w:type="dxa"/>
          </w:tcPr>
          <w:p w14:paraId="22B1343C" w14:textId="44AC62BE" w:rsidR="00027930" w:rsidRDefault="00027930" w:rsidP="0002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9" w:hanging="200"/>
              <w:jc w:val="center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6776FB"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270" w:type="dxa"/>
          </w:tcPr>
          <w:p w14:paraId="032DB472" w14:textId="77777777" w:rsidR="00027930" w:rsidRPr="006776FB" w:rsidRDefault="00027930" w:rsidP="00027930">
            <w:pPr>
              <w:spacing w:line="240" w:lineRule="auto"/>
              <w:jc w:val="center"/>
              <w:rPr>
                <w:rFonts w:ascii="Angsana New" w:eastAsia="MS Mincho" w:hAnsi="Angsana New"/>
                <w:sz w:val="29"/>
                <w:szCs w:val="29"/>
                <w:cs/>
              </w:rPr>
            </w:pPr>
          </w:p>
        </w:tc>
        <w:tc>
          <w:tcPr>
            <w:tcW w:w="1080" w:type="dxa"/>
          </w:tcPr>
          <w:p w14:paraId="0B703A4E" w14:textId="77777777" w:rsidR="00027930" w:rsidRDefault="00027930" w:rsidP="0002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29"/>
                <w:szCs w:val="29"/>
                <w:cs/>
              </w:rPr>
            </w:pPr>
          </w:p>
        </w:tc>
        <w:tc>
          <w:tcPr>
            <w:tcW w:w="270" w:type="dxa"/>
          </w:tcPr>
          <w:p w14:paraId="6B79815A" w14:textId="77777777" w:rsidR="00027930" w:rsidRPr="006776FB" w:rsidRDefault="00027930" w:rsidP="0002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</w:tcPr>
          <w:p w14:paraId="2F644150" w14:textId="7DF5F9C6" w:rsidR="00027930" w:rsidRDefault="00027930" w:rsidP="0002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4" w:hanging="200"/>
              <w:jc w:val="center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6776FB"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</w:tr>
      <w:tr w:rsidR="00027930" w:rsidRPr="006776FB" w14:paraId="2B690D4F" w14:textId="77777777" w:rsidTr="00027930">
        <w:trPr>
          <w:tblHeader/>
        </w:trPr>
        <w:tc>
          <w:tcPr>
            <w:tcW w:w="3582" w:type="dxa"/>
          </w:tcPr>
          <w:p w14:paraId="4DBD1D31" w14:textId="77777777" w:rsidR="00027930" w:rsidRPr="006776FB" w:rsidRDefault="00027930" w:rsidP="00027930">
            <w:pPr>
              <w:tabs>
                <w:tab w:val="left" w:pos="540"/>
              </w:tabs>
              <w:spacing w:line="240" w:lineRule="auto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B15D22A" w14:textId="77777777" w:rsidR="00027930" w:rsidRPr="006776FB" w:rsidRDefault="00027930" w:rsidP="0002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5670" w:type="dxa"/>
            <w:gridSpan w:val="7"/>
          </w:tcPr>
          <w:p w14:paraId="3F2C8EA4" w14:textId="77777777" w:rsidR="00027930" w:rsidRPr="006776FB" w:rsidRDefault="00027930" w:rsidP="0002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</w:pPr>
            <w:r w:rsidRPr="006776FB"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6776FB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6776FB">
              <w:rPr>
                <w:rFonts w:ascii="Angsana New" w:eastAsia="MS Mincho" w:hAnsi="Angsana New"/>
                <w:i/>
                <w:iCs/>
                <w:sz w:val="30"/>
                <w:szCs w:val="30"/>
                <w:cs/>
                <w:lang w:val="en-GB"/>
              </w:rPr>
              <w:t>บาท</w:t>
            </w:r>
            <w:r w:rsidRPr="006776FB"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027930" w:rsidRPr="006776FB" w14:paraId="5D66E4D0" w14:textId="77777777" w:rsidTr="00027930">
        <w:tc>
          <w:tcPr>
            <w:tcW w:w="3582" w:type="dxa"/>
          </w:tcPr>
          <w:p w14:paraId="78306078" w14:textId="77777777" w:rsidR="00027930" w:rsidRPr="006776FB" w:rsidRDefault="00027930" w:rsidP="0002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6776FB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ภาษีเงินได้</w:t>
            </w:r>
            <w:r w:rsidRPr="006776FB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ของงวด</w:t>
            </w:r>
            <w:r w:rsidRPr="006776FB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270" w:type="dxa"/>
          </w:tcPr>
          <w:p w14:paraId="72F1D473" w14:textId="77777777" w:rsidR="00027930" w:rsidRPr="006776FB" w:rsidRDefault="00027930" w:rsidP="0002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2703F88" w14:textId="4E1CDB7C" w:rsidR="00027930" w:rsidRPr="006776FB" w:rsidRDefault="00027930" w:rsidP="0002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4212B4" w14:textId="77777777" w:rsidR="00027930" w:rsidRPr="006776FB" w:rsidRDefault="00027930" w:rsidP="0002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6CD47C79" w14:textId="5E390FB8" w:rsidR="00027930" w:rsidRPr="006776FB" w:rsidRDefault="00027930" w:rsidP="0002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2EB81C2E" w14:textId="77777777" w:rsidR="00027930" w:rsidRPr="006776FB" w:rsidRDefault="00027930" w:rsidP="0002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81DCBAD" w14:textId="0942AED0" w:rsidR="00027930" w:rsidRPr="006776FB" w:rsidRDefault="00027930" w:rsidP="0002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1BAA2D" w14:textId="77777777" w:rsidR="00027930" w:rsidRPr="006776FB" w:rsidRDefault="00027930" w:rsidP="0002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725C63A0" w14:textId="2DF8CA17" w:rsidR="00027930" w:rsidRPr="006776FB" w:rsidRDefault="00027930" w:rsidP="0002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left="-108" w:right="-81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</w:tr>
      <w:tr w:rsidR="00027930" w:rsidRPr="006776FB" w14:paraId="2167924B" w14:textId="77777777" w:rsidTr="00027930">
        <w:tc>
          <w:tcPr>
            <w:tcW w:w="3582" w:type="dxa"/>
          </w:tcPr>
          <w:p w14:paraId="4F64EAC9" w14:textId="77777777" w:rsidR="00027930" w:rsidRPr="006776FB" w:rsidRDefault="00027930" w:rsidP="0002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6776FB">
              <w:rPr>
                <w:rFonts w:ascii="Angsana New" w:eastAsia="MS Mincho" w:hAnsi="Angsana New"/>
                <w:sz w:val="30"/>
                <w:szCs w:val="30"/>
                <w:cs/>
              </w:rPr>
              <w:t>สำหรับงวดปัจจุบัน</w:t>
            </w:r>
            <w:r w:rsidRPr="006776FB"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6D8FF815" w14:textId="77777777" w:rsidR="00027930" w:rsidRPr="006776FB" w:rsidRDefault="00027930" w:rsidP="0002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472D4061" w14:textId="2E6C4CB3" w:rsidR="00027930" w:rsidRPr="006776FB" w:rsidRDefault="001C7E1C" w:rsidP="0002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28,151</w:t>
            </w:r>
          </w:p>
        </w:tc>
        <w:tc>
          <w:tcPr>
            <w:tcW w:w="270" w:type="dxa"/>
          </w:tcPr>
          <w:p w14:paraId="2E0BA1BB" w14:textId="77777777" w:rsidR="00027930" w:rsidRPr="006776FB" w:rsidRDefault="00027930" w:rsidP="0002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0F484A45" w14:textId="7F181341" w:rsidR="00027930" w:rsidRPr="006776FB" w:rsidRDefault="00027930" w:rsidP="0002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6776FB">
              <w:rPr>
                <w:rFonts w:asciiTheme="majorBidi" w:eastAsia="MS Mincho" w:hAnsiTheme="majorBidi" w:cstheme="majorBidi"/>
                <w:sz w:val="30"/>
                <w:szCs w:val="30"/>
              </w:rPr>
              <w:t>166,245</w:t>
            </w:r>
          </w:p>
        </w:tc>
        <w:tc>
          <w:tcPr>
            <w:tcW w:w="270" w:type="dxa"/>
          </w:tcPr>
          <w:p w14:paraId="6355E98B" w14:textId="77777777" w:rsidR="00027930" w:rsidRPr="006776FB" w:rsidRDefault="00027930" w:rsidP="0002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1ED6757" w14:textId="5652FF4C" w:rsidR="00027930" w:rsidRPr="006776FB" w:rsidRDefault="001C7E1C" w:rsidP="0002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19,078</w:t>
            </w:r>
          </w:p>
        </w:tc>
        <w:tc>
          <w:tcPr>
            <w:tcW w:w="270" w:type="dxa"/>
          </w:tcPr>
          <w:p w14:paraId="3BA25962" w14:textId="77777777" w:rsidR="00027930" w:rsidRPr="006776FB" w:rsidRDefault="00027930" w:rsidP="0002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5E4BEA47" w14:textId="66957FB9" w:rsidR="00027930" w:rsidRPr="006776FB" w:rsidRDefault="00027930" w:rsidP="0002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6776FB">
              <w:rPr>
                <w:rFonts w:asciiTheme="majorBidi" w:eastAsia="MS Mincho" w:hAnsiTheme="majorBidi" w:cstheme="majorBidi"/>
                <w:sz w:val="30"/>
                <w:szCs w:val="30"/>
              </w:rPr>
              <w:t>35,81</w:t>
            </w:r>
            <w:r w:rsidR="00D10EA3">
              <w:rPr>
                <w:rFonts w:asciiTheme="majorBidi" w:eastAsia="MS Mincho" w:hAnsiTheme="majorBidi" w:cstheme="majorBidi"/>
                <w:sz w:val="30"/>
                <w:szCs w:val="30"/>
              </w:rPr>
              <w:t>3</w:t>
            </w:r>
          </w:p>
        </w:tc>
      </w:tr>
      <w:tr w:rsidR="00027930" w:rsidRPr="006776FB" w14:paraId="0BFFD42F" w14:textId="77777777" w:rsidTr="00027930">
        <w:tc>
          <w:tcPr>
            <w:tcW w:w="3582" w:type="dxa"/>
          </w:tcPr>
          <w:p w14:paraId="1D63FB53" w14:textId="77777777" w:rsidR="00027930" w:rsidRPr="006776FB" w:rsidRDefault="00027930" w:rsidP="0002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FAD5BD9" w14:textId="77777777" w:rsidR="00027930" w:rsidRPr="006776FB" w:rsidRDefault="00027930" w:rsidP="0002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58A94C40" w14:textId="77777777" w:rsidR="00027930" w:rsidRPr="006776FB" w:rsidRDefault="00027930" w:rsidP="0002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1DF2AD5" w14:textId="77777777" w:rsidR="00027930" w:rsidRPr="006776FB" w:rsidRDefault="00027930" w:rsidP="0002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97B29B0" w14:textId="77777777" w:rsidR="00027930" w:rsidRPr="006776FB" w:rsidRDefault="00027930" w:rsidP="0002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4FB059A" w14:textId="77777777" w:rsidR="00027930" w:rsidRPr="006776FB" w:rsidRDefault="00027930" w:rsidP="0002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D12B56B" w14:textId="4864B118" w:rsidR="00027930" w:rsidRPr="006776FB" w:rsidRDefault="00027930" w:rsidP="0002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C6A6DB" w14:textId="77777777" w:rsidR="00027930" w:rsidRPr="006776FB" w:rsidRDefault="00027930" w:rsidP="0002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1CFC095C" w14:textId="59EAC40D" w:rsidR="00027930" w:rsidRPr="006776FB" w:rsidRDefault="00027930" w:rsidP="0002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027930" w:rsidRPr="006776FB" w14:paraId="3506B0E4" w14:textId="77777777" w:rsidTr="00027930">
        <w:tc>
          <w:tcPr>
            <w:tcW w:w="3582" w:type="dxa"/>
          </w:tcPr>
          <w:p w14:paraId="707BC6AB" w14:textId="77777777" w:rsidR="00027930" w:rsidRPr="006776FB" w:rsidRDefault="00027930" w:rsidP="0002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6776FB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70" w:type="dxa"/>
          </w:tcPr>
          <w:p w14:paraId="578185C8" w14:textId="77777777" w:rsidR="00027930" w:rsidRPr="006776FB" w:rsidRDefault="00027930" w:rsidP="0002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EF626A5" w14:textId="12E161FD" w:rsidR="00027930" w:rsidRPr="006776FB" w:rsidRDefault="00027930" w:rsidP="0002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354B60" w14:textId="77777777" w:rsidR="00027930" w:rsidRPr="006776FB" w:rsidRDefault="00027930" w:rsidP="0002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B998DFF" w14:textId="75247675" w:rsidR="00027930" w:rsidRPr="006776FB" w:rsidRDefault="00027930" w:rsidP="0002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E94D98" w14:textId="77777777" w:rsidR="00027930" w:rsidRPr="006776FB" w:rsidRDefault="00027930" w:rsidP="0002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D52B808" w14:textId="2116721D" w:rsidR="00027930" w:rsidRPr="006776FB" w:rsidRDefault="00027930" w:rsidP="0002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6ACF78" w14:textId="77777777" w:rsidR="00027930" w:rsidRPr="006776FB" w:rsidRDefault="00027930" w:rsidP="0002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61A5E9C9" w14:textId="1D4F0EA0" w:rsidR="00027930" w:rsidRPr="006776FB" w:rsidRDefault="00027930" w:rsidP="0002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027930" w:rsidRPr="006776FB" w14:paraId="47C42DA1" w14:textId="77777777" w:rsidTr="00027930">
        <w:tc>
          <w:tcPr>
            <w:tcW w:w="3582" w:type="dxa"/>
          </w:tcPr>
          <w:p w14:paraId="5CBCF1BE" w14:textId="09EE57EA" w:rsidR="00027930" w:rsidRPr="006776FB" w:rsidRDefault="00027930" w:rsidP="00027930">
            <w:pPr>
              <w:spacing w:line="240" w:lineRule="auto"/>
              <w:ind w:left="-18" w:right="-43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6776FB">
              <w:rPr>
                <w:rFonts w:ascii="Angsana New" w:eastAsia="MS Mincho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270" w:type="dxa"/>
          </w:tcPr>
          <w:p w14:paraId="5792FAD6" w14:textId="574923F3" w:rsidR="00027930" w:rsidRPr="006776FB" w:rsidRDefault="00027930" w:rsidP="0002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</w:tcPr>
          <w:p w14:paraId="3CADC466" w14:textId="309B7802" w:rsidR="00027930" w:rsidRPr="006776FB" w:rsidRDefault="00CE5A77" w:rsidP="0002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265,010</w:t>
            </w:r>
          </w:p>
        </w:tc>
        <w:tc>
          <w:tcPr>
            <w:tcW w:w="270" w:type="dxa"/>
          </w:tcPr>
          <w:p w14:paraId="71546308" w14:textId="77777777" w:rsidR="00027930" w:rsidRPr="006776FB" w:rsidRDefault="00027930" w:rsidP="0002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4D680BE9" w14:textId="6B3ACBB4" w:rsidR="00027930" w:rsidRPr="006776FB" w:rsidRDefault="00027930" w:rsidP="0002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6776FB">
              <w:rPr>
                <w:rFonts w:asciiTheme="majorBidi" w:eastAsia="MS Mincho" w:hAnsiTheme="majorBidi" w:cstheme="majorBidi"/>
                <w:sz w:val="30"/>
                <w:szCs w:val="30"/>
              </w:rPr>
              <w:t>(</w:t>
            </w:r>
            <w:r w:rsidR="00600318">
              <w:rPr>
                <w:rFonts w:asciiTheme="majorBidi" w:eastAsia="MS Mincho" w:hAnsiTheme="majorBidi" w:cstheme="majorBidi"/>
                <w:sz w:val="30"/>
                <w:szCs w:val="30"/>
              </w:rPr>
              <w:t>339</w:t>
            </w:r>
            <w:r w:rsidRPr="006776FB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="00600318">
              <w:rPr>
                <w:rFonts w:asciiTheme="majorBidi" w:eastAsia="MS Mincho" w:hAnsiTheme="majorBidi" w:cstheme="majorBidi"/>
                <w:sz w:val="30"/>
                <w:szCs w:val="30"/>
              </w:rPr>
              <w:t>068</w:t>
            </w:r>
            <w:r w:rsidRPr="006776FB">
              <w:rPr>
                <w:rFonts w:asciiTheme="majorBidi" w:eastAsia="MS Mincho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B9DD9F7" w14:textId="77777777" w:rsidR="00027930" w:rsidRPr="006776FB" w:rsidRDefault="00027930" w:rsidP="0002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61BF96EB" w14:textId="0650EF7D" w:rsidR="00027930" w:rsidRPr="006776FB" w:rsidRDefault="001C7E1C" w:rsidP="0002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(6,938)</w:t>
            </w:r>
          </w:p>
        </w:tc>
        <w:tc>
          <w:tcPr>
            <w:tcW w:w="270" w:type="dxa"/>
          </w:tcPr>
          <w:p w14:paraId="0E0DAC6F" w14:textId="77777777" w:rsidR="00027930" w:rsidRPr="006776FB" w:rsidRDefault="00027930" w:rsidP="0002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3D9CE9DA" w14:textId="2F8179D1" w:rsidR="00027930" w:rsidRPr="006776FB" w:rsidRDefault="00027930" w:rsidP="0002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6776FB">
              <w:rPr>
                <w:rFonts w:asciiTheme="majorBidi" w:eastAsia="MS Mincho" w:hAnsiTheme="majorBidi" w:cstheme="majorBidi"/>
                <w:sz w:val="30"/>
                <w:szCs w:val="30"/>
              </w:rPr>
              <w:t>(10,0</w:t>
            </w:r>
            <w:r w:rsidR="00600318">
              <w:rPr>
                <w:rFonts w:asciiTheme="majorBidi" w:eastAsia="MS Mincho" w:hAnsiTheme="majorBidi" w:cstheme="majorBidi"/>
                <w:sz w:val="30"/>
                <w:szCs w:val="30"/>
              </w:rPr>
              <w:t>2</w:t>
            </w:r>
            <w:r w:rsidR="00D10EA3">
              <w:rPr>
                <w:rFonts w:asciiTheme="majorBidi" w:eastAsia="MS Mincho" w:hAnsiTheme="majorBidi" w:cstheme="majorBidi"/>
                <w:sz w:val="30"/>
                <w:szCs w:val="30"/>
              </w:rPr>
              <w:t>6</w:t>
            </w:r>
            <w:r w:rsidRPr="006776FB">
              <w:rPr>
                <w:rFonts w:asciiTheme="majorBidi" w:eastAsia="MS Mincho" w:hAnsiTheme="majorBidi" w:cstheme="majorBidi"/>
                <w:sz w:val="30"/>
                <w:szCs w:val="30"/>
              </w:rPr>
              <w:t>)</w:t>
            </w:r>
          </w:p>
        </w:tc>
      </w:tr>
      <w:tr w:rsidR="00027930" w:rsidRPr="006776FB" w14:paraId="237D80D2" w14:textId="77777777" w:rsidTr="00027930">
        <w:tc>
          <w:tcPr>
            <w:tcW w:w="3582" w:type="dxa"/>
          </w:tcPr>
          <w:p w14:paraId="4E2D8D85" w14:textId="61C2197D" w:rsidR="00027930" w:rsidRPr="006776FB" w:rsidRDefault="00027930" w:rsidP="00027930">
            <w:pPr>
              <w:spacing w:line="240" w:lineRule="auto"/>
              <w:ind w:left="237" w:right="-43" w:hanging="237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6776FB">
              <w:rPr>
                <w:rFonts w:ascii="Angsana New" w:eastAsia="MS Mincho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8E517F">
              <w:rPr>
                <w:rFonts w:ascii="Angsana New" w:eastAsia="MS Mincho" w:hAnsi="Angsana New" w:hint="cs"/>
                <w:sz w:val="30"/>
                <w:szCs w:val="30"/>
                <w:cs/>
              </w:rPr>
              <w:t>ที่เดิมไม่ได้บันทึก</w:t>
            </w:r>
          </w:p>
        </w:tc>
        <w:tc>
          <w:tcPr>
            <w:tcW w:w="270" w:type="dxa"/>
          </w:tcPr>
          <w:p w14:paraId="449AF8EA" w14:textId="77777777" w:rsidR="00027930" w:rsidRPr="006776FB" w:rsidRDefault="00027930" w:rsidP="0002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7B8C614" w14:textId="77777777" w:rsidR="00027930" w:rsidRDefault="00027930" w:rsidP="0002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084BFB6F" w14:textId="3B2336A0" w:rsidR="00CE5A77" w:rsidRPr="006776FB" w:rsidRDefault="00CE5A77" w:rsidP="0002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(705)</w:t>
            </w:r>
          </w:p>
        </w:tc>
        <w:tc>
          <w:tcPr>
            <w:tcW w:w="270" w:type="dxa"/>
          </w:tcPr>
          <w:p w14:paraId="65F97D4E" w14:textId="77777777" w:rsidR="00027930" w:rsidRPr="006776FB" w:rsidRDefault="00027930" w:rsidP="0002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D6BA8C8" w14:textId="77777777" w:rsidR="00027930" w:rsidRDefault="00027930" w:rsidP="0002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2F490B14" w14:textId="3636CE22" w:rsidR="00027930" w:rsidRPr="0086615D" w:rsidRDefault="00027930" w:rsidP="0002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eastAsia="MS Mincho" w:hAnsiTheme="majorBidi"/>
                <w:sz w:val="30"/>
                <w:szCs w:val="30"/>
                <w:cs/>
              </w:rPr>
            </w:pPr>
            <w:r w:rsidRPr="008E517F">
              <w:rPr>
                <w:rFonts w:asciiTheme="majorBidi" w:eastAsia="MS Mincho" w:hAnsiTheme="majorBidi" w:cstheme="majorBidi"/>
                <w:sz w:val="30"/>
                <w:szCs w:val="30"/>
              </w:rPr>
              <w:t>(9,147)</w:t>
            </w:r>
          </w:p>
        </w:tc>
        <w:tc>
          <w:tcPr>
            <w:tcW w:w="270" w:type="dxa"/>
          </w:tcPr>
          <w:p w14:paraId="203ACDC4" w14:textId="77777777" w:rsidR="00027930" w:rsidRPr="006776FB" w:rsidRDefault="00027930" w:rsidP="0002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AF4A755" w14:textId="7CDB2A58" w:rsidR="00027930" w:rsidRPr="006776FB" w:rsidRDefault="001C7E1C" w:rsidP="0002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  <w:tab w:val="decimal" w:pos="850"/>
              </w:tabs>
              <w:spacing w:line="240" w:lineRule="auto"/>
              <w:ind w:right="-1550" w:firstLine="61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C41429" w14:textId="77777777" w:rsidR="00027930" w:rsidRPr="006776FB" w:rsidRDefault="00027930" w:rsidP="0002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B465026" w14:textId="03C0DF37" w:rsidR="00027930" w:rsidRPr="006776FB" w:rsidRDefault="00027930" w:rsidP="00925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740" w:firstLine="5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</w:tr>
      <w:tr w:rsidR="001C7E1C" w:rsidRPr="006776FB" w14:paraId="019BF7A9" w14:textId="77777777" w:rsidTr="00027930">
        <w:tc>
          <w:tcPr>
            <w:tcW w:w="3582" w:type="dxa"/>
          </w:tcPr>
          <w:p w14:paraId="5A575C55" w14:textId="4C5BB7F0" w:rsidR="001C7E1C" w:rsidRPr="008E517F" w:rsidRDefault="001C7E1C" w:rsidP="001C7E1C">
            <w:pPr>
              <w:spacing w:line="240" w:lineRule="auto"/>
              <w:ind w:left="-18" w:right="-43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Pr="006776FB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70" w:type="dxa"/>
          </w:tcPr>
          <w:p w14:paraId="647E2149" w14:textId="77777777" w:rsidR="001C7E1C" w:rsidRPr="006776FB" w:rsidRDefault="001C7E1C" w:rsidP="001C7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5CFE9C0" w14:textId="1B37449D" w:rsidR="001C7E1C" w:rsidRPr="0046513E" w:rsidRDefault="001C7E1C" w:rsidP="001C7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264,305</w:t>
            </w:r>
          </w:p>
        </w:tc>
        <w:tc>
          <w:tcPr>
            <w:tcW w:w="270" w:type="dxa"/>
          </w:tcPr>
          <w:p w14:paraId="24474ABC" w14:textId="77777777" w:rsidR="001C7E1C" w:rsidRPr="0046513E" w:rsidRDefault="001C7E1C" w:rsidP="001C7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E0ADBEC" w14:textId="220EBC33" w:rsidR="001C7E1C" w:rsidRPr="0046513E" w:rsidRDefault="001C7E1C" w:rsidP="001C7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eastAsia="MS Mincho" w:hAnsiTheme="majorBidi"/>
                <w:b/>
                <w:bCs/>
                <w:sz w:val="30"/>
                <w:szCs w:val="30"/>
              </w:rPr>
            </w:pPr>
            <w:r w:rsidRPr="0046513E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(</w:t>
            </w:r>
            <w:r w:rsidR="0060031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348</w:t>
            </w:r>
            <w:r w:rsidRPr="0046513E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 w:rsidR="0060031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215</w:t>
            </w:r>
            <w:r w:rsidRPr="0046513E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1A3CD77" w14:textId="77777777" w:rsidR="001C7E1C" w:rsidRPr="0046513E" w:rsidRDefault="001C7E1C" w:rsidP="001C7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40E3B2D" w14:textId="5E88AAE9" w:rsidR="001C7E1C" w:rsidRPr="001C7E1C" w:rsidRDefault="001C7E1C" w:rsidP="004F5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  <w:tab w:val="decimal" w:pos="850"/>
              </w:tabs>
              <w:spacing w:line="240" w:lineRule="auto"/>
              <w:ind w:right="-1550" w:firstLine="34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1C7E1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(6,938)</w:t>
            </w:r>
          </w:p>
        </w:tc>
        <w:tc>
          <w:tcPr>
            <w:tcW w:w="270" w:type="dxa"/>
          </w:tcPr>
          <w:p w14:paraId="11010B3C" w14:textId="77777777" w:rsidR="001C7E1C" w:rsidRPr="0046513E" w:rsidRDefault="001C7E1C" w:rsidP="001C7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018C720" w14:textId="328391A7" w:rsidR="001C7E1C" w:rsidRPr="0046513E" w:rsidRDefault="001C7E1C" w:rsidP="001C7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740" w:firstLine="2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513E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(10,0</w:t>
            </w:r>
            <w:r w:rsidR="0060031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</w:t>
            </w:r>
            <w:r w:rsidR="00D10EA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6</w:t>
            </w:r>
            <w:r w:rsidRPr="0046513E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1C7E1C" w:rsidRPr="006776FB" w14:paraId="3733EAC1" w14:textId="77777777" w:rsidTr="00027930">
        <w:tc>
          <w:tcPr>
            <w:tcW w:w="3582" w:type="dxa"/>
          </w:tcPr>
          <w:p w14:paraId="4C1766BC" w14:textId="7BDAB422" w:rsidR="001C7E1C" w:rsidRPr="006776FB" w:rsidRDefault="001C7E1C" w:rsidP="001C7E1C">
            <w:pPr>
              <w:spacing w:line="240" w:lineRule="auto"/>
              <w:ind w:left="-18" w:right="-43"/>
              <w:rPr>
                <w:rFonts w:ascii="Angsana New" w:eastAsia="MS Mincho" w:hAnsi="Angsana New"/>
                <w:sz w:val="30"/>
                <w:szCs w:val="30"/>
              </w:rPr>
            </w:pPr>
            <w:r w:rsidRPr="006776FB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</w:t>
            </w:r>
            <w:r w:rsidRPr="006776FB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270" w:type="dxa"/>
          </w:tcPr>
          <w:p w14:paraId="38CD0DB1" w14:textId="77777777" w:rsidR="001C7E1C" w:rsidRPr="006776FB" w:rsidRDefault="001C7E1C" w:rsidP="001C7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D931F83" w14:textId="70B88512" w:rsidR="001C7E1C" w:rsidRPr="006776FB" w:rsidRDefault="001C7E1C" w:rsidP="001C7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292,456</w:t>
            </w:r>
          </w:p>
        </w:tc>
        <w:tc>
          <w:tcPr>
            <w:tcW w:w="270" w:type="dxa"/>
          </w:tcPr>
          <w:p w14:paraId="002CA0C3" w14:textId="77777777" w:rsidR="001C7E1C" w:rsidRPr="006776FB" w:rsidRDefault="001C7E1C" w:rsidP="001C7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B2006D8" w14:textId="3F62C6E2" w:rsidR="001C7E1C" w:rsidRPr="006776FB" w:rsidRDefault="001C7E1C" w:rsidP="001C7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6776F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(</w:t>
            </w:r>
            <w:r w:rsidR="0060031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181,970</w:t>
            </w:r>
            <w:r w:rsidRPr="006776F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6B37A8B" w14:textId="77777777" w:rsidR="001C7E1C" w:rsidRPr="006776FB" w:rsidRDefault="001C7E1C" w:rsidP="001C7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70E1D7" w14:textId="11A915EA" w:rsidR="001C7E1C" w:rsidRPr="0046513E" w:rsidRDefault="001C7E1C" w:rsidP="001C7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12,140</w:t>
            </w:r>
          </w:p>
        </w:tc>
        <w:tc>
          <w:tcPr>
            <w:tcW w:w="270" w:type="dxa"/>
            <w:vAlign w:val="bottom"/>
          </w:tcPr>
          <w:p w14:paraId="5B94C98C" w14:textId="77777777" w:rsidR="001C7E1C" w:rsidRPr="0046513E" w:rsidRDefault="001C7E1C" w:rsidP="001C7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04F4E5" w14:textId="5803756D" w:rsidR="001C7E1C" w:rsidRPr="006776FB" w:rsidRDefault="001C7E1C" w:rsidP="001C7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25,7</w:t>
            </w:r>
            <w:r w:rsidR="0060031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8</w:t>
            </w:r>
            <w:r w:rsidR="00817D5E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</w:tbl>
    <w:tbl>
      <w:tblPr>
        <w:tblpPr w:leftFromText="180" w:rightFromText="180" w:vertAnchor="text" w:horzAnchor="margin" w:tblpX="529" w:tblpY="362"/>
        <w:tblW w:w="992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990"/>
        <w:gridCol w:w="180"/>
        <w:gridCol w:w="1182"/>
        <w:gridCol w:w="78"/>
        <w:gridCol w:w="103"/>
        <w:gridCol w:w="77"/>
        <w:gridCol w:w="900"/>
        <w:gridCol w:w="270"/>
        <w:gridCol w:w="1001"/>
        <w:gridCol w:w="122"/>
        <w:gridCol w:w="58"/>
        <w:gridCol w:w="122"/>
        <w:gridCol w:w="947"/>
        <w:gridCol w:w="107"/>
        <w:gridCol w:w="73"/>
        <w:gridCol w:w="111"/>
        <w:gridCol w:w="958"/>
        <w:gridCol w:w="34"/>
      </w:tblGrid>
      <w:tr w:rsidR="00610ABF" w:rsidRPr="006776FB" w14:paraId="6E3CEA08" w14:textId="77777777" w:rsidTr="00F925A6">
        <w:trPr>
          <w:cantSplit/>
        </w:trPr>
        <w:tc>
          <w:tcPr>
            <w:tcW w:w="2610" w:type="dxa"/>
            <w:vMerge w:val="restart"/>
          </w:tcPr>
          <w:p w14:paraId="1A18DBAC" w14:textId="77777777" w:rsidR="00610ABF" w:rsidRPr="006776FB" w:rsidRDefault="00610ABF" w:rsidP="00382A58">
            <w:pPr>
              <w:spacing w:line="240" w:lineRule="auto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7313" w:type="dxa"/>
            <w:gridSpan w:val="18"/>
          </w:tcPr>
          <w:p w14:paraId="46B02309" w14:textId="77777777" w:rsidR="00610ABF" w:rsidRPr="006776FB" w:rsidRDefault="00610ABF" w:rsidP="00382A58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76F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6776F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</w:tr>
      <w:tr w:rsidR="00610ABF" w:rsidRPr="006776FB" w14:paraId="1D9B4E3A" w14:textId="77777777" w:rsidTr="007D4A7F">
        <w:trPr>
          <w:cantSplit/>
        </w:trPr>
        <w:tc>
          <w:tcPr>
            <w:tcW w:w="2610" w:type="dxa"/>
            <w:vMerge/>
          </w:tcPr>
          <w:p w14:paraId="31EB25F9" w14:textId="77777777" w:rsidR="00610ABF" w:rsidRPr="006776FB" w:rsidRDefault="00610ABF" w:rsidP="00382A5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0" w:type="dxa"/>
            <w:gridSpan w:val="7"/>
          </w:tcPr>
          <w:p w14:paraId="251C9F0B" w14:textId="6B88D450" w:rsidR="00610ABF" w:rsidRPr="006776FB" w:rsidRDefault="00610ABF" w:rsidP="00382A5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560E3DD0" w14:textId="77777777" w:rsidR="00610ABF" w:rsidRPr="006776FB" w:rsidRDefault="00610ABF" w:rsidP="00382A5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33" w:type="dxa"/>
            <w:gridSpan w:val="10"/>
          </w:tcPr>
          <w:p w14:paraId="7B664613" w14:textId="02BE2382" w:rsidR="00610ABF" w:rsidRPr="006776FB" w:rsidRDefault="00610ABF" w:rsidP="0080239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2563</w:t>
            </w:r>
          </w:p>
        </w:tc>
      </w:tr>
      <w:tr w:rsidR="00072241" w:rsidRPr="006776FB" w14:paraId="526F2726" w14:textId="77777777" w:rsidTr="007D4A7F">
        <w:trPr>
          <w:cantSplit/>
        </w:trPr>
        <w:tc>
          <w:tcPr>
            <w:tcW w:w="2610" w:type="dxa"/>
          </w:tcPr>
          <w:p w14:paraId="1FD5EF67" w14:textId="77777777" w:rsidR="00072241" w:rsidRPr="00E66041" w:rsidRDefault="00072241" w:rsidP="00382A5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302386D2" w14:textId="77777777" w:rsidR="000D3109" w:rsidRPr="00E66041" w:rsidRDefault="000D3109" w:rsidP="00382A5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6A14BC58" w14:textId="5DF7ECDF" w:rsidR="000D3109" w:rsidRPr="00E66041" w:rsidRDefault="000D3109" w:rsidP="00382A5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660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90" w:type="dxa"/>
            <w:vAlign w:val="bottom"/>
          </w:tcPr>
          <w:p w14:paraId="388A5B6E" w14:textId="77777777" w:rsidR="00072241" w:rsidRPr="006776FB" w:rsidRDefault="00072241" w:rsidP="00382A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776F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</w:p>
          <w:p w14:paraId="2EE24E2C" w14:textId="77777777" w:rsidR="00072241" w:rsidRPr="006776FB" w:rsidRDefault="00072241" w:rsidP="00382A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76F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ADDC534" w14:textId="77777777" w:rsidR="00072241" w:rsidRPr="006776FB" w:rsidRDefault="00072241" w:rsidP="00382A5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14:paraId="68E31FD9" w14:textId="77777777" w:rsidR="00C14D04" w:rsidRPr="006776FB" w:rsidRDefault="00072241" w:rsidP="00C14D0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776F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</w:t>
            </w:r>
          </w:p>
          <w:p w14:paraId="6C49BE5E" w14:textId="77777777" w:rsidR="000C1E6F" w:rsidRPr="006776FB" w:rsidRDefault="000C1E6F" w:rsidP="00C14D0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776F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(ค่าใช้จ่าย)</w:t>
            </w:r>
          </w:p>
          <w:p w14:paraId="6419039F" w14:textId="77777777" w:rsidR="00072241" w:rsidRPr="006776FB" w:rsidRDefault="00072241" w:rsidP="00C14D0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76F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1" w:type="dxa"/>
            <w:gridSpan w:val="2"/>
            <w:vAlign w:val="bottom"/>
          </w:tcPr>
          <w:p w14:paraId="2EACE51F" w14:textId="77777777" w:rsidR="00072241" w:rsidRPr="006776FB" w:rsidRDefault="00072241" w:rsidP="00382A5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7" w:type="dxa"/>
            <w:gridSpan w:val="2"/>
            <w:vAlign w:val="bottom"/>
          </w:tcPr>
          <w:p w14:paraId="39DEA17E" w14:textId="77777777" w:rsidR="00072241" w:rsidRPr="006776FB" w:rsidRDefault="00072241" w:rsidP="00382A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776F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270" w:type="dxa"/>
            <w:vAlign w:val="bottom"/>
          </w:tcPr>
          <w:p w14:paraId="2CE62056" w14:textId="77777777" w:rsidR="00072241" w:rsidRPr="006776FB" w:rsidRDefault="00072241" w:rsidP="00382A5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gridSpan w:val="2"/>
            <w:vAlign w:val="bottom"/>
          </w:tcPr>
          <w:p w14:paraId="13735A9D" w14:textId="77777777" w:rsidR="00072241" w:rsidRPr="006776FB" w:rsidRDefault="00072241" w:rsidP="00382A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776F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</w:p>
          <w:p w14:paraId="4B67E491" w14:textId="77777777" w:rsidR="00072241" w:rsidRPr="006776FB" w:rsidRDefault="00072241" w:rsidP="00382A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76F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6BB87CF8" w14:textId="77777777" w:rsidR="00072241" w:rsidRPr="006776FB" w:rsidRDefault="00072241" w:rsidP="00382A5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4" w:type="dxa"/>
            <w:gridSpan w:val="2"/>
            <w:vAlign w:val="bottom"/>
          </w:tcPr>
          <w:p w14:paraId="1F9F1E52" w14:textId="77777777" w:rsidR="00C14D04" w:rsidRPr="006776FB" w:rsidRDefault="00072241" w:rsidP="00C14D0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776F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</w:t>
            </w:r>
          </w:p>
          <w:p w14:paraId="365AFCBE" w14:textId="77777777" w:rsidR="000C1E6F" w:rsidRPr="006776FB" w:rsidRDefault="000C1E6F" w:rsidP="00C14D0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776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6776F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ค่าใช้จ่าย)</w:t>
            </w:r>
          </w:p>
          <w:p w14:paraId="5B9ECD67" w14:textId="77777777" w:rsidR="00072241" w:rsidRPr="006776FB" w:rsidRDefault="00072241" w:rsidP="00C14D0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76F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4" w:type="dxa"/>
            <w:gridSpan w:val="2"/>
            <w:vAlign w:val="bottom"/>
          </w:tcPr>
          <w:p w14:paraId="763AD416" w14:textId="77777777" w:rsidR="00072241" w:rsidRPr="006776FB" w:rsidRDefault="00072241" w:rsidP="00382A58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49E750DE" w14:textId="77777777" w:rsidR="00072241" w:rsidRPr="006776FB" w:rsidRDefault="00072241" w:rsidP="00382A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776F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</w:t>
            </w:r>
          </w:p>
          <w:p w14:paraId="4A163EAC" w14:textId="77777777" w:rsidR="00072241" w:rsidRPr="006776FB" w:rsidRDefault="00072241" w:rsidP="00382A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776F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072241" w:rsidRPr="006776FB" w14:paraId="66FA4573" w14:textId="77777777" w:rsidTr="006E6DCC">
        <w:trPr>
          <w:cantSplit/>
        </w:trPr>
        <w:tc>
          <w:tcPr>
            <w:tcW w:w="2610" w:type="dxa"/>
          </w:tcPr>
          <w:p w14:paraId="0D3DAE68" w14:textId="77777777" w:rsidR="00072241" w:rsidRPr="00E66041" w:rsidRDefault="00072241" w:rsidP="00382A5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3" w:type="dxa"/>
            <w:gridSpan w:val="18"/>
          </w:tcPr>
          <w:p w14:paraId="125877D8" w14:textId="77777777" w:rsidR="00072241" w:rsidRPr="006776FB" w:rsidRDefault="00072241" w:rsidP="0007224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76FB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6776F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776FB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0D3109" w:rsidRPr="006776FB" w14:paraId="1615C5E1" w14:textId="77777777" w:rsidTr="006E6DCC">
        <w:trPr>
          <w:cantSplit/>
        </w:trPr>
        <w:tc>
          <w:tcPr>
            <w:tcW w:w="2610" w:type="dxa"/>
          </w:tcPr>
          <w:p w14:paraId="566EF960" w14:textId="77777777" w:rsidR="000D3109" w:rsidRPr="00E66041" w:rsidRDefault="000D3109" w:rsidP="00382A5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660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</w:t>
            </w:r>
            <w:r w:rsidRPr="00E6604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กำไรขาดทุน</w:t>
            </w:r>
          </w:p>
          <w:p w14:paraId="44D1249A" w14:textId="4AFFE7DD" w:rsidR="000D3109" w:rsidRPr="00E66041" w:rsidRDefault="000D3109" w:rsidP="000D3109">
            <w:pPr>
              <w:spacing w:line="240" w:lineRule="auto"/>
              <w:ind w:left="274"/>
              <w:rPr>
                <w:rFonts w:ascii="Angsana New" w:hAnsi="Angsana New"/>
                <w:sz w:val="30"/>
                <w:szCs w:val="30"/>
              </w:rPr>
            </w:pPr>
            <w:r w:rsidRPr="00E6604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7313" w:type="dxa"/>
            <w:gridSpan w:val="18"/>
          </w:tcPr>
          <w:p w14:paraId="2675F3C6" w14:textId="77777777" w:rsidR="000D3109" w:rsidRPr="006776FB" w:rsidRDefault="000D3109" w:rsidP="0007224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C1706D" w:rsidRPr="006776FB" w14:paraId="52FF51C8" w14:textId="77777777" w:rsidTr="007D4A7F">
        <w:trPr>
          <w:cantSplit/>
        </w:trPr>
        <w:tc>
          <w:tcPr>
            <w:tcW w:w="2610" w:type="dxa"/>
          </w:tcPr>
          <w:p w14:paraId="2A473E85" w14:textId="3106C8EB" w:rsidR="00C1706D" w:rsidRPr="006776FB" w:rsidRDefault="00C1706D" w:rsidP="00C1706D">
            <w:pPr>
              <w:tabs>
                <w:tab w:val="clear" w:pos="2807"/>
                <w:tab w:val="left" w:pos="2610"/>
              </w:tabs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776FB">
              <w:rPr>
                <w:rFonts w:ascii="Angsana New" w:hAnsi="Angsana New"/>
                <w:sz w:val="30"/>
                <w:szCs w:val="30"/>
                <w:cs/>
              </w:rPr>
              <w:t>การตีราคาที่ดิน</w:t>
            </w:r>
          </w:p>
        </w:tc>
        <w:tc>
          <w:tcPr>
            <w:tcW w:w="990" w:type="dxa"/>
            <w:vAlign w:val="bottom"/>
          </w:tcPr>
          <w:p w14:paraId="0A3643D2" w14:textId="5BDCEFC6" w:rsidR="00C1706D" w:rsidRPr="006776FB" w:rsidRDefault="00CE5A77" w:rsidP="00C1706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24,504</w:t>
            </w:r>
          </w:p>
        </w:tc>
        <w:tc>
          <w:tcPr>
            <w:tcW w:w="180" w:type="dxa"/>
            <w:vAlign w:val="bottom"/>
          </w:tcPr>
          <w:p w14:paraId="5ED4780C" w14:textId="77777777" w:rsidR="00C1706D" w:rsidRPr="006776FB" w:rsidRDefault="00C1706D" w:rsidP="00C1706D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2" w:type="dxa"/>
            <w:vAlign w:val="bottom"/>
          </w:tcPr>
          <w:p w14:paraId="180E5D5F" w14:textId="0A43F600" w:rsidR="00C1706D" w:rsidRPr="006776FB" w:rsidRDefault="00CE5A77" w:rsidP="00C1706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(4,901)</w:t>
            </w:r>
          </w:p>
        </w:tc>
        <w:tc>
          <w:tcPr>
            <w:tcW w:w="181" w:type="dxa"/>
            <w:gridSpan w:val="2"/>
            <w:vAlign w:val="bottom"/>
          </w:tcPr>
          <w:p w14:paraId="7A20C665" w14:textId="77777777" w:rsidR="00C1706D" w:rsidRPr="006776FB" w:rsidRDefault="00C1706D" w:rsidP="00C1706D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7" w:type="dxa"/>
            <w:gridSpan w:val="2"/>
            <w:vAlign w:val="bottom"/>
          </w:tcPr>
          <w:p w14:paraId="56681C6E" w14:textId="490FF062" w:rsidR="00C1706D" w:rsidRPr="006776FB" w:rsidRDefault="00CE5A77" w:rsidP="007D4A7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8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19,60</w:t>
            </w:r>
            <w:r w:rsidR="00264A9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73179F05" w14:textId="77777777" w:rsidR="00C1706D" w:rsidRPr="006776FB" w:rsidRDefault="00C1706D" w:rsidP="00C1706D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23" w:type="dxa"/>
            <w:gridSpan w:val="2"/>
            <w:vAlign w:val="bottom"/>
          </w:tcPr>
          <w:p w14:paraId="6C3C74B4" w14:textId="3D5B83BB" w:rsidR="00C1706D" w:rsidRPr="006776FB" w:rsidRDefault="00C1706D" w:rsidP="00C1706D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776F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2,532</w:t>
            </w:r>
          </w:p>
        </w:tc>
        <w:tc>
          <w:tcPr>
            <w:tcW w:w="180" w:type="dxa"/>
            <w:gridSpan w:val="2"/>
            <w:vAlign w:val="bottom"/>
          </w:tcPr>
          <w:p w14:paraId="66562130" w14:textId="77777777" w:rsidR="00C1706D" w:rsidRPr="006776FB" w:rsidRDefault="00C1706D" w:rsidP="00C1706D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54" w:type="dxa"/>
            <w:gridSpan w:val="2"/>
            <w:vAlign w:val="bottom"/>
          </w:tcPr>
          <w:p w14:paraId="11441BC3" w14:textId="0488D1C7" w:rsidR="00C1706D" w:rsidRPr="006776FB" w:rsidRDefault="00C1706D" w:rsidP="00C1706D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776F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(506)</w:t>
            </w:r>
          </w:p>
        </w:tc>
        <w:tc>
          <w:tcPr>
            <w:tcW w:w="184" w:type="dxa"/>
            <w:gridSpan w:val="2"/>
            <w:vAlign w:val="bottom"/>
          </w:tcPr>
          <w:p w14:paraId="7CE9BBD6" w14:textId="77777777" w:rsidR="00C1706D" w:rsidRPr="006776FB" w:rsidRDefault="00C1706D" w:rsidP="00C1706D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2DD80332" w14:textId="4916CC9E" w:rsidR="00C1706D" w:rsidRPr="006776FB" w:rsidRDefault="00C1706D" w:rsidP="0092582E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776F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</w:tr>
      <w:tr w:rsidR="00C1706D" w:rsidRPr="006776FB" w14:paraId="0BA012C1" w14:textId="77777777" w:rsidTr="007D4A7F">
        <w:trPr>
          <w:cantSplit/>
        </w:trPr>
        <w:tc>
          <w:tcPr>
            <w:tcW w:w="2610" w:type="dxa"/>
          </w:tcPr>
          <w:p w14:paraId="27F13D79" w14:textId="7151527F" w:rsidR="00C1706D" w:rsidRPr="006776FB" w:rsidRDefault="00C1706D" w:rsidP="00C1706D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776FB">
              <w:rPr>
                <w:rFonts w:ascii="Angsana New" w:hAnsi="Angsana New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990" w:type="dxa"/>
            <w:vAlign w:val="bottom"/>
          </w:tcPr>
          <w:p w14:paraId="6CD0204C" w14:textId="7B8B92BA" w:rsidR="00C1706D" w:rsidRPr="006776FB" w:rsidRDefault="00CE5A77" w:rsidP="0092582E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-8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773FF8B" w14:textId="77777777" w:rsidR="00C1706D" w:rsidRPr="006776FB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1"/>
              </w:tabs>
              <w:spacing w:line="240" w:lineRule="auto"/>
              <w:ind w:left="-108" w:right="-17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14:paraId="081F3BC2" w14:textId="4797B24F" w:rsidR="00C1706D" w:rsidRPr="006776FB" w:rsidRDefault="0092582E" w:rsidP="0092582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  </w:t>
            </w:r>
            <w:r w:rsidR="00CE5A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  <w:gridSpan w:val="2"/>
            <w:vAlign w:val="bottom"/>
          </w:tcPr>
          <w:p w14:paraId="31444729" w14:textId="77777777" w:rsidR="00C1706D" w:rsidRPr="006776FB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7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7" w:type="dxa"/>
            <w:gridSpan w:val="2"/>
            <w:vAlign w:val="bottom"/>
          </w:tcPr>
          <w:p w14:paraId="236AC6E3" w14:textId="2B22D584" w:rsidR="00C1706D" w:rsidRPr="006776FB" w:rsidRDefault="0092582E" w:rsidP="0092582E">
            <w:pPr>
              <w:pStyle w:val="acctfourfigures"/>
              <w:tabs>
                <w:tab w:val="clear" w:pos="765"/>
              </w:tabs>
              <w:spacing w:line="240" w:lineRule="atLeast"/>
              <w:ind w:right="-8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</w:t>
            </w:r>
            <w:r w:rsidR="00CE5A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5CC7E2" w14:textId="77777777" w:rsidR="00C1706D" w:rsidRPr="006776FB" w:rsidRDefault="00C1706D" w:rsidP="00C1706D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23" w:type="dxa"/>
            <w:gridSpan w:val="2"/>
            <w:vAlign w:val="bottom"/>
          </w:tcPr>
          <w:p w14:paraId="4C6D05A3" w14:textId="5170CF9B" w:rsidR="00C1706D" w:rsidRPr="001F1CBB" w:rsidRDefault="00C1706D" w:rsidP="00C1706D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776FB">
              <w:rPr>
                <w:rFonts w:asciiTheme="majorBidi" w:hAnsiTheme="majorBidi" w:cstheme="majorBidi"/>
                <w:sz w:val="30"/>
                <w:szCs w:val="30"/>
              </w:rPr>
              <w:t>(11,139)</w:t>
            </w:r>
          </w:p>
        </w:tc>
        <w:tc>
          <w:tcPr>
            <w:tcW w:w="180" w:type="dxa"/>
            <w:gridSpan w:val="2"/>
            <w:vAlign w:val="bottom"/>
          </w:tcPr>
          <w:p w14:paraId="0D7E2492" w14:textId="77777777" w:rsidR="00C1706D" w:rsidRPr="006776FB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7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54" w:type="dxa"/>
            <w:gridSpan w:val="2"/>
            <w:vAlign w:val="bottom"/>
          </w:tcPr>
          <w:p w14:paraId="3B4DAD29" w14:textId="7BE1E19D" w:rsidR="00C1706D" w:rsidRPr="006776FB" w:rsidRDefault="00C1706D" w:rsidP="00C1706D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right="-7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6776FB">
              <w:rPr>
                <w:rFonts w:asciiTheme="majorBidi" w:hAnsiTheme="majorBidi" w:cstheme="majorBidi"/>
                <w:sz w:val="30"/>
                <w:szCs w:val="30"/>
              </w:rPr>
              <w:t>2,227</w:t>
            </w:r>
          </w:p>
        </w:tc>
        <w:tc>
          <w:tcPr>
            <w:tcW w:w="184" w:type="dxa"/>
            <w:gridSpan w:val="2"/>
            <w:vAlign w:val="bottom"/>
          </w:tcPr>
          <w:p w14:paraId="2DF8D99C" w14:textId="77777777" w:rsidR="00C1706D" w:rsidRPr="006776FB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7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3EC0F5BC" w14:textId="493AB126" w:rsidR="00C1706D" w:rsidRPr="006776FB" w:rsidRDefault="00C1706D" w:rsidP="00C1706D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6776FB">
              <w:rPr>
                <w:rFonts w:asciiTheme="majorBidi" w:hAnsiTheme="majorBidi" w:cstheme="majorBidi"/>
                <w:sz w:val="30"/>
                <w:szCs w:val="30"/>
              </w:rPr>
              <w:t>(8,91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6776F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1706D" w:rsidRPr="006776FB" w14:paraId="3E62C4B8" w14:textId="77777777" w:rsidTr="007D4A7F">
        <w:trPr>
          <w:cantSplit/>
        </w:trPr>
        <w:tc>
          <w:tcPr>
            <w:tcW w:w="2610" w:type="dxa"/>
          </w:tcPr>
          <w:p w14:paraId="38B2AA09" w14:textId="4808CA19" w:rsidR="00C1706D" w:rsidRPr="006776FB" w:rsidRDefault="00C1706D" w:rsidP="00C1706D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776FB">
              <w:rPr>
                <w:rFonts w:ascii="Angsana New" w:hAnsi="Angsana New" w:hint="cs"/>
                <w:sz w:val="30"/>
                <w:szCs w:val="30"/>
                <w:cs/>
              </w:rPr>
              <w:t>สำรองการป้องกันความเสี่ยงในกระแสเงินสด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931DABC" w14:textId="0C6FC2DC" w:rsidR="00C1706D" w:rsidRPr="006776FB" w:rsidRDefault="00CE5A77" w:rsidP="00C1706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323,906</w:t>
            </w:r>
          </w:p>
        </w:tc>
        <w:tc>
          <w:tcPr>
            <w:tcW w:w="180" w:type="dxa"/>
            <w:vAlign w:val="bottom"/>
          </w:tcPr>
          <w:p w14:paraId="48A1325E" w14:textId="77777777" w:rsidR="00C1706D" w:rsidRPr="006776FB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1"/>
              </w:tabs>
              <w:spacing w:line="240" w:lineRule="auto"/>
              <w:ind w:left="-108" w:right="-17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bottom"/>
          </w:tcPr>
          <w:p w14:paraId="6B161258" w14:textId="3CE3E999" w:rsidR="00C1706D" w:rsidRPr="006776FB" w:rsidRDefault="00CE5A77" w:rsidP="00C1706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(64,781)</w:t>
            </w:r>
          </w:p>
        </w:tc>
        <w:tc>
          <w:tcPr>
            <w:tcW w:w="181" w:type="dxa"/>
            <w:gridSpan w:val="2"/>
            <w:vAlign w:val="bottom"/>
          </w:tcPr>
          <w:p w14:paraId="48CA9DC6" w14:textId="77777777" w:rsidR="00C1706D" w:rsidRPr="006776FB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7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7" w:type="dxa"/>
            <w:gridSpan w:val="2"/>
            <w:tcBorders>
              <w:bottom w:val="single" w:sz="4" w:space="0" w:color="auto"/>
            </w:tcBorders>
            <w:vAlign w:val="bottom"/>
          </w:tcPr>
          <w:p w14:paraId="20138CAC" w14:textId="04F5265A" w:rsidR="00C1706D" w:rsidRPr="006776FB" w:rsidRDefault="00CE5A77" w:rsidP="00C1706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8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259,125</w:t>
            </w:r>
          </w:p>
        </w:tc>
        <w:tc>
          <w:tcPr>
            <w:tcW w:w="270" w:type="dxa"/>
          </w:tcPr>
          <w:p w14:paraId="290870DC" w14:textId="77777777" w:rsidR="00C1706D" w:rsidRPr="006776FB" w:rsidRDefault="00C1706D" w:rsidP="00C1706D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23" w:type="dxa"/>
            <w:gridSpan w:val="2"/>
            <w:tcBorders>
              <w:bottom w:val="single" w:sz="4" w:space="0" w:color="auto"/>
            </w:tcBorders>
            <w:vAlign w:val="bottom"/>
          </w:tcPr>
          <w:p w14:paraId="43DE819C" w14:textId="15571755" w:rsidR="00C1706D" w:rsidRPr="001F1CBB" w:rsidRDefault="00C1706D" w:rsidP="00C1706D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14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776FB">
              <w:rPr>
                <w:rFonts w:asciiTheme="majorBidi" w:hAnsiTheme="majorBidi" w:cstheme="majorBidi"/>
                <w:sz w:val="30"/>
                <w:szCs w:val="30"/>
              </w:rPr>
              <w:t>(203,963)</w:t>
            </w:r>
          </w:p>
        </w:tc>
        <w:tc>
          <w:tcPr>
            <w:tcW w:w="180" w:type="dxa"/>
            <w:gridSpan w:val="2"/>
            <w:vAlign w:val="bottom"/>
          </w:tcPr>
          <w:p w14:paraId="4A1F27C5" w14:textId="77777777" w:rsidR="00C1706D" w:rsidRPr="006776FB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7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54" w:type="dxa"/>
            <w:gridSpan w:val="2"/>
            <w:tcBorders>
              <w:bottom w:val="single" w:sz="4" w:space="0" w:color="auto"/>
            </w:tcBorders>
            <w:vAlign w:val="bottom"/>
          </w:tcPr>
          <w:p w14:paraId="28459233" w14:textId="6F1801F4" w:rsidR="00C1706D" w:rsidRPr="006776FB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-171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6776FB">
              <w:rPr>
                <w:rFonts w:asciiTheme="majorBidi" w:hAnsiTheme="majorBidi" w:cstheme="majorBidi"/>
                <w:sz w:val="30"/>
                <w:szCs w:val="30"/>
              </w:rPr>
              <w:t>40,793</w:t>
            </w:r>
          </w:p>
        </w:tc>
        <w:tc>
          <w:tcPr>
            <w:tcW w:w="184" w:type="dxa"/>
            <w:gridSpan w:val="2"/>
            <w:vAlign w:val="bottom"/>
          </w:tcPr>
          <w:p w14:paraId="10067C02" w14:textId="77777777" w:rsidR="00C1706D" w:rsidRPr="006776FB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7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bottom"/>
          </w:tcPr>
          <w:p w14:paraId="63D00528" w14:textId="0804D627" w:rsidR="00C1706D" w:rsidRPr="006776FB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6776FB">
              <w:rPr>
                <w:rFonts w:asciiTheme="majorBidi" w:hAnsiTheme="majorBidi" w:cstheme="majorBidi"/>
                <w:sz w:val="30"/>
                <w:szCs w:val="30"/>
              </w:rPr>
              <w:t>(163,170)</w:t>
            </w:r>
          </w:p>
        </w:tc>
      </w:tr>
      <w:tr w:rsidR="00C1706D" w:rsidRPr="006776FB" w14:paraId="3743B69F" w14:textId="77777777" w:rsidTr="007D4A7F">
        <w:trPr>
          <w:cantSplit/>
          <w:trHeight w:val="532"/>
        </w:trPr>
        <w:tc>
          <w:tcPr>
            <w:tcW w:w="2610" w:type="dxa"/>
            <w:vAlign w:val="bottom"/>
          </w:tcPr>
          <w:p w14:paraId="16FC2758" w14:textId="7D4158ED" w:rsidR="00C1706D" w:rsidRPr="006776FB" w:rsidRDefault="00C1706D" w:rsidP="00C1706D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76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7E1B68" w14:textId="2515C73D" w:rsidR="00C1706D" w:rsidRPr="006776FB" w:rsidRDefault="00CE5A77" w:rsidP="00C1706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073" w:right="-79" w:hanging="71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348,410</w:t>
            </w:r>
          </w:p>
        </w:tc>
        <w:tc>
          <w:tcPr>
            <w:tcW w:w="180" w:type="dxa"/>
            <w:vAlign w:val="bottom"/>
          </w:tcPr>
          <w:p w14:paraId="1AEE46B7" w14:textId="77777777" w:rsidR="00C1706D" w:rsidRPr="006776FB" w:rsidRDefault="00C1706D" w:rsidP="00C1706D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1B9D77" w14:textId="4DB9608C" w:rsidR="00C1706D" w:rsidRPr="006776FB" w:rsidRDefault="00CE5A77" w:rsidP="00C1706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(69,682)</w:t>
            </w:r>
          </w:p>
        </w:tc>
        <w:tc>
          <w:tcPr>
            <w:tcW w:w="181" w:type="dxa"/>
            <w:gridSpan w:val="2"/>
            <w:vAlign w:val="bottom"/>
          </w:tcPr>
          <w:p w14:paraId="3874C6E8" w14:textId="77777777" w:rsidR="00C1706D" w:rsidRPr="006776FB" w:rsidRDefault="00C1706D" w:rsidP="00C1706D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FF829A" w14:textId="21274B97" w:rsidR="00C1706D" w:rsidRPr="006776FB" w:rsidRDefault="00CE5A77" w:rsidP="007D4A7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8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278,728</w:t>
            </w:r>
          </w:p>
        </w:tc>
        <w:tc>
          <w:tcPr>
            <w:tcW w:w="270" w:type="dxa"/>
          </w:tcPr>
          <w:p w14:paraId="4F42435B" w14:textId="77777777" w:rsidR="00C1706D" w:rsidRPr="006776FB" w:rsidRDefault="00C1706D" w:rsidP="00C1706D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1EEC2D" w14:textId="38CCB66F" w:rsidR="00C1706D" w:rsidRPr="001F1CBB" w:rsidRDefault="00C1706D" w:rsidP="00C1706D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776F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(212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776F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570)</w:t>
            </w:r>
          </w:p>
        </w:tc>
        <w:tc>
          <w:tcPr>
            <w:tcW w:w="180" w:type="dxa"/>
            <w:gridSpan w:val="2"/>
            <w:vAlign w:val="bottom"/>
          </w:tcPr>
          <w:p w14:paraId="09574654" w14:textId="77777777" w:rsidR="00C1706D" w:rsidRPr="001F1CBB" w:rsidRDefault="00C1706D" w:rsidP="00C1706D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9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31BF08" w14:textId="59447AB2" w:rsidR="00C1706D" w:rsidRPr="001F1CBB" w:rsidRDefault="00C1706D" w:rsidP="00C1706D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776F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42,514</w:t>
            </w:r>
          </w:p>
        </w:tc>
        <w:tc>
          <w:tcPr>
            <w:tcW w:w="184" w:type="dxa"/>
            <w:gridSpan w:val="2"/>
            <w:vAlign w:val="bottom"/>
          </w:tcPr>
          <w:p w14:paraId="337A90CA" w14:textId="77777777" w:rsidR="00C1706D" w:rsidRPr="006776FB" w:rsidRDefault="00C1706D" w:rsidP="00C1706D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9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116B08" w14:textId="05998BF9" w:rsidR="00C1706D" w:rsidRPr="006776FB" w:rsidRDefault="00C1706D" w:rsidP="00C1706D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776F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(170,056)</w:t>
            </w:r>
          </w:p>
        </w:tc>
      </w:tr>
      <w:tr w:rsidR="00C1706D" w:rsidRPr="006776FB" w14:paraId="0B1F12C2" w14:textId="77777777" w:rsidTr="00F925A6">
        <w:trPr>
          <w:gridAfter w:val="1"/>
          <w:wAfter w:w="34" w:type="dxa"/>
          <w:cantSplit/>
          <w:trHeight w:val="180"/>
        </w:trPr>
        <w:tc>
          <w:tcPr>
            <w:tcW w:w="2610" w:type="dxa"/>
          </w:tcPr>
          <w:p w14:paraId="6528BE56" w14:textId="77777777" w:rsidR="00C1706D" w:rsidRPr="006776FB" w:rsidRDefault="00C1706D" w:rsidP="00C1706D">
            <w:pPr>
              <w:spacing w:line="240" w:lineRule="auto"/>
              <w:rPr>
                <w:rFonts w:ascii="Angsana New" w:hAnsi="Angsana New"/>
                <w:b/>
                <w:bCs/>
                <w:color w:val="0000FF"/>
                <w:sz w:val="30"/>
                <w:szCs w:val="30"/>
                <w:cs/>
              </w:rPr>
            </w:pPr>
          </w:p>
        </w:tc>
        <w:tc>
          <w:tcPr>
            <w:tcW w:w="7279" w:type="dxa"/>
            <w:gridSpan w:val="17"/>
          </w:tcPr>
          <w:p w14:paraId="7FCA0A81" w14:textId="77777777" w:rsidR="00C1706D" w:rsidRPr="006776FB" w:rsidRDefault="00C1706D" w:rsidP="00C1706D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  <w:p w14:paraId="671AD30A" w14:textId="0238C044" w:rsidR="00C1706D" w:rsidRPr="006776FB" w:rsidRDefault="00C1706D" w:rsidP="00C1706D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6776F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การเงิน</w:t>
            </w:r>
            <w:r w:rsidRPr="006776F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C1706D" w:rsidRPr="006776FB" w14:paraId="692AF7BA" w14:textId="77777777" w:rsidTr="007D4A7F">
        <w:trPr>
          <w:gridAfter w:val="1"/>
          <w:wAfter w:w="34" w:type="dxa"/>
          <w:cantSplit/>
          <w:trHeight w:val="60"/>
        </w:trPr>
        <w:tc>
          <w:tcPr>
            <w:tcW w:w="2610" w:type="dxa"/>
          </w:tcPr>
          <w:p w14:paraId="0279E39A" w14:textId="77777777" w:rsidR="00C1706D" w:rsidRPr="006776FB" w:rsidRDefault="00C1706D" w:rsidP="00C1706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0" w:type="dxa"/>
            <w:gridSpan w:val="7"/>
          </w:tcPr>
          <w:p w14:paraId="191D36EE" w14:textId="6862EFA8" w:rsidR="00C1706D" w:rsidRPr="006776FB" w:rsidRDefault="00C1706D" w:rsidP="00C1706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10D113D8" w14:textId="77777777" w:rsidR="00C1706D" w:rsidRPr="006776FB" w:rsidRDefault="00C1706D" w:rsidP="00C1706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99" w:type="dxa"/>
            <w:gridSpan w:val="9"/>
          </w:tcPr>
          <w:p w14:paraId="3FF3059C" w14:textId="446EFE10" w:rsidR="00C1706D" w:rsidRPr="006776FB" w:rsidRDefault="00C1706D" w:rsidP="00C1706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2563</w:t>
            </w:r>
          </w:p>
        </w:tc>
      </w:tr>
      <w:tr w:rsidR="00C1706D" w:rsidRPr="006776FB" w14:paraId="245B7D48" w14:textId="77777777" w:rsidTr="007D4A7F">
        <w:trPr>
          <w:gridAfter w:val="1"/>
          <w:wAfter w:w="34" w:type="dxa"/>
          <w:cantSplit/>
        </w:trPr>
        <w:tc>
          <w:tcPr>
            <w:tcW w:w="2610" w:type="dxa"/>
          </w:tcPr>
          <w:p w14:paraId="454B95A2" w14:textId="77777777" w:rsidR="000D3109" w:rsidRPr="00E66041" w:rsidRDefault="000D3109" w:rsidP="00C1706D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5BD0E88E" w14:textId="77777777" w:rsidR="000D3109" w:rsidRPr="00E66041" w:rsidRDefault="000D3109" w:rsidP="00C1706D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306E9468" w14:textId="7FB848E1" w:rsidR="00C1706D" w:rsidRPr="00E66041" w:rsidRDefault="000D3109" w:rsidP="00C1706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660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90" w:type="dxa"/>
            <w:vAlign w:val="bottom"/>
          </w:tcPr>
          <w:p w14:paraId="1D401A99" w14:textId="77777777" w:rsidR="00C1706D" w:rsidRPr="006776FB" w:rsidRDefault="00C1706D" w:rsidP="00C170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776F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</w:p>
          <w:p w14:paraId="3F4917A1" w14:textId="77777777" w:rsidR="00C1706D" w:rsidRPr="006776FB" w:rsidRDefault="00C1706D" w:rsidP="00C170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76F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21C503B" w14:textId="77777777" w:rsidR="00C1706D" w:rsidRPr="006776FB" w:rsidRDefault="00C1706D" w:rsidP="00C1706D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33ED1FB" w14:textId="77777777" w:rsidR="00C1706D" w:rsidRPr="006776FB" w:rsidRDefault="00C1706D" w:rsidP="00C170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776F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</w:t>
            </w:r>
          </w:p>
          <w:p w14:paraId="5C0A6F69" w14:textId="77777777" w:rsidR="00C1706D" w:rsidRPr="006776FB" w:rsidRDefault="00C1706D" w:rsidP="00C170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776F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(ค่าใช้จ่าย)</w:t>
            </w:r>
          </w:p>
          <w:p w14:paraId="1760F832" w14:textId="77777777" w:rsidR="00C1706D" w:rsidRPr="006776FB" w:rsidRDefault="00C1706D" w:rsidP="00C170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76F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7E1E62F6" w14:textId="77777777" w:rsidR="00C1706D" w:rsidRPr="006776FB" w:rsidRDefault="00C1706D" w:rsidP="00C1706D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EC77E89" w14:textId="77777777" w:rsidR="00C1706D" w:rsidRPr="006776FB" w:rsidRDefault="00C1706D" w:rsidP="00C170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776F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270" w:type="dxa"/>
            <w:vAlign w:val="bottom"/>
          </w:tcPr>
          <w:p w14:paraId="764E41AE" w14:textId="77777777" w:rsidR="00C1706D" w:rsidRPr="006776FB" w:rsidRDefault="00C1706D" w:rsidP="00C1706D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333AB06A" w14:textId="77777777" w:rsidR="00C1706D" w:rsidRPr="006776FB" w:rsidRDefault="00C1706D" w:rsidP="00C170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776F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</w:p>
          <w:p w14:paraId="6D8EA441" w14:textId="77777777" w:rsidR="00C1706D" w:rsidRPr="006776FB" w:rsidRDefault="00C1706D" w:rsidP="00C170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76F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144031F9" w14:textId="77777777" w:rsidR="00C1706D" w:rsidRPr="006776FB" w:rsidRDefault="00C1706D" w:rsidP="00C1706D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vAlign w:val="bottom"/>
          </w:tcPr>
          <w:p w14:paraId="7DC9E7B5" w14:textId="77777777" w:rsidR="00C1706D" w:rsidRPr="006776FB" w:rsidRDefault="00C1706D" w:rsidP="00C170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776F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</w:t>
            </w:r>
          </w:p>
          <w:p w14:paraId="45CB0B2E" w14:textId="77777777" w:rsidR="00C1706D" w:rsidRPr="006776FB" w:rsidRDefault="00C1706D" w:rsidP="00C170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776F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6776F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ค่าใช้จ่าย)</w:t>
            </w:r>
          </w:p>
          <w:p w14:paraId="1978CA71" w14:textId="77777777" w:rsidR="00C1706D" w:rsidRPr="006776FB" w:rsidRDefault="00C1706D" w:rsidP="00C170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76F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49FB05A6" w14:textId="77777777" w:rsidR="00C1706D" w:rsidRPr="006776FB" w:rsidRDefault="00C1706D" w:rsidP="00C1706D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vAlign w:val="bottom"/>
          </w:tcPr>
          <w:p w14:paraId="3E149EC6" w14:textId="77777777" w:rsidR="00C1706D" w:rsidRPr="006776FB" w:rsidRDefault="00C1706D" w:rsidP="00C170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776F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</w:t>
            </w:r>
          </w:p>
          <w:p w14:paraId="381BFA3B" w14:textId="77777777" w:rsidR="00C1706D" w:rsidRPr="006776FB" w:rsidRDefault="00C1706D" w:rsidP="00C1706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776F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C1706D" w:rsidRPr="006776FB" w14:paraId="7D5E6BBE" w14:textId="77777777" w:rsidTr="006E6DCC">
        <w:trPr>
          <w:gridAfter w:val="1"/>
          <w:wAfter w:w="34" w:type="dxa"/>
          <w:cantSplit/>
        </w:trPr>
        <w:tc>
          <w:tcPr>
            <w:tcW w:w="2610" w:type="dxa"/>
          </w:tcPr>
          <w:p w14:paraId="64E1F072" w14:textId="77777777" w:rsidR="00C1706D" w:rsidRPr="00E66041" w:rsidRDefault="00C1706D" w:rsidP="00C1706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79" w:type="dxa"/>
            <w:gridSpan w:val="17"/>
          </w:tcPr>
          <w:p w14:paraId="4AD23595" w14:textId="77777777" w:rsidR="00C1706D" w:rsidRPr="006776FB" w:rsidRDefault="00C1706D" w:rsidP="00C1706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76FB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6776F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776FB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0D3109" w:rsidRPr="006776FB" w14:paraId="18BFB3C0" w14:textId="77777777" w:rsidTr="006E6DCC">
        <w:trPr>
          <w:gridAfter w:val="1"/>
          <w:wAfter w:w="34" w:type="dxa"/>
          <w:cantSplit/>
        </w:trPr>
        <w:tc>
          <w:tcPr>
            <w:tcW w:w="2610" w:type="dxa"/>
          </w:tcPr>
          <w:p w14:paraId="50342ED6" w14:textId="77777777" w:rsidR="000D3109" w:rsidRPr="00E66041" w:rsidRDefault="000D3109" w:rsidP="000D310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660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</w:t>
            </w:r>
            <w:r w:rsidRPr="00E6604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กำไรขาดทุน</w:t>
            </w:r>
          </w:p>
          <w:p w14:paraId="07ADBE8F" w14:textId="7CF59657" w:rsidR="000D3109" w:rsidRPr="00E66041" w:rsidRDefault="000D3109" w:rsidP="000D3109">
            <w:pPr>
              <w:spacing w:line="240" w:lineRule="auto"/>
              <w:ind w:left="274"/>
              <w:rPr>
                <w:rFonts w:ascii="Angsana New" w:hAnsi="Angsana New"/>
                <w:sz w:val="30"/>
                <w:szCs w:val="30"/>
              </w:rPr>
            </w:pPr>
            <w:r w:rsidRPr="00E6604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7279" w:type="dxa"/>
            <w:gridSpan w:val="17"/>
          </w:tcPr>
          <w:p w14:paraId="2F74391C" w14:textId="77777777" w:rsidR="000D3109" w:rsidRPr="006776FB" w:rsidRDefault="000D3109" w:rsidP="00C1706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C1706D" w:rsidRPr="006776FB" w14:paraId="1EF86AF1" w14:textId="77777777" w:rsidTr="007D4A7F">
        <w:trPr>
          <w:gridAfter w:val="1"/>
          <w:wAfter w:w="34" w:type="dxa"/>
          <w:cantSplit/>
        </w:trPr>
        <w:tc>
          <w:tcPr>
            <w:tcW w:w="2610" w:type="dxa"/>
          </w:tcPr>
          <w:p w14:paraId="2A585754" w14:textId="77777777" w:rsidR="00C1706D" w:rsidRPr="006776FB" w:rsidRDefault="00C1706D" w:rsidP="00C1706D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776FB">
              <w:rPr>
                <w:rFonts w:ascii="Angsana New" w:hAnsi="Angsana New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990" w:type="dxa"/>
            <w:vAlign w:val="bottom"/>
          </w:tcPr>
          <w:p w14:paraId="1A1AFC5F" w14:textId="6BDAA57A" w:rsidR="00C1706D" w:rsidRPr="006776FB" w:rsidRDefault="0092582E" w:rsidP="00925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71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           </w:t>
            </w:r>
            <w:r w:rsidR="00CE5A77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8508D99" w14:textId="77777777" w:rsidR="00C1706D" w:rsidRPr="006776FB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8" w:right="-17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554EC30" w14:textId="475D8DA2" w:rsidR="00C1706D" w:rsidRPr="00C1706D" w:rsidRDefault="0092582E" w:rsidP="00925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     </w:t>
            </w:r>
            <w:r w:rsidR="00CE5A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05F5E3D4" w14:textId="77777777" w:rsidR="00C1706D" w:rsidRPr="006776FB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8" w:right="-17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531EF31" w14:textId="54942E79" w:rsidR="00C1706D" w:rsidRPr="006776FB" w:rsidRDefault="0092582E" w:rsidP="00925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 </w:t>
            </w:r>
            <w:r w:rsidR="00CE5A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B206F7" w14:textId="77777777" w:rsidR="00C1706D" w:rsidRPr="006776FB" w:rsidRDefault="00C1706D" w:rsidP="00C1706D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1" w:type="dxa"/>
            <w:vAlign w:val="bottom"/>
          </w:tcPr>
          <w:p w14:paraId="73C1F53D" w14:textId="160DA147" w:rsidR="00C1706D" w:rsidRPr="006776FB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</w:rPr>
            </w:pPr>
            <w:r w:rsidRPr="006776FB">
              <w:rPr>
                <w:rFonts w:asciiTheme="majorBidi" w:eastAsia="MS Mincho" w:hAnsiTheme="majorBidi" w:cstheme="majorBidi"/>
                <w:sz w:val="30"/>
                <w:szCs w:val="30"/>
              </w:rPr>
              <w:t>(15,188)</w:t>
            </w:r>
          </w:p>
        </w:tc>
        <w:tc>
          <w:tcPr>
            <w:tcW w:w="180" w:type="dxa"/>
            <w:gridSpan w:val="2"/>
            <w:vAlign w:val="bottom"/>
          </w:tcPr>
          <w:p w14:paraId="72EA183F" w14:textId="77777777" w:rsidR="00C1706D" w:rsidRPr="006776FB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vAlign w:val="bottom"/>
          </w:tcPr>
          <w:p w14:paraId="19B12917" w14:textId="6CB262B4" w:rsidR="00C1706D" w:rsidRPr="006776FB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524" w:firstLine="18"/>
              <w:rPr>
                <w:rFonts w:asciiTheme="majorBidi" w:hAnsiTheme="majorBidi" w:cstheme="majorBidi"/>
                <w:sz w:val="30"/>
                <w:szCs w:val="30"/>
              </w:rPr>
            </w:pPr>
            <w:r w:rsidRPr="006776FB">
              <w:rPr>
                <w:rFonts w:asciiTheme="majorBidi" w:hAnsiTheme="majorBidi" w:cstheme="majorBidi"/>
                <w:sz w:val="30"/>
                <w:szCs w:val="30"/>
              </w:rPr>
              <w:t>3,037</w:t>
            </w:r>
          </w:p>
        </w:tc>
        <w:tc>
          <w:tcPr>
            <w:tcW w:w="180" w:type="dxa"/>
            <w:gridSpan w:val="2"/>
            <w:vAlign w:val="bottom"/>
          </w:tcPr>
          <w:p w14:paraId="3C82291A" w14:textId="77777777" w:rsidR="00C1706D" w:rsidRPr="006776FB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vAlign w:val="bottom"/>
          </w:tcPr>
          <w:p w14:paraId="686FAACD" w14:textId="10781B00" w:rsidR="00C1706D" w:rsidRPr="006776FB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8" w:right="-420" w:hanging="695"/>
              <w:rPr>
                <w:rFonts w:asciiTheme="majorBidi" w:hAnsiTheme="majorBidi" w:cstheme="majorBidi"/>
                <w:sz w:val="30"/>
                <w:szCs w:val="30"/>
              </w:rPr>
            </w:pPr>
            <w:r w:rsidRPr="006776FB">
              <w:rPr>
                <w:rFonts w:asciiTheme="majorBidi" w:hAnsiTheme="majorBidi" w:cstheme="majorBidi"/>
                <w:sz w:val="30"/>
                <w:szCs w:val="30"/>
              </w:rPr>
              <w:t>(12,151)</w:t>
            </w:r>
          </w:p>
        </w:tc>
      </w:tr>
      <w:tr w:rsidR="00C1706D" w:rsidRPr="006776FB" w14:paraId="5D99005B" w14:textId="77777777" w:rsidTr="007D4A7F">
        <w:trPr>
          <w:gridAfter w:val="1"/>
          <w:wAfter w:w="34" w:type="dxa"/>
          <w:cantSplit/>
        </w:trPr>
        <w:tc>
          <w:tcPr>
            <w:tcW w:w="2610" w:type="dxa"/>
          </w:tcPr>
          <w:p w14:paraId="1BC4E87C" w14:textId="563A3F80" w:rsidR="00C1706D" w:rsidRPr="006776FB" w:rsidRDefault="00C1706D" w:rsidP="00C1706D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776FB">
              <w:rPr>
                <w:rFonts w:ascii="Angsana New" w:hAnsi="Angsana New" w:hint="cs"/>
                <w:sz w:val="30"/>
                <w:szCs w:val="30"/>
                <w:cs/>
              </w:rPr>
              <w:t>สำรองการป้องกันความเสี่ยงในกระแสเงินสด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C179098" w14:textId="7814B23B" w:rsidR="00C1706D" w:rsidRPr="006776FB" w:rsidRDefault="00CE5A77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8" w:right="-171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323,906</w:t>
            </w:r>
          </w:p>
        </w:tc>
        <w:tc>
          <w:tcPr>
            <w:tcW w:w="180" w:type="dxa"/>
            <w:vAlign w:val="bottom"/>
          </w:tcPr>
          <w:p w14:paraId="5F131638" w14:textId="77777777" w:rsidR="00C1706D" w:rsidRPr="006776FB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8" w:right="-17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bottom"/>
          </w:tcPr>
          <w:p w14:paraId="7A485E0C" w14:textId="4A42E762" w:rsidR="00C1706D" w:rsidRPr="006776FB" w:rsidRDefault="00CE5A77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(64,781)</w:t>
            </w:r>
          </w:p>
        </w:tc>
        <w:tc>
          <w:tcPr>
            <w:tcW w:w="180" w:type="dxa"/>
            <w:gridSpan w:val="2"/>
            <w:vAlign w:val="bottom"/>
          </w:tcPr>
          <w:p w14:paraId="454CEE4A" w14:textId="77777777" w:rsidR="00C1706D" w:rsidRPr="006776FB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8" w:right="-17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35E7782" w14:textId="2BFC890B" w:rsidR="00C1706D" w:rsidRPr="006776FB" w:rsidRDefault="00CE5A77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259,125</w:t>
            </w:r>
          </w:p>
        </w:tc>
        <w:tc>
          <w:tcPr>
            <w:tcW w:w="270" w:type="dxa"/>
          </w:tcPr>
          <w:p w14:paraId="4A1B7BE9" w14:textId="77777777" w:rsidR="00C1706D" w:rsidRPr="006776FB" w:rsidRDefault="00C1706D" w:rsidP="00C1706D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  <w:vAlign w:val="bottom"/>
          </w:tcPr>
          <w:p w14:paraId="1B6D70A4" w14:textId="1178E943" w:rsidR="00C1706D" w:rsidRPr="006776FB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</w:rPr>
            </w:pPr>
            <w:r w:rsidRPr="006776FB">
              <w:rPr>
                <w:rFonts w:asciiTheme="majorBidi" w:hAnsiTheme="majorBidi" w:cstheme="majorBidi"/>
                <w:sz w:val="30"/>
                <w:szCs w:val="30"/>
              </w:rPr>
              <w:t>(203,963)</w:t>
            </w:r>
          </w:p>
        </w:tc>
        <w:tc>
          <w:tcPr>
            <w:tcW w:w="180" w:type="dxa"/>
            <w:gridSpan w:val="2"/>
            <w:vAlign w:val="bottom"/>
          </w:tcPr>
          <w:p w14:paraId="5086F2A2" w14:textId="77777777" w:rsidR="00C1706D" w:rsidRPr="006776FB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tcBorders>
              <w:bottom w:val="single" w:sz="4" w:space="0" w:color="auto"/>
            </w:tcBorders>
            <w:vAlign w:val="bottom"/>
          </w:tcPr>
          <w:p w14:paraId="64170D63" w14:textId="25DB18D1" w:rsidR="00C1706D" w:rsidRPr="006776FB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524" w:firstLine="18"/>
              <w:rPr>
                <w:rFonts w:asciiTheme="majorBidi" w:hAnsiTheme="majorBidi" w:cstheme="majorBidi"/>
                <w:sz w:val="30"/>
                <w:szCs w:val="30"/>
              </w:rPr>
            </w:pPr>
            <w:r w:rsidRPr="006776FB">
              <w:rPr>
                <w:rFonts w:asciiTheme="majorBidi" w:hAnsiTheme="majorBidi" w:cstheme="majorBidi"/>
                <w:sz w:val="30"/>
                <w:szCs w:val="30"/>
              </w:rPr>
              <w:t>40,793</w:t>
            </w:r>
          </w:p>
        </w:tc>
        <w:tc>
          <w:tcPr>
            <w:tcW w:w="180" w:type="dxa"/>
            <w:gridSpan w:val="2"/>
            <w:vAlign w:val="bottom"/>
          </w:tcPr>
          <w:p w14:paraId="63697551" w14:textId="77777777" w:rsidR="00C1706D" w:rsidRPr="006776FB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gridSpan w:val="2"/>
            <w:tcBorders>
              <w:bottom w:val="single" w:sz="4" w:space="0" w:color="auto"/>
            </w:tcBorders>
            <w:vAlign w:val="bottom"/>
          </w:tcPr>
          <w:p w14:paraId="5FC682E9" w14:textId="64AA092F" w:rsidR="00C1706D" w:rsidRPr="006776FB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8" w:right="-420" w:hanging="695"/>
              <w:rPr>
                <w:rFonts w:asciiTheme="majorBidi" w:hAnsiTheme="majorBidi" w:cstheme="majorBidi"/>
                <w:sz w:val="30"/>
                <w:szCs w:val="30"/>
              </w:rPr>
            </w:pPr>
            <w:r w:rsidRPr="006776FB">
              <w:rPr>
                <w:rFonts w:asciiTheme="majorBidi" w:hAnsiTheme="majorBidi" w:cstheme="majorBidi"/>
                <w:sz w:val="30"/>
                <w:szCs w:val="30"/>
              </w:rPr>
              <w:t>(163,170)</w:t>
            </w:r>
          </w:p>
        </w:tc>
      </w:tr>
      <w:tr w:rsidR="00CE5A77" w:rsidRPr="006776FB" w14:paraId="021586EF" w14:textId="77777777" w:rsidTr="007D4A7F">
        <w:trPr>
          <w:gridAfter w:val="1"/>
          <w:wAfter w:w="34" w:type="dxa"/>
          <w:cantSplit/>
        </w:trPr>
        <w:tc>
          <w:tcPr>
            <w:tcW w:w="2610" w:type="dxa"/>
          </w:tcPr>
          <w:p w14:paraId="3B2B6BAE" w14:textId="77777777" w:rsidR="00CE5A77" w:rsidRPr="006776FB" w:rsidRDefault="00CE5A77" w:rsidP="00CE5A77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76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CEBAAC" w14:textId="28A7FCF9" w:rsidR="00CE5A77" w:rsidRPr="00CE5A77" w:rsidRDefault="00CE5A77" w:rsidP="00CE5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8" w:right="-1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5A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323,906</w:t>
            </w:r>
          </w:p>
        </w:tc>
        <w:tc>
          <w:tcPr>
            <w:tcW w:w="180" w:type="dxa"/>
            <w:vAlign w:val="bottom"/>
          </w:tcPr>
          <w:p w14:paraId="14DBFE67" w14:textId="77777777" w:rsidR="00CE5A77" w:rsidRPr="00CE5A77" w:rsidRDefault="00CE5A77" w:rsidP="00CE5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8" w:right="-1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BB6572" w14:textId="4FA0A703" w:rsidR="00CE5A77" w:rsidRPr="00CE5A77" w:rsidRDefault="00CE5A77" w:rsidP="00CE5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08" w:right="-1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5A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(64,781)</w:t>
            </w:r>
          </w:p>
        </w:tc>
        <w:tc>
          <w:tcPr>
            <w:tcW w:w="180" w:type="dxa"/>
            <w:gridSpan w:val="2"/>
            <w:vAlign w:val="bottom"/>
          </w:tcPr>
          <w:p w14:paraId="6E2FB0CF" w14:textId="77777777" w:rsidR="00CE5A77" w:rsidRPr="00CE5A77" w:rsidRDefault="00CE5A77" w:rsidP="00CE5A77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right="9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9EF2B4" w14:textId="6133EDA9" w:rsidR="00CE5A77" w:rsidRPr="00CE5A77" w:rsidRDefault="00CE5A77" w:rsidP="00CE5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8" w:right="-1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5A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259,125</w:t>
            </w:r>
          </w:p>
        </w:tc>
        <w:tc>
          <w:tcPr>
            <w:tcW w:w="270" w:type="dxa"/>
          </w:tcPr>
          <w:p w14:paraId="0AD1C6D3" w14:textId="77777777" w:rsidR="00CE5A77" w:rsidRPr="006776FB" w:rsidRDefault="00CE5A77" w:rsidP="00CE5A77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C5418E" w14:textId="2FC39808" w:rsidR="00CE5A77" w:rsidRPr="006776FB" w:rsidRDefault="00CE5A77" w:rsidP="00CE5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8" w:right="-1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76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(219,151)</w:t>
            </w:r>
          </w:p>
        </w:tc>
        <w:tc>
          <w:tcPr>
            <w:tcW w:w="180" w:type="dxa"/>
            <w:gridSpan w:val="2"/>
            <w:vAlign w:val="bottom"/>
          </w:tcPr>
          <w:p w14:paraId="2670A134" w14:textId="77777777" w:rsidR="00CE5A77" w:rsidRPr="006776FB" w:rsidRDefault="00CE5A77" w:rsidP="00CE5A77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right="9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E51FB5" w14:textId="54C7C5B4" w:rsidR="00CE5A77" w:rsidRPr="006776FB" w:rsidRDefault="00CE5A77" w:rsidP="00CE5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524" w:firstLine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76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43,830</w:t>
            </w:r>
          </w:p>
        </w:tc>
        <w:tc>
          <w:tcPr>
            <w:tcW w:w="180" w:type="dxa"/>
            <w:gridSpan w:val="2"/>
            <w:vAlign w:val="bottom"/>
          </w:tcPr>
          <w:p w14:paraId="75FE3818" w14:textId="77777777" w:rsidR="00CE5A77" w:rsidRPr="006776FB" w:rsidRDefault="00CE5A77" w:rsidP="00CE5A77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right="9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BAECA7" w14:textId="6D321A2F" w:rsidR="00CE5A77" w:rsidRPr="006776FB" w:rsidRDefault="00CE5A77" w:rsidP="00CE5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8" w:right="-420" w:hanging="6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76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(175,321)</w:t>
            </w:r>
          </w:p>
        </w:tc>
      </w:tr>
    </w:tbl>
    <w:p w14:paraId="58AB5300" w14:textId="77777777" w:rsidR="00B852A1" w:rsidRPr="006776FB" w:rsidRDefault="00B852A1" w:rsidP="00B852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08"/>
        <w:jc w:val="thaiDistribute"/>
        <w:rPr>
          <w:rFonts w:ascii="Angsana New" w:eastAsia="MS Mincho" w:hAnsi="Angsana New"/>
          <w:b/>
          <w:bCs/>
          <w:i/>
          <w:iCs/>
          <w:sz w:val="30"/>
          <w:szCs w:val="30"/>
          <w:cs/>
        </w:rPr>
      </w:pPr>
    </w:p>
    <w:tbl>
      <w:tblPr>
        <w:tblW w:w="9281" w:type="dxa"/>
        <w:tblInd w:w="55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30"/>
        <w:gridCol w:w="900"/>
        <w:gridCol w:w="270"/>
        <w:gridCol w:w="1170"/>
        <w:gridCol w:w="270"/>
        <w:gridCol w:w="990"/>
        <w:gridCol w:w="270"/>
        <w:gridCol w:w="1181"/>
      </w:tblGrid>
      <w:tr w:rsidR="00072241" w:rsidRPr="006776FB" w14:paraId="0B47DA71" w14:textId="77777777" w:rsidTr="00F925A6">
        <w:trPr>
          <w:trHeight w:hRule="exact" w:val="360"/>
        </w:trPr>
        <w:tc>
          <w:tcPr>
            <w:tcW w:w="4230" w:type="dxa"/>
            <w:shd w:val="clear" w:color="auto" w:fill="auto"/>
          </w:tcPr>
          <w:p w14:paraId="653B8DA3" w14:textId="77777777" w:rsidR="000D3109" w:rsidRPr="006776FB" w:rsidRDefault="000D3109" w:rsidP="000D3109">
            <w:pPr>
              <w:tabs>
                <w:tab w:val="left" w:pos="540"/>
              </w:tabs>
              <w:ind w:left="540" w:right="95" w:hanging="540"/>
              <w:jc w:val="both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  <w:bookmarkStart w:id="35" w:name="_Hlk32801763"/>
            <w:r w:rsidRPr="006776FB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  <w:p w14:paraId="55D86577" w14:textId="77777777" w:rsidR="00072241" w:rsidRPr="006776FB" w:rsidRDefault="00072241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8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51" w:type="dxa"/>
            <w:gridSpan w:val="7"/>
            <w:tcBorders>
              <w:bottom w:val="nil"/>
            </w:tcBorders>
            <w:shd w:val="clear" w:color="auto" w:fill="auto"/>
          </w:tcPr>
          <w:p w14:paraId="69B97845" w14:textId="77777777" w:rsidR="00072241" w:rsidRPr="006776FB" w:rsidRDefault="00072241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6776FB">
              <w:rPr>
                <w:rFonts w:ascii="Angsana New" w:eastAsia="MS Mincho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72241" w:rsidRPr="006776FB" w14:paraId="29847BE5" w14:textId="77777777" w:rsidTr="00F925A6">
        <w:trPr>
          <w:trHeight w:hRule="exact" w:val="360"/>
        </w:trPr>
        <w:tc>
          <w:tcPr>
            <w:tcW w:w="4230" w:type="dxa"/>
            <w:shd w:val="clear" w:color="auto" w:fill="auto"/>
          </w:tcPr>
          <w:p w14:paraId="5E93DFB0" w14:textId="77777777" w:rsidR="00072241" w:rsidRPr="006776FB" w:rsidRDefault="00072241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-108"/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69F95D71" w14:textId="7E27B242" w:rsidR="00072241" w:rsidRPr="006776FB" w:rsidRDefault="00C1706D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  <w:r>
              <w:rPr>
                <w:rFonts w:ascii="Angsana New" w:eastAsia="MS Mincho" w:hAnsi="Angsana New" w:hint="cs"/>
                <w:b/>
                <w:sz w:val="30"/>
                <w:szCs w:val="30"/>
                <w:cs/>
              </w:rPr>
              <w:t>2564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E82B795" w14:textId="77777777" w:rsidR="00072241" w:rsidRPr="006776FB" w:rsidRDefault="00072241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244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17C98874" w14:textId="285AAA5F" w:rsidR="00C46A26" w:rsidRPr="006776FB" w:rsidRDefault="00C1706D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b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b/>
                <w:sz w:val="30"/>
                <w:szCs w:val="30"/>
                <w:cs/>
              </w:rPr>
              <w:t>2563</w:t>
            </w:r>
          </w:p>
        </w:tc>
      </w:tr>
      <w:tr w:rsidR="0095074D" w:rsidRPr="006776FB" w14:paraId="0EBD59CB" w14:textId="77777777" w:rsidTr="00F925A6">
        <w:trPr>
          <w:trHeight w:hRule="exact" w:val="360"/>
        </w:trPr>
        <w:tc>
          <w:tcPr>
            <w:tcW w:w="4230" w:type="dxa"/>
            <w:shd w:val="clear" w:color="auto" w:fill="auto"/>
          </w:tcPr>
          <w:p w14:paraId="58C11C8E" w14:textId="77777777" w:rsidR="0095074D" w:rsidRPr="006776FB" w:rsidRDefault="0095074D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-108"/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tcBorders>
              <w:top w:val="nil"/>
            </w:tcBorders>
            <w:shd w:val="clear" w:color="auto" w:fill="auto"/>
          </w:tcPr>
          <w:p w14:paraId="03715479" w14:textId="77777777" w:rsidR="0095074D" w:rsidRDefault="0095074D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2DC2541D" w14:textId="77777777" w:rsidR="0095074D" w:rsidRPr="006776FB" w:rsidRDefault="0095074D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2441" w:type="dxa"/>
            <w:gridSpan w:val="3"/>
            <w:tcBorders>
              <w:top w:val="nil"/>
            </w:tcBorders>
            <w:shd w:val="clear" w:color="auto" w:fill="auto"/>
          </w:tcPr>
          <w:p w14:paraId="1321B22E" w14:textId="7F2DA775" w:rsidR="0095074D" w:rsidRDefault="0095074D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b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b/>
                <w:sz w:val="30"/>
                <w:szCs w:val="30"/>
              </w:rPr>
              <w:t>(</w:t>
            </w:r>
            <w:r>
              <w:rPr>
                <w:rFonts w:ascii="Angsana New" w:eastAsia="MS Mincho" w:hAnsi="Angsana New" w:hint="cs"/>
                <w:b/>
                <w:sz w:val="30"/>
                <w:szCs w:val="30"/>
                <w:cs/>
              </w:rPr>
              <w:t>ปรับปรุงใหม่</w:t>
            </w:r>
            <w:r>
              <w:rPr>
                <w:rFonts w:ascii="Angsana New" w:eastAsia="MS Mincho" w:hAnsi="Angsana New"/>
                <w:b/>
                <w:sz w:val="30"/>
                <w:szCs w:val="30"/>
              </w:rPr>
              <w:t>)</w:t>
            </w:r>
          </w:p>
        </w:tc>
      </w:tr>
      <w:tr w:rsidR="00072241" w:rsidRPr="006776FB" w14:paraId="02FB75F3" w14:textId="77777777" w:rsidTr="00382A58">
        <w:tc>
          <w:tcPr>
            <w:tcW w:w="4230" w:type="dxa"/>
            <w:shd w:val="clear" w:color="auto" w:fill="auto"/>
          </w:tcPr>
          <w:p w14:paraId="7C0C691F" w14:textId="77777777" w:rsidR="00072241" w:rsidRPr="006776FB" w:rsidRDefault="00072241" w:rsidP="00F65325">
            <w:pPr>
              <w:spacing w:line="228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0329B424" w14:textId="77777777" w:rsidR="00072241" w:rsidRPr="006776FB" w:rsidRDefault="00072241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6776FB"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>อัตราภาษี</w:t>
            </w:r>
          </w:p>
          <w:p w14:paraId="71F06F83" w14:textId="77777777" w:rsidR="00072241" w:rsidRPr="006776FB" w:rsidRDefault="00072241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lang w:val="en-GB"/>
              </w:rPr>
            </w:pPr>
            <w:r w:rsidRPr="006776FB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2FF2FBC4" w14:textId="77777777" w:rsidR="00072241" w:rsidRPr="006776FB" w:rsidRDefault="00072241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17B14C79" w14:textId="77777777" w:rsidR="00072241" w:rsidRPr="006776FB" w:rsidRDefault="00072241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/>
              <w:jc w:val="center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  <w:p w14:paraId="07CF6F43" w14:textId="77777777" w:rsidR="00072241" w:rsidRPr="006776FB" w:rsidRDefault="00072241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lang w:val="en-GB"/>
              </w:rPr>
            </w:pPr>
            <w:r w:rsidRPr="006776FB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  <w:lang w:val="en-GB"/>
              </w:rPr>
              <w:t>(</w:t>
            </w:r>
            <w:r w:rsidR="00605CEF" w:rsidRPr="006776FB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6776FB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  <w:lang w:val="en-GB"/>
              </w:rPr>
              <w:t>บาท)</w:t>
            </w:r>
          </w:p>
        </w:tc>
        <w:tc>
          <w:tcPr>
            <w:tcW w:w="270" w:type="dxa"/>
            <w:shd w:val="clear" w:color="auto" w:fill="auto"/>
          </w:tcPr>
          <w:p w14:paraId="3BEC24BF" w14:textId="77777777" w:rsidR="00072241" w:rsidRPr="006776FB" w:rsidRDefault="00072241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D4A9132" w14:textId="77777777" w:rsidR="00072241" w:rsidRPr="006776FB" w:rsidRDefault="00072241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6776FB"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>อัตราภาษี</w:t>
            </w:r>
          </w:p>
          <w:p w14:paraId="60B114E3" w14:textId="77777777" w:rsidR="00072241" w:rsidRPr="006776FB" w:rsidRDefault="00072241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</w:pPr>
            <w:r w:rsidRPr="006776FB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047B2DB2" w14:textId="77777777" w:rsidR="00072241" w:rsidRPr="006776FB" w:rsidRDefault="00072241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nil"/>
            </w:tcBorders>
            <w:shd w:val="clear" w:color="auto" w:fill="auto"/>
          </w:tcPr>
          <w:p w14:paraId="0494C85B" w14:textId="77777777" w:rsidR="00072241" w:rsidRPr="006776FB" w:rsidRDefault="00072241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/>
              <w:jc w:val="center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  <w:p w14:paraId="5AD6F17F" w14:textId="77777777" w:rsidR="00072241" w:rsidRPr="006776FB" w:rsidRDefault="00072241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lang w:val="en-GB"/>
              </w:rPr>
            </w:pPr>
            <w:r w:rsidRPr="006776FB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  <w:lang w:val="en-GB"/>
              </w:rPr>
              <w:t>(</w:t>
            </w:r>
            <w:r w:rsidR="00605CEF" w:rsidRPr="006776FB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6776FB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C1706D" w:rsidRPr="006776FB" w14:paraId="4C7F7F7B" w14:textId="77777777" w:rsidTr="00382A58">
        <w:tc>
          <w:tcPr>
            <w:tcW w:w="4230" w:type="dxa"/>
            <w:shd w:val="clear" w:color="auto" w:fill="auto"/>
          </w:tcPr>
          <w:p w14:paraId="03E89278" w14:textId="3A3D8F7C" w:rsidR="00C1706D" w:rsidRPr="006776FB" w:rsidRDefault="00C1706D" w:rsidP="00C1706D">
            <w:pPr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bookmarkStart w:id="36" w:name="_Hlk4753257"/>
            <w:r w:rsidRPr="006776FB">
              <w:rPr>
                <w:rFonts w:ascii="Angsana New" w:eastAsia="MS Mincho" w:hAnsi="Angsana New" w:hint="cs"/>
                <w:sz w:val="30"/>
                <w:szCs w:val="30"/>
                <w:cs/>
              </w:rPr>
              <w:t>กำไร</w:t>
            </w:r>
            <w:r>
              <w:rPr>
                <w:rFonts w:ascii="Angsana New" w:eastAsia="MS Mincho" w:hAnsi="Angsana New"/>
                <w:sz w:val="30"/>
                <w:szCs w:val="30"/>
              </w:rPr>
              <w:t xml:space="preserve"> (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ขาดทุน</w:t>
            </w:r>
            <w:r>
              <w:rPr>
                <w:rFonts w:ascii="Angsana New" w:eastAsia="MS Mincho" w:hAnsi="Angsana New"/>
                <w:sz w:val="30"/>
                <w:szCs w:val="30"/>
              </w:rPr>
              <w:t>)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 </w:t>
            </w:r>
            <w:r w:rsidRPr="006776FB">
              <w:rPr>
                <w:rFonts w:ascii="Angsana New" w:eastAsia="MS Mincho" w:hAnsi="Angsana New" w:hint="cs"/>
                <w:sz w:val="30"/>
                <w:szCs w:val="30"/>
                <w:cs/>
              </w:rPr>
              <w:t>ก่อนภาษีเงินได้รวม</w:t>
            </w:r>
          </w:p>
        </w:tc>
        <w:tc>
          <w:tcPr>
            <w:tcW w:w="900" w:type="dxa"/>
            <w:shd w:val="clear" w:color="auto" w:fill="auto"/>
          </w:tcPr>
          <w:p w14:paraId="0C47B900" w14:textId="77777777" w:rsidR="00C1706D" w:rsidRPr="006776FB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690F056" w14:textId="77777777" w:rsidR="00C1706D" w:rsidRPr="006776FB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7160D86D" w14:textId="570191F5" w:rsidR="00C1706D" w:rsidRPr="006776FB" w:rsidRDefault="00CE5A77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1,153,935</w:t>
            </w:r>
          </w:p>
        </w:tc>
        <w:tc>
          <w:tcPr>
            <w:tcW w:w="270" w:type="dxa"/>
            <w:shd w:val="clear" w:color="auto" w:fill="auto"/>
          </w:tcPr>
          <w:p w14:paraId="2B5BC7F5" w14:textId="77777777" w:rsidR="00C1706D" w:rsidRPr="006776FB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B12CD4E" w14:textId="77777777" w:rsidR="00C1706D" w:rsidRPr="00C1706D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B5B183B" w14:textId="77777777" w:rsidR="00C1706D" w:rsidRPr="006776FB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  <w:shd w:val="clear" w:color="auto" w:fill="auto"/>
          </w:tcPr>
          <w:p w14:paraId="10BD62AF" w14:textId="4A5EF79F" w:rsidR="00C1706D" w:rsidRPr="006776FB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6776FB">
              <w:rPr>
                <w:rFonts w:asciiTheme="majorBidi" w:eastAsia="MS Mincho" w:hAnsiTheme="majorBidi" w:cstheme="majorBidi"/>
                <w:sz w:val="30"/>
                <w:szCs w:val="30"/>
              </w:rPr>
              <w:t>(</w:t>
            </w:r>
            <w:r w:rsidR="00610ABF">
              <w:rPr>
                <w:rFonts w:asciiTheme="majorBidi" w:eastAsia="MS Mincho" w:hAnsiTheme="majorBidi" w:cstheme="majorBidi"/>
                <w:sz w:val="30"/>
                <w:szCs w:val="30"/>
              </w:rPr>
              <w:t>1</w:t>
            </w:r>
            <w:r w:rsidRPr="006776FB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="00610ABF">
              <w:rPr>
                <w:rFonts w:asciiTheme="majorBidi" w:eastAsia="MS Mincho" w:hAnsiTheme="majorBidi" w:cstheme="majorBidi"/>
                <w:sz w:val="30"/>
                <w:szCs w:val="30"/>
              </w:rPr>
              <w:t>112</w:t>
            </w:r>
            <w:r w:rsidRPr="006776FB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="00610ABF">
              <w:rPr>
                <w:rFonts w:asciiTheme="majorBidi" w:eastAsia="MS Mincho" w:hAnsiTheme="majorBidi" w:cstheme="majorBidi"/>
                <w:sz w:val="30"/>
                <w:szCs w:val="30"/>
              </w:rPr>
              <w:t>848</w:t>
            </w:r>
            <w:r w:rsidRPr="006776FB">
              <w:rPr>
                <w:rFonts w:asciiTheme="majorBidi" w:eastAsia="MS Mincho" w:hAnsiTheme="majorBidi" w:cstheme="majorBidi"/>
                <w:sz w:val="30"/>
                <w:szCs w:val="30"/>
              </w:rPr>
              <w:t>)</w:t>
            </w:r>
          </w:p>
        </w:tc>
      </w:tr>
      <w:tr w:rsidR="00C1706D" w:rsidRPr="006776FB" w14:paraId="172A5229" w14:textId="77777777" w:rsidTr="00382A58">
        <w:tc>
          <w:tcPr>
            <w:tcW w:w="4230" w:type="dxa"/>
            <w:shd w:val="clear" w:color="auto" w:fill="auto"/>
          </w:tcPr>
          <w:p w14:paraId="524A7C75" w14:textId="77777777" w:rsidR="00C1706D" w:rsidRPr="006776FB" w:rsidRDefault="00C1706D" w:rsidP="00C1706D">
            <w:pPr>
              <w:spacing w:line="228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6776FB">
              <w:rPr>
                <w:rFonts w:ascii="Angsana New" w:eastAsia="MS Mincho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00" w:type="dxa"/>
            <w:shd w:val="clear" w:color="auto" w:fill="auto"/>
          </w:tcPr>
          <w:p w14:paraId="0E956821" w14:textId="410045A1" w:rsidR="00C1706D" w:rsidRPr="006776FB" w:rsidRDefault="00CE5A77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6776FB">
              <w:rPr>
                <w:rFonts w:asciiTheme="majorBidi" w:hAnsiTheme="majorBidi" w:cstheme="majorBidi"/>
                <w:sz w:val="30"/>
                <w:szCs w:val="30"/>
              </w:rPr>
              <w:t>20.00</w:t>
            </w:r>
          </w:p>
        </w:tc>
        <w:tc>
          <w:tcPr>
            <w:tcW w:w="270" w:type="dxa"/>
            <w:shd w:val="clear" w:color="auto" w:fill="auto"/>
          </w:tcPr>
          <w:p w14:paraId="14C86261" w14:textId="77777777" w:rsidR="00C1706D" w:rsidRPr="006776FB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6672D30A" w14:textId="26C5387A" w:rsidR="00C1706D" w:rsidRPr="006776FB" w:rsidRDefault="00CE5A77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  <w:t>230,787</w:t>
            </w:r>
          </w:p>
        </w:tc>
        <w:tc>
          <w:tcPr>
            <w:tcW w:w="270" w:type="dxa"/>
            <w:shd w:val="clear" w:color="auto" w:fill="auto"/>
          </w:tcPr>
          <w:p w14:paraId="5E17227D" w14:textId="77777777" w:rsidR="00C1706D" w:rsidRPr="006776FB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892F8EA" w14:textId="1647B1C7" w:rsidR="00C1706D" w:rsidRPr="006776FB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6776FB">
              <w:rPr>
                <w:rFonts w:asciiTheme="majorBidi" w:hAnsiTheme="majorBidi" w:cstheme="majorBidi"/>
                <w:sz w:val="30"/>
                <w:szCs w:val="30"/>
              </w:rPr>
              <w:t>20.00</w:t>
            </w:r>
          </w:p>
        </w:tc>
        <w:tc>
          <w:tcPr>
            <w:tcW w:w="270" w:type="dxa"/>
            <w:shd w:val="clear" w:color="auto" w:fill="auto"/>
          </w:tcPr>
          <w:p w14:paraId="79640B3C" w14:textId="77777777" w:rsidR="00C1706D" w:rsidRPr="006776FB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  <w:shd w:val="clear" w:color="auto" w:fill="auto"/>
          </w:tcPr>
          <w:p w14:paraId="0E100206" w14:textId="0F50C9DD" w:rsidR="00C1706D" w:rsidRPr="006776FB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</w:pPr>
            <w:r w:rsidRPr="006776FB"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  <w:t>(</w:t>
            </w:r>
            <w:r w:rsidR="00610ABF"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  <w:t>222</w:t>
            </w:r>
            <w:r w:rsidRPr="006776FB"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  <w:t>,</w:t>
            </w:r>
            <w:r w:rsidR="00610ABF"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  <w:t>569</w:t>
            </w:r>
            <w:r w:rsidRPr="006776FB"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  <w:t>)</w:t>
            </w:r>
          </w:p>
        </w:tc>
      </w:tr>
      <w:tr w:rsidR="00C1706D" w:rsidRPr="006776FB" w14:paraId="1721CB92" w14:textId="77777777" w:rsidTr="00027D35">
        <w:trPr>
          <w:trHeight w:hRule="exact" w:val="360"/>
        </w:trPr>
        <w:tc>
          <w:tcPr>
            <w:tcW w:w="4230" w:type="dxa"/>
            <w:shd w:val="clear" w:color="auto" w:fill="auto"/>
          </w:tcPr>
          <w:p w14:paraId="4D9EA84A" w14:textId="77777777" w:rsidR="00C1706D" w:rsidRPr="00664BF6" w:rsidRDefault="00C1706D" w:rsidP="00C1706D">
            <w:pPr>
              <w:tabs>
                <w:tab w:val="clear" w:pos="227"/>
              </w:tabs>
              <w:spacing w:line="228" w:lineRule="auto"/>
              <w:ind w:left="162" w:hanging="180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664BF6">
              <w:rPr>
                <w:rFonts w:ascii="Angsana New" w:eastAsia="MS Mincho" w:hAnsi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00" w:type="dxa"/>
            <w:shd w:val="clear" w:color="auto" w:fill="auto"/>
          </w:tcPr>
          <w:p w14:paraId="5AAAFDF7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6CDDD9D3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5FA5F7A" w14:textId="2124595A" w:rsidR="00C1706D" w:rsidRPr="00B30F66" w:rsidRDefault="00CE5A77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  <w:t>3,</w:t>
            </w:r>
            <w:r w:rsidR="00B30F66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47</w:t>
            </w:r>
            <w:r w:rsidR="00275EF4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412D8D7B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B999070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1D46C99E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3FB17D54" w14:textId="09E81E98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</w:pPr>
            <w:r w:rsidRPr="00664BF6"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  <w:t>9,2</w:t>
            </w:r>
            <w:r w:rsidRPr="00664BF6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23</w:t>
            </w:r>
          </w:p>
        </w:tc>
      </w:tr>
      <w:tr w:rsidR="00C1706D" w:rsidRPr="006776FB" w14:paraId="5927F086" w14:textId="77777777" w:rsidTr="00027D35">
        <w:trPr>
          <w:trHeight w:hRule="exact" w:val="360"/>
        </w:trPr>
        <w:tc>
          <w:tcPr>
            <w:tcW w:w="4230" w:type="dxa"/>
            <w:shd w:val="clear" w:color="auto" w:fill="auto"/>
          </w:tcPr>
          <w:p w14:paraId="068B6188" w14:textId="77777777" w:rsidR="00C1706D" w:rsidRPr="00664BF6" w:rsidRDefault="00C1706D" w:rsidP="00C1706D">
            <w:pPr>
              <w:tabs>
                <w:tab w:val="clear" w:pos="227"/>
              </w:tabs>
              <w:spacing w:line="228" w:lineRule="auto"/>
              <w:ind w:left="162" w:hanging="180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664BF6">
              <w:rPr>
                <w:rFonts w:ascii="Angsana New" w:eastAsia="MS Mincho" w:hAnsi="Angsana New" w:hint="cs"/>
                <w:sz w:val="30"/>
                <w:szCs w:val="30"/>
                <w:cs/>
              </w:rPr>
              <w:t>ค่าใช้จ่ายที่ถือเป็นรายจ่ายทางภาษีได้เพิ่มขึ้น</w:t>
            </w:r>
          </w:p>
        </w:tc>
        <w:tc>
          <w:tcPr>
            <w:tcW w:w="900" w:type="dxa"/>
            <w:shd w:val="clear" w:color="auto" w:fill="auto"/>
          </w:tcPr>
          <w:p w14:paraId="2C294871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46CCED12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EAF9319" w14:textId="52AA4709" w:rsidR="00C1706D" w:rsidRPr="00664BF6" w:rsidRDefault="00CE5A77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  <w:t>(</w:t>
            </w:r>
            <w:r w:rsidR="00817D5E"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  <w:t>10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  <w:t>,</w:t>
            </w:r>
            <w:r w:rsidR="00817D5E"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  <w:t>008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0AAEB77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81815B6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7F05CD17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1C99F3BA" w14:textId="438952F5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</w:pPr>
            <w:r w:rsidRPr="00664BF6"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  <w:t>(28,708)</w:t>
            </w:r>
          </w:p>
        </w:tc>
      </w:tr>
      <w:tr w:rsidR="00C1706D" w:rsidRPr="006776FB" w14:paraId="64B600B7" w14:textId="77777777" w:rsidTr="00382A58">
        <w:tc>
          <w:tcPr>
            <w:tcW w:w="4230" w:type="dxa"/>
            <w:shd w:val="clear" w:color="auto" w:fill="auto"/>
          </w:tcPr>
          <w:p w14:paraId="27FA5199" w14:textId="26652F82" w:rsidR="00C1706D" w:rsidRPr="00664BF6" w:rsidRDefault="00C1706D" w:rsidP="00C1706D">
            <w:pPr>
              <w:tabs>
                <w:tab w:val="clear" w:pos="227"/>
              </w:tabs>
              <w:spacing w:line="228" w:lineRule="auto"/>
              <w:ind w:left="162" w:hanging="180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664BF6">
              <w:rPr>
                <w:rFonts w:ascii="Angsana New" w:eastAsia="MS Mincho" w:hAnsi="Angsana New" w:hint="cs"/>
                <w:sz w:val="30"/>
                <w:szCs w:val="30"/>
                <w:cs/>
              </w:rPr>
              <w:t>ตัดจำหน่ายสินทรัพย์ภาษีเงินได้รอการตัดบัญชีที่ไม่ได้ใช้</w:t>
            </w:r>
          </w:p>
        </w:tc>
        <w:tc>
          <w:tcPr>
            <w:tcW w:w="900" w:type="dxa"/>
            <w:shd w:val="clear" w:color="auto" w:fill="auto"/>
          </w:tcPr>
          <w:p w14:paraId="49191C98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636ACE08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BD40AB8" w14:textId="77777777" w:rsidR="00CE5A77" w:rsidRDefault="00CE5A77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</w:pPr>
          </w:p>
          <w:p w14:paraId="136EE871" w14:textId="78CA2253" w:rsidR="00C1706D" w:rsidRPr="00664BF6" w:rsidRDefault="00817D5E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  <w:t>79</w:t>
            </w:r>
            <w:r w:rsidR="009F7F42"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  <w:t>,</w:t>
            </w:r>
            <w:r w:rsidR="00275EF4"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  <w:t>414</w:t>
            </w:r>
          </w:p>
        </w:tc>
        <w:tc>
          <w:tcPr>
            <w:tcW w:w="270" w:type="dxa"/>
            <w:shd w:val="clear" w:color="auto" w:fill="auto"/>
          </w:tcPr>
          <w:p w14:paraId="20D8013B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9B40788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2A91B0BE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6B3DC0EB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</w:pPr>
          </w:p>
          <w:p w14:paraId="323635AD" w14:textId="3B1EE67E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4BF6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68,917</w:t>
            </w:r>
          </w:p>
        </w:tc>
      </w:tr>
      <w:tr w:rsidR="00C1706D" w:rsidRPr="006776FB" w14:paraId="34CA1317" w14:textId="77777777" w:rsidTr="00B30F66">
        <w:trPr>
          <w:trHeight w:hRule="exact" w:val="784"/>
        </w:trPr>
        <w:tc>
          <w:tcPr>
            <w:tcW w:w="4230" w:type="dxa"/>
            <w:shd w:val="clear" w:color="auto" w:fill="auto"/>
          </w:tcPr>
          <w:p w14:paraId="03944FC1" w14:textId="2CAA35DC" w:rsidR="00C1706D" w:rsidRPr="00664BF6" w:rsidRDefault="00C1706D" w:rsidP="00C1706D">
            <w:pPr>
              <w:tabs>
                <w:tab w:val="clear" w:pos="227"/>
              </w:tabs>
              <w:spacing w:line="228" w:lineRule="auto"/>
              <w:ind w:left="162" w:hanging="180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664BF6">
              <w:rPr>
                <w:rFonts w:ascii="Angsana New" w:eastAsia="MS Mincho" w:hAnsi="Angsana New" w:hint="cs"/>
                <w:sz w:val="30"/>
                <w:szCs w:val="30"/>
                <w:cs/>
              </w:rPr>
              <w:t>บันทึกภาษีเงินได้รอการตัดบัญชีจากผลแตกต่างชั่วคราวที่ไม่ได้เคยบันทึก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6BC442DA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34597AF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51100006" w14:textId="77777777" w:rsidR="00C1706D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</w:pPr>
          </w:p>
          <w:p w14:paraId="7FD90364" w14:textId="4EB45326" w:rsidR="00CE5A77" w:rsidRPr="00664BF6" w:rsidRDefault="00275EF4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  <w:t>298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36405F8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6F45D1A2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4882C2F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nil"/>
            </w:tcBorders>
            <w:shd w:val="clear" w:color="auto" w:fill="auto"/>
          </w:tcPr>
          <w:p w14:paraId="7CE60716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</w:pPr>
          </w:p>
          <w:p w14:paraId="5713FC7C" w14:textId="1FAAE522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</w:pPr>
            <w:r w:rsidRPr="00664BF6"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  <w:t>(9,147)</w:t>
            </w:r>
          </w:p>
        </w:tc>
      </w:tr>
      <w:tr w:rsidR="00C1706D" w:rsidRPr="006776FB" w14:paraId="7B5BEC40" w14:textId="77777777" w:rsidTr="00B30F66">
        <w:trPr>
          <w:trHeight w:hRule="exact" w:val="784"/>
        </w:trPr>
        <w:tc>
          <w:tcPr>
            <w:tcW w:w="4230" w:type="dxa"/>
            <w:shd w:val="clear" w:color="auto" w:fill="auto"/>
          </w:tcPr>
          <w:p w14:paraId="18CD1AFA" w14:textId="71B48679" w:rsidR="00C1706D" w:rsidRPr="00664BF6" w:rsidRDefault="00C1706D" w:rsidP="00C1706D">
            <w:pPr>
              <w:tabs>
                <w:tab w:val="clear" w:pos="227"/>
              </w:tabs>
              <w:spacing w:line="228" w:lineRule="auto"/>
              <w:ind w:left="162" w:hanging="180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ผล</w:t>
            </w:r>
            <w:r w:rsidRPr="00664BF6">
              <w:rPr>
                <w:rFonts w:ascii="Angsana New" w:eastAsia="MS Mincho" w:hAnsi="Angsana New" w:hint="cs"/>
                <w:sz w:val="30"/>
                <w:szCs w:val="30"/>
                <w:cs/>
              </w:rPr>
              <w:t>ขาดทุน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ในปีปัจจุบัน</w:t>
            </w:r>
            <w:r w:rsidRPr="00664BF6">
              <w:rPr>
                <w:rFonts w:ascii="Angsana New" w:eastAsia="MS Mincho" w:hAnsi="Angsana New" w:hint="cs"/>
                <w:sz w:val="30"/>
                <w:szCs w:val="30"/>
                <w:cs/>
              </w:rPr>
              <w:t>ซึ่งไม่ได้รับรู้เป็นสินทรัพย์ภาษีเงินได้รอการตัดบัญชี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0F9097CE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91C690B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37677F90" w14:textId="77777777" w:rsidR="00C1706D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</w:p>
          <w:p w14:paraId="11F68F1C" w14:textId="7E448230" w:rsidR="00CE5A77" w:rsidRPr="00664BF6" w:rsidRDefault="0076205F" w:rsidP="0076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352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ADCDCEB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4614029B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8B4C8FB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nil"/>
            </w:tcBorders>
            <w:shd w:val="clear" w:color="auto" w:fill="auto"/>
          </w:tcPr>
          <w:p w14:paraId="7B513CAA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</w:pPr>
          </w:p>
          <w:p w14:paraId="1A8F0267" w14:textId="76912F2E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</w:pPr>
            <w:r w:rsidRPr="00664BF6"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  <w:t>1,296</w:t>
            </w:r>
          </w:p>
        </w:tc>
      </w:tr>
      <w:tr w:rsidR="00B30F66" w:rsidRPr="006776FB" w14:paraId="2054EB47" w14:textId="77777777" w:rsidTr="00B30F66">
        <w:trPr>
          <w:trHeight w:hRule="exact" w:val="360"/>
        </w:trPr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474B1E5D" w14:textId="703E7DD7" w:rsidR="00B30F66" w:rsidRPr="00664BF6" w:rsidRDefault="00B30F66" w:rsidP="00B30F66">
            <w:pPr>
              <w:tabs>
                <w:tab w:val="clear" w:pos="227"/>
              </w:tabs>
              <w:spacing w:line="228" w:lineRule="auto"/>
              <w:ind w:left="162" w:hanging="180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27D8BACA" w14:textId="77777777" w:rsidR="00B30F66" w:rsidRPr="00664BF6" w:rsidRDefault="00B30F66" w:rsidP="00B30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082AB87" w14:textId="77777777" w:rsidR="00B30F66" w:rsidRPr="00664BF6" w:rsidRDefault="00B30F66" w:rsidP="00B30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6FFB3334" w14:textId="42954780" w:rsidR="00B30F66" w:rsidRPr="00664BF6" w:rsidRDefault="00B30F66" w:rsidP="00B30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</w:pPr>
            <w:r w:rsidRPr="00B30F66"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  <w:t>(</w:t>
            </w:r>
            <w:r w:rsidR="00817D5E"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  <w:t>17,342</w:t>
            </w:r>
            <w:r w:rsidRPr="00B30F66"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2E857F1" w14:textId="77777777" w:rsidR="00B30F66" w:rsidRPr="00664BF6" w:rsidRDefault="00B30F66" w:rsidP="00B30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76826A60" w14:textId="77777777" w:rsidR="00B30F66" w:rsidRPr="00664BF6" w:rsidRDefault="00B30F66" w:rsidP="00B30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437DD10" w14:textId="77777777" w:rsidR="00B30F66" w:rsidRPr="00664BF6" w:rsidRDefault="00B30F66" w:rsidP="00B30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bottom w:val="nil"/>
            </w:tcBorders>
            <w:shd w:val="clear" w:color="auto" w:fill="auto"/>
          </w:tcPr>
          <w:p w14:paraId="6E286FC6" w14:textId="35DBF4B5" w:rsidR="00B30F66" w:rsidRPr="00664BF6" w:rsidRDefault="00B30F66" w:rsidP="00DD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</w:pPr>
            <w:r w:rsidRPr="00B30F66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B30F66" w:rsidRPr="006776FB" w14:paraId="5A9722FB" w14:textId="77777777" w:rsidTr="00B30F66">
        <w:trPr>
          <w:trHeight w:hRule="exact" w:val="360"/>
        </w:trPr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18B2D574" w14:textId="7183C5BF" w:rsidR="00B30F66" w:rsidRPr="00664BF6" w:rsidRDefault="00B30F66" w:rsidP="00B30F66">
            <w:pPr>
              <w:tabs>
                <w:tab w:val="clear" w:pos="227"/>
              </w:tabs>
              <w:spacing w:line="228" w:lineRule="auto"/>
              <w:ind w:left="162" w:hanging="180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664BF6">
              <w:rPr>
                <w:rFonts w:ascii="Angsana New" w:eastAsia="MS Mincho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B3721F" w14:textId="77777777" w:rsidR="00B30F66" w:rsidRPr="00664BF6" w:rsidRDefault="00B30F66" w:rsidP="00B30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22DE4D4" w14:textId="77777777" w:rsidR="00B30F66" w:rsidRPr="00664BF6" w:rsidRDefault="00B30F66" w:rsidP="00B30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B0837C" w14:textId="571C5E83" w:rsidR="00B30F66" w:rsidRDefault="00817D5E" w:rsidP="00B30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  <w:t>5,</w:t>
            </w:r>
            <w:r w:rsidR="00275EF4"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  <w:t>485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FB13086" w14:textId="77777777" w:rsidR="00B30F66" w:rsidRPr="00664BF6" w:rsidRDefault="00B30F66" w:rsidP="00B30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9F3D8E" w14:textId="77777777" w:rsidR="00B30F66" w:rsidRPr="00664BF6" w:rsidRDefault="00B30F66" w:rsidP="00B30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7091EE4" w14:textId="77777777" w:rsidR="00B30F66" w:rsidRPr="00664BF6" w:rsidRDefault="00B30F66" w:rsidP="00B30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F2F468" w14:textId="06F74E51" w:rsidR="00B30F66" w:rsidRDefault="00B30F66" w:rsidP="00B30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  <w:t>(</w:t>
            </w:r>
            <w:r w:rsidRPr="00664BF6"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  <w:t>9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  <w:t>82</w:t>
            </w:r>
            <w:r w:rsidRPr="00664BF6"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  <w:t>)</w:t>
            </w:r>
          </w:p>
        </w:tc>
      </w:tr>
      <w:tr w:rsidR="00B30F66" w:rsidRPr="006776FB" w14:paraId="596DBA32" w14:textId="77777777" w:rsidTr="00027D35">
        <w:trPr>
          <w:trHeight w:hRule="exact" w:val="360"/>
        </w:trPr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74D2CF71" w14:textId="77777777" w:rsidR="00B30F66" w:rsidRPr="006776FB" w:rsidRDefault="00B30F66" w:rsidP="00B30F66">
            <w:pPr>
              <w:tabs>
                <w:tab w:val="clear" w:pos="227"/>
              </w:tabs>
              <w:spacing w:line="228" w:lineRule="auto"/>
              <w:ind w:left="162" w:hanging="180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6776FB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6D1B49" w14:textId="7474D966" w:rsidR="00B30F66" w:rsidRPr="006776FB" w:rsidRDefault="00B30F66" w:rsidP="00B30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08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25.34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2BC9577" w14:textId="77777777" w:rsidR="00B30F66" w:rsidRPr="006776FB" w:rsidRDefault="00B30F66" w:rsidP="00B30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BEB6D3" w14:textId="48AA6F48" w:rsidR="00B30F66" w:rsidRPr="006776FB" w:rsidRDefault="00B30F66" w:rsidP="00B30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eastAsia="ja-JP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eastAsia="ja-JP"/>
              </w:rPr>
              <w:t>292,</w:t>
            </w:r>
            <w:r w:rsidR="00D10EA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eastAsia="ja-JP"/>
              </w:rPr>
              <w:t>456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A785FCB" w14:textId="77777777" w:rsidR="00B30F66" w:rsidRPr="006776FB" w:rsidRDefault="00B30F66" w:rsidP="00B30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FFCFDB" w14:textId="6D955994" w:rsidR="00B30F66" w:rsidRPr="006776FB" w:rsidRDefault="00B30F66" w:rsidP="00B30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08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6776F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</w:t>
            </w:r>
            <w:r w:rsidR="00D10EA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6.35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ED5C79F" w14:textId="77777777" w:rsidR="00B30F66" w:rsidRPr="006776FB" w:rsidRDefault="00B30F66" w:rsidP="00B30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57E80B" w14:textId="6D1691B3" w:rsidR="00B30F66" w:rsidRPr="006776FB" w:rsidRDefault="00B30F66" w:rsidP="00B30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eastAsia="ja-JP"/>
              </w:rPr>
            </w:pPr>
            <w:r w:rsidRPr="006776F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eastAsia="ja-JP"/>
              </w:rPr>
              <w:t>(</w:t>
            </w:r>
            <w:r w:rsidR="00610ABF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eastAsia="ja-JP"/>
              </w:rPr>
              <w:t>181</w:t>
            </w:r>
            <w:r w:rsidRPr="006776F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eastAsia="ja-JP"/>
              </w:rPr>
              <w:t>,</w:t>
            </w:r>
            <w:r w:rsidR="00610ABF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eastAsia="ja-JP"/>
              </w:rPr>
              <w:t>970</w:t>
            </w:r>
            <w:r w:rsidRPr="006776F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eastAsia="ja-JP"/>
              </w:rPr>
              <w:t>)</w:t>
            </w:r>
          </w:p>
        </w:tc>
      </w:tr>
      <w:bookmarkEnd w:id="35"/>
      <w:bookmarkEnd w:id="36"/>
    </w:tbl>
    <w:p w14:paraId="58694BD2" w14:textId="6233EE43" w:rsidR="00252EB1" w:rsidRDefault="00252EB1" w:rsidP="00F65325">
      <w:pPr>
        <w:spacing w:line="228" w:lineRule="auto"/>
      </w:pPr>
    </w:p>
    <w:p w14:paraId="7D487872" w14:textId="44196E4A" w:rsidR="00C770EC" w:rsidRDefault="00C77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9281" w:type="dxa"/>
        <w:tblInd w:w="55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70"/>
        <w:gridCol w:w="1080"/>
        <w:gridCol w:w="270"/>
        <w:gridCol w:w="990"/>
        <w:gridCol w:w="270"/>
        <w:gridCol w:w="1181"/>
      </w:tblGrid>
      <w:tr w:rsidR="00C32156" w:rsidRPr="006776FB" w14:paraId="4FE3A3D0" w14:textId="77777777" w:rsidTr="00C1706D">
        <w:trPr>
          <w:trHeight w:hRule="exact" w:val="374"/>
        </w:trPr>
        <w:tc>
          <w:tcPr>
            <w:tcW w:w="4230" w:type="dxa"/>
            <w:tcBorders>
              <w:top w:val="nil"/>
            </w:tcBorders>
            <w:shd w:val="clear" w:color="auto" w:fill="auto"/>
          </w:tcPr>
          <w:p w14:paraId="0DC27168" w14:textId="77777777" w:rsidR="00C32156" w:rsidRPr="006776FB" w:rsidRDefault="00C32156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8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51" w:type="dxa"/>
            <w:gridSpan w:val="7"/>
            <w:tcBorders>
              <w:top w:val="nil"/>
            </w:tcBorders>
            <w:shd w:val="clear" w:color="auto" w:fill="auto"/>
          </w:tcPr>
          <w:p w14:paraId="77854CE3" w14:textId="77777777" w:rsidR="00C32156" w:rsidRPr="006776FB" w:rsidRDefault="00C32156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6776FB">
              <w:rPr>
                <w:rFonts w:ascii="Angsana New" w:eastAsia="MS Mincho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32156" w:rsidRPr="006776FB" w14:paraId="03B9F8A1" w14:textId="77777777" w:rsidTr="00C1706D">
        <w:trPr>
          <w:trHeight w:hRule="exact" w:val="374"/>
        </w:trPr>
        <w:tc>
          <w:tcPr>
            <w:tcW w:w="4230" w:type="dxa"/>
            <w:shd w:val="clear" w:color="auto" w:fill="auto"/>
          </w:tcPr>
          <w:p w14:paraId="6B104C6F" w14:textId="77777777" w:rsidR="00C32156" w:rsidRPr="006776FB" w:rsidRDefault="00C32156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-108"/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6B513169" w14:textId="4A4A4ACD" w:rsidR="00C32156" w:rsidRPr="006776FB" w:rsidRDefault="00C1706D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  <w:r>
              <w:rPr>
                <w:rFonts w:ascii="Angsana New" w:eastAsia="MS Mincho" w:hAnsi="Angsana New" w:hint="cs"/>
                <w:b/>
                <w:sz w:val="30"/>
                <w:szCs w:val="30"/>
                <w:cs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24E18959" w14:textId="77777777" w:rsidR="00C32156" w:rsidRPr="006776FB" w:rsidRDefault="00C32156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2441" w:type="dxa"/>
            <w:gridSpan w:val="3"/>
            <w:shd w:val="clear" w:color="auto" w:fill="auto"/>
          </w:tcPr>
          <w:p w14:paraId="7B5EED13" w14:textId="29760A24" w:rsidR="00C32156" w:rsidRPr="006776FB" w:rsidRDefault="00C1706D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  <w:r>
              <w:rPr>
                <w:rFonts w:ascii="Angsana New" w:eastAsia="MS Mincho" w:hAnsi="Angsana New" w:hint="cs"/>
                <w:b/>
                <w:sz w:val="30"/>
                <w:szCs w:val="30"/>
                <w:cs/>
              </w:rPr>
              <w:t>2563</w:t>
            </w:r>
          </w:p>
        </w:tc>
      </w:tr>
      <w:tr w:rsidR="00610ABF" w:rsidRPr="006776FB" w14:paraId="409A5992" w14:textId="77777777" w:rsidTr="00C1706D">
        <w:trPr>
          <w:trHeight w:hRule="exact" w:val="374"/>
        </w:trPr>
        <w:tc>
          <w:tcPr>
            <w:tcW w:w="4230" w:type="dxa"/>
            <w:shd w:val="clear" w:color="auto" w:fill="auto"/>
          </w:tcPr>
          <w:p w14:paraId="35BAA8DF" w14:textId="77777777" w:rsidR="00610ABF" w:rsidRPr="006776FB" w:rsidRDefault="00610ABF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-108"/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54ED3A44" w14:textId="77777777" w:rsidR="00610ABF" w:rsidRDefault="00610ABF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BE138F1" w14:textId="77777777" w:rsidR="00610ABF" w:rsidRPr="006776FB" w:rsidRDefault="00610ABF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2441" w:type="dxa"/>
            <w:gridSpan w:val="3"/>
            <w:shd w:val="clear" w:color="auto" w:fill="auto"/>
          </w:tcPr>
          <w:p w14:paraId="7A524126" w14:textId="34976207" w:rsidR="00610ABF" w:rsidRDefault="00610ABF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b/>
                <w:sz w:val="30"/>
                <w:szCs w:val="30"/>
                <w:cs/>
              </w:rPr>
            </w:pPr>
            <w:r w:rsidRPr="006776FB"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</w:tr>
      <w:tr w:rsidR="00C32156" w:rsidRPr="006776FB" w14:paraId="06C16F0C" w14:textId="77777777" w:rsidTr="00C1706D">
        <w:trPr>
          <w:trHeight w:hRule="exact" w:val="374"/>
        </w:trPr>
        <w:tc>
          <w:tcPr>
            <w:tcW w:w="4230" w:type="dxa"/>
            <w:shd w:val="clear" w:color="auto" w:fill="auto"/>
          </w:tcPr>
          <w:p w14:paraId="4E927022" w14:textId="77777777" w:rsidR="00C32156" w:rsidRPr="006776FB" w:rsidRDefault="00C32156" w:rsidP="00F65325">
            <w:pPr>
              <w:spacing w:line="228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2E4A363" w14:textId="77777777" w:rsidR="00C32156" w:rsidRPr="006776FB" w:rsidRDefault="00C32156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6776FB"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>อัตราภาษี</w:t>
            </w:r>
          </w:p>
          <w:p w14:paraId="785D0166" w14:textId="77777777" w:rsidR="00C32156" w:rsidRPr="006776FB" w:rsidRDefault="00C32156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  <w:p w14:paraId="230BB099" w14:textId="77777777" w:rsidR="00C32156" w:rsidRPr="006776FB" w:rsidRDefault="00C32156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lang w:val="en-GB"/>
              </w:rPr>
            </w:pPr>
            <w:r w:rsidRPr="006776FB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1282B1E1" w14:textId="77777777" w:rsidR="00C32156" w:rsidRPr="006776FB" w:rsidRDefault="00C32156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AEEC57A" w14:textId="77777777" w:rsidR="00C32156" w:rsidRPr="006776FB" w:rsidRDefault="00C32156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/>
              <w:jc w:val="center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  <w:p w14:paraId="751AB0C2" w14:textId="77777777" w:rsidR="00C32156" w:rsidRPr="006776FB" w:rsidRDefault="00C32156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lang w:val="en-GB"/>
              </w:rPr>
            </w:pPr>
            <w:r w:rsidRPr="006776FB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  <w:lang w:val="en-GB"/>
              </w:rPr>
              <w:t>(บาท)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BFC01B5" w14:textId="77777777" w:rsidR="00C32156" w:rsidRPr="006776FB" w:rsidRDefault="00C32156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2DDA40B7" w14:textId="77777777" w:rsidR="00C32156" w:rsidRPr="006776FB" w:rsidRDefault="00C32156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6776FB"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>อัตราภาษี</w:t>
            </w:r>
          </w:p>
          <w:p w14:paraId="28F17CA8" w14:textId="77777777" w:rsidR="00C32156" w:rsidRPr="006776FB" w:rsidRDefault="00C32156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</w:pPr>
            <w:r w:rsidRPr="006776FB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347FA25" w14:textId="77777777" w:rsidR="00C32156" w:rsidRPr="006776FB" w:rsidRDefault="00C32156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nil"/>
            </w:tcBorders>
            <w:shd w:val="clear" w:color="auto" w:fill="auto"/>
          </w:tcPr>
          <w:p w14:paraId="0B54315D" w14:textId="77777777" w:rsidR="00C32156" w:rsidRPr="006776FB" w:rsidRDefault="00C32156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/>
              <w:jc w:val="center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  <w:p w14:paraId="37F6810C" w14:textId="77777777" w:rsidR="00C32156" w:rsidRPr="006776FB" w:rsidRDefault="00C32156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lang w:val="en-GB"/>
              </w:rPr>
            </w:pPr>
            <w:r w:rsidRPr="006776FB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  <w:lang w:val="en-GB"/>
              </w:rPr>
              <w:t>(บาท)</w:t>
            </w:r>
          </w:p>
        </w:tc>
      </w:tr>
      <w:tr w:rsidR="00C32156" w:rsidRPr="006776FB" w14:paraId="16FCD0B2" w14:textId="77777777" w:rsidTr="00C1706D">
        <w:trPr>
          <w:trHeight w:hRule="exact" w:val="374"/>
        </w:trPr>
        <w:tc>
          <w:tcPr>
            <w:tcW w:w="4230" w:type="dxa"/>
            <w:shd w:val="clear" w:color="auto" w:fill="auto"/>
          </w:tcPr>
          <w:p w14:paraId="45CDCFFD" w14:textId="77777777" w:rsidR="00C32156" w:rsidRPr="006776FB" w:rsidRDefault="00C32156" w:rsidP="00F65325">
            <w:pPr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3B0F255" w14:textId="77777777" w:rsidR="00C32156" w:rsidRPr="006776FB" w:rsidRDefault="00C32156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  <w:r w:rsidRPr="006776FB">
              <w:rPr>
                <w:rFonts w:ascii="Angsana New" w:eastAsia="MS Mincho" w:hAnsi="Angsana New"/>
                <w:i/>
                <w:iCs/>
                <w:sz w:val="30"/>
                <w:szCs w:val="30"/>
              </w:rPr>
              <w:t>(</w:t>
            </w:r>
            <w:r w:rsidRPr="006776FB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ร้อยละ)</w:t>
            </w:r>
          </w:p>
        </w:tc>
        <w:tc>
          <w:tcPr>
            <w:tcW w:w="270" w:type="dxa"/>
            <w:shd w:val="clear" w:color="auto" w:fill="auto"/>
          </w:tcPr>
          <w:p w14:paraId="364D5D0E" w14:textId="77777777" w:rsidR="00C32156" w:rsidRPr="006776FB" w:rsidRDefault="00C32156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0F7A213" w14:textId="77777777" w:rsidR="00C32156" w:rsidRPr="006776FB" w:rsidRDefault="00C32156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6776FB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7119163" w14:textId="77777777" w:rsidR="00C32156" w:rsidRPr="006776FB" w:rsidRDefault="00C32156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8035EAE" w14:textId="77777777" w:rsidR="00C32156" w:rsidRPr="006776FB" w:rsidRDefault="00C32156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  <w:r w:rsidRPr="006776FB">
              <w:rPr>
                <w:rFonts w:ascii="Angsana New" w:eastAsia="MS Mincho" w:hAnsi="Angsana New"/>
                <w:i/>
                <w:iCs/>
                <w:sz w:val="30"/>
                <w:szCs w:val="30"/>
              </w:rPr>
              <w:t>(</w:t>
            </w:r>
            <w:r w:rsidRPr="006776FB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ร้อยละ)</w:t>
            </w:r>
          </w:p>
        </w:tc>
        <w:tc>
          <w:tcPr>
            <w:tcW w:w="270" w:type="dxa"/>
            <w:shd w:val="clear" w:color="auto" w:fill="auto"/>
          </w:tcPr>
          <w:p w14:paraId="0453F947" w14:textId="77777777" w:rsidR="00C32156" w:rsidRPr="006776FB" w:rsidRDefault="00C32156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nil"/>
            </w:tcBorders>
            <w:shd w:val="clear" w:color="auto" w:fill="auto"/>
          </w:tcPr>
          <w:p w14:paraId="248ED7E2" w14:textId="77777777" w:rsidR="00C32156" w:rsidRPr="006776FB" w:rsidRDefault="00C32156" w:rsidP="00F65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6776FB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1706D" w:rsidRPr="006776FB" w14:paraId="3A3E363F" w14:textId="77777777" w:rsidTr="00C1706D">
        <w:tc>
          <w:tcPr>
            <w:tcW w:w="4230" w:type="dxa"/>
            <w:shd w:val="clear" w:color="auto" w:fill="auto"/>
          </w:tcPr>
          <w:p w14:paraId="7BDEFD19" w14:textId="77777777" w:rsidR="00C1706D" w:rsidRPr="006776FB" w:rsidRDefault="00C1706D" w:rsidP="00C1706D">
            <w:pPr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6776FB">
              <w:rPr>
                <w:rFonts w:ascii="Angsana New" w:eastAsia="MS Mincho" w:hAnsi="Angsana New" w:hint="cs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990" w:type="dxa"/>
            <w:shd w:val="clear" w:color="auto" w:fill="auto"/>
          </w:tcPr>
          <w:p w14:paraId="34A0B061" w14:textId="77777777" w:rsidR="00C1706D" w:rsidRPr="006776FB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39B3C4D" w14:textId="77777777" w:rsidR="00C1706D" w:rsidRPr="006776FB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5651F41" w14:textId="3C4ACB01" w:rsidR="00C1706D" w:rsidRPr="006776FB" w:rsidRDefault="00CE5A77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135,591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536CCCD1" w14:textId="77777777" w:rsidR="00C1706D" w:rsidRPr="006776FB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14:paraId="0FFA3D5A" w14:textId="77777777" w:rsidR="00C1706D" w:rsidRPr="00C1706D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0E106DDB" w14:textId="77777777" w:rsidR="00C1706D" w:rsidRPr="006776FB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7531AF7" w14:textId="1001D9F5" w:rsidR="00C1706D" w:rsidRPr="006776FB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6776FB">
              <w:rPr>
                <w:rFonts w:asciiTheme="majorBidi" w:eastAsia="MS Mincho" w:hAnsiTheme="majorBidi" w:cstheme="majorBidi"/>
                <w:sz w:val="30"/>
                <w:szCs w:val="30"/>
              </w:rPr>
              <w:t>422,</w:t>
            </w:r>
            <w:r w:rsidR="00610ABF">
              <w:rPr>
                <w:rFonts w:asciiTheme="majorBidi" w:eastAsia="MS Mincho" w:hAnsiTheme="majorBidi" w:cstheme="majorBidi"/>
                <w:sz w:val="30"/>
                <w:szCs w:val="30"/>
              </w:rPr>
              <w:t>959</w:t>
            </w:r>
          </w:p>
        </w:tc>
      </w:tr>
      <w:tr w:rsidR="00C1706D" w:rsidRPr="006776FB" w14:paraId="5B70A694" w14:textId="77777777" w:rsidTr="00C1706D">
        <w:tc>
          <w:tcPr>
            <w:tcW w:w="4230" w:type="dxa"/>
            <w:shd w:val="clear" w:color="auto" w:fill="auto"/>
          </w:tcPr>
          <w:p w14:paraId="7FB3D16B" w14:textId="77777777" w:rsidR="00C1706D" w:rsidRPr="006776FB" w:rsidRDefault="00C1706D" w:rsidP="00C1706D">
            <w:pPr>
              <w:spacing w:line="228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6776FB">
              <w:rPr>
                <w:rFonts w:ascii="Angsana New" w:eastAsia="MS Mincho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30760177" w14:textId="3C112920" w:rsidR="00C1706D" w:rsidRPr="006776FB" w:rsidRDefault="00CE5A77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6776FB">
              <w:rPr>
                <w:rFonts w:asciiTheme="majorBidi" w:hAnsiTheme="majorBidi" w:cstheme="majorBidi"/>
                <w:sz w:val="30"/>
                <w:szCs w:val="30"/>
              </w:rPr>
              <w:t>20.00</w:t>
            </w:r>
          </w:p>
        </w:tc>
        <w:tc>
          <w:tcPr>
            <w:tcW w:w="270" w:type="dxa"/>
            <w:shd w:val="clear" w:color="auto" w:fill="auto"/>
          </w:tcPr>
          <w:p w14:paraId="3A22F4FE" w14:textId="77777777" w:rsidR="00C1706D" w:rsidRPr="006776FB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A1D880B" w14:textId="1771DF51" w:rsidR="00C1706D" w:rsidRPr="006776FB" w:rsidRDefault="00CE5A77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27,118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9F8EAB0" w14:textId="77777777" w:rsidR="00C1706D" w:rsidRPr="006776FB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2D500980" w14:textId="6C93349C" w:rsidR="00C1706D" w:rsidRPr="006776FB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6776FB">
              <w:rPr>
                <w:rFonts w:asciiTheme="majorBidi" w:hAnsiTheme="majorBidi" w:cstheme="majorBidi"/>
                <w:sz w:val="30"/>
                <w:szCs w:val="30"/>
              </w:rPr>
              <w:t>20.00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28949BD" w14:textId="77777777" w:rsidR="00C1706D" w:rsidRPr="006776FB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7DEDA7D" w14:textId="2A06EC0F" w:rsidR="00C1706D" w:rsidRPr="006776FB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776FB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84,5</w:t>
            </w:r>
            <w:r w:rsidR="00610ABF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9</w:t>
            </w:r>
            <w:r w:rsidR="00D10EA3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3</w:t>
            </w:r>
          </w:p>
        </w:tc>
      </w:tr>
      <w:tr w:rsidR="00C1706D" w:rsidRPr="006776FB" w14:paraId="0FD48070" w14:textId="77777777" w:rsidTr="00C1706D">
        <w:tc>
          <w:tcPr>
            <w:tcW w:w="4230" w:type="dxa"/>
            <w:shd w:val="clear" w:color="auto" w:fill="auto"/>
          </w:tcPr>
          <w:p w14:paraId="17DF45E3" w14:textId="5A96D26C" w:rsidR="00C1706D" w:rsidRPr="006776FB" w:rsidRDefault="00C1706D" w:rsidP="00C1706D">
            <w:pPr>
              <w:tabs>
                <w:tab w:val="clear" w:pos="227"/>
              </w:tabs>
              <w:spacing w:line="228" w:lineRule="auto"/>
              <w:ind w:left="162" w:hanging="180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6776FB">
              <w:rPr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90" w:type="dxa"/>
            <w:shd w:val="clear" w:color="auto" w:fill="auto"/>
          </w:tcPr>
          <w:p w14:paraId="6B88C9D6" w14:textId="77777777" w:rsidR="00C1706D" w:rsidRPr="006776FB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79B415AB" w14:textId="77777777" w:rsidR="00C1706D" w:rsidRPr="006776FB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0CB035F0" w14:textId="5E575C08" w:rsidR="00C1706D" w:rsidRPr="006776FB" w:rsidRDefault="00CE5A77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(16,035)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5F11F28E" w14:textId="77777777" w:rsidR="00C1706D" w:rsidRPr="006776FB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14:paraId="4E931E88" w14:textId="77777777" w:rsidR="00C1706D" w:rsidRPr="006776FB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7D07254A" w14:textId="77777777" w:rsidR="00C1706D" w:rsidRPr="006776FB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</w:tcBorders>
            <w:shd w:val="clear" w:color="auto" w:fill="auto"/>
          </w:tcPr>
          <w:p w14:paraId="162E7894" w14:textId="0D354392" w:rsidR="00C1706D" w:rsidRPr="006776FB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776FB">
              <w:rPr>
                <w:rFonts w:asciiTheme="majorBidi" w:hAnsiTheme="majorBidi" w:cstheme="majorBidi"/>
                <w:sz w:val="30"/>
                <w:szCs w:val="30"/>
              </w:rPr>
              <w:t>(60,208)</w:t>
            </w:r>
          </w:p>
        </w:tc>
      </w:tr>
      <w:tr w:rsidR="00C1706D" w:rsidRPr="006776FB" w14:paraId="77E55FA5" w14:textId="77777777" w:rsidTr="000B6A1A">
        <w:tc>
          <w:tcPr>
            <w:tcW w:w="4230" w:type="dxa"/>
            <w:shd w:val="clear" w:color="auto" w:fill="auto"/>
          </w:tcPr>
          <w:p w14:paraId="0BB36C50" w14:textId="77777777" w:rsidR="00C1706D" w:rsidRPr="006776FB" w:rsidRDefault="00C1706D" w:rsidP="00C1706D">
            <w:pPr>
              <w:tabs>
                <w:tab w:val="clear" w:pos="227"/>
              </w:tabs>
              <w:spacing w:line="228" w:lineRule="auto"/>
              <w:ind w:left="162" w:hanging="180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6776FB">
              <w:rPr>
                <w:rFonts w:ascii="Angsana New" w:eastAsia="MS Mincho" w:hAnsi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7D4EE5CB" w14:textId="77777777" w:rsidR="00C1706D" w:rsidRPr="006776FB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6D28771" w14:textId="77777777" w:rsidR="00C1706D" w:rsidRPr="006776FB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5A2ED10" w14:textId="383F3A80" w:rsidR="00C1706D" w:rsidRPr="006776FB" w:rsidRDefault="00CE5A77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1,377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66D780C" w14:textId="77777777" w:rsidR="00C1706D" w:rsidRPr="006776FB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20A33A28" w14:textId="77777777" w:rsidR="00C1706D" w:rsidRPr="006776FB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30FAC32F" w14:textId="77777777" w:rsidR="00C1706D" w:rsidRPr="006776FB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</w:tcBorders>
            <w:shd w:val="clear" w:color="auto" w:fill="auto"/>
          </w:tcPr>
          <w:p w14:paraId="1F1EB3D3" w14:textId="44F9EF42" w:rsidR="00C1706D" w:rsidRPr="006776FB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776FB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1,908</w:t>
            </w:r>
          </w:p>
        </w:tc>
      </w:tr>
      <w:tr w:rsidR="00C1706D" w:rsidRPr="006776FB" w14:paraId="6D947370" w14:textId="77777777" w:rsidTr="000B6A1A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35932D69" w14:textId="77777777" w:rsidR="00C1706D" w:rsidRPr="006776FB" w:rsidRDefault="00C1706D" w:rsidP="00C1706D">
            <w:pPr>
              <w:tabs>
                <w:tab w:val="clear" w:pos="227"/>
              </w:tabs>
              <w:spacing w:line="228" w:lineRule="auto"/>
              <w:ind w:left="162" w:hanging="180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6776FB">
              <w:rPr>
                <w:rFonts w:ascii="Angsana New" w:eastAsia="MS Mincho" w:hAnsi="Angsana New" w:hint="cs"/>
                <w:sz w:val="30"/>
                <w:szCs w:val="30"/>
                <w:cs/>
              </w:rPr>
              <w:t>ค่าใช้จ่ายที่ถือเป็นค่าใช้จ่ายทางภาษีได้เพิ่มขึ้น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6A41E158" w14:textId="77777777" w:rsidR="00C1706D" w:rsidRPr="006776FB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C6EE2C1" w14:textId="77777777" w:rsidR="00C1706D" w:rsidRPr="006776FB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44FDF4A2" w14:textId="22010CC5" w:rsidR="00C1706D" w:rsidRPr="006776FB" w:rsidRDefault="00CE5A77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(</w:t>
            </w:r>
            <w:r w:rsidR="00E66041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320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D9EC1B1" w14:textId="77777777" w:rsidR="00C1706D" w:rsidRPr="006776FB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2E799126" w14:textId="77777777" w:rsidR="00C1706D" w:rsidRPr="006776FB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8C21D39" w14:textId="77777777" w:rsidR="00C1706D" w:rsidRPr="006776FB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nil"/>
            </w:tcBorders>
            <w:shd w:val="clear" w:color="auto" w:fill="auto"/>
          </w:tcPr>
          <w:p w14:paraId="19E7D2F3" w14:textId="4FF321B2" w:rsidR="00C1706D" w:rsidRPr="006776FB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776FB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(506)</w:t>
            </w:r>
          </w:p>
        </w:tc>
      </w:tr>
      <w:tr w:rsidR="00C1706D" w:rsidRPr="006776FB" w14:paraId="04A0F8D2" w14:textId="77777777" w:rsidTr="00C1706D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731D949C" w14:textId="77777777" w:rsidR="00C1706D" w:rsidRPr="006776FB" w:rsidRDefault="00C1706D" w:rsidP="00C1706D">
            <w:pPr>
              <w:tabs>
                <w:tab w:val="clear" w:pos="227"/>
              </w:tabs>
              <w:spacing w:line="228" w:lineRule="auto"/>
              <w:ind w:left="162" w:hanging="180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6776FB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DB0780" w14:textId="1A4F516A" w:rsidR="00C1706D" w:rsidRPr="006776FB" w:rsidRDefault="00571807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08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  <w:t>8.95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DBBA9D0" w14:textId="77777777" w:rsidR="00C1706D" w:rsidRPr="006776FB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6E9B7B" w14:textId="18DE80AB" w:rsidR="00C1706D" w:rsidRPr="006776FB" w:rsidRDefault="000B6A1A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t>12,140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54F8E87" w14:textId="77777777" w:rsidR="00C1706D" w:rsidRPr="006776FB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1BD0DF" w14:textId="39F2D611" w:rsidR="00C1706D" w:rsidRPr="006776FB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08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6776F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  <w:t>6.</w:t>
            </w:r>
            <w:r w:rsidR="00165A3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  <w:t>10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E28D035" w14:textId="77777777" w:rsidR="00C1706D" w:rsidRPr="006776FB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C848E3" w14:textId="5840DFBE" w:rsidR="00C1706D" w:rsidRPr="006776FB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</w:pPr>
            <w:r w:rsidRPr="006776F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t>25,7</w:t>
            </w:r>
            <w:r w:rsidR="00610ABF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t>8</w:t>
            </w:r>
            <w:r w:rsidR="00D10EA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t>7</w:t>
            </w:r>
          </w:p>
        </w:tc>
      </w:tr>
    </w:tbl>
    <w:p w14:paraId="0D006F98" w14:textId="77777777" w:rsidR="000D3109" w:rsidRDefault="000D3109"/>
    <w:tbl>
      <w:tblPr>
        <w:tblW w:w="9946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52"/>
        <w:gridCol w:w="1272"/>
        <w:gridCol w:w="268"/>
        <w:gridCol w:w="1272"/>
        <w:gridCol w:w="268"/>
        <w:gridCol w:w="1373"/>
        <w:gridCol w:w="268"/>
        <w:gridCol w:w="1373"/>
      </w:tblGrid>
      <w:tr w:rsidR="00C1706D" w:rsidRPr="006776FB" w14:paraId="48FC67F5" w14:textId="77777777" w:rsidTr="00843917">
        <w:tc>
          <w:tcPr>
            <w:tcW w:w="3852" w:type="dxa"/>
            <w:shd w:val="clear" w:color="auto" w:fill="auto"/>
          </w:tcPr>
          <w:p w14:paraId="0A99A1CD" w14:textId="77777777" w:rsidR="00C1706D" w:rsidRPr="006776FB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94" w:type="dxa"/>
            <w:gridSpan w:val="7"/>
            <w:shd w:val="clear" w:color="auto" w:fill="auto"/>
          </w:tcPr>
          <w:p w14:paraId="42E0E6A0" w14:textId="77777777" w:rsidR="00C1706D" w:rsidRPr="006776FB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6776F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1706D" w:rsidRPr="006776FB" w14:paraId="33CAF330" w14:textId="77777777" w:rsidTr="00843917">
        <w:tc>
          <w:tcPr>
            <w:tcW w:w="3852" w:type="dxa"/>
            <w:shd w:val="clear" w:color="auto" w:fill="auto"/>
          </w:tcPr>
          <w:p w14:paraId="162D080F" w14:textId="43122367" w:rsidR="00C1706D" w:rsidRPr="006776FB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0" w:right="-108" w:hanging="23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6776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812" w:type="dxa"/>
            <w:gridSpan w:val="3"/>
            <w:shd w:val="clear" w:color="auto" w:fill="auto"/>
          </w:tcPr>
          <w:p w14:paraId="589AEA0F" w14:textId="77777777" w:rsidR="00C1706D" w:rsidRPr="006776FB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776FB">
              <w:rPr>
                <w:rFonts w:ascii="Angsana New" w:hAnsi="Angsana New" w:hint="cs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68" w:type="dxa"/>
            <w:shd w:val="clear" w:color="auto" w:fill="auto"/>
          </w:tcPr>
          <w:p w14:paraId="4A122DA5" w14:textId="77777777" w:rsidR="00C1706D" w:rsidRPr="006776FB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3014" w:type="dxa"/>
            <w:gridSpan w:val="3"/>
            <w:shd w:val="clear" w:color="auto" w:fill="auto"/>
          </w:tcPr>
          <w:p w14:paraId="366DF7DF" w14:textId="77777777" w:rsidR="00C1706D" w:rsidRPr="006776FB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776FB">
              <w:rPr>
                <w:rFonts w:ascii="Angsana New" w:hAnsi="Angsana New" w:hint="cs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C1706D" w:rsidRPr="006776FB" w14:paraId="3FEAB5C7" w14:textId="77777777" w:rsidTr="00843917">
        <w:tc>
          <w:tcPr>
            <w:tcW w:w="3852" w:type="dxa"/>
            <w:shd w:val="clear" w:color="auto" w:fill="auto"/>
          </w:tcPr>
          <w:p w14:paraId="0BE055BA" w14:textId="77777777" w:rsidR="00C1706D" w:rsidRPr="006776FB" w:rsidRDefault="00C1706D" w:rsidP="00C1706D">
            <w:pPr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6776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6776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776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38457984" w14:textId="01C88466" w:rsidR="00C1706D" w:rsidRPr="006776FB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2564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5C539897" w14:textId="77777777" w:rsidR="00C1706D" w:rsidRPr="006776FB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14:paraId="0E11B851" w14:textId="5AA392A0" w:rsidR="00C1706D" w:rsidRPr="006776FB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2563</w:t>
            </w:r>
          </w:p>
        </w:tc>
        <w:tc>
          <w:tcPr>
            <w:tcW w:w="268" w:type="dxa"/>
            <w:shd w:val="clear" w:color="auto" w:fill="auto"/>
          </w:tcPr>
          <w:p w14:paraId="58D8BEA3" w14:textId="77777777" w:rsidR="00C1706D" w:rsidRPr="006776FB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center"/>
          </w:tcPr>
          <w:p w14:paraId="0E164A6F" w14:textId="2EE01CDB" w:rsidR="00C1706D" w:rsidRPr="006776FB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2564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0832484A" w14:textId="77777777" w:rsidR="00C1706D" w:rsidRPr="006776FB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center"/>
          </w:tcPr>
          <w:p w14:paraId="0C0BE8B2" w14:textId="1ABA5AD8" w:rsidR="00C1706D" w:rsidRPr="006776FB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2563</w:t>
            </w:r>
          </w:p>
        </w:tc>
      </w:tr>
      <w:tr w:rsidR="00027930" w:rsidRPr="006776FB" w14:paraId="2600057F" w14:textId="77777777" w:rsidTr="00843917">
        <w:tc>
          <w:tcPr>
            <w:tcW w:w="3852" w:type="dxa"/>
            <w:shd w:val="clear" w:color="auto" w:fill="auto"/>
          </w:tcPr>
          <w:p w14:paraId="5933B429" w14:textId="77777777" w:rsidR="00027930" w:rsidRPr="006776FB" w:rsidRDefault="00027930" w:rsidP="00C1706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14:paraId="2F93691B" w14:textId="77777777" w:rsidR="00027930" w:rsidRDefault="00027930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4533ECFA" w14:textId="77777777" w:rsidR="00027930" w:rsidRPr="006776FB" w:rsidRDefault="00027930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14:paraId="74170730" w14:textId="261D5F68" w:rsidR="00027930" w:rsidRDefault="00027930" w:rsidP="0002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5" w:hanging="11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6776FB"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268" w:type="dxa"/>
            <w:shd w:val="clear" w:color="auto" w:fill="auto"/>
          </w:tcPr>
          <w:p w14:paraId="327BAA82" w14:textId="77777777" w:rsidR="00027930" w:rsidRPr="006776FB" w:rsidRDefault="00027930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center"/>
          </w:tcPr>
          <w:p w14:paraId="4D49109F" w14:textId="77777777" w:rsidR="00027930" w:rsidRDefault="00027930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070F83F9" w14:textId="77777777" w:rsidR="00027930" w:rsidRPr="006776FB" w:rsidRDefault="00027930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center"/>
          </w:tcPr>
          <w:p w14:paraId="7946A39F" w14:textId="43301188" w:rsidR="00027930" w:rsidRDefault="00027930" w:rsidP="0002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6776FB"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</w:tr>
      <w:tr w:rsidR="00C1706D" w:rsidRPr="00664BF6" w14:paraId="1E76B655" w14:textId="77777777" w:rsidTr="00843917">
        <w:tc>
          <w:tcPr>
            <w:tcW w:w="3852" w:type="dxa"/>
            <w:shd w:val="clear" w:color="auto" w:fill="auto"/>
          </w:tcPr>
          <w:p w14:paraId="42EADC4C" w14:textId="77777777" w:rsidR="00C1706D" w:rsidRPr="006776FB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94" w:type="dxa"/>
            <w:gridSpan w:val="7"/>
            <w:shd w:val="clear" w:color="auto" w:fill="auto"/>
          </w:tcPr>
          <w:p w14:paraId="47122733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664BF6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664BF6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664BF6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1706D" w:rsidRPr="00664BF6" w14:paraId="79B205D1" w14:textId="77777777" w:rsidTr="00843917">
        <w:tc>
          <w:tcPr>
            <w:tcW w:w="3852" w:type="dxa"/>
            <w:shd w:val="clear" w:color="auto" w:fill="auto"/>
          </w:tcPr>
          <w:p w14:paraId="4B3D9672" w14:textId="77777777" w:rsidR="00C1706D" w:rsidRPr="00664BF6" w:rsidRDefault="00C1706D" w:rsidP="00C1706D">
            <w:pPr>
              <w:rPr>
                <w:rFonts w:ascii="Angsana New" w:hAnsi="Angsana New"/>
                <w:sz w:val="30"/>
                <w:szCs w:val="30"/>
              </w:rPr>
            </w:pPr>
            <w:r w:rsidRPr="00664BF6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2" w:type="dxa"/>
            <w:shd w:val="clear" w:color="auto" w:fill="auto"/>
          </w:tcPr>
          <w:p w14:paraId="14C17CC4" w14:textId="60B2AECA" w:rsidR="00C1706D" w:rsidRPr="00A37BD9" w:rsidRDefault="006112DC" w:rsidP="00C1706D">
            <w:pPr>
              <w:pStyle w:val="acctfourfigures"/>
              <w:tabs>
                <w:tab w:val="clear" w:pos="765"/>
                <w:tab w:val="decimal" w:pos="990"/>
              </w:tabs>
              <w:spacing w:line="235" w:lineRule="auto"/>
              <w:ind w:right="-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37B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1,868,642</w:t>
            </w:r>
          </w:p>
        </w:tc>
        <w:tc>
          <w:tcPr>
            <w:tcW w:w="268" w:type="dxa"/>
            <w:shd w:val="clear" w:color="auto" w:fill="auto"/>
          </w:tcPr>
          <w:p w14:paraId="5DDC2D83" w14:textId="77777777" w:rsidR="00C1706D" w:rsidRPr="00A37BD9" w:rsidRDefault="00C1706D" w:rsidP="00C1706D">
            <w:pPr>
              <w:pStyle w:val="acctfourfigures"/>
              <w:tabs>
                <w:tab w:val="decimal" w:pos="1149"/>
              </w:tabs>
              <w:spacing w:line="235" w:lineRule="auto"/>
              <w:ind w:right="-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auto"/>
          </w:tcPr>
          <w:p w14:paraId="62CAF146" w14:textId="2189122E" w:rsidR="00C1706D" w:rsidRPr="00A37BD9" w:rsidRDefault="00C1706D" w:rsidP="00C36017">
            <w:pPr>
              <w:pStyle w:val="acctfourfigures"/>
              <w:tabs>
                <w:tab w:val="clear" w:pos="765"/>
                <w:tab w:val="decimal" w:pos="990"/>
              </w:tabs>
              <w:spacing w:line="235" w:lineRule="auto"/>
              <w:ind w:right="-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37B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</w:t>
            </w:r>
            <w:r w:rsidR="00EA21C9" w:rsidRPr="00A37B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209</w:t>
            </w:r>
            <w:r w:rsidRPr="00A37B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EA21C9" w:rsidRPr="00A37B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065</w:t>
            </w:r>
          </w:p>
        </w:tc>
        <w:tc>
          <w:tcPr>
            <w:tcW w:w="268" w:type="dxa"/>
            <w:shd w:val="clear" w:color="auto" w:fill="auto"/>
          </w:tcPr>
          <w:p w14:paraId="1E96FFD8" w14:textId="77777777" w:rsidR="00C1706D" w:rsidRPr="00A37BD9" w:rsidRDefault="00C1706D" w:rsidP="00C1706D">
            <w:pPr>
              <w:pStyle w:val="acctfourfigures"/>
              <w:tabs>
                <w:tab w:val="decimal" w:pos="990"/>
              </w:tabs>
              <w:spacing w:line="235" w:lineRule="auto"/>
              <w:ind w:right="-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</w:tcPr>
          <w:p w14:paraId="21E1CD26" w14:textId="007D9CC8" w:rsidR="00C1706D" w:rsidRPr="00A37BD9" w:rsidRDefault="006112DC" w:rsidP="00C1706D">
            <w:pPr>
              <w:pStyle w:val="acctfourfigures"/>
              <w:tabs>
                <w:tab w:val="clear" w:pos="765"/>
                <w:tab w:val="decimal" w:pos="1091"/>
              </w:tabs>
              <w:spacing w:line="235" w:lineRule="auto"/>
              <w:ind w:right="-47"/>
              <w:rPr>
                <w:rFonts w:asciiTheme="majorBidi" w:hAnsiTheme="majorBidi" w:cstheme="majorBidi"/>
                <w:sz w:val="30"/>
                <w:szCs w:val="30"/>
              </w:rPr>
            </w:pPr>
            <w:r w:rsidRPr="00A37BD9">
              <w:rPr>
                <w:rFonts w:asciiTheme="majorBidi" w:hAnsiTheme="majorBidi" w:cstheme="majorBidi"/>
                <w:sz w:val="30"/>
                <w:szCs w:val="30"/>
              </w:rPr>
              <w:t>(7,749,242)</w:t>
            </w:r>
          </w:p>
        </w:tc>
        <w:tc>
          <w:tcPr>
            <w:tcW w:w="268" w:type="dxa"/>
            <w:shd w:val="clear" w:color="auto" w:fill="auto"/>
          </w:tcPr>
          <w:p w14:paraId="6E87EFD0" w14:textId="77777777" w:rsidR="00C1706D" w:rsidRPr="00A37BD9" w:rsidRDefault="00C1706D" w:rsidP="00C1706D">
            <w:pPr>
              <w:pStyle w:val="acctfourfigures"/>
              <w:tabs>
                <w:tab w:val="decimal" w:pos="990"/>
              </w:tabs>
              <w:spacing w:line="235" w:lineRule="auto"/>
              <w:ind w:right="-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</w:tcPr>
          <w:p w14:paraId="7007E390" w14:textId="4C827281" w:rsidR="00C1706D" w:rsidRPr="00A37BD9" w:rsidRDefault="00C1706D" w:rsidP="00C1706D">
            <w:pPr>
              <w:pStyle w:val="acctfourfigures"/>
              <w:tabs>
                <w:tab w:val="clear" w:pos="765"/>
                <w:tab w:val="decimal" w:pos="1091"/>
              </w:tabs>
              <w:spacing w:line="235" w:lineRule="auto"/>
              <w:ind w:right="-47"/>
              <w:rPr>
                <w:rFonts w:asciiTheme="majorBidi" w:hAnsiTheme="majorBidi" w:cstheme="majorBidi"/>
                <w:sz w:val="30"/>
                <w:szCs w:val="30"/>
              </w:rPr>
            </w:pPr>
            <w:r w:rsidRPr="00A37BD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10ABF" w:rsidRPr="00A37BD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37B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A21C9" w:rsidRPr="00A37BD9">
              <w:rPr>
                <w:rFonts w:asciiTheme="majorBidi" w:hAnsiTheme="majorBidi" w:cstheme="majorBidi"/>
                <w:sz w:val="30"/>
                <w:szCs w:val="30"/>
              </w:rPr>
              <w:t>755</w:t>
            </w:r>
            <w:r w:rsidRPr="00A37BD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A21C9" w:rsidRPr="00A37BD9">
              <w:rPr>
                <w:rFonts w:asciiTheme="majorBidi" w:hAnsiTheme="majorBidi" w:cstheme="majorBidi"/>
                <w:sz w:val="30"/>
                <w:szCs w:val="30"/>
              </w:rPr>
              <w:t>678</w:t>
            </w:r>
            <w:r w:rsidRPr="00A37BD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1706D" w:rsidRPr="00664BF6" w14:paraId="1B5D0A17" w14:textId="77777777" w:rsidTr="00843917">
        <w:tc>
          <w:tcPr>
            <w:tcW w:w="3852" w:type="dxa"/>
            <w:shd w:val="clear" w:color="auto" w:fill="auto"/>
          </w:tcPr>
          <w:p w14:paraId="3D962287" w14:textId="77777777" w:rsidR="00C1706D" w:rsidRPr="00664BF6" w:rsidRDefault="00C1706D" w:rsidP="00C1706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64BF6">
              <w:rPr>
                <w:rFonts w:ascii="Angsana New" w:hAnsi="Angsana New" w:hint="cs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1272" w:type="dxa"/>
            <w:shd w:val="clear" w:color="auto" w:fill="auto"/>
          </w:tcPr>
          <w:p w14:paraId="43B77BC5" w14:textId="3A27968C" w:rsidR="00C1706D" w:rsidRPr="00A37BD9" w:rsidRDefault="006112DC" w:rsidP="00C1706D">
            <w:pPr>
              <w:pStyle w:val="acctfourfigures"/>
              <w:tabs>
                <w:tab w:val="clear" w:pos="765"/>
                <w:tab w:val="decimal" w:pos="990"/>
              </w:tabs>
              <w:spacing w:line="235" w:lineRule="auto"/>
              <w:ind w:right="-47"/>
              <w:rPr>
                <w:rFonts w:asciiTheme="majorBidi" w:hAnsiTheme="majorBidi" w:cstheme="majorBidi"/>
                <w:sz w:val="30"/>
                <w:szCs w:val="30"/>
              </w:rPr>
            </w:pPr>
            <w:r w:rsidRPr="00A37BD9">
              <w:rPr>
                <w:rFonts w:asciiTheme="majorBidi" w:hAnsiTheme="majorBidi" w:cstheme="majorBidi"/>
                <w:sz w:val="30"/>
                <w:szCs w:val="30"/>
              </w:rPr>
              <w:t>(654,943)</w:t>
            </w:r>
          </w:p>
        </w:tc>
        <w:tc>
          <w:tcPr>
            <w:tcW w:w="268" w:type="dxa"/>
            <w:shd w:val="clear" w:color="auto" w:fill="auto"/>
          </w:tcPr>
          <w:p w14:paraId="71140F87" w14:textId="77777777" w:rsidR="00C1706D" w:rsidRPr="00A37BD9" w:rsidRDefault="00C1706D" w:rsidP="00C1706D">
            <w:pPr>
              <w:pStyle w:val="acctfourfigures"/>
              <w:tabs>
                <w:tab w:val="decimal" w:pos="1149"/>
              </w:tabs>
              <w:spacing w:line="235" w:lineRule="auto"/>
              <w:ind w:right="-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auto"/>
          </w:tcPr>
          <w:p w14:paraId="29A49B84" w14:textId="32AD0924" w:rsidR="00C1706D" w:rsidRPr="00A37BD9" w:rsidRDefault="00C36017" w:rsidP="00C1706D">
            <w:pPr>
              <w:pStyle w:val="acctfourfigures"/>
              <w:tabs>
                <w:tab w:val="clear" w:pos="765"/>
                <w:tab w:val="decimal" w:pos="990"/>
              </w:tabs>
              <w:spacing w:line="235" w:lineRule="auto"/>
              <w:ind w:right="-47"/>
              <w:rPr>
                <w:rFonts w:asciiTheme="majorBidi" w:hAnsiTheme="majorBidi" w:cstheme="majorBidi"/>
                <w:sz w:val="30"/>
                <w:szCs w:val="30"/>
              </w:rPr>
            </w:pPr>
            <w:r w:rsidRPr="00A37BD9">
              <w:rPr>
                <w:rFonts w:asciiTheme="majorBidi" w:hAnsiTheme="majorBidi" w:cstheme="majorBidi"/>
                <w:sz w:val="30"/>
                <w:szCs w:val="30"/>
              </w:rPr>
              <w:t>3,872</w:t>
            </w:r>
          </w:p>
        </w:tc>
        <w:tc>
          <w:tcPr>
            <w:tcW w:w="268" w:type="dxa"/>
            <w:shd w:val="clear" w:color="auto" w:fill="auto"/>
          </w:tcPr>
          <w:p w14:paraId="2AEED8F7" w14:textId="77777777" w:rsidR="00C1706D" w:rsidRPr="00A37BD9" w:rsidRDefault="00C1706D" w:rsidP="00C1706D">
            <w:pPr>
              <w:pStyle w:val="acctfourfigures"/>
              <w:tabs>
                <w:tab w:val="decimal" w:pos="922"/>
              </w:tabs>
              <w:spacing w:line="235" w:lineRule="auto"/>
              <w:ind w:right="-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</w:tcPr>
          <w:p w14:paraId="2806568C" w14:textId="2289F4E7" w:rsidR="00C1706D" w:rsidRPr="00A37BD9" w:rsidRDefault="006112DC" w:rsidP="00C1706D">
            <w:pPr>
              <w:pStyle w:val="acctfourfigures"/>
              <w:tabs>
                <w:tab w:val="clear" w:pos="765"/>
                <w:tab w:val="decimal" w:pos="1091"/>
              </w:tabs>
              <w:spacing w:line="235" w:lineRule="auto"/>
              <w:ind w:right="-47"/>
              <w:rPr>
                <w:rFonts w:asciiTheme="majorBidi" w:hAnsiTheme="majorBidi" w:cstheme="majorBidi"/>
                <w:sz w:val="30"/>
                <w:szCs w:val="30"/>
              </w:rPr>
            </w:pPr>
            <w:r w:rsidRPr="00A37BD9">
              <w:rPr>
                <w:rFonts w:asciiTheme="majorBidi" w:hAnsiTheme="majorBidi" w:cstheme="majorBidi"/>
                <w:sz w:val="30"/>
                <w:szCs w:val="30"/>
              </w:rPr>
              <w:t>654,943</w:t>
            </w:r>
          </w:p>
        </w:tc>
        <w:tc>
          <w:tcPr>
            <w:tcW w:w="268" w:type="dxa"/>
            <w:shd w:val="clear" w:color="auto" w:fill="auto"/>
          </w:tcPr>
          <w:p w14:paraId="1632F208" w14:textId="77777777" w:rsidR="00C1706D" w:rsidRPr="00A37BD9" w:rsidRDefault="00C1706D" w:rsidP="00C1706D">
            <w:pPr>
              <w:pStyle w:val="acctfourfigures"/>
              <w:tabs>
                <w:tab w:val="decimal" w:pos="947"/>
              </w:tabs>
              <w:spacing w:line="235" w:lineRule="auto"/>
              <w:ind w:right="-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</w:tcPr>
          <w:p w14:paraId="3B7BE716" w14:textId="1AC70CD1" w:rsidR="00C1706D" w:rsidRPr="00A37BD9" w:rsidRDefault="00C36017" w:rsidP="00C1706D">
            <w:pPr>
              <w:pStyle w:val="acctfourfigures"/>
              <w:tabs>
                <w:tab w:val="clear" w:pos="765"/>
                <w:tab w:val="decimal" w:pos="1091"/>
              </w:tabs>
              <w:spacing w:line="235" w:lineRule="auto"/>
              <w:ind w:right="-47"/>
              <w:rPr>
                <w:rFonts w:asciiTheme="majorBidi" w:hAnsiTheme="majorBidi" w:cstheme="majorBidi"/>
                <w:sz w:val="30"/>
                <w:szCs w:val="30"/>
              </w:rPr>
            </w:pPr>
            <w:r w:rsidRPr="00A37BD9">
              <w:rPr>
                <w:rFonts w:asciiTheme="majorBidi" w:hAnsiTheme="majorBidi" w:cstheme="majorBidi"/>
                <w:sz w:val="30"/>
                <w:szCs w:val="30"/>
              </w:rPr>
              <w:t>(3,872)</w:t>
            </w:r>
          </w:p>
        </w:tc>
      </w:tr>
      <w:tr w:rsidR="00C1706D" w:rsidRPr="006776FB" w14:paraId="60840851" w14:textId="77777777" w:rsidTr="00843917">
        <w:tc>
          <w:tcPr>
            <w:tcW w:w="3852" w:type="dxa"/>
            <w:shd w:val="clear" w:color="auto" w:fill="auto"/>
          </w:tcPr>
          <w:p w14:paraId="5B58D8B0" w14:textId="77777777" w:rsidR="00C1706D" w:rsidRPr="00664BF6" w:rsidRDefault="00C1706D" w:rsidP="00C1706D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4BF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  <w:r w:rsidRPr="00664BF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664BF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(หนี้สิน) ภาษีเงินได้</w:t>
            </w:r>
          </w:p>
          <w:p w14:paraId="7A7DCAF3" w14:textId="77777777" w:rsidR="00C1706D" w:rsidRPr="00664BF6" w:rsidRDefault="00C1706D" w:rsidP="00C1706D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4BF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รอการตัดบัญชีสุทธิ </w:t>
            </w: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491186" w14:textId="77777777" w:rsidR="00571807" w:rsidRPr="00A37BD9" w:rsidRDefault="00571807" w:rsidP="00C1706D">
            <w:pPr>
              <w:pStyle w:val="acctfourfigures"/>
              <w:tabs>
                <w:tab w:val="clear" w:pos="765"/>
                <w:tab w:val="decimal" w:pos="990"/>
              </w:tabs>
              <w:spacing w:line="235" w:lineRule="auto"/>
              <w:ind w:right="-4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46DFC583" w14:textId="29E5E35A" w:rsidR="00C1706D" w:rsidRPr="00A37BD9" w:rsidRDefault="00C36017" w:rsidP="00C1706D">
            <w:pPr>
              <w:pStyle w:val="acctfourfigures"/>
              <w:tabs>
                <w:tab w:val="clear" w:pos="765"/>
                <w:tab w:val="decimal" w:pos="990"/>
              </w:tabs>
              <w:spacing w:line="235" w:lineRule="auto"/>
              <w:ind w:right="-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37BD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1,213,699</w:t>
            </w:r>
          </w:p>
        </w:tc>
        <w:tc>
          <w:tcPr>
            <w:tcW w:w="268" w:type="dxa"/>
            <w:shd w:val="clear" w:color="auto" w:fill="auto"/>
          </w:tcPr>
          <w:p w14:paraId="11A90889" w14:textId="77777777" w:rsidR="00C1706D" w:rsidRPr="00A37BD9" w:rsidRDefault="00C1706D" w:rsidP="00C1706D">
            <w:pPr>
              <w:pStyle w:val="acctfourfigures"/>
              <w:tabs>
                <w:tab w:val="clear" w:pos="765"/>
                <w:tab w:val="decimal" w:pos="1149"/>
              </w:tabs>
              <w:spacing w:line="235" w:lineRule="auto"/>
              <w:ind w:right="-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160180" w14:textId="77777777" w:rsidR="00C1706D" w:rsidRPr="00A37BD9" w:rsidRDefault="00C1706D" w:rsidP="00C1706D">
            <w:pPr>
              <w:pStyle w:val="acctfourfigures"/>
              <w:tabs>
                <w:tab w:val="clear" w:pos="765"/>
                <w:tab w:val="decimal" w:pos="990"/>
              </w:tabs>
              <w:spacing w:line="235" w:lineRule="auto"/>
              <w:ind w:right="-4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078102EE" w14:textId="3EAD751A" w:rsidR="00C1706D" w:rsidRPr="00A37BD9" w:rsidRDefault="00C36017" w:rsidP="00C1706D">
            <w:pPr>
              <w:pStyle w:val="acctfourfigures"/>
              <w:tabs>
                <w:tab w:val="clear" w:pos="765"/>
                <w:tab w:val="decimal" w:pos="990"/>
              </w:tabs>
              <w:spacing w:line="235" w:lineRule="auto"/>
              <w:ind w:right="-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37BD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1,212,937</w:t>
            </w:r>
          </w:p>
        </w:tc>
        <w:tc>
          <w:tcPr>
            <w:tcW w:w="268" w:type="dxa"/>
            <w:shd w:val="clear" w:color="auto" w:fill="auto"/>
          </w:tcPr>
          <w:p w14:paraId="7B5A1F34" w14:textId="77777777" w:rsidR="00C1706D" w:rsidRPr="00A37BD9" w:rsidRDefault="00C1706D" w:rsidP="00C1706D">
            <w:pPr>
              <w:pStyle w:val="acctfourfigures"/>
              <w:tabs>
                <w:tab w:val="clear" w:pos="765"/>
                <w:tab w:val="decimal" w:pos="990"/>
              </w:tabs>
              <w:spacing w:line="235" w:lineRule="auto"/>
              <w:ind w:right="-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650BBB" w14:textId="77777777" w:rsidR="00C1706D" w:rsidRPr="00A37BD9" w:rsidRDefault="00C1706D" w:rsidP="00C1706D">
            <w:pPr>
              <w:pStyle w:val="acctfourfigures"/>
              <w:tabs>
                <w:tab w:val="clear" w:pos="765"/>
                <w:tab w:val="decimal" w:pos="1091"/>
              </w:tabs>
              <w:spacing w:line="235" w:lineRule="auto"/>
              <w:ind w:right="-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B6BF750" w14:textId="39F9EE07" w:rsidR="00571807" w:rsidRPr="00A37BD9" w:rsidRDefault="00C36017" w:rsidP="00C1706D">
            <w:pPr>
              <w:pStyle w:val="acctfourfigures"/>
              <w:tabs>
                <w:tab w:val="clear" w:pos="765"/>
                <w:tab w:val="decimal" w:pos="1091"/>
              </w:tabs>
              <w:spacing w:line="235" w:lineRule="auto"/>
              <w:ind w:right="-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7B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(7,094,299)</w:t>
            </w:r>
          </w:p>
        </w:tc>
        <w:tc>
          <w:tcPr>
            <w:tcW w:w="268" w:type="dxa"/>
            <w:shd w:val="clear" w:color="auto" w:fill="auto"/>
          </w:tcPr>
          <w:p w14:paraId="07FBA7C9" w14:textId="77777777" w:rsidR="00C1706D" w:rsidRPr="00A37BD9" w:rsidRDefault="00C1706D" w:rsidP="00C1706D">
            <w:pPr>
              <w:pStyle w:val="acctfourfigures"/>
              <w:tabs>
                <w:tab w:val="clear" w:pos="765"/>
                <w:tab w:val="decimal" w:pos="990"/>
              </w:tabs>
              <w:spacing w:line="235" w:lineRule="auto"/>
              <w:ind w:right="-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F4F1FB" w14:textId="77777777" w:rsidR="00C1706D" w:rsidRPr="00A37BD9" w:rsidRDefault="00C1706D" w:rsidP="00C1706D">
            <w:pPr>
              <w:pStyle w:val="acctfourfigures"/>
              <w:tabs>
                <w:tab w:val="clear" w:pos="765"/>
                <w:tab w:val="decimal" w:pos="1091"/>
              </w:tabs>
              <w:spacing w:line="235" w:lineRule="auto"/>
              <w:ind w:right="-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BBB6E51" w14:textId="65D1C6BF" w:rsidR="00C1706D" w:rsidRPr="00A37BD9" w:rsidRDefault="00C36017" w:rsidP="00C1706D">
            <w:pPr>
              <w:pStyle w:val="acctfourfigures"/>
              <w:tabs>
                <w:tab w:val="clear" w:pos="765"/>
                <w:tab w:val="decimal" w:pos="1091"/>
              </w:tabs>
              <w:spacing w:line="235" w:lineRule="auto"/>
              <w:ind w:right="-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7B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(6,759,550)</w:t>
            </w:r>
          </w:p>
        </w:tc>
      </w:tr>
    </w:tbl>
    <w:p w14:paraId="3DA66120" w14:textId="77777777" w:rsidR="00472978" w:rsidRPr="006776FB" w:rsidRDefault="00472978" w:rsidP="00004D9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864" w:type="dxa"/>
        <w:tblInd w:w="558" w:type="dxa"/>
        <w:tblLook w:val="01E0" w:firstRow="1" w:lastRow="1" w:firstColumn="1" w:lastColumn="1" w:noHBand="0" w:noVBand="0"/>
      </w:tblPr>
      <w:tblGrid>
        <w:gridCol w:w="3852"/>
        <w:gridCol w:w="1260"/>
        <w:gridCol w:w="270"/>
        <w:gridCol w:w="1260"/>
        <w:gridCol w:w="270"/>
        <w:gridCol w:w="1260"/>
        <w:gridCol w:w="270"/>
        <w:gridCol w:w="1422"/>
      </w:tblGrid>
      <w:tr w:rsidR="00004D9B" w:rsidRPr="006776FB" w14:paraId="33FAABE7" w14:textId="77777777" w:rsidTr="006749E0">
        <w:tc>
          <w:tcPr>
            <w:tcW w:w="3852" w:type="dxa"/>
            <w:shd w:val="clear" w:color="auto" w:fill="auto"/>
          </w:tcPr>
          <w:p w14:paraId="670DFC8A" w14:textId="77777777" w:rsidR="00004D9B" w:rsidRPr="006776FB" w:rsidRDefault="00004D9B" w:rsidP="00EA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12" w:type="dxa"/>
            <w:gridSpan w:val="7"/>
            <w:shd w:val="clear" w:color="auto" w:fill="auto"/>
          </w:tcPr>
          <w:p w14:paraId="1E9E24E8" w14:textId="77777777" w:rsidR="00004D9B" w:rsidRPr="006776FB" w:rsidRDefault="00004D9B" w:rsidP="00EA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5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6776F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431D" w:rsidRPr="006776FB" w14:paraId="0E2ECE58" w14:textId="77777777" w:rsidTr="006749E0">
        <w:tc>
          <w:tcPr>
            <w:tcW w:w="3852" w:type="dxa"/>
            <w:shd w:val="clear" w:color="auto" w:fill="auto"/>
          </w:tcPr>
          <w:p w14:paraId="32A18BAB" w14:textId="3BCDFF3F" w:rsidR="00A5431D" w:rsidRPr="006776FB" w:rsidRDefault="00A5431D" w:rsidP="00A54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6776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790" w:type="dxa"/>
            <w:gridSpan w:val="3"/>
            <w:shd w:val="clear" w:color="auto" w:fill="auto"/>
          </w:tcPr>
          <w:p w14:paraId="7A77F549" w14:textId="77777777" w:rsidR="00A5431D" w:rsidRPr="006776FB" w:rsidRDefault="00A5431D" w:rsidP="00A54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776FB">
              <w:rPr>
                <w:rFonts w:ascii="Angsana New" w:hAnsi="Angsana New" w:hint="cs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  <w:shd w:val="clear" w:color="auto" w:fill="auto"/>
          </w:tcPr>
          <w:p w14:paraId="6709ED60" w14:textId="77777777" w:rsidR="00A5431D" w:rsidRPr="006776FB" w:rsidRDefault="00A5431D" w:rsidP="00A54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952" w:type="dxa"/>
            <w:gridSpan w:val="3"/>
            <w:shd w:val="clear" w:color="auto" w:fill="auto"/>
          </w:tcPr>
          <w:p w14:paraId="02E45F75" w14:textId="77777777" w:rsidR="00A5431D" w:rsidRPr="006776FB" w:rsidRDefault="00A5431D" w:rsidP="00A54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776FB">
              <w:rPr>
                <w:rFonts w:ascii="Angsana New" w:hAnsi="Angsana New" w:hint="cs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252EB1" w:rsidRPr="006776FB" w14:paraId="751BE1BB" w14:textId="77777777" w:rsidTr="006749E0">
        <w:tc>
          <w:tcPr>
            <w:tcW w:w="3852" w:type="dxa"/>
            <w:shd w:val="clear" w:color="auto" w:fill="auto"/>
          </w:tcPr>
          <w:p w14:paraId="34AEBA59" w14:textId="77777777" w:rsidR="00252EB1" w:rsidRPr="006776FB" w:rsidRDefault="00252EB1" w:rsidP="00252EB1">
            <w:pPr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6776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6776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776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E2FB18A" w14:textId="630E6A29" w:rsidR="00252EB1" w:rsidRPr="006776FB" w:rsidRDefault="00C1706D" w:rsidP="0025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2564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6BAC05D" w14:textId="77777777" w:rsidR="00252EB1" w:rsidRPr="006776FB" w:rsidRDefault="00252EB1" w:rsidP="0025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572A9B1" w14:textId="30C8D3F0" w:rsidR="00252EB1" w:rsidRPr="006776FB" w:rsidRDefault="00C1706D" w:rsidP="0025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4AE4D985" w14:textId="77777777" w:rsidR="00252EB1" w:rsidRPr="006776FB" w:rsidRDefault="00252EB1" w:rsidP="0025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879A4A6" w14:textId="77044A0E" w:rsidR="00252EB1" w:rsidRPr="006776FB" w:rsidRDefault="00C1706D" w:rsidP="0025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2564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DAE4C44" w14:textId="77777777" w:rsidR="00252EB1" w:rsidRPr="006776FB" w:rsidRDefault="00252EB1" w:rsidP="0025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center"/>
          </w:tcPr>
          <w:p w14:paraId="22B0D659" w14:textId="49D66479" w:rsidR="00252EB1" w:rsidRPr="006776FB" w:rsidRDefault="00C1706D" w:rsidP="00252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2563</w:t>
            </w:r>
          </w:p>
        </w:tc>
      </w:tr>
      <w:tr w:rsidR="00027930" w:rsidRPr="006776FB" w14:paraId="4E929578" w14:textId="77777777" w:rsidTr="006749E0">
        <w:tc>
          <w:tcPr>
            <w:tcW w:w="3852" w:type="dxa"/>
            <w:shd w:val="clear" w:color="auto" w:fill="auto"/>
          </w:tcPr>
          <w:p w14:paraId="55B51FB3" w14:textId="77777777" w:rsidR="00027930" w:rsidRPr="006776FB" w:rsidRDefault="00027930" w:rsidP="0002793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08DF6D6" w14:textId="77777777" w:rsidR="00027930" w:rsidRDefault="00027930" w:rsidP="0002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1433D4C" w14:textId="77777777" w:rsidR="00027930" w:rsidRPr="006776FB" w:rsidRDefault="00027930" w:rsidP="0002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B934004" w14:textId="41AF3624" w:rsidR="00027930" w:rsidRDefault="00027930" w:rsidP="0002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4" w:hanging="285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6776FB"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270" w:type="dxa"/>
            <w:shd w:val="clear" w:color="auto" w:fill="auto"/>
          </w:tcPr>
          <w:p w14:paraId="2B0B7DCC" w14:textId="77777777" w:rsidR="00027930" w:rsidRPr="006776FB" w:rsidRDefault="00027930" w:rsidP="0002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2E5BDC1" w14:textId="77777777" w:rsidR="00027930" w:rsidRDefault="00027930" w:rsidP="0002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2AD97F9" w14:textId="77777777" w:rsidR="00027930" w:rsidRPr="006776FB" w:rsidRDefault="00027930" w:rsidP="0002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  <w:vAlign w:val="center"/>
          </w:tcPr>
          <w:p w14:paraId="08AC219F" w14:textId="174D4CC3" w:rsidR="00027930" w:rsidRDefault="00E66041" w:rsidP="0002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6776FB"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</w:tr>
      <w:tr w:rsidR="00027930" w:rsidRPr="006776FB" w14:paraId="2C9340CD" w14:textId="77777777" w:rsidTr="006749E0">
        <w:tc>
          <w:tcPr>
            <w:tcW w:w="3852" w:type="dxa"/>
            <w:shd w:val="clear" w:color="auto" w:fill="auto"/>
          </w:tcPr>
          <w:p w14:paraId="49AFB520" w14:textId="77777777" w:rsidR="00027930" w:rsidRPr="006776FB" w:rsidRDefault="00027930" w:rsidP="0002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12" w:type="dxa"/>
            <w:gridSpan w:val="7"/>
            <w:shd w:val="clear" w:color="auto" w:fill="auto"/>
          </w:tcPr>
          <w:p w14:paraId="74C45F91" w14:textId="77777777" w:rsidR="00027930" w:rsidRPr="006776FB" w:rsidRDefault="00027930" w:rsidP="0002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6776F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6776F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6776F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063A0" w:rsidRPr="006776FB" w14:paraId="3064F58C" w14:textId="77777777" w:rsidTr="006749E0">
        <w:tc>
          <w:tcPr>
            <w:tcW w:w="3852" w:type="dxa"/>
            <w:shd w:val="clear" w:color="auto" w:fill="auto"/>
          </w:tcPr>
          <w:p w14:paraId="2829CD85" w14:textId="77777777" w:rsidR="00A063A0" w:rsidRPr="006776FB" w:rsidRDefault="00A063A0" w:rsidP="00A063A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776FB">
              <w:rPr>
                <w:rFonts w:ascii="Angsana New" w:hAnsi="Angsana New" w:hint="cs"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260" w:type="dxa"/>
            <w:shd w:val="clear" w:color="auto" w:fill="auto"/>
          </w:tcPr>
          <w:p w14:paraId="66BE2102" w14:textId="49C88F81" w:rsidR="00A063A0" w:rsidRPr="006776FB" w:rsidRDefault="00A063A0" w:rsidP="00A06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  <w:t>52,940</w:t>
            </w:r>
          </w:p>
        </w:tc>
        <w:tc>
          <w:tcPr>
            <w:tcW w:w="270" w:type="dxa"/>
            <w:shd w:val="clear" w:color="auto" w:fill="auto"/>
          </w:tcPr>
          <w:p w14:paraId="270544B0" w14:textId="77777777" w:rsidR="00A063A0" w:rsidRPr="006776FB" w:rsidRDefault="00A063A0" w:rsidP="00A06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028CA30" w14:textId="21775274" w:rsidR="00A063A0" w:rsidRPr="006776FB" w:rsidRDefault="00A063A0" w:rsidP="00A06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  <w:r w:rsidRPr="006776FB"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  <w:t>112,423</w:t>
            </w:r>
          </w:p>
        </w:tc>
        <w:tc>
          <w:tcPr>
            <w:tcW w:w="270" w:type="dxa"/>
            <w:shd w:val="clear" w:color="auto" w:fill="auto"/>
          </w:tcPr>
          <w:p w14:paraId="07E15A66" w14:textId="77777777" w:rsidR="00A063A0" w:rsidRPr="006776FB" w:rsidRDefault="00A063A0" w:rsidP="00A06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B55AF0D" w14:textId="743F7934" w:rsidR="00A063A0" w:rsidRPr="006776FB" w:rsidRDefault="00A063A0" w:rsidP="00A063A0">
            <w:pPr>
              <w:pStyle w:val="acctfourfigures"/>
              <w:tabs>
                <w:tab w:val="clear" w:pos="765"/>
              </w:tabs>
              <w:spacing w:line="240" w:lineRule="atLeast"/>
              <w:ind w:left="-79" w:right="2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76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29882C" w14:textId="77777777" w:rsidR="00A063A0" w:rsidRPr="006776FB" w:rsidRDefault="00A063A0" w:rsidP="00A06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</w:tcPr>
          <w:p w14:paraId="4159E2F7" w14:textId="2D68F2DC" w:rsidR="00A063A0" w:rsidRPr="00E66041" w:rsidRDefault="00E66041" w:rsidP="00E66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  <w:t>(1,640)</w:t>
            </w:r>
          </w:p>
        </w:tc>
      </w:tr>
      <w:tr w:rsidR="00A063A0" w:rsidRPr="006776FB" w14:paraId="504DA655" w14:textId="77777777" w:rsidTr="006749E0">
        <w:tc>
          <w:tcPr>
            <w:tcW w:w="3852" w:type="dxa"/>
            <w:shd w:val="clear" w:color="auto" w:fill="auto"/>
          </w:tcPr>
          <w:p w14:paraId="2C2CD134" w14:textId="77777777" w:rsidR="00A063A0" w:rsidRPr="006776FB" w:rsidRDefault="00A063A0" w:rsidP="00A063A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776FB">
              <w:rPr>
                <w:rFonts w:ascii="Angsana New" w:hAnsi="Angsana New" w:hint="cs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1260" w:type="dxa"/>
            <w:shd w:val="clear" w:color="auto" w:fill="auto"/>
          </w:tcPr>
          <w:p w14:paraId="4E628D75" w14:textId="6A73FCC0" w:rsidR="00A063A0" w:rsidRPr="006776FB" w:rsidRDefault="00A063A0" w:rsidP="00A06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  <w:r w:rsidRPr="006776FB"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D9ABFA" w14:textId="77777777" w:rsidR="00A063A0" w:rsidRPr="006776FB" w:rsidRDefault="00A063A0" w:rsidP="00A06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AA773ED" w14:textId="26537638" w:rsidR="00A063A0" w:rsidRPr="006776FB" w:rsidRDefault="00E66041" w:rsidP="00E66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  <w:t>(1,640)</w:t>
            </w:r>
          </w:p>
        </w:tc>
        <w:tc>
          <w:tcPr>
            <w:tcW w:w="270" w:type="dxa"/>
            <w:shd w:val="clear" w:color="auto" w:fill="auto"/>
          </w:tcPr>
          <w:p w14:paraId="051750B3" w14:textId="77777777" w:rsidR="00A063A0" w:rsidRPr="006776FB" w:rsidRDefault="00A063A0" w:rsidP="00A06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A7F9168" w14:textId="4219C663" w:rsidR="00A063A0" w:rsidRPr="006776FB" w:rsidRDefault="00A063A0" w:rsidP="00A063A0">
            <w:pPr>
              <w:pStyle w:val="acctfourfigures"/>
              <w:tabs>
                <w:tab w:val="clear" w:pos="765"/>
              </w:tabs>
              <w:spacing w:line="240" w:lineRule="atLeast"/>
              <w:ind w:left="-79" w:right="2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76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AFA2D54" w14:textId="77777777" w:rsidR="00A063A0" w:rsidRPr="006776FB" w:rsidRDefault="00A063A0" w:rsidP="00A06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</w:tcPr>
          <w:p w14:paraId="2AA9D498" w14:textId="274144F9" w:rsidR="00A063A0" w:rsidRPr="00E66041" w:rsidRDefault="00E66041" w:rsidP="00E66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  <w:t>1,640</w:t>
            </w:r>
          </w:p>
        </w:tc>
      </w:tr>
      <w:tr w:rsidR="00A063A0" w:rsidRPr="006776FB" w14:paraId="61ECABFD" w14:textId="77777777" w:rsidTr="006749E0">
        <w:tc>
          <w:tcPr>
            <w:tcW w:w="3852" w:type="dxa"/>
            <w:shd w:val="clear" w:color="auto" w:fill="auto"/>
          </w:tcPr>
          <w:p w14:paraId="4DF2DFEC" w14:textId="77777777" w:rsidR="00A063A0" w:rsidRPr="006776FB" w:rsidRDefault="00A063A0" w:rsidP="00A063A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7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8540CA" w14:textId="708667BA" w:rsidR="00A063A0" w:rsidRPr="00A063A0" w:rsidRDefault="00A063A0" w:rsidP="00A06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A063A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bidi="ar-SA"/>
              </w:rPr>
              <w:t>52,940</w:t>
            </w:r>
          </w:p>
        </w:tc>
        <w:tc>
          <w:tcPr>
            <w:tcW w:w="270" w:type="dxa"/>
            <w:shd w:val="clear" w:color="auto" w:fill="auto"/>
          </w:tcPr>
          <w:p w14:paraId="08138058" w14:textId="77777777" w:rsidR="00A063A0" w:rsidRPr="006776FB" w:rsidRDefault="00A063A0" w:rsidP="00A06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2F664A" w14:textId="2FE41C0F" w:rsidR="00A063A0" w:rsidRPr="006776FB" w:rsidRDefault="00A063A0" w:rsidP="00A06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6776F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bidi="ar-SA"/>
              </w:rPr>
              <w:t>11</w:t>
            </w:r>
            <w:r w:rsidR="00E6604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bidi="ar-SA"/>
              </w:rPr>
              <w:t>0</w:t>
            </w:r>
            <w:r w:rsidRPr="006776F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bidi="ar-SA"/>
              </w:rPr>
              <w:t>,</w:t>
            </w:r>
            <w:r w:rsidR="00E6604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bidi="ar-SA"/>
              </w:rPr>
              <w:t>783</w:t>
            </w:r>
          </w:p>
        </w:tc>
        <w:tc>
          <w:tcPr>
            <w:tcW w:w="270" w:type="dxa"/>
            <w:shd w:val="clear" w:color="auto" w:fill="auto"/>
          </w:tcPr>
          <w:p w14:paraId="0874192D" w14:textId="77777777" w:rsidR="00A063A0" w:rsidRPr="006776FB" w:rsidRDefault="00A063A0" w:rsidP="00A06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F6833A" w14:textId="71DC9F99" w:rsidR="00A063A0" w:rsidRPr="006776FB" w:rsidRDefault="00A063A0" w:rsidP="00A063A0">
            <w:pPr>
              <w:pStyle w:val="acctfourfigures"/>
              <w:tabs>
                <w:tab w:val="clear" w:pos="765"/>
              </w:tabs>
              <w:spacing w:line="240" w:lineRule="atLeast"/>
              <w:ind w:left="-79" w:right="25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76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4152488" w14:textId="77777777" w:rsidR="00A063A0" w:rsidRPr="006776FB" w:rsidRDefault="00A063A0" w:rsidP="00A06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2754CA" w14:textId="6DCDB6BF" w:rsidR="00A063A0" w:rsidRPr="006776FB" w:rsidRDefault="00A063A0" w:rsidP="00E66041">
            <w:pPr>
              <w:pStyle w:val="acctfourfigures"/>
              <w:tabs>
                <w:tab w:val="clear" w:pos="765"/>
              </w:tabs>
              <w:spacing w:line="240" w:lineRule="atLeast"/>
              <w:ind w:left="-79" w:right="4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76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5D033057" w14:textId="395C688E" w:rsidR="00027930" w:rsidRDefault="00027930" w:rsidP="00321B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923EC20" w14:textId="77777777" w:rsidR="00027930" w:rsidRDefault="000279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522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274"/>
        <w:gridCol w:w="1298"/>
        <w:gridCol w:w="274"/>
        <w:gridCol w:w="1346"/>
        <w:gridCol w:w="270"/>
        <w:gridCol w:w="1350"/>
        <w:gridCol w:w="243"/>
        <w:gridCol w:w="1467"/>
      </w:tblGrid>
      <w:tr w:rsidR="00AA5B2B" w:rsidRPr="006776FB" w14:paraId="2636200C" w14:textId="77777777" w:rsidTr="00027930">
        <w:trPr>
          <w:trHeight w:val="139"/>
        </w:trPr>
        <w:tc>
          <w:tcPr>
            <w:tcW w:w="3274" w:type="dxa"/>
            <w:shd w:val="clear" w:color="auto" w:fill="auto"/>
          </w:tcPr>
          <w:p w14:paraId="5CAB4F75" w14:textId="77777777" w:rsidR="00AA5B2B" w:rsidRPr="006776FB" w:rsidRDefault="00AA5B2B" w:rsidP="00397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Times New Roman" w:eastAsia="MS Mincho" w:hAnsi="Times New Roman"/>
                <w:b/>
                <w:bCs/>
                <w:color w:val="0000FF"/>
                <w:sz w:val="29"/>
                <w:szCs w:val="29"/>
                <w:lang w:val="en-GB" w:bidi="ar-SA"/>
              </w:rPr>
            </w:pPr>
          </w:p>
        </w:tc>
        <w:tc>
          <w:tcPr>
            <w:tcW w:w="6248" w:type="dxa"/>
            <w:gridSpan w:val="7"/>
            <w:shd w:val="clear" w:color="auto" w:fill="auto"/>
            <w:vAlign w:val="bottom"/>
          </w:tcPr>
          <w:p w14:paraId="72F7C464" w14:textId="604F6AB0" w:rsidR="00AA5B2B" w:rsidRPr="006776FB" w:rsidRDefault="00AA5B2B" w:rsidP="00397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  <w:r w:rsidRPr="006776FB">
              <w:rPr>
                <w:rFonts w:ascii="Angsana New" w:eastAsia="MS Mincho" w:hAnsi="Angsana New" w:hint="cs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</w:tr>
      <w:tr w:rsidR="00AA5B2B" w:rsidRPr="006776FB" w14:paraId="2E29A69F" w14:textId="77777777" w:rsidTr="00027930">
        <w:trPr>
          <w:trHeight w:val="139"/>
        </w:trPr>
        <w:tc>
          <w:tcPr>
            <w:tcW w:w="3274" w:type="dxa"/>
            <w:shd w:val="clear" w:color="auto" w:fill="auto"/>
          </w:tcPr>
          <w:p w14:paraId="3A14E4BA" w14:textId="77777777" w:rsidR="00AA5B2B" w:rsidRPr="006776FB" w:rsidRDefault="00AA5B2B" w:rsidP="00397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Times New Roman" w:eastAsia="MS Mincho" w:hAnsi="Times New Roman"/>
                <w:b/>
                <w:bCs/>
                <w:color w:val="0000FF"/>
                <w:sz w:val="29"/>
                <w:szCs w:val="29"/>
                <w:lang w:val="en-GB" w:bidi="ar-SA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4E978637" w14:textId="77777777" w:rsidR="00AA5B2B" w:rsidRPr="006776FB" w:rsidRDefault="00AA5B2B" w:rsidP="00397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274" w:type="dxa"/>
            <w:shd w:val="clear" w:color="auto" w:fill="auto"/>
            <w:vAlign w:val="bottom"/>
          </w:tcPr>
          <w:p w14:paraId="2604D33C" w14:textId="77777777" w:rsidR="00AA5B2B" w:rsidRPr="006776FB" w:rsidRDefault="00AA5B2B" w:rsidP="00397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2966" w:type="dxa"/>
            <w:gridSpan w:val="3"/>
            <w:shd w:val="clear" w:color="auto" w:fill="auto"/>
            <w:vAlign w:val="bottom"/>
          </w:tcPr>
          <w:p w14:paraId="01433D00" w14:textId="0C6DE80F" w:rsidR="00AA5B2B" w:rsidRPr="006776FB" w:rsidRDefault="00AA5B2B" w:rsidP="00397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10"/>
              <w:jc w:val="center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6776FB">
              <w:rPr>
                <w:rFonts w:ascii="Angsana New" w:eastAsia="MS Mincho" w:hAnsi="Angsana New" w:hint="cs"/>
                <w:sz w:val="29"/>
                <w:szCs w:val="29"/>
                <w:cs/>
              </w:rPr>
              <w:t xml:space="preserve">บันทึกเป็น (รายจ่าย) </w:t>
            </w:r>
            <w:r w:rsidRPr="006776FB">
              <w:rPr>
                <w:rFonts w:ascii="Angsana New" w:eastAsia="MS Mincho" w:hAnsi="Angsana New"/>
                <w:sz w:val="29"/>
                <w:szCs w:val="29"/>
              </w:rPr>
              <w:t xml:space="preserve">/ </w:t>
            </w:r>
            <w:r w:rsidRPr="006776FB">
              <w:rPr>
                <w:rFonts w:ascii="Angsana New" w:eastAsia="MS Mincho" w:hAnsi="Angsana New" w:hint="cs"/>
                <w:sz w:val="29"/>
                <w:szCs w:val="29"/>
                <w:cs/>
              </w:rPr>
              <w:t>รายได้ใน</w:t>
            </w:r>
          </w:p>
        </w:tc>
        <w:tc>
          <w:tcPr>
            <w:tcW w:w="243" w:type="dxa"/>
          </w:tcPr>
          <w:p w14:paraId="0B87E433" w14:textId="77777777" w:rsidR="00AA5B2B" w:rsidRPr="006776FB" w:rsidRDefault="00AA5B2B" w:rsidP="00397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74139435" w14:textId="77777777" w:rsidR="00AA5B2B" w:rsidRPr="006776FB" w:rsidRDefault="00AA5B2B" w:rsidP="00397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</w:p>
        </w:tc>
      </w:tr>
      <w:tr w:rsidR="00AA5B2B" w:rsidRPr="006776FB" w14:paraId="2B972333" w14:textId="77777777" w:rsidTr="00027930">
        <w:trPr>
          <w:trHeight w:val="139"/>
        </w:trPr>
        <w:tc>
          <w:tcPr>
            <w:tcW w:w="3274" w:type="dxa"/>
            <w:shd w:val="clear" w:color="auto" w:fill="auto"/>
          </w:tcPr>
          <w:p w14:paraId="4826823B" w14:textId="77777777" w:rsidR="00AA5B2B" w:rsidRPr="000D3109" w:rsidRDefault="00AA5B2B" w:rsidP="00397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Times New Roman" w:eastAsia="MS Mincho" w:hAnsi="Times New Roman"/>
                <w:b/>
                <w:bCs/>
                <w:color w:val="0000FF"/>
                <w:sz w:val="29"/>
                <w:szCs w:val="29"/>
                <w:lang w:val="en-GB" w:bidi="ar-SA"/>
              </w:rPr>
            </w:pPr>
            <w:bookmarkStart w:id="37" w:name="_Hlk946576"/>
          </w:p>
          <w:p w14:paraId="021C4668" w14:textId="77777777" w:rsidR="000D3109" w:rsidRPr="000D3109" w:rsidRDefault="000D3109" w:rsidP="00397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Times New Roman" w:eastAsia="MS Mincho" w:hAnsi="Times New Roman"/>
                <w:b/>
                <w:bCs/>
                <w:color w:val="0000FF"/>
                <w:sz w:val="29"/>
                <w:szCs w:val="29"/>
                <w:lang w:val="en-GB" w:bidi="ar-SA"/>
              </w:rPr>
            </w:pPr>
          </w:p>
          <w:p w14:paraId="56E4032D" w14:textId="11C5A547" w:rsidR="000D3109" w:rsidRPr="000D3109" w:rsidRDefault="000D3109" w:rsidP="00397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Times New Roman" w:eastAsia="MS Mincho" w:hAnsi="Times New Roman"/>
                <w:b/>
                <w:bCs/>
                <w:color w:val="0000FF"/>
                <w:sz w:val="29"/>
                <w:szCs w:val="29"/>
                <w:lang w:val="en-GB" w:bidi="ar-SA"/>
              </w:rPr>
            </w:pPr>
            <w:r w:rsidRPr="000D3109">
              <w:rPr>
                <w:rFonts w:asciiTheme="majorBidi" w:hAnsiTheme="majorBidi"/>
                <w:b/>
                <w:bCs/>
                <w:i/>
                <w:iCs/>
                <w:sz w:val="29"/>
                <w:szCs w:val="29"/>
                <w:cs/>
              </w:rPr>
              <w:t>ภาษีเงินได้รอการตัดบัญชี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045AC5E5" w14:textId="77777777" w:rsidR="00AA5B2B" w:rsidRPr="006776FB" w:rsidRDefault="00AA5B2B" w:rsidP="00397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  <w:r w:rsidRPr="006776FB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>ณ วันที่</w:t>
            </w:r>
          </w:p>
          <w:p w14:paraId="29668EED" w14:textId="0C36B9F4" w:rsidR="00AA5B2B" w:rsidRPr="006776FB" w:rsidRDefault="00AA5B2B" w:rsidP="00397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  <w:r w:rsidRPr="006776FB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 xml:space="preserve"> </w:t>
            </w:r>
            <w:r w:rsidRPr="006776FB">
              <w:rPr>
                <w:rFonts w:ascii="Angsana New" w:eastAsia="MS Mincho" w:hAnsi="Angsana New"/>
                <w:b/>
                <w:bCs/>
                <w:sz w:val="29"/>
                <w:szCs w:val="29"/>
              </w:rPr>
              <w:t xml:space="preserve">1 </w:t>
            </w:r>
            <w:r w:rsidRPr="006776FB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 xml:space="preserve">มกราคม 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5E85DE6E" w14:textId="77777777" w:rsidR="00AA5B2B" w:rsidRPr="006776FB" w:rsidRDefault="00AA5B2B" w:rsidP="00397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B314FA" w14:textId="77777777" w:rsidR="00AA5B2B" w:rsidRPr="006776FB" w:rsidRDefault="00AA5B2B" w:rsidP="00397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10"/>
              <w:jc w:val="center"/>
              <w:rPr>
                <w:rFonts w:ascii="Angsana New" w:eastAsia="MS Mincho" w:hAnsi="Angsana New"/>
                <w:i/>
                <w:iCs/>
                <w:sz w:val="29"/>
                <w:szCs w:val="29"/>
              </w:rPr>
            </w:pPr>
            <w:r w:rsidRPr="006776FB">
              <w:rPr>
                <w:rFonts w:ascii="Angsana New" w:eastAsia="MS Mincho" w:hAnsi="Angsana New"/>
                <w:sz w:val="29"/>
                <w:szCs w:val="29"/>
                <w:cs/>
              </w:rPr>
              <w:t>กำไร</w:t>
            </w:r>
            <w:r w:rsidRPr="006776FB">
              <w:rPr>
                <w:rFonts w:ascii="Angsana New" w:eastAsia="MS Mincho" w:hAnsi="Angsana New" w:hint="cs"/>
                <w:sz w:val="29"/>
                <w:szCs w:val="29"/>
                <w:cs/>
              </w:rPr>
              <w:t>หรือ ข</w:t>
            </w:r>
            <w:r w:rsidRPr="006776FB">
              <w:rPr>
                <w:rFonts w:ascii="Angsana New" w:eastAsia="MS Mincho" w:hAnsi="Angsana New"/>
                <w:sz w:val="29"/>
                <w:szCs w:val="29"/>
                <w:cs/>
              </w:rPr>
              <w:t>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388DB2" w14:textId="77777777" w:rsidR="00AA5B2B" w:rsidRPr="006776FB" w:rsidRDefault="00AA5B2B" w:rsidP="00397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10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A09517" w14:textId="77777777" w:rsidR="00AA5B2B" w:rsidRPr="006776FB" w:rsidRDefault="00AA5B2B" w:rsidP="00397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10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  <w:r w:rsidRPr="006776FB">
              <w:rPr>
                <w:rFonts w:ascii="Angsana New" w:eastAsia="MS Mincho" w:hAnsi="Angsana New"/>
                <w:sz w:val="29"/>
                <w:szCs w:val="29"/>
                <w:cs/>
              </w:rPr>
              <w:t>กำไรขาดทุนเบ็ดเสร็จอื่น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388492BC" w14:textId="77777777" w:rsidR="00AA5B2B" w:rsidRPr="006776FB" w:rsidRDefault="00AA5B2B" w:rsidP="00397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78990D56" w14:textId="77777777" w:rsidR="00AA5B2B" w:rsidRPr="006776FB" w:rsidRDefault="00AA5B2B" w:rsidP="00397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  <w:r w:rsidRPr="006776FB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>ณ วันที่</w:t>
            </w:r>
          </w:p>
          <w:p w14:paraId="22A19328" w14:textId="5358A604" w:rsidR="00AA5B2B" w:rsidRPr="006776FB" w:rsidRDefault="00AA5B2B" w:rsidP="000D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24" w:right="-92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  <w:r w:rsidRPr="006776FB">
              <w:rPr>
                <w:rFonts w:ascii="Angsana New" w:eastAsia="MS Mincho" w:hAnsi="Angsana New"/>
                <w:b/>
                <w:bCs/>
                <w:sz w:val="29"/>
                <w:szCs w:val="29"/>
              </w:rPr>
              <w:t xml:space="preserve">31 </w:t>
            </w:r>
            <w:r w:rsidRPr="006776FB">
              <w:rPr>
                <w:rFonts w:ascii="Angsana New" w:eastAsia="MS Mincho" w:hAnsi="Angsana New" w:hint="cs"/>
                <w:b/>
                <w:bCs/>
                <w:sz w:val="29"/>
                <w:szCs w:val="29"/>
                <w:cs/>
              </w:rPr>
              <w:t>ธันวาคม</w:t>
            </w:r>
            <w:r w:rsidRPr="006776FB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 xml:space="preserve"> </w:t>
            </w:r>
          </w:p>
        </w:tc>
      </w:tr>
      <w:tr w:rsidR="00AA5B2B" w:rsidRPr="006776FB" w14:paraId="6A41AA8F" w14:textId="77777777" w:rsidTr="00027930">
        <w:trPr>
          <w:trHeight w:val="139"/>
        </w:trPr>
        <w:tc>
          <w:tcPr>
            <w:tcW w:w="3274" w:type="dxa"/>
            <w:shd w:val="clear" w:color="auto" w:fill="auto"/>
          </w:tcPr>
          <w:p w14:paraId="602E21CF" w14:textId="77777777" w:rsidR="00AA5B2B" w:rsidRPr="000D3109" w:rsidRDefault="00AA5B2B" w:rsidP="00397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Times New Roman" w:eastAsia="MS Mincho" w:hAnsi="Times New Roman"/>
                <w:color w:val="0000FF"/>
                <w:sz w:val="29"/>
                <w:szCs w:val="29"/>
                <w:lang w:val="en-GB" w:bidi="ar-SA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64D3EA93" w14:textId="77777777" w:rsidR="00AA5B2B" w:rsidRPr="006776FB" w:rsidRDefault="00AA5B2B" w:rsidP="00397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6776FB">
              <w:rPr>
                <w:rFonts w:ascii="Angsana New" w:eastAsia="MS Mincho" w:hAnsi="Angsana New" w:hint="cs"/>
                <w:sz w:val="29"/>
                <w:szCs w:val="29"/>
                <w:cs/>
              </w:rPr>
              <w:t>(ปรับปรุงใหม่)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30DAE437" w14:textId="77777777" w:rsidR="00AA5B2B" w:rsidRPr="006776FB" w:rsidRDefault="00AA5B2B" w:rsidP="00397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5871F183" w14:textId="77777777" w:rsidR="00AA5B2B" w:rsidRPr="006776FB" w:rsidRDefault="00AA5B2B" w:rsidP="00397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10"/>
              <w:jc w:val="center"/>
              <w:rPr>
                <w:rFonts w:ascii="Angsana New" w:eastAsia="MS Mincho" w:hAnsi="Angsana New"/>
                <w:sz w:val="29"/>
                <w:szCs w:val="29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64B1F22" w14:textId="77777777" w:rsidR="00AA5B2B" w:rsidRPr="006776FB" w:rsidRDefault="00AA5B2B" w:rsidP="00397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10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AF62E73" w14:textId="77777777" w:rsidR="00AA5B2B" w:rsidRPr="006776FB" w:rsidRDefault="00AA5B2B" w:rsidP="00397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10"/>
              <w:jc w:val="center"/>
              <w:rPr>
                <w:rFonts w:ascii="Angsana New" w:eastAsia="MS Mincho" w:hAnsi="Angsana New"/>
                <w:sz w:val="29"/>
                <w:szCs w:val="29"/>
                <w:cs/>
              </w:rPr>
            </w:pPr>
          </w:p>
        </w:tc>
        <w:tc>
          <w:tcPr>
            <w:tcW w:w="243" w:type="dxa"/>
          </w:tcPr>
          <w:p w14:paraId="4160B61D" w14:textId="77777777" w:rsidR="00AA5B2B" w:rsidRPr="006776FB" w:rsidRDefault="00AA5B2B" w:rsidP="00397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523F8798" w14:textId="77777777" w:rsidR="00AA5B2B" w:rsidRPr="006776FB" w:rsidRDefault="00AA5B2B" w:rsidP="00397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</w:p>
        </w:tc>
      </w:tr>
      <w:tr w:rsidR="00A940E8" w:rsidRPr="00664BF6" w14:paraId="0D16190C" w14:textId="77777777" w:rsidTr="00027930">
        <w:trPr>
          <w:trHeight w:val="139"/>
        </w:trPr>
        <w:tc>
          <w:tcPr>
            <w:tcW w:w="3274" w:type="dxa"/>
            <w:shd w:val="clear" w:color="auto" w:fill="auto"/>
          </w:tcPr>
          <w:p w14:paraId="68BA9568" w14:textId="77777777" w:rsidR="00A940E8" w:rsidRPr="000D3109" w:rsidRDefault="00A940E8" w:rsidP="00397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Times New Roman" w:eastAsia="MS Mincho" w:hAnsi="Times New Roman"/>
                <w:color w:val="0000FF"/>
                <w:sz w:val="29"/>
                <w:szCs w:val="29"/>
                <w:lang w:val="en-GB" w:bidi="ar-SA"/>
              </w:rPr>
            </w:pPr>
          </w:p>
        </w:tc>
        <w:tc>
          <w:tcPr>
            <w:tcW w:w="6248" w:type="dxa"/>
            <w:gridSpan w:val="7"/>
            <w:shd w:val="clear" w:color="auto" w:fill="auto"/>
            <w:vAlign w:val="bottom"/>
          </w:tcPr>
          <w:p w14:paraId="3706707C" w14:textId="784FB9F1" w:rsidR="00A940E8" w:rsidRPr="00664BF6" w:rsidRDefault="00A940E8" w:rsidP="00397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</w:pPr>
            <w:r w:rsidRPr="00664BF6">
              <w:rPr>
                <w:rFonts w:ascii="Angsana New" w:eastAsia="MS Mincho" w:hAnsi="Angsana New" w:hint="cs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AA5B2B" w:rsidRPr="00664BF6" w14:paraId="1BA7B864" w14:textId="77777777" w:rsidTr="00027930">
        <w:trPr>
          <w:trHeight w:val="139"/>
        </w:trPr>
        <w:tc>
          <w:tcPr>
            <w:tcW w:w="3274" w:type="dxa"/>
          </w:tcPr>
          <w:p w14:paraId="7DFE72A6" w14:textId="7E9EAE77" w:rsidR="00AA5B2B" w:rsidRPr="000D3109" w:rsidRDefault="000D3109" w:rsidP="00397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b/>
                <w:bCs/>
                <w:i/>
                <w:iCs/>
                <w:sz w:val="29"/>
                <w:szCs w:val="29"/>
              </w:rPr>
            </w:pPr>
            <w:r w:rsidRPr="000D3109">
              <w:rPr>
                <w:rFonts w:ascii="Angsana New" w:eastAsia="MS Mincho" w:hAnsi="Angsana New"/>
                <w:b/>
                <w:bCs/>
                <w:i/>
                <w:iCs/>
                <w:sz w:val="29"/>
                <w:szCs w:val="29"/>
              </w:rPr>
              <w:t>2564</w:t>
            </w:r>
          </w:p>
        </w:tc>
        <w:tc>
          <w:tcPr>
            <w:tcW w:w="1298" w:type="dxa"/>
          </w:tcPr>
          <w:p w14:paraId="258152D3" w14:textId="77777777" w:rsidR="00AA5B2B" w:rsidRPr="00664BF6" w:rsidRDefault="00AA5B2B" w:rsidP="00397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35" w:lineRule="auto"/>
              <w:ind w:left="-38" w:right="-73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74" w:type="dxa"/>
          </w:tcPr>
          <w:p w14:paraId="6D5340B1" w14:textId="77777777" w:rsidR="00AA5B2B" w:rsidRPr="00664BF6" w:rsidRDefault="00AA5B2B" w:rsidP="00397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346" w:type="dxa"/>
          </w:tcPr>
          <w:p w14:paraId="2DE5B08D" w14:textId="77777777" w:rsidR="00AA5B2B" w:rsidRPr="00664BF6" w:rsidRDefault="00AA5B2B" w:rsidP="00397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70" w:type="dxa"/>
          </w:tcPr>
          <w:p w14:paraId="5FB2DA93" w14:textId="77777777" w:rsidR="00AA5B2B" w:rsidRPr="00664BF6" w:rsidRDefault="00AA5B2B" w:rsidP="00397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350" w:type="dxa"/>
          </w:tcPr>
          <w:p w14:paraId="6B7832EF" w14:textId="77777777" w:rsidR="00AA5B2B" w:rsidRPr="00664BF6" w:rsidRDefault="00AA5B2B" w:rsidP="00397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43" w:type="dxa"/>
          </w:tcPr>
          <w:p w14:paraId="7D46EC7D" w14:textId="77777777" w:rsidR="00AA5B2B" w:rsidRPr="00664BF6" w:rsidRDefault="00AA5B2B" w:rsidP="00397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467" w:type="dxa"/>
          </w:tcPr>
          <w:p w14:paraId="0A9BF236" w14:textId="77777777" w:rsidR="00AA5B2B" w:rsidRPr="00664BF6" w:rsidRDefault="00AA5B2B" w:rsidP="00397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</w:tr>
      <w:tr w:rsidR="000D3109" w:rsidRPr="00664BF6" w14:paraId="117CEC11" w14:textId="77777777" w:rsidTr="00027930">
        <w:trPr>
          <w:trHeight w:val="139"/>
        </w:trPr>
        <w:tc>
          <w:tcPr>
            <w:tcW w:w="3274" w:type="dxa"/>
          </w:tcPr>
          <w:p w14:paraId="1B1011A7" w14:textId="67BD7336" w:rsidR="000D3109" w:rsidRPr="00664BF6" w:rsidRDefault="000D3109" w:rsidP="00397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664BF6">
              <w:rPr>
                <w:rFonts w:ascii="Angsana New" w:eastAsia="MS Mincho" w:hAnsi="Angsana New"/>
                <w:b/>
                <w:bCs/>
                <w:i/>
                <w:iCs/>
                <w:sz w:val="29"/>
                <w:szCs w:val="29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8" w:type="dxa"/>
          </w:tcPr>
          <w:p w14:paraId="528200EB" w14:textId="77777777" w:rsidR="000D3109" w:rsidRPr="00664BF6" w:rsidRDefault="000D3109" w:rsidP="00397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35" w:lineRule="auto"/>
              <w:ind w:left="-38" w:right="-73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74" w:type="dxa"/>
          </w:tcPr>
          <w:p w14:paraId="606A1BA0" w14:textId="77777777" w:rsidR="000D3109" w:rsidRPr="00664BF6" w:rsidRDefault="000D3109" w:rsidP="00397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346" w:type="dxa"/>
          </w:tcPr>
          <w:p w14:paraId="61B2A450" w14:textId="77777777" w:rsidR="000D3109" w:rsidRPr="00664BF6" w:rsidRDefault="000D3109" w:rsidP="00397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70" w:type="dxa"/>
          </w:tcPr>
          <w:p w14:paraId="1D566D14" w14:textId="77777777" w:rsidR="000D3109" w:rsidRPr="00664BF6" w:rsidRDefault="000D3109" w:rsidP="00397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350" w:type="dxa"/>
          </w:tcPr>
          <w:p w14:paraId="17A34DD8" w14:textId="77777777" w:rsidR="000D3109" w:rsidRPr="00664BF6" w:rsidRDefault="000D3109" w:rsidP="00397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43" w:type="dxa"/>
          </w:tcPr>
          <w:p w14:paraId="6EEE0612" w14:textId="77777777" w:rsidR="000D3109" w:rsidRPr="00664BF6" w:rsidRDefault="000D3109" w:rsidP="00397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467" w:type="dxa"/>
          </w:tcPr>
          <w:p w14:paraId="3C6BDFFE" w14:textId="77777777" w:rsidR="000D3109" w:rsidRPr="00664BF6" w:rsidRDefault="000D3109" w:rsidP="00397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</w:tr>
      <w:bookmarkEnd w:id="37"/>
      <w:tr w:rsidR="00C1706D" w:rsidRPr="00664BF6" w14:paraId="3D8F4EF3" w14:textId="77777777" w:rsidTr="00027930">
        <w:trPr>
          <w:trHeight w:val="348"/>
        </w:trPr>
        <w:tc>
          <w:tcPr>
            <w:tcW w:w="3274" w:type="dxa"/>
          </w:tcPr>
          <w:p w14:paraId="0C59A5B4" w14:textId="29206486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664BF6">
              <w:rPr>
                <w:rFonts w:ascii="Angsana New" w:eastAsia="MS Mincho" w:hAnsi="Angsana New"/>
                <w:sz w:val="29"/>
                <w:szCs w:val="29"/>
                <w:cs/>
              </w:rPr>
              <w:t>ลูกหนี้การค้า</w:t>
            </w:r>
            <w:r w:rsidRPr="00664BF6">
              <w:rPr>
                <w:rFonts w:ascii="Angsana New" w:eastAsia="MS Mincho" w:hAnsi="Angsana New" w:hint="cs"/>
                <w:sz w:val="29"/>
                <w:szCs w:val="29"/>
                <w:cs/>
              </w:rPr>
              <w:t>และลูกหนี้หมุนเวียนอื่น</w:t>
            </w:r>
            <w:r w:rsidRPr="00664BF6">
              <w:rPr>
                <w:rFonts w:ascii="Angsana New" w:eastAsia="MS Mincho" w:hAnsi="Angsana New"/>
                <w:sz w:val="29"/>
                <w:szCs w:val="29"/>
                <w:cs/>
              </w:rPr>
              <w:t xml:space="preserve"> </w:t>
            </w:r>
            <w:r w:rsidRPr="00664BF6"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  <w:t>(</w:t>
            </w:r>
            <w:r w:rsidRPr="00664BF6">
              <w:rPr>
                <w:rFonts w:ascii="Angsana New" w:eastAsia="MS Mincho" w:hAnsi="Angsana New" w:hint="cs"/>
                <w:i/>
                <w:iCs/>
                <w:sz w:val="29"/>
                <w:szCs w:val="29"/>
                <w:cs/>
              </w:rPr>
              <w:t>ค่าเผื่อการด้อยค่า</w:t>
            </w:r>
            <w:r w:rsidRPr="00664BF6"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  <w:t>)</w:t>
            </w:r>
          </w:p>
        </w:tc>
        <w:tc>
          <w:tcPr>
            <w:tcW w:w="1298" w:type="dxa"/>
            <w:vAlign w:val="bottom"/>
          </w:tcPr>
          <w:p w14:paraId="6636A7E8" w14:textId="70716895" w:rsidR="00C1706D" w:rsidRPr="0001682E" w:rsidRDefault="00C1706D" w:rsidP="00A06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</w:pPr>
            <w:r w:rsidRPr="0001682E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35,885</w:t>
            </w:r>
          </w:p>
        </w:tc>
        <w:tc>
          <w:tcPr>
            <w:tcW w:w="274" w:type="dxa"/>
            <w:vAlign w:val="bottom"/>
          </w:tcPr>
          <w:p w14:paraId="59D44DFD" w14:textId="77777777" w:rsidR="00C1706D" w:rsidRPr="0001682E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  <w:vAlign w:val="bottom"/>
          </w:tcPr>
          <w:p w14:paraId="40C0D387" w14:textId="0E24B42F" w:rsidR="00C1706D" w:rsidRPr="0001682E" w:rsidRDefault="00A063A0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01682E">
              <w:rPr>
                <w:rFonts w:asciiTheme="majorBidi" w:eastAsia="MS Mincho" w:hAnsiTheme="majorBidi" w:cstheme="majorBidi"/>
                <w:sz w:val="29"/>
                <w:szCs w:val="29"/>
              </w:rPr>
              <w:t>(10,233)</w:t>
            </w:r>
          </w:p>
        </w:tc>
        <w:tc>
          <w:tcPr>
            <w:tcW w:w="270" w:type="dxa"/>
            <w:vAlign w:val="bottom"/>
          </w:tcPr>
          <w:p w14:paraId="407FBC1B" w14:textId="77777777" w:rsidR="00C1706D" w:rsidRPr="0001682E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7F603E62" w14:textId="3C426980" w:rsidR="00C1706D" w:rsidRPr="0001682E" w:rsidRDefault="00523663" w:rsidP="00925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01682E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3" w:type="dxa"/>
            <w:vAlign w:val="bottom"/>
          </w:tcPr>
          <w:p w14:paraId="2A4628FE" w14:textId="77777777" w:rsidR="00C1706D" w:rsidRPr="0001682E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467" w:type="dxa"/>
            <w:vAlign w:val="bottom"/>
          </w:tcPr>
          <w:p w14:paraId="13945BB8" w14:textId="5D4066F0" w:rsidR="00C1706D" w:rsidRPr="0001682E" w:rsidRDefault="00523663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01682E">
              <w:rPr>
                <w:rFonts w:asciiTheme="majorBidi" w:eastAsia="MS Mincho" w:hAnsiTheme="majorBidi" w:cstheme="majorBidi"/>
                <w:sz w:val="29"/>
                <w:szCs w:val="29"/>
              </w:rPr>
              <w:t>25,652</w:t>
            </w:r>
          </w:p>
        </w:tc>
      </w:tr>
      <w:tr w:rsidR="00C1706D" w:rsidRPr="00664BF6" w14:paraId="081498A6" w14:textId="77777777" w:rsidTr="00027930">
        <w:trPr>
          <w:trHeight w:val="348"/>
        </w:trPr>
        <w:tc>
          <w:tcPr>
            <w:tcW w:w="3274" w:type="dxa"/>
          </w:tcPr>
          <w:p w14:paraId="1D5D55AA" w14:textId="09D7666D" w:rsidR="00C1706D" w:rsidRPr="00664BF6" w:rsidRDefault="00C1706D" w:rsidP="00C1706D">
            <w:pPr>
              <w:spacing w:line="235" w:lineRule="auto"/>
              <w:ind w:right="-79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664BF6">
              <w:rPr>
                <w:rFonts w:asciiTheme="majorBidi" w:hAnsiTheme="majorBidi" w:hint="cs"/>
                <w:sz w:val="30"/>
                <w:szCs w:val="30"/>
                <w:cs/>
              </w:rPr>
              <w:t>การป้องกันความเสี่ยงกระแสเงินสด</w:t>
            </w:r>
          </w:p>
        </w:tc>
        <w:tc>
          <w:tcPr>
            <w:tcW w:w="1298" w:type="dxa"/>
          </w:tcPr>
          <w:p w14:paraId="20AC2B28" w14:textId="143FFAA2" w:rsidR="00C1706D" w:rsidRPr="0001682E" w:rsidRDefault="00C1706D" w:rsidP="00A06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</w:pPr>
            <w:r w:rsidRPr="0001682E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89,362</w:t>
            </w:r>
          </w:p>
        </w:tc>
        <w:tc>
          <w:tcPr>
            <w:tcW w:w="274" w:type="dxa"/>
          </w:tcPr>
          <w:p w14:paraId="0800738D" w14:textId="77777777" w:rsidR="00C1706D" w:rsidRPr="0001682E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</w:tcPr>
          <w:p w14:paraId="145DAFC8" w14:textId="1C8ED8C1" w:rsidR="00C1706D" w:rsidRPr="0001682E" w:rsidRDefault="00A063A0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01682E">
              <w:rPr>
                <w:rFonts w:asciiTheme="majorBidi" w:eastAsia="MS Mincho" w:hAnsiTheme="majorBidi" w:cstheme="majorBidi"/>
                <w:sz w:val="29"/>
                <w:szCs w:val="29"/>
              </w:rPr>
              <w:t>620</w:t>
            </w:r>
          </w:p>
        </w:tc>
        <w:tc>
          <w:tcPr>
            <w:tcW w:w="270" w:type="dxa"/>
          </w:tcPr>
          <w:p w14:paraId="692D510A" w14:textId="77777777" w:rsidR="00C1706D" w:rsidRPr="0001682E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0A8ACE1E" w14:textId="371B55E0" w:rsidR="00C1706D" w:rsidRPr="0001682E" w:rsidRDefault="00A063A0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01682E">
              <w:rPr>
                <w:rFonts w:asciiTheme="majorBidi" w:eastAsia="MS Mincho" w:hAnsiTheme="majorBidi" w:cstheme="majorBidi"/>
                <w:sz w:val="29"/>
                <w:szCs w:val="29"/>
              </w:rPr>
              <w:t>(64,781)</w:t>
            </w:r>
          </w:p>
        </w:tc>
        <w:tc>
          <w:tcPr>
            <w:tcW w:w="243" w:type="dxa"/>
          </w:tcPr>
          <w:p w14:paraId="0A121471" w14:textId="77777777" w:rsidR="00C1706D" w:rsidRPr="0001682E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467" w:type="dxa"/>
          </w:tcPr>
          <w:p w14:paraId="72A6E7B9" w14:textId="6210029A" w:rsidR="00A063A0" w:rsidRPr="0001682E" w:rsidRDefault="00A063A0" w:rsidP="00A06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01682E">
              <w:rPr>
                <w:rFonts w:asciiTheme="majorBidi" w:eastAsia="MS Mincho" w:hAnsiTheme="majorBidi" w:cstheme="majorBidi"/>
                <w:sz w:val="29"/>
                <w:szCs w:val="29"/>
              </w:rPr>
              <w:t>25,201</w:t>
            </w:r>
          </w:p>
        </w:tc>
      </w:tr>
      <w:tr w:rsidR="00C1706D" w:rsidRPr="00664BF6" w14:paraId="57BA9ECD" w14:textId="77777777" w:rsidTr="00027930">
        <w:trPr>
          <w:trHeight w:val="348"/>
        </w:trPr>
        <w:tc>
          <w:tcPr>
            <w:tcW w:w="3274" w:type="dxa"/>
          </w:tcPr>
          <w:p w14:paraId="4DAA7D97" w14:textId="2B42BA74" w:rsidR="00C1706D" w:rsidRPr="00664BF6" w:rsidRDefault="00C1706D" w:rsidP="00C1706D">
            <w:pPr>
              <w:spacing w:line="235" w:lineRule="auto"/>
              <w:ind w:left="162" w:right="-79" w:hanging="162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664BF6">
              <w:rPr>
                <w:rFonts w:ascii="Angsana New" w:eastAsia="MS Mincho" w:hAnsi="Angsana New" w:hint="cs"/>
                <w:sz w:val="29"/>
                <w:szCs w:val="29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298" w:type="dxa"/>
          </w:tcPr>
          <w:p w14:paraId="1B40D1E6" w14:textId="77777777" w:rsidR="00C1706D" w:rsidRPr="0001682E" w:rsidRDefault="00C1706D" w:rsidP="00A06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</w:pPr>
          </w:p>
          <w:p w14:paraId="20A0F2FB" w14:textId="20C1266B" w:rsidR="00C1706D" w:rsidRPr="0001682E" w:rsidRDefault="00C1706D" w:rsidP="00A06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</w:pPr>
            <w:r w:rsidRPr="0001682E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57,868</w:t>
            </w:r>
          </w:p>
        </w:tc>
        <w:tc>
          <w:tcPr>
            <w:tcW w:w="274" w:type="dxa"/>
          </w:tcPr>
          <w:p w14:paraId="59965AF4" w14:textId="77777777" w:rsidR="00C1706D" w:rsidRPr="0001682E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</w:tcPr>
          <w:p w14:paraId="1C9982DD" w14:textId="77777777" w:rsidR="00C1706D" w:rsidRPr="0001682E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  <w:p w14:paraId="782C1F53" w14:textId="6B46A934" w:rsidR="00A063A0" w:rsidRPr="0001682E" w:rsidRDefault="00A063A0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01682E">
              <w:rPr>
                <w:rFonts w:asciiTheme="majorBidi" w:eastAsia="MS Mincho" w:hAnsiTheme="majorBidi" w:cstheme="majorBidi"/>
                <w:sz w:val="29"/>
                <w:szCs w:val="29"/>
              </w:rPr>
              <w:t>11,095</w:t>
            </w:r>
          </w:p>
        </w:tc>
        <w:tc>
          <w:tcPr>
            <w:tcW w:w="270" w:type="dxa"/>
          </w:tcPr>
          <w:p w14:paraId="4FBAA771" w14:textId="77777777" w:rsidR="00C1706D" w:rsidRPr="0001682E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</w:tcPr>
          <w:p w14:paraId="2C679727" w14:textId="77777777" w:rsidR="00523663" w:rsidRPr="0001682E" w:rsidRDefault="00523663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  <w:p w14:paraId="46B6704B" w14:textId="17D6F451" w:rsidR="00C1706D" w:rsidRPr="0001682E" w:rsidRDefault="00523663" w:rsidP="00925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01682E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3" w:type="dxa"/>
          </w:tcPr>
          <w:p w14:paraId="5FFEC9B5" w14:textId="77777777" w:rsidR="00C1706D" w:rsidRPr="0001682E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467" w:type="dxa"/>
          </w:tcPr>
          <w:p w14:paraId="00D25EFE" w14:textId="77777777" w:rsidR="00C1706D" w:rsidRPr="0001682E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  <w:p w14:paraId="235D9219" w14:textId="03A5E66E" w:rsidR="00A063A0" w:rsidRPr="0001682E" w:rsidRDefault="00A063A0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01682E">
              <w:rPr>
                <w:rFonts w:asciiTheme="majorBidi" w:eastAsia="MS Mincho" w:hAnsiTheme="majorBidi" w:cstheme="majorBidi"/>
                <w:sz w:val="29"/>
                <w:szCs w:val="29"/>
              </w:rPr>
              <w:t>68,96</w:t>
            </w:r>
            <w:r w:rsidR="00495A52" w:rsidRPr="0001682E">
              <w:rPr>
                <w:rFonts w:asciiTheme="majorBidi" w:eastAsia="MS Mincho" w:hAnsiTheme="majorBidi" w:cstheme="majorBidi"/>
                <w:sz w:val="29"/>
                <w:szCs w:val="29"/>
              </w:rPr>
              <w:t>3</w:t>
            </w:r>
          </w:p>
        </w:tc>
      </w:tr>
      <w:tr w:rsidR="00C1706D" w:rsidRPr="00664BF6" w14:paraId="03CDC5BE" w14:textId="77777777" w:rsidTr="00027930">
        <w:trPr>
          <w:trHeight w:val="348"/>
        </w:trPr>
        <w:tc>
          <w:tcPr>
            <w:tcW w:w="3274" w:type="dxa"/>
            <w:shd w:val="clear" w:color="auto" w:fill="auto"/>
          </w:tcPr>
          <w:p w14:paraId="2D6AF085" w14:textId="6EBC1272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664BF6">
              <w:rPr>
                <w:rFonts w:ascii="Angsana New" w:eastAsia="MS Mincho" w:hAnsi="Angsana New" w:hint="cs"/>
                <w:sz w:val="29"/>
                <w:szCs w:val="29"/>
                <w:cs/>
              </w:rPr>
              <w:t>ยอดขาดทุนยกไป</w:t>
            </w:r>
          </w:p>
        </w:tc>
        <w:tc>
          <w:tcPr>
            <w:tcW w:w="1298" w:type="dxa"/>
            <w:shd w:val="clear" w:color="auto" w:fill="auto"/>
          </w:tcPr>
          <w:p w14:paraId="7A99F42E" w14:textId="66F5BE29" w:rsidR="00C1706D" w:rsidRPr="0001682E" w:rsidRDefault="00C1706D" w:rsidP="00A06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</w:pPr>
            <w:r w:rsidRPr="0001682E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925,401</w:t>
            </w:r>
          </w:p>
        </w:tc>
        <w:tc>
          <w:tcPr>
            <w:tcW w:w="274" w:type="dxa"/>
            <w:shd w:val="clear" w:color="auto" w:fill="auto"/>
          </w:tcPr>
          <w:p w14:paraId="7F398F0E" w14:textId="77777777" w:rsidR="00C1706D" w:rsidRPr="0001682E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5E320026" w14:textId="220B80A2" w:rsidR="00C1706D" w:rsidRPr="0001682E" w:rsidRDefault="00E50B1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01682E">
              <w:rPr>
                <w:rFonts w:asciiTheme="majorBidi" w:eastAsia="MS Mincho" w:hAnsiTheme="majorBidi" w:cstheme="majorBidi"/>
                <w:sz w:val="29"/>
                <w:szCs w:val="29"/>
              </w:rPr>
              <w:t>721,441</w:t>
            </w:r>
          </w:p>
        </w:tc>
        <w:tc>
          <w:tcPr>
            <w:tcW w:w="270" w:type="dxa"/>
            <w:shd w:val="clear" w:color="auto" w:fill="auto"/>
          </w:tcPr>
          <w:p w14:paraId="3F3C9995" w14:textId="77777777" w:rsidR="00C1706D" w:rsidRPr="0001682E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2DCB290" w14:textId="4318D56A" w:rsidR="00C1706D" w:rsidRPr="0001682E" w:rsidRDefault="00523663" w:rsidP="00925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01682E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3" w:type="dxa"/>
          </w:tcPr>
          <w:p w14:paraId="37BAF217" w14:textId="77777777" w:rsidR="00C1706D" w:rsidRPr="0001682E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467" w:type="dxa"/>
            <w:shd w:val="clear" w:color="auto" w:fill="auto"/>
          </w:tcPr>
          <w:p w14:paraId="01E330A4" w14:textId="0EDDB6AF" w:rsidR="00C1706D" w:rsidRPr="0001682E" w:rsidRDefault="00523663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01682E">
              <w:rPr>
                <w:rFonts w:asciiTheme="majorBidi" w:eastAsia="MS Mincho" w:hAnsiTheme="majorBidi" w:cstheme="majorBidi"/>
                <w:sz w:val="29"/>
                <w:szCs w:val="29"/>
              </w:rPr>
              <w:t>1,</w:t>
            </w:r>
            <w:r w:rsidR="00E50B1D" w:rsidRPr="0001682E">
              <w:rPr>
                <w:rFonts w:asciiTheme="majorBidi" w:eastAsia="MS Mincho" w:hAnsiTheme="majorBidi" w:cstheme="majorBidi"/>
                <w:sz w:val="29"/>
                <w:szCs w:val="29"/>
              </w:rPr>
              <w:t>646</w:t>
            </w:r>
            <w:r w:rsidRPr="0001682E">
              <w:rPr>
                <w:rFonts w:asciiTheme="majorBidi" w:eastAsia="MS Mincho" w:hAnsiTheme="majorBidi" w:cstheme="majorBidi"/>
                <w:sz w:val="29"/>
                <w:szCs w:val="29"/>
              </w:rPr>
              <w:t>,</w:t>
            </w:r>
            <w:r w:rsidR="00E50B1D" w:rsidRPr="0001682E">
              <w:rPr>
                <w:rFonts w:asciiTheme="majorBidi" w:eastAsia="MS Mincho" w:hAnsiTheme="majorBidi" w:cstheme="majorBidi"/>
                <w:sz w:val="29"/>
                <w:szCs w:val="29"/>
              </w:rPr>
              <w:t>842</w:t>
            </w:r>
          </w:p>
        </w:tc>
      </w:tr>
      <w:tr w:rsidR="00C1706D" w:rsidRPr="00664BF6" w14:paraId="2C7B7993" w14:textId="77777777" w:rsidTr="00027930">
        <w:trPr>
          <w:trHeight w:val="348"/>
        </w:trPr>
        <w:tc>
          <w:tcPr>
            <w:tcW w:w="3274" w:type="dxa"/>
            <w:shd w:val="clear" w:color="auto" w:fill="auto"/>
          </w:tcPr>
          <w:p w14:paraId="7E823B92" w14:textId="729BF65A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664BF6">
              <w:rPr>
                <w:rFonts w:ascii="Angsana New" w:eastAsia="MS Mincho" w:hAnsi="Angsana New" w:hint="cs"/>
                <w:sz w:val="29"/>
                <w:szCs w:val="29"/>
                <w:cs/>
              </w:rPr>
              <w:t>ผลกระทบจากการปรับโครงสร้างธุรกิจ</w:t>
            </w:r>
          </w:p>
        </w:tc>
        <w:tc>
          <w:tcPr>
            <w:tcW w:w="1298" w:type="dxa"/>
            <w:shd w:val="clear" w:color="auto" w:fill="auto"/>
          </w:tcPr>
          <w:p w14:paraId="65345CFA" w14:textId="4C45AC13" w:rsidR="00C1706D" w:rsidRPr="0001682E" w:rsidRDefault="00C1706D" w:rsidP="00A06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</w:pPr>
            <w:r w:rsidRPr="0001682E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80,676</w:t>
            </w:r>
          </w:p>
        </w:tc>
        <w:tc>
          <w:tcPr>
            <w:tcW w:w="274" w:type="dxa"/>
            <w:shd w:val="clear" w:color="auto" w:fill="auto"/>
          </w:tcPr>
          <w:p w14:paraId="24DFD649" w14:textId="77777777" w:rsidR="00C1706D" w:rsidRPr="0001682E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3A2C84D6" w14:textId="53C7C893" w:rsidR="00C1706D" w:rsidRPr="0001682E" w:rsidRDefault="0092582E" w:rsidP="00925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01682E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F0E92C" w14:textId="77777777" w:rsidR="00C1706D" w:rsidRPr="0001682E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D2E1840" w14:textId="2AC01DA6" w:rsidR="00C1706D" w:rsidRPr="0001682E" w:rsidRDefault="00523663" w:rsidP="00925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01682E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3" w:type="dxa"/>
          </w:tcPr>
          <w:p w14:paraId="5C650BDE" w14:textId="77777777" w:rsidR="00C1706D" w:rsidRPr="0001682E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467" w:type="dxa"/>
            <w:shd w:val="clear" w:color="auto" w:fill="auto"/>
          </w:tcPr>
          <w:p w14:paraId="2B851B77" w14:textId="63FBD2D5" w:rsidR="00C1706D" w:rsidRPr="0001682E" w:rsidRDefault="00523663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01682E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80,676</w:t>
            </w:r>
          </w:p>
        </w:tc>
      </w:tr>
      <w:tr w:rsidR="00C1706D" w:rsidRPr="00664BF6" w14:paraId="2A6D906D" w14:textId="77777777" w:rsidTr="00027930">
        <w:trPr>
          <w:trHeight w:val="348"/>
        </w:trPr>
        <w:tc>
          <w:tcPr>
            <w:tcW w:w="3274" w:type="dxa"/>
            <w:shd w:val="clear" w:color="auto" w:fill="auto"/>
            <w:vAlign w:val="center"/>
          </w:tcPr>
          <w:p w14:paraId="79D9C66D" w14:textId="0B8B8699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664BF6">
              <w:rPr>
                <w:rFonts w:ascii="Angsana New" w:eastAsia="MS Mincho" w:hAnsi="Angsana New" w:hint="cs"/>
                <w:sz w:val="29"/>
                <w:szCs w:val="29"/>
                <w:cs/>
              </w:rPr>
              <w:t>อื่น ๆ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329E42EE" w14:textId="6DEFDE8D" w:rsidR="00C1706D" w:rsidRPr="0001682E" w:rsidRDefault="00C1706D" w:rsidP="00A06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</w:pPr>
            <w:r w:rsidRPr="0001682E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19,873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7C7A76A7" w14:textId="77777777" w:rsidR="00C1706D" w:rsidRPr="0001682E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0126EED7" w14:textId="69AC4502" w:rsidR="00C1706D" w:rsidRPr="0001682E" w:rsidRDefault="006112DC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01682E">
              <w:rPr>
                <w:rFonts w:asciiTheme="majorBidi" w:eastAsia="MS Mincho" w:hAnsiTheme="majorBidi" w:cstheme="majorBidi"/>
                <w:sz w:val="29"/>
                <w:szCs w:val="29"/>
              </w:rPr>
              <w:t>1,435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A55F7C" w14:textId="77777777" w:rsidR="00C1706D" w:rsidRPr="0001682E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C4CE66C" w14:textId="273E307D" w:rsidR="00C1706D" w:rsidRPr="0001682E" w:rsidRDefault="00523663" w:rsidP="00925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01682E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3" w:type="dxa"/>
            <w:vAlign w:val="bottom"/>
          </w:tcPr>
          <w:p w14:paraId="0D30A264" w14:textId="77777777" w:rsidR="00C1706D" w:rsidRPr="0001682E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78853C77" w14:textId="7CB8CCE2" w:rsidR="00C1706D" w:rsidRPr="0001682E" w:rsidRDefault="006112DC" w:rsidP="00611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01682E">
              <w:rPr>
                <w:rFonts w:asciiTheme="majorBidi" w:eastAsia="MS Mincho" w:hAnsiTheme="majorBidi" w:cstheme="majorBidi"/>
                <w:sz w:val="29"/>
                <w:szCs w:val="29"/>
              </w:rPr>
              <w:t>21,308</w:t>
            </w:r>
          </w:p>
        </w:tc>
      </w:tr>
      <w:tr w:rsidR="00C1706D" w:rsidRPr="00664BF6" w14:paraId="3EE1BD88" w14:textId="77777777" w:rsidTr="00027930">
        <w:trPr>
          <w:trHeight w:val="334"/>
        </w:trPr>
        <w:tc>
          <w:tcPr>
            <w:tcW w:w="3274" w:type="dxa"/>
            <w:shd w:val="clear" w:color="auto" w:fill="auto"/>
          </w:tcPr>
          <w:p w14:paraId="484A6E5A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664BF6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785AD8" w14:textId="3347EDA5" w:rsidR="00C1706D" w:rsidRPr="0001682E" w:rsidRDefault="00C1706D" w:rsidP="00DD5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cs/>
              </w:rPr>
            </w:pPr>
            <w:r w:rsidRPr="0001682E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1,</w:t>
            </w:r>
            <w:r w:rsidR="00E50B1D" w:rsidRPr="0001682E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2</w:t>
            </w:r>
            <w:r w:rsidRPr="0001682E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09,</w:t>
            </w:r>
            <w:r w:rsidR="00E50B1D" w:rsidRPr="0001682E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065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2641FCBE" w14:textId="77777777" w:rsidR="00C1706D" w:rsidRPr="0001682E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89CA8E" w14:textId="6126867E" w:rsidR="00C1706D" w:rsidRPr="0001682E" w:rsidRDefault="00E50B1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01682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72</w:t>
            </w:r>
            <w:r w:rsidR="006112DC" w:rsidRPr="0001682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4</w:t>
            </w:r>
            <w:r w:rsidR="00523663" w:rsidRPr="0001682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="006112DC" w:rsidRPr="0001682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358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2C9901" w14:textId="77777777" w:rsidR="00C1706D" w:rsidRPr="0001682E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F69907" w14:textId="31A63ABA" w:rsidR="00C1706D" w:rsidRPr="0001682E" w:rsidRDefault="00523663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  <w:r w:rsidRPr="0001682E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(64,781)</w:t>
            </w:r>
          </w:p>
        </w:tc>
        <w:tc>
          <w:tcPr>
            <w:tcW w:w="243" w:type="dxa"/>
            <w:vAlign w:val="bottom"/>
          </w:tcPr>
          <w:p w14:paraId="195956F8" w14:textId="77777777" w:rsidR="00C1706D" w:rsidRPr="0001682E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4DE1F1" w14:textId="715EBA2A" w:rsidR="00C1706D" w:rsidRPr="0001682E" w:rsidRDefault="006112DC" w:rsidP="004F5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</w:pPr>
            <w:r w:rsidRPr="0001682E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1,868,642</w:t>
            </w:r>
          </w:p>
        </w:tc>
      </w:tr>
      <w:tr w:rsidR="00C1706D" w:rsidRPr="00664BF6" w14:paraId="6598AE54" w14:textId="77777777" w:rsidTr="00027930">
        <w:trPr>
          <w:trHeight w:val="334"/>
        </w:trPr>
        <w:tc>
          <w:tcPr>
            <w:tcW w:w="3274" w:type="dxa"/>
            <w:shd w:val="clear" w:color="auto" w:fill="auto"/>
          </w:tcPr>
          <w:p w14:paraId="3FA2A7A9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5E06E006" w14:textId="77777777" w:rsidR="00C1706D" w:rsidRPr="0001682E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35" w:lineRule="auto"/>
              <w:ind w:left="-153" w:right="-46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4" w:type="dxa"/>
            <w:shd w:val="clear" w:color="auto" w:fill="auto"/>
            <w:vAlign w:val="bottom"/>
          </w:tcPr>
          <w:p w14:paraId="48CD3A05" w14:textId="77777777" w:rsidR="00C1706D" w:rsidRPr="0001682E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0437A49E" w14:textId="77777777" w:rsidR="00C1706D" w:rsidRPr="0001682E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7"/>
              </w:tabs>
              <w:spacing w:line="235" w:lineRule="auto"/>
              <w:ind w:right="-555" w:firstLine="155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5B2E9DC" w14:textId="77777777" w:rsidR="00C1706D" w:rsidRPr="0001682E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BC27A0F" w14:textId="77777777" w:rsidR="00C1706D" w:rsidRPr="0001682E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9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43" w:type="dxa"/>
            <w:vAlign w:val="bottom"/>
          </w:tcPr>
          <w:p w14:paraId="0ED162D3" w14:textId="77777777" w:rsidR="00C1706D" w:rsidRPr="0001682E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11C8F62C" w14:textId="77777777" w:rsidR="00C1706D" w:rsidRPr="0001682E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35" w:lineRule="auto"/>
              <w:ind w:left="-153" w:right="-46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C1706D" w:rsidRPr="00664BF6" w14:paraId="4F16477D" w14:textId="77777777" w:rsidTr="00027930">
        <w:trPr>
          <w:trHeight w:val="334"/>
        </w:trPr>
        <w:tc>
          <w:tcPr>
            <w:tcW w:w="3274" w:type="dxa"/>
            <w:shd w:val="clear" w:color="auto" w:fill="auto"/>
          </w:tcPr>
          <w:p w14:paraId="5E0DBB86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  <w:r w:rsidRPr="00664BF6">
              <w:rPr>
                <w:rFonts w:ascii="Angsana New" w:eastAsia="MS Mincho" w:hAnsi="Angsana New" w:hint="cs"/>
                <w:b/>
                <w:bCs/>
                <w:i/>
                <w:iCs/>
                <w:sz w:val="29"/>
                <w:szCs w:val="29"/>
                <w:cs/>
              </w:rPr>
              <w:t>หนี้สิน</w:t>
            </w:r>
            <w:r w:rsidRPr="00664BF6">
              <w:rPr>
                <w:rFonts w:ascii="Angsana New" w:eastAsia="MS Mincho" w:hAnsi="Angsana New"/>
                <w:b/>
                <w:bCs/>
                <w:i/>
                <w:iCs/>
                <w:sz w:val="29"/>
                <w:szCs w:val="29"/>
                <w:cs/>
              </w:rPr>
              <w:t>ภาษีเงินได้รอการตัดบัญชี</w:t>
            </w:r>
          </w:p>
        </w:tc>
        <w:tc>
          <w:tcPr>
            <w:tcW w:w="1298" w:type="dxa"/>
            <w:shd w:val="clear" w:color="auto" w:fill="auto"/>
          </w:tcPr>
          <w:p w14:paraId="4FDFDF64" w14:textId="77777777" w:rsidR="00C1706D" w:rsidRPr="0001682E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35" w:lineRule="auto"/>
              <w:ind w:left="-153" w:right="-468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74" w:type="dxa"/>
            <w:shd w:val="clear" w:color="auto" w:fill="auto"/>
          </w:tcPr>
          <w:p w14:paraId="5A89E5C1" w14:textId="77777777" w:rsidR="00C1706D" w:rsidRPr="0001682E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77400290" w14:textId="77777777" w:rsidR="00C1706D" w:rsidRPr="0001682E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35" w:lineRule="auto"/>
              <w:ind w:right="66"/>
              <w:rPr>
                <w:rFonts w:ascii="Angsana New" w:eastAsia="MS Mincho" w:hAnsi="Angsana New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6DAF4C44" w14:textId="77777777" w:rsidR="00C1706D" w:rsidRPr="0001682E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790DB394" w14:textId="77777777" w:rsidR="00C1706D" w:rsidRPr="0001682E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35" w:lineRule="auto"/>
              <w:ind w:right="-96"/>
              <w:rPr>
                <w:rFonts w:ascii="Angsana New" w:eastAsia="MS Mincho" w:hAnsi="Angsana New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243" w:type="dxa"/>
          </w:tcPr>
          <w:p w14:paraId="1DAF1DBE" w14:textId="77777777" w:rsidR="00C1706D" w:rsidRPr="0001682E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467" w:type="dxa"/>
            <w:shd w:val="clear" w:color="auto" w:fill="auto"/>
          </w:tcPr>
          <w:p w14:paraId="56D1F0F8" w14:textId="77777777" w:rsidR="00C1706D" w:rsidRPr="0001682E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35" w:lineRule="auto"/>
              <w:ind w:left="-153" w:right="-468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</w:p>
        </w:tc>
      </w:tr>
      <w:tr w:rsidR="00C1706D" w:rsidRPr="00664BF6" w14:paraId="6DE5F297" w14:textId="77777777" w:rsidTr="00027930">
        <w:trPr>
          <w:trHeight w:val="334"/>
        </w:trPr>
        <w:tc>
          <w:tcPr>
            <w:tcW w:w="3274" w:type="dxa"/>
            <w:shd w:val="clear" w:color="auto" w:fill="auto"/>
          </w:tcPr>
          <w:p w14:paraId="0DD00F7C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sz w:val="29"/>
                <w:szCs w:val="29"/>
              </w:rPr>
            </w:pPr>
            <w:r w:rsidRPr="00664BF6">
              <w:rPr>
                <w:rFonts w:ascii="Angsana New" w:eastAsia="MS Mincho" w:hAnsi="Angsana New"/>
                <w:sz w:val="29"/>
                <w:szCs w:val="29"/>
                <w:cs/>
              </w:rPr>
              <w:t>อสังหาริมทรัพย์เพื่อการลงทุ</w:t>
            </w:r>
            <w:r w:rsidRPr="00664BF6">
              <w:rPr>
                <w:rFonts w:ascii="Angsana New" w:eastAsia="MS Mincho" w:hAnsi="Angsana New" w:hint="cs"/>
                <w:sz w:val="29"/>
                <w:szCs w:val="29"/>
                <w:cs/>
              </w:rPr>
              <w:t>น</w:t>
            </w:r>
          </w:p>
          <w:p w14:paraId="01EECAD0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664BF6">
              <w:rPr>
                <w:rFonts w:ascii="Angsana New" w:eastAsia="MS Mincho" w:hAnsi="Angsana New" w:hint="cs"/>
                <w:sz w:val="29"/>
                <w:szCs w:val="29"/>
                <w:cs/>
              </w:rPr>
              <w:t xml:space="preserve">   </w:t>
            </w:r>
            <w:r w:rsidRPr="00664BF6">
              <w:rPr>
                <w:rFonts w:ascii="Angsana New" w:eastAsia="MS Mincho" w:hAnsi="Angsana New"/>
                <w:i/>
                <w:iCs/>
                <w:sz w:val="29"/>
                <w:szCs w:val="29"/>
              </w:rPr>
              <w:t>(</w:t>
            </w:r>
            <w:r w:rsidRPr="00664BF6"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  <w:t>ความแตกต่างของค่าเสื่อมราคา</w:t>
            </w:r>
            <w:r w:rsidRPr="00664BF6">
              <w:rPr>
                <w:rFonts w:ascii="Angsana New" w:eastAsia="MS Mincho" w:hAnsi="Angsana New"/>
                <w:i/>
                <w:iCs/>
                <w:sz w:val="29"/>
                <w:szCs w:val="29"/>
              </w:rPr>
              <w:t>)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40E73AF8" w14:textId="506C428D" w:rsidR="00C1706D" w:rsidRPr="0001682E" w:rsidRDefault="0051452D" w:rsidP="00C1706D">
            <w:pPr>
              <w:pStyle w:val="acctfourfigures"/>
              <w:tabs>
                <w:tab w:val="clear" w:pos="765"/>
                <w:tab w:val="decimal" w:pos="1056"/>
              </w:tabs>
              <w:spacing w:line="235" w:lineRule="auto"/>
              <w:ind w:left="-32" w:right="-96"/>
              <w:rPr>
                <w:rFonts w:asciiTheme="majorBidi" w:hAnsiTheme="majorBidi" w:cstheme="majorBidi"/>
                <w:sz w:val="29"/>
                <w:szCs w:val="29"/>
              </w:rPr>
            </w:pPr>
            <w:r w:rsidRPr="0001682E">
              <w:rPr>
                <w:rFonts w:asciiTheme="majorBidi" w:hAnsiTheme="majorBidi" w:cstheme="majorBidi"/>
                <w:sz w:val="29"/>
                <w:szCs w:val="29"/>
              </w:rPr>
              <w:t>(1,</w:t>
            </w:r>
            <w:r w:rsidR="00610ABF" w:rsidRPr="0001682E">
              <w:rPr>
                <w:rFonts w:asciiTheme="majorBidi" w:hAnsiTheme="majorBidi" w:cstheme="majorBidi"/>
                <w:sz w:val="29"/>
                <w:szCs w:val="29"/>
              </w:rPr>
              <w:t>8</w:t>
            </w:r>
            <w:r w:rsidR="00E50B1D" w:rsidRPr="0001682E">
              <w:rPr>
                <w:rFonts w:asciiTheme="majorBidi" w:hAnsiTheme="majorBidi" w:cstheme="majorBidi"/>
                <w:sz w:val="29"/>
                <w:szCs w:val="29"/>
              </w:rPr>
              <w:t>77</w:t>
            </w:r>
            <w:r w:rsidRPr="0001682E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E50B1D" w:rsidRPr="0001682E">
              <w:rPr>
                <w:rFonts w:asciiTheme="majorBidi" w:hAnsiTheme="majorBidi" w:cstheme="majorBidi"/>
                <w:sz w:val="29"/>
                <w:szCs w:val="29"/>
              </w:rPr>
              <w:t>995</w:t>
            </w:r>
            <w:r w:rsidRPr="0001682E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01CE18C9" w14:textId="77777777" w:rsidR="00C1706D" w:rsidRPr="0001682E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5A999595" w14:textId="0843F60A" w:rsidR="00C1706D" w:rsidRPr="0001682E" w:rsidRDefault="007029CE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35" w:lineRule="auto"/>
              <w:ind w:right="-109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  <w:r w:rsidRPr="0001682E"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  <w:t>(</w:t>
            </w:r>
            <w:r w:rsidR="00E50B1D" w:rsidRPr="0001682E"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  <w:t>963</w:t>
            </w:r>
            <w:r w:rsidRPr="0001682E"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  <w:t>,</w:t>
            </w:r>
            <w:r w:rsidR="00E50B1D" w:rsidRPr="0001682E"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  <w:t>538</w:t>
            </w:r>
            <w:r w:rsidRPr="0001682E"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0C68AC" w14:textId="77777777" w:rsidR="00C1706D" w:rsidRPr="0001682E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4185C68" w14:textId="6636B98A" w:rsidR="00C1706D" w:rsidRPr="0001682E" w:rsidRDefault="0092582E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01682E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3" w:type="dxa"/>
            <w:vAlign w:val="bottom"/>
          </w:tcPr>
          <w:p w14:paraId="159DFE64" w14:textId="77777777" w:rsidR="00C1706D" w:rsidRPr="0001682E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2C344FCB" w14:textId="0A21922A" w:rsidR="00C1706D" w:rsidRPr="0001682E" w:rsidRDefault="007029CE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35" w:lineRule="auto"/>
              <w:ind w:left="-153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01682E">
              <w:rPr>
                <w:rFonts w:asciiTheme="majorBidi" w:hAnsiTheme="majorBidi" w:cstheme="majorBidi"/>
                <w:sz w:val="29"/>
                <w:szCs w:val="29"/>
              </w:rPr>
              <w:t>(2,</w:t>
            </w:r>
            <w:r w:rsidR="00E50B1D" w:rsidRPr="0001682E">
              <w:rPr>
                <w:rFonts w:asciiTheme="majorBidi" w:hAnsiTheme="majorBidi" w:cstheme="majorBidi"/>
                <w:sz w:val="29"/>
                <w:szCs w:val="29"/>
              </w:rPr>
              <w:t>841</w:t>
            </w:r>
            <w:r w:rsidRPr="0001682E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E50B1D" w:rsidRPr="0001682E">
              <w:rPr>
                <w:rFonts w:asciiTheme="majorBidi" w:hAnsiTheme="majorBidi" w:cstheme="majorBidi"/>
                <w:sz w:val="29"/>
                <w:szCs w:val="29"/>
              </w:rPr>
              <w:t>533</w:t>
            </w:r>
            <w:r w:rsidRPr="0001682E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C1706D" w:rsidRPr="00664BF6" w14:paraId="6910CCDC" w14:textId="77777777" w:rsidTr="00027930">
        <w:trPr>
          <w:trHeight w:val="334"/>
        </w:trPr>
        <w:tc>
          <w:tcPr>
            <w:tcW w:w="3274" w:type="dxa"/>
            <w:shd w:val="clear" w:color="auto" w:fill="auto"/>
          </w:tcPr>
          <w:p w14:paraId="5E87B594" w14:textId="0B8F1239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sz w:val="29"/>
                <w:szCs w:val="29"/>
              </w:rPr>
            </w:pPr>
            <w:r w:rsidRPr="00664BF6">
              <w:rPr>
                <w:rFonts w:ascii="Angsana New" w:eastAsia="MS Mincho" w:hAnsi="Angsana New"/>
                <w:sz w:val="29"/>
                <w:szCs w:val="29"/>
                <w:cs/>
              </w:rPr>
              <w:t>ที่ดิน อาคารและอุปกรณ์</w:t>
            </w:r>
            <w:r w:rsidRPr="00664BF6">
              <w:rPr>
                <w:rFonts w:ascii="Angsana New" w:eastAsia="MS Mincho" w:hAnsi="Angsana New"/>
                <w:sz w:val="29"/>
                <w:szCs w:val="29"/>
              </w:rPr>
              <w:t xml:space="preserve"> </w:t>
            </w:r>
          </w:p>
          <w:p w14:paraId="174DCC6E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</w:pPr>
            <w:r w:rsidRPr="00664BF6">
              <w:rPr>
                <w:rFonts w:ascii="Angsana New" w:eastAsia="MS Mincho" w:hAnsi="Angsana New" w:hint="cs"/>
                <w:sz w:val="29"/>
                <w:szCs w:val="29"/>
                <w:cs/>
              </w:rPr>
              <w:t xml:space="preserve">   </w:t>
            </w:r>
            <w:r w:rsidRPr="00664BF6">
              <w:rPr>
                <w:rFonts w:ascii="Angsana New" w:eastAsia="MS Mincho" w:hAnsi="Angsana New"/>
                <w:i/>
                <w:iCs/>
                <w:sz w:val="29"/>
                <w:szCs w:val="29"/>
              </w:rPr>
              <w:t>(</w:t>
            </w:r>
            <w:r w:rsidRPr="00664BF6"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  <w:t>ความแตกต่างของค่าเสื่อมราคา</w:t>
            </w:r>
            <w:r w:rsidRPr="00664BF6">
              <w:rPr>
                <w:rFonts w:ascii="Angsana New" w:eastAsia="MS Mincho" w:hAnsi="Angsana New"/>
                <w:i/>
                <w:iCs/>
                <w:sz w:val="29"/>
                <w:szCs w:val="29"/>
              </w:rPr>
              <w:t>)</w:t>
            </w:r>
          </w:p>
        </w:tc>
        <w:tc>
          <w:tcPr>
            <w:tcW w:w="1298" w:type="dxa"/>
            <w:shd w:val="clear" w:color="auto" w:fill="auto"/>
          </w:tcPr>
          <w:p w14:paraId="331ED010" w14:textId="77777777" w:rsidR="00C1706D" w:rsidRPr="0001682E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35" w:lineRule="auto"/>
              <w:ind w:left="-153" w:right="72"/>
              <w:rPr>
                <w:rFonts w:asciiTheme="majorBidi" w:hAnsiTheme="majorBidi" w:cstheme="majorBidi"/>
                <w:sz w:val="29"/>
                <w:szCs w:val="29"/>
                <w:lang w:val="en-GB" w:bidi="ar-SA"/>
              </w:rPr>
            </w:pPr>
          </w:p>
          <w:p w14:paraId="1EA84D63" w14:textId="0415C22D" w:rsidR="00C1706D" w:rsidRPr="0001682E" w:rsidRDefault="00C1706D" w:rsidP="00C1706D">
            <w:pPr>
              <w:pStyle w:val="acctfourfigures"/>
              <w:tabs>
                <w:tab w:val="clear" w:pos="765"/>
                <w:tab w:val="decimal" w:pos="1056"/>
              </w:tabs>
              <w:spacing w:line="235" w:lineRule="auto"/>
              <w:ind w:left="-32" w:right="-96"/>
              <w:rPr>
                <w:rFonts w:asciiTheme="majorBidi" w:hAnsiTheme="majorBidi" w:cstheme="majorBidi"/>
                <w:sz w:val="29"/>
                <w:szCs w:val="29"/>
              </w:rPr>
            </w:pPr>
            <w:r w:rsidRPr="0001682E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E50B1D" w:rsidRPr="0001682E">
              <w:rPr>
                <w:rFonts w:asciiTheme="majorBidi" w:hAnsiTheme="majorBidi" w:cstheme="majorBidi"/>
                <w:sz w:val="29"/>
                <w:szCs w:val="29"/>
              </w:rPr>
              <w:t>81</w:t>
            </w:r>
            <w:r w:rsidRPr="0001682E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E50B1D" w:rsidRPr="0001682E">
              <w:rPr>
                <w:rFonts w:asciiTheme="majorBidi" w:hAnsiTheme="majorBidi" w:cstheme="majorBidi"/>
                <w:sz w:val="29"/>
                <w:szCs w:val="29"/>
              </w:rPr>
              <w:t>360</w:t>
            </w:r>
            <w:r w:rsidRPr="0001682E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74" w:type="dxa"/>
            <w:shd w:val="clear" w:color="auto" w:fill="auto"/>
          </w:tcPr>
          <w:p w14:paraId="39AD95FF" w14:textId="77777777" w:rsidR="00C1706D" w:rsidRPr="0001682E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  <w:tab w:val="decimal" w:pos="951"/>
              </w:tabs>
              <w:spacing w:line="235" w:lineRule="auto"/>
              <w:ind w:right="-96"/>
              <w:rPr>
                <w:rFonts w:asciiTheme="majorBidi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0563533E" w14:textId="77777777" w:rsidR="007029CE" w:rsidRPr="0001682E" w:rsidRDefault="007029CE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35" w:lineRule="auto"/>
              <w:ind w:left="-1" w:right="-356"/>
              <w:rPr>
                <w:rFonts w:asciiTheme="majorBidi" w:hAnsiTheme="majorBidi" w:cstheme="majorBidi"/>
                <w:sz w:val="29"/>
                <w:szCs w:val="29"/>
                <w:lang w:val="en-GB" w:bidi="ar-SA"/>
              </w:rPr>
            </w:pPr>
          </w:p>
          <w:p w14:paraId="536038F8" w14:textId="0A484D91" w:rsidR="00C1706D" w:rsidRPr="0001682E" w:rsidRDefault="00E50B1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35" w:lineRule="auto"/>
              <w:ind w:left="-1" w:right="-356"/>
              <w:rPr>
                <w:rFonts w:asciiTheme="majorBidi" w:hAnsiTheme="majorBidi" w:cstheme="majorBidi"/>
                <w:sz w:val="29"/>
                <w:szCs w:val="29"/>
                <w:lang w:val="en-GB" w:bidi="ar-SA"/>
              </w:rPr>
            </w:pPr>
            <w:r w:rsidRPr="0001682E">
              <w:rPr>
                <w:rFonts w:asciiTheme="majorBidi" w:hAnsiTheme="majorBidi" w:cstheme="majorBidi"/>
                <w:sz w:val="29"/>
                <w:szCs w:val="29"/>
                <w:lang w:val="en-GB" w:bidi="ar-SA"/>
              </w:rPr>
              <w:t>(22,237)</w:t>
            </w:r>
          </w:p>
        </w:tc>
        <w:tc>
          <w:tcPr>
            <w:tcW w:w="270" w:type="dxa"/>
            <w:shd w:val="clear" w:color="auto" w:fill="auto"/>
          </w:tcPr>
          <w:p w14:paraId="2D765A10" w14:textId="77777777" w:rsidR="00C1706D" w:rsidRPr="0001682E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  <w:tab w:val="decimal" w:pos="951"/>
              </w:tabs>
              <w:spacing w:line="235" w:lineRule="auto"/>
              <w:ind w:right="-96"/>
              <w:rPr>
                <w:rFonts w:asciiTheme="majorBidi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069D4BB" w14:textId="5C78DF96" w:rsidR="00C1706D" w:rsidRPr="0001682E" w:rsidRDefault="0092582E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01682E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3" w:type="dxa"/>
          </w:tcPr>
          <w:p w14:paraId="6712D742" w14:textId="77777777" w:rsidR="00C1706D" w:rsidRPr="0001682E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1467" w:type="dxa"/>
            <w:shd w:val="clear" w:color="auto" w:fill="auto"/>
          </w:tcPr>
          <w:p w14:paraId="4131CD6E" w14:textId="77777777" w:rsidR="00C1706D" w:rsidRPr="0001682E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35" w:lineRule="auto"/>
              <w:ind w:left="-153" w:right="72"/>
              <w:rPr>
                <w:rFonts w:asciiTheme="majorBidi" w:hAnsiTheme="majorBidi" w:cstheme="majorBidi"/>
                <w:sz w:val="29"/>
                <w:szCs w:val="29"/>
                <w:lang w:val="en-GB" w:bidi="ar-SA"/>
              </w:rPr>
            </w:pPr>
          </w:p>
          <w:p w14:paraId="04FC95F0" w14:textId="63CBAD60" w:rsidR="007029CE" w:rsidRPr="0001682E" w:rsidRDefault="007029CE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35" w:lineRule="auto"/>
              <w:ind w:left="-153" w:right="72"/>
              <w:rPr>
                <w:rFonts w:asciiTheme="majorBidi" w:hAnsiTheme="majorBidi" w:cstheme="majorBidi"/>
                <w:sz w:val="29"/>
                <w:szCs w:val="29"/>
                <w:lang w:val="en-GB" w:bidi="ar-SA"/>
              </w:rPr>
            </w:pPr>
            <w:r w:rsidRPr="0001682E">
              <w:rPr>
                <w:rFonts w:asciiTheme="majorBidi" w:hAnsiTheme="majorBidi" w:cstheme="majorBidi"/>
                <w:sz w:val="29"/>
                <w:szCs w:val="29"/>
                <w:lang w:val="en-GB" w:bidi="ar-SA"/>
              </w:rPr>
              <w:t>(10</w:t>
            </w:r>
            <w:r w:rsidR="00E50B1D" w:rsidRPr="0001682E">
              <w:rPr>
                <w:rFonts w:asciiTheme="majorBidi" w:hAnsiTheme="majorBidi" w:cstheme="majorBidi"/>
                <w:sz w:val="29"/>
                <w:szCs w:val="29"/>
                <w:lang w:val="en-GB" w:bidi="ar-SA"/>
              </w:rPr>
              <w:t>3</w:t>
            </w:r>
            <w:r w:rsidRPr="0001682E">
              <w:rPr>
                <w:rFonts w:asciiTheme="majorBidi" w:hAnsiTheme="majorBidi" w:cstheme="majorBidi"/>
                <w:sz w:val="29"/>
                <w:szCs w:val="29"/>
                <w:lang w:val="en-GB" w:bidi="ar-SA"/>
              </w:rPr>
              <w:t>,</w:t>
            </w:r>
            <w:r w:rsidR="00E50B1D" w:rsidRPr="0001682E">
              <w:rPr>
                <w:rFonts w:asciiTheme="majorBidi" w:hAnsiTheme="majorBidi" w:cstheme="majorBidi"/>
                <w:sz w:val="29"/>
                <w:szCs w:val="29"/>
                <w:lang w:val="en-GB" w:bidi="ar-SA"/>
              </w:rPr>
              <w:t>597</w:t>
            </w:r>
            <w:r w:rsidRPr="0001682E">
              <w:rPr>
                <w:rFonts w:asciiTheme="majorBidi" w:hAnsiTheme="majorBidi" w:cstheme="majorBidi"/>
                <w:sz w:val="29"/>
                <w:szCs w:val="29"/>
                <w:lang w:val="en-GB" w:bidi="ar-SA"/>
              </w:rPr>
              <w:t>)</w:t>
            </w:r>
          </w:p>
        </w:tc>
      </w:tr>
      <w:tr w:rsidR="00C1706D" w:rsidRPr="00664BF6" w14:paraId="7A26BE9A" w14:textId="77777777" w:rsidTr="00027930">
        <w:trPr>
          <w:trHeight w:val="334"/>
        </w:trPr>
        <w:tc>
          <w:tcPr>
            <w:tcW w:w="3274" w:type="dxa"/>
            <w:shd w:val="clear" w:color="auto" w:fill="auto"/>
          </w:tcPr>
          <w:p w14:paraId="4490085C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sz w:val="29"/>
                <w:szCs w:val="29"/>
              </w:rPr>
            </w:pPr>
            <w:r w:rsidRPr="00664BF6">
              <w:rPr>
                <w:rFonts w:ascii="Angsana New" w:eastAsia="MS Mincho" w:hAnsi="Angsana New" w:hint="cs"/>
                <w:sz w:val="29"/>
                <w:szCs w:val="29"/>
                <w:cs/>
              </w:rPr>
              <w:t>ส่วนเกินทุนจากการตีราคาที่ดิน</w:t>
            </w:r>
          </w:p>
          <w:p w14:paraId="649D9599" w14:textId="7D90E11F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</w:pPr>
            <w:r w:rsidRPr="00664BF6">
              <w:rPr>
                <w:rFonts w:ascii="Angsana New" w:eastAsia="MS Mincho" w:hAnsi="Angsana New" w:hint="cs"/>
                <w:sz w:val="29"/>
                <w:szCs w:val="29"/>
                <w:cs/>
              </w:rPr>
              <w:t xml:space="preserve">   </w:t>
            </w:r>
            <w:r w:rsidRPr="00664BF6"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  <w:t>(จากการตีราคา</w:t>
            </w:r>
            <w:r w:rsidRPr="00664BF6">
              <w:rPr>
                <w:rFonts w:ascii="Angsana New" w:eastAsia="MS Mincho" w:hAnsi="Angsana New" w:hint="cs"/>
                <w:i/>
                <w:iCs/>
                <w:sz w:val="29"/>
                <w:szCs w:val="29"/>
                <w:cs/>
              </w:rPr>
              <w:t>ใหม่</w:t>
            </w:r>
            <w:r w:rsidRPr="00664BF6"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  <w:t>)</w:t>
            </w:r>
          </w:p>
        </w:tc>
        <w:tc>
          <w:tcPr>
            <w:tcW w:w="1298" w:type="dxa"/>
            <w:shd w:val="clear" w:color="auto" w:fill="auto"/>
          </w:tcPr>
          <w:p w14:paraId="76A7474F" w14:textId="77777777" w:rsidR="00C1706D" w:rsidRPr="0001682E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35" w:lineRule="auto"/>
              <w:ind w:left="-153" w:right="72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0C81092B" w14:textId="0A67905F" w:rsidR="00C1706D" w:rsidRPr="0001682E" w:rsidRDefault="00C1706D" w:rsidP="00C1706D">
            <w:pPr>
              <w:pStyle w:val="acctfourfigures"/>
              <w:tabs>
                <w:tab w:val="clear" w:pos="765"/>
                <w:tab w:val="decimal" w:pos="1056"/>
              </w:tabs>
              <w:spacing w:line="235" w:lineRule="auto"/>
              <w:ind w:left="-32" w:right="-9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01682E">
              <w:rPr>
                <w:rFonts w:asciiTheme="majorBidi" w:hAnsiTheme="majorBidi" w:cstheme="majorBidi"/>
                <w:sz w:val="29"/>
                <w:szCs w:val="29"/>
              </w:rPr>
              <w:t>(4,733,733)</w:t>
            </w:r>
          </w:p>
        </w:tc>
        <w:tc>
          <w:tcPr>
            <w:tcW w:w="274" w:type="dxa"/>
            <w:shd w:val="clear" w:color="auto" w:fill="auto"/>
          </w:tcPr>
          <w:p w14:paraId="4D497064" w14:textId="77777777" w:rsidR="00C1706D" w:rsidRPr="0001682E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156987E5" w14:textId="36C7C652" w:rsidR="00C1706D" w:rsidRPr="0001682E" w:rsidRDefault="0092582E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  <w:r w:rsidRPr="0001682E"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C8F0E52" w14:textId="77777777" w:rsidR="00C1706D" w:rsidRPr="0001682E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54E5A777" w14:textId="77777777" w:rsidR="00C1706D" w:rsidRPr="0001682E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35" w:lineRule="auto"/>
              <w:ind w:right="-4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  <w:p w14:paraId="6725271E" w14:textId="537C8445" w:rsidR="007029CE" w:rsidRPr="0001682E" w:rsidRDefault="007029CE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35" w:lineRule="auto"/>
              <w:ind w:right="-4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  <w:r w:rsidRPr="0001682E"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  <w:t>(4,901)</w:t>
            </w:r>
          </w:p>
        </w:tc>
        <w:tc>
          <w:tcPr>
            <w:tcW w:w="243" w:type="dxa"/>
          </w:tcPr>
          <w:p w14:paraId="175AA71B" w14:textId="77777777" w:rsidR="00C1706D" w:rsidRPr="0001682E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467" w:type="dxa"/>
            <w:shd w:val="clear" w:color="auto" w:fill="auto"/>
          </w:tcPr>
          <w:p w14:paraId="2FB5FCC1" w14:textId="77777777" w:rsidR="00C1706D" w:rsidRPr="0001682E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35" w:lineRule="auto"/>
              <w:ind w:left="-153" w:right="72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78E812D0" w14:textId="153A19FD" w:rsidR="007029CE" w:rsidRPr="0001682E" w:rsidRDefault="007029CE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35" w:lineRule="auto"/>
              <w:ind w:left="-153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01682E">
              <w:rPr>
                <w:rFonts w:asciiTheme="majorBidi" w:hAnsiTheme="majorBidi" w:cstheme="majorBidi"/>
                <w:sz w:val="29"/>
                <w:szCs w:val="29"/>
              </w:rPr>
              <w:t>(4,738,634)</w:t>
            </w:r>
          </w:p>
        </w:tc>
      </w:tr>
      <w:tr w:rsidR="00C1706D" w:rsidRPr="00664BF6" w14:paraId="4A37004B" w14:textId="77777777" w:rsidTr="00027930">
        <w:trPr>
          <w:trHeight w:val="334"/>
        </w:trPr>
        <w:tc>
          <w:tcPr>
            <w:tcW w:w="3274" w:type="dxa"/>
            <w:shd w:val="clear" w:color="auto" w:fill="auto"/>
          </w:tcPr>
          <w:p w14:paraId="65FD339A" w14:textId="7AB4B7CC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664BF6">
              <w:rPr>
                <w:rFonts w:ascii="Angsana New" w:eastAsia="MS Mincho" w:hAnsi="Angsana New" w:hint="cs"/>
                <w:sz w:val="29"/>
                <w:szCs w:val="29"/>
                <w:cs/>
              </w:rPr>
              <w:t>ผลกระทบจากการปรับโครงสร้างธุรกิจ</w:t>
            </w:r>
          </w:p>
        </w:tc>
        <w:tc>
          <w:tcPr>
            <w:tcW w:w="1298" w:type="dxa"/>
            <w:shd w:val="clear" w:color="auto" w:fill="auto"/>
          </w:tcPr>
          <w:p w14:paraId="3DB175AF" w14:textId="05B94BB4" w:rsidR="00C1706D" w:rsidRPr="0001682E" w:rsidRDefault="00C1706D" w:rsidP="00C1706D">
            <w:pPr>
              <w:pStyle w:val="acctfourfigures"/>
              <w:tabs>
                <w:tab w:val="clear" w:pos="765"/>
                <w:tab w:val="decimal" w:pos="1056"/>
              </w:tabs>
              <w:spacing w:line="235" w:lineRule="auto"/>
              <w:ind w:left="-32" w:right="-9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01682E">
              <w:rPr>
                <w:rFonts w:asciiTheme="majorBidi" w:hAnsiTheme="majorBidi" w:cstheme="majorBidi"/>
                <w:sz w:val="29"/>
                <w:szCs w:val="29"/>
              </w:rPr>
              <w:t>(62,590)</w:t>
            </w:r>
          </w:p>
        </w:tc>
        <w:tc>
          <w:tcPr>
            <w:tcW w:w="274" w:type="dxa"/>
            <w:shd w:val="clear" w:color="auto" w:fill="auto"/>
          </w:tcPr>
          <w:p w14:paraId="5BFC9323" w14:textId="77777777" w:rsidR="00C1706D" w:rsidRPr="0001682E" w:rsidRDefault="00C1706D" w:rsidP="00C1706D">
            <w:pPr>
              <w:pStyle w:val="acctfourfigures"/>
              <w:tabs>
                <w:tab w:val="clear" w:pos="765"/>
                <w:tab w:val="decimal" w:pos="1056"/>
              </w:tabs>
              <w:spacing w:line="235" w:lineRule="auto"/>
              <w:ind w:left="-32" w:right="-96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03A59A62" w14:textId="29100258" w:rsidR="00C1706D" w:rsidRPr="0001682E" w:rsidRDefault="0092582E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  <w:r w:rsidRPr="0001682E"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204DF7" w14:textId="77777777" w:rsidR="00C1706D" w:rsidRPr="0001682E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95B9E3A" w14:textId="24267262" w:rsidR="00C1706D" w:rsidRPr="0001682E" w:rsidRDefault="0092582E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01682E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3" w:type="dxa"/>
            <w:vAlign w:val="bottom"/>
          </w:tcPr>
          <w:p w14:paraId="1AD1D1F8" w14:textId="77777777" w:rsidR="00C1706D" w:rsidRPr="0001682E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1467" w:type="dxa"/>
            <w:shd w:val="clear" w:color="auto" w:fill="auto"/>
          </w:tcPr>
          <w:p w14:paraId="7E70D8B8" w14:textId="0E6B5C6A" w:rsidR="00C1706D" w:rsidRPr="0001682E" w:rsidRDefault="007029CE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35" w:lineRule="auto"/>
              <w:ind w:left="-153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01682E">
              <w:rPr>
                <w:rFonts w:asciiTheme="majorBidi" w:hAnsiTheme="majorBidi" w:cstheme="majorBidi"/>
                <w:sz w:val="29"/>
                <w:szCs w:val="29"/>
              </w:rPr>
              <w:t>(62,590)</w:t>
            </w:r>
          </w:p>
        </w:tc>
      </w:tr>
      <w:tr w:rsidR="00BE0A99" w:rsidRPr="00664BF6" w14:paraId="31DA219B" w14:textId="77777777" w:rsidTr="00027930">
        <w:trPr>
          <w:trHeight w:val="334"/>
        </w:trPr>
        <w:tc>
          <w:tcPr>
            <w:tcW w:w="3274" w:type="dxa"/>
            <w:shd w:val="clear" w:color="auto" w:fill="auto"/>
          </w:tcPr>
          <w:p w14:paraId="3859C91D" w14:textId="13BF7653" w:rsidR="00BE0A99" w:rsidRPr="00664BF6" w:rsidRDefault="00BE0A99" w:rsidP="00BE0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sz w:val="29"/>
                <w:szCs w:val="29"/>
                <w:cs/>
              </w:rPr>
            </w:pPr>
            <w:r>
              <w:rPr>
                <w:rFonts w:ascii="Angsana New" w:eastAsia="MS Mincho" w:hAnsi="Angsana New" w:hint="cs"/>
                <w:sz w:val="29"/>
                <w:szCs w:val="29"/>
                <w:cs/>
              </w:rPr>
              <w:t>อื่นๆ</w:t>
            </w:r>
          </w:p>
        </w:tc>
        <w:tc>
          <w:tcPr>
            <w:tcW w:w="1298" w:type="dxa"/>
            <w:shd w:val="clear" w:color="auto" w:fill="auto"/>
          </w:tcPr>
          <w:p w14:paraId="67853CB1" w14:textId="29CEC4B0" w:rsidR="00BE0A99" w:rsidRPr="0001682E" w:rsidRDefault="00BE0A99" w:rsidP="00BE0A99">
            <w:pPr>
              <w:pStyle w:val="acctfourfigures"/>
              <w:tabs>
                <w:tab w:val="clear" w:pos="765"/>
                <w:tab w:val="decimal" w:pos="760"/>
              </w:tabs>
              <w:spacing w:line="235" w:lineRule="auto"/>
              <w:ind w:left="-32" w:right="-96"/>
              <w:rPr>
                <w:rFonts w:asciiTheme="majorBidi" w:hAnsiTheme="majorBidi" w:cstheme="majorBidi"/>
                <w:sz w:val="29"/>
                <w:szCs w:val="29"/>
              </w:rPr>
            </w:pPr>
            <w:r w:rsidRPr="0001682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7D76465C" w14:textId="77777777" w:rsidR="00BE0A99" w:rsidRPr="0001682E" w:rsidRDefault="00BE0A99" w:rsidP="00BE0A99">
            <w:pPr>
              <w:pStyle w:val="acctfourfigures"/>
              <w:tabs>
                <w:tab w:val="clear" w:pos="765"/>
                <w:tab w:val="decimal" w:pos="1056"/>
              </w:tabs>
              <w:spacing w:line="235" w:lineRule="auto"/>
              <w:ind w:left="-32" w:right="-96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3D76457D" w14:textId="1CF02609" w:rsidR="00BE0A99" w:rsidRPr="0001682E" w:rsidRDefault="00BE0A99" w:rsidP="00BE0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01682E">
              <w:rPr>
                <w:rFonts w:asciiTheme="majorBidi" w:eastAsia="MS Mincho" w:hAnsiTheme="majorBidi" w:cstheme="majorBidi"/>
                <w:sz w:val="29"/>
                <w:szCs w:val="29"/>
              </w:rPr>
              <w:t>(</w:t>
            </w:r>
            <w:r w:rsidR="006112DC" w:rsidRPr="0001682E">
              <w:rPr>
                <w:rFonts w:asciiTheme="majorBidi" w:eastAsia="MS Mincho" w:hAnsiTheme="majorBidi" w:cstheme="majorBidi"/>
                <w:sz w:val="29"/>
                <w:szCs w:val="29"/>
              </w:rPr>
              <w:t>2</w:t>
            </w:r>
            <w:r w:rsidRPr="0001682E">
              <w:rPr>
                <w:rFonts w:asciiTheme="majorBidi" w:eastAsia="MS Mincho" w:hAnsiTheme="majorBidi" w:cstheme="majorBidi"/>
                <w:sz w:val="29"/>
                <w:szCs w:val="29"/>
              </w:rPr>
              <w:t>,</w:t>
            </w:r>
            <w:r w:rsidR="006112DC" w:rsidRPr="0001682E">
              <w:rPr>
                <w:rFonts w:asciiTheme="majorBidi" w:eastAsia="MS Mincho" w:hAnsiTheme="majorBidi" w:cstheme="majorBidi"/>
                <w:sz w:val="29"/>
                <w:szCs w:val="29"/>
              </w:rPr>
              <w:t>888</w:t>
            </w:r>
            <w:r w:rsidRPr="0001682E">
              <w:rPr>
                <w:rFonts w:asciiTheme="majorBidi" w:eastAsia="MS Mincho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D548EDE" w14:textId="77777777" w:rsidR="00BE0A99" w:rsidRPr="0001682E" w:rsidRDefault="00BE0A99" w:rsidP="00BE0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FF9DF46" w14:textId="253C7BB3" w:rsidR="00BE0A99" w:rsidRPr="0001682E" w:rsidRDefault="00BE0A99" w:rsidP="00BE0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01682E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3" w:type="dxa"/>
            <w:vAlign w:val="bottom"/>
          </w:tcPr>
          <w:p w14:paraId="1FF74764" w14:textId="77777777" w:rsidR="00BE0A99" w:rsidRPr="0001682E" w:rsidRDefault="00BE0A99" w:rsidP="00BE0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1467" w:type="dxa"/>
            <w:shd w:val="clear" w:color="auto" w:fill="auto"/>
          </w:tcPr>
          <w:p w14:paraId="6C7A7B53" w14:textId="640FD6C8" w:rsidR="00BE0A99" w:rsidRPr="0001682E" w:rsidRDefault="006112DC" w:rsidP="00BE0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35" w:lineRule="auto"/>
              <w:ind w:left="-153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01682E">
              <w:rPr>
                <w:rFonts w:asciiTheme="majorBidi" w:eastAsia="MS Mincho" w:hAnsiTheme="majorBidi" w:cstheme="majorBidi"/>
                <w:sz w:val="29"/>
                <w:szCs w:val="29"/>
              </w:rPr>
              <w:t>(2,888)</w:t>
            </w:r>
          </w:p>
        </w:tc>
      </w:tr>
      <w:tr w:rsidR="00C1706D" w:rsidRPr="00664BF6" w14:paraId="41D86E62" w14:textId="77777777" w:rsidTr="00027930">
        <w:trPr>
          <w:trHeight w:val="77"/>
        </w:trPr>
        <w:tc>
          <w:tcPr>
            <w:tcW w:w="3274" w:type="dxa"/>
            <w:shd w:val="clear" w:color="auto" w:fill="auto"/>
          </w:tcPr>
          <w:p w14:paraId="29915852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  <w:r w:rsidRPr="00664BF6">
              <w:rPr>
                <w:rFonts w:ascii="Angsana New" w:eastAsia="MS Mincho" w:hAnsi="Angsana New" w:hint="cs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F60FCA" w14:textId="00547889" w:rsidR="00C1706D" w:rsidRPr="0001682E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35" w:lineRule="auto"/>
              <w:ind w:left="-153" w:right="-18"/>
              <w:jc w:val="right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</w:pPr>
            <w:r w:rsidRPr="0001682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</w:t>
            </w:r>
            <w:r w:rsidR="0051452D" w:rsidRPr="0001682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6,</w:t>
            </w:r>
            <w:r w:rsidR="00E50B1D" w:rsidRPr="0001682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755</w:t>
            </w:r>
            <w:r w:rsidR="0051452D" w:rsidRPr="0001682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="00E50B1D" w:rsidRPr="0001682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678</w:t>
            </w:r>
            <w:r w:rsidRPr="0001682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274" w:type="dxa"/>
            <w:shd w:val="clear" w:color="auto" w:fill="auto"/>
          </w:tcPr>
          <w:p w14:paraId="45C89598" w14:textId="77777777" w:rsidR="00C1706D" w:rsidRPr="0001682E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1FC08F" w14:textId="4E87735F" w:rsidR="00C1706D" w:rsidRPr="0001682E" w:rsidRDefault="007029CE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35" w:lineRule="auto"/>
              <w:ind w:right="-266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9"/>
                <w:szCs w:val="29"/>
              </w:rPr>
            </w:pPr>
            <w:r w:rsidRPr="0001682E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9"/>
                <w:szCs w:val="29"/>
              </w:rPr>
              <w:t>(</w:t>
            </w:r>
            <w:r w:rsidR="00E50B1D" w:rsidRPr="0001682E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9"/>
                <w:szCs w:val="29"/>
              </w:rPr>
              <w:t>9</w:t>
            </w:r>
            <w:r w:rsidR="006112DC" w:rsidRPr="0001682E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9"/>
                <w:szCs w:val="29"/>
              </w:rPr>
              <w:t>88</w:t>
            </w:r>
            <w:r w:rsidRPr="0001682E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9"/>
                <w:szCs w:val="29"/>
              </w:rPr>
              <w:t>,</w:t>
            </w:r>
            <w:r w:rsidR="006112DC" w:rsidRPr="0001682E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9"/>
                <w:szCs w:val="29"/>
              </w:rPr>
              <w:t>663</w:t>
            </w:r>
            <w:r w:rsidRPr="0001682E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9"/>
                <w:szCs w:val="29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C2B0DB5" w14:textId="77777777" w:rsidR="00C1706D" w:rsidRPr="0001682E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B9B7D7" w14:textId="57B5F900" w:rsidR="00C1706D" w:rsidRPr="0001682E" w:rsidRDefault="007029CE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35" w:lineRule="auto"/>
              <w:ind w:right="-4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  <w:r w:rsidRPr="0001682E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  <w:t>(4,901)</w:t>
            </w:r>
          </w:p>
        </w:tc>
        <w:tc>
          <w:tcPr>
            <w:tcW w:w="243" w:type="dxa"/>
          </w:tcPr>
          <w:p w14:paraId="31CE79D7" w14:textId="77777777" w:rsidR="00C1706D" w:rsidRPr="0001682E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B863C6" w14:textId="0B8AFA6C" w:rsidR="00C1706D" w:rsidRPr="0001682E" w:rsidRDefault="007029CE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35" w:lineRule="auto"/>
              <w:ind w:right="-4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01682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(7,</w:t>
            </w:r>
            <w:r w:rsidR="006112DC" w:rsidRPr="0001682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749,242</w:t>
            </w:r>
            <w:r w:rsidRPr="0001682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)</w:t>
            </w:r>
          </w:p>
        </w:tc>
      </w:tr>
      <w:tr w:rsidR="00C1706D" w:rsidRPr="006776FB" w14:paraId="2C803370" w14:textId="77777777" w:rsidTr="00027930">
        <w:trPr>
          <w:trHeight w:val="334"/>
        </w:trPr>
        <w:tc>
          <w:tcPr>
            <w:tcW w:w="3274" w:type="dxa"/>
            <w:shd w:val="clear" w:color="auto" w:fill="auto"/>
          </w:tcPr>
          <w:p w14:paraId="296624D1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  <w:r w:rsidRPr="00664BF6">
              <w:rPr>
                <w:rFonts w:ascii="Angsana New" w:eastAsia="MS Mincho" w:hAnsi="Angsana New" w:hint="cs"/>
                <w:b/>
                <w:bCs/>
                <w:sz w:val="29"/>
                <w:szCs w:val="29"/>
                <w:cs/>
              </w:rPr>
              <w:t>สุทธิ</w:t>
            </w:r>
          </w:p>
        </w:tc>
        <w:tc>
          <w:tcPr>
            <w:tcW w:w="1298" w:type="dxa"/>
            <w:tcBorders>
              <w:bottom w:val="double" w:sz="4" w:space="0" w:color="auto"/>
            </w:tcBorders>
            <w:shd w:val="clear" w:color="auto" w:fill="auto"/>
          </w:tcPr>
          <w:p w14:paraId="4E9F235E" w14:textId="6A2EAB4F" w:rsidR="00C1706D" w:rsidRPr="0001682E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35" w:lineRule="auto"/>
              <w:ind w:left="-153" w:right="-18"/>
              <w:jc w:val="right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</w:pPr>
            <w:r w:rsidRPr="0001682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</w:t>
            </w:r>
            <w:r w:rsidR="0051452D" w:rsidRPr="0001682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</w:t>
            </w:r>
            <w:r w:rsidRPr="0001682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="0051452D" w:rsidRPr="0001682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546</w:t>
            </w:r>
            <w:r w:rsidRPr="0001682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="0051452D" w:rsidRPr="0001682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613</w:t>
            </w:r>
            <w:r w:rsidRPr="0001682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274" w:type="dxa"/>
            <w:shd w:val="clear" w:color="auto" w:fill="auto"/>
          </w:tcPr>
          <w:p w14:paraId="4A1CA4E4" w14:textId="77777777" w:rsidR="00C1706D" w:rsidRPr="0001682E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  <w:tcBorders>
              <w:bottom w:val="double" w:sz="4" w:space="0" w:color="auto"/>
            </w:tcBorders>
            <w:shd w:val="clear" w:color="auto" w:fill="auto"/>
          </w:tcPr>
          <w:p w14:paraId="47EE8D34" w14:textId="31A2FD6A" w:rsidR="00C1706D" w:rsidRPr="0001682E" w:rsidRDefault="007029CE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35" w:lineRule="auto"/>
              <w:ind w:right="-17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</w:pPr>
            <w:r w:rsidRPr="0001682E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(264,305)</w:t>
            </w:r>
          </w:p>
        </w:tc>
        <w:tc>
          <w:tcPr>
            <w:tcW w:w="270" w:type="dxa"/>
            <w:shd w:val="clear" w:color="auto" w:fill="auto"/>
          </w:tcPr>
          <w:p w14:paraId="25ABDD95" w14:textId="77777777" w:rsidR="00C1706D" w:rsidRPr="0001682E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4D6060DD" w14:textId="66F94552" w:rsidR="00C1706D" w:rsidRPr="0001682E" w:rsidRDefault="007029CE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35" w:lineRule="auto"/>
              <w:ind w:right="-4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  <w:r w:rsidRPr="0001682E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  <w:t>(69,682)</w:t>
            </w:r>
          </w:p>
        </w:tc>
        <w:tc>
          <w:tcPr>
            <w:tcW w:w="243" w:type="dxa"/>
          </w:tcPr>
          <w:p w14:paraId="0570DFEC" w14:textId="77777777" w:rsidR="00C1706D" w:rsidRPr="0001682E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467" w:type="dxa"/>
            <w:tcBorders>
              <w:bottom w:val="double" w:sz="4" w:space="0" w:color="auto"/>
            </w:tcBorders>
            <w:shd w:val="clear" w:color="auto" w:fill="auto"/>
          </w:tcPr>
          <w:p w14:paraId="34D6B8E7" w14:textId="19CEC0B1" w:rsidR="00C1706D" w:rsidRPr="0001682E" w:rsidRDefault="007029CE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35" w:lineRule="auto"/>
              <w:ind w:right="-46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01682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(5,880,600)</w:t>
            </w:r>
          </w:p>
        </w:tc>
      </w:tr>
    </w:tbl>
    <w:p w14:paraId="04926C02" w14:textId="77777777" w:rsidR="00E50B1D" w:rsidRDefault="00E50B1D"/>
    <w:tbl>
      <w:tblPr>
        <w:tblW w:w="9522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274"/>
        <w:gridCol w:w="1298"/>
        <w:gridCol w:w="274"/>
        <w:gridCol w:w="1346"/>
        <w:gridCol w:w="270"/>
        <w:gridCol w:w="1350"/>
        <w:gridCol w:w="243"/>
        <w:gridCol w:w="1467"/>
      </w:tblGrid>
      <w:tr w:rsidR="00C1706D" w:rsidRPr="006776FB" w14:paraId="4352E564" w14:textId="77777777" w:rsidTr="00C1706D">
        <w:trPr>
          <w:trHeight w:val="139"/>
          <w:tblHeader/>
        </w:trPr>
        <w:tc>
          <w:tcPr>
            <w:tcW w:w="3274" w:type="dxa"/>
            <w:shd w:val="clear" w:color="auto" w:fill="auto"/>
          </w:tcPr>
          <w:p w14:paraId="10C7B566" w14:textId="4C45A87C" w:rsidR="00E50B1D" w:rsidRPr="006776FB" w:rsidRDefault="00E50B1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Times New Roman" w:eastAsia="MS Mincho" w:hAnsi="Times New Roman"/>
                <w:b/>
                <w:bCs/>
                <w:color w:val="0000FF"/>
                <w:sz w:val="29"/>
                <w:szCs w:val="29"/>
                <w:lang w:val="en-GB" w:bidi="ar-SA"/>
              </w:rPr>
            </w:pPr>
          </w:p>
        </w:tc>
        <w:tc>
          <w:tcPr>
            <w:tcW w:w="6248" w:type="dxa"/>
            <w:gridSpan w:val="7"/>
            <w:shd w:val="clear" w:color="auto" w:fill="auto"/>
            <w:vAlign w:val="bottom"/>
          </w:tcPr>
          <w:p w14:paraId="5886B822" w14:textId="77777777" w:rsidR="00C1706D" w:rsidRPr="006776FB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  <w:r w:rsidRPr="006776FB">
              <w:rPr>
                <w:rFonts w:ascii="Angsana New" w:eastAsia="MS Mincho" w:hAnsi="Angsana New" w:hint="cs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</w:tr>
      <w:tr w:rsidR="00C1706D" w:rsidRPr="006776FB" w14:paraId="3E6CCF9B" w14:textId="77777777" w:rsidTr="00C1706D">
        <w:trPr>
          <w:trHeight w:val="139"/>
          <w:tblHeader/>
        </w:trPr>
        <w:tc>
          <w:tcPr>
            <w:tcW w:w="3274" w:type="dxa"/>
            <w:shd w:val="clear" w:color="auto" w:fill="auto"/>
          </w:tcPr>
          <w:p w14:paraId="5E36FC87" w14:textId="77777777" w:rsidR="00C1706D" w:rsidRPr="006776FB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Times New Roman" w:eastAsia="MS Mincho" w:hAnsi="Times New Roman"/>
                <w:b/>
                <w:bCs/>
                <w:color w:val="0000FF"/>
                <w:sz w:val="29"/>
                <w:szCs w:val="29"/>
                <w:lang w:val="en-GB" w:bidi="ar-SA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7E82A0A7" w14:textId="77777777" w:rsidR="00C1706D" w:rsidRPr="006776FB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274" w:type="dxa"/>
            <w:shd w:val="clear" w:color="auto" w:fill="auto"/>
            <w:vAlign w:val="bottom"/>
          </w:tcPr>
          <w:p w14:paraId="745A3029" w14:textId="77777777" w:rsidR="00C1706D" w:rsidRPr="006776FB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2966" w:type="dxa"/>
            <w:gridSpan w:val="3"/>
            <w:shd w:val="clear" w:color="auto" w:fill="auto"/>
            <w:vAlign w:val="bottom"/>
          </w:tcPr>
          <w:p w14:paraId="42F67AB9" w14:textId="77777777" w:rsidR="00C1706D" w:rsidRPr="006776FB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10"/>
              <w:jc w:val="center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6776FB">
              <w:rPr>
                <w:rFonts w:ascii="Angsana New" w:eastAsia="MS Mincho" w:hAnsi="Angsana New" w:hint="cs"/>
                <w:sz w:val="29"/>
                <w:szCs w:val="29"/>
                <w:cs/>
              </w:rPr>
              <w:t xml:space="preserve">บันทึกเป็น (รายจ่าย) </w:t>
            </w:r>
            <w:r w:rsidRPr="006776FB">
              <w:rPr>
                <w:rFonts w:ascii="Angsana New" w:eastAsia="MS Mincho" w:hAnsi="Angsana New"/>
                <w:sz w:val="29"/>
                <w:szCs w:val="29"/>
              </w:rPr>
              <w:t xml:space="preserve">/ </w:t>
            </w:r>
            <w:r w:rsidRPr="006776FB">
              <w:rPr>
                <w:rFonts w:ascii="Angsana New" w:eastAsia="MS Mincho" w:hAnsi="Angsana New" w:hint="cs"/>
                <w:sz w:val="29"/>
                <w:szCs w:val="29"/>
                <w:cs/>
              </w:rPr>
              <w:t>รายได้ใน</w:t>
            </w:r>
          </w:p>
        </w:tc>
        <w:tc>
          <w:tcPr>
            <w:tcW w:w="243" w:type="dxa"/>
          </w:tcPr>
          <w:p w14:paraId="04CEDF5B" w14:textId="77777777" w:rsidR="00C1706D" w:rsidRPr="006776FB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0F5B58DD" w14:textId="77777777" w:rsidR="00C1706D" w:rsidRPr="006776FB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</w:p>
        </w:tc>
      </w:tr>
      <w:tr w:rsidR="00C1706D" w:rsidRPr="006776FB" w14:paraId="35B90FC2" w14:textId="77777777" w:rsidTr="00C1706D">
        <w:trPr>
          <w:trHeight w:val="139"/>
          <w:tblHeader/>
        </w:trPr>
        <w:tc>
          <w:tcPr>
            <w:tcW w:w="3274" w:type="dxa"/>
            <w:shd w:val="clear" w:color="auto" w:fill="auto"/>
          </w:tcPr>
          <w:p w14:paraId="580BF518" w14:textId="77777777" w:rsidR="00C1706D" w:rsidRPr="000D3109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Times New Roman" w:eastAsia="MS Mincho" w:hAnsi="Times New Roman"/>
                <w:b/>
                <w:bCs/>
                <w:color w:val="0000FF"/>
                <w:sz w:val="29"/>
                <w:szCs w:val="29"/>
                <w:lang w:val="en-GB" w:bidi="ar-SA"/>
              </w:rPr>
            </w:pPr>
          </w:p>
          <w:p w14:paraId="6F65456C" w14:textId="5DC68DA2" w:rsidR="000D3109" w:rsidRPr="000D3109" w:rsidRDefault="000D3109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Times New Roman" w:eastAsia="MS Mincho" w:hAnsi="Times New Roman"/>
                <w:b/>
                <w:bCs/>
                <w:color w:val="0000FF"/>
                <w:sz w:val="29"/>
                <w:szCs w:val="29"/>
                <w:lang w:val="en-GB" w:bidi="ar-SA"/>
              </w:rPr>
            </w:pPr>
            <w:r w:rsidRPr="000D3109">
              <w:rPr>
                <w:rFonts w:asciiTheme="majorBidi" w:hAnsiTheme="majorBidi"/>
                <w:b/>
                <w:bCs/>
                <w:i/>
                <w:iCs/>
                <w:sz w:val="29"/>
                <w:szCs w:val="29"/>
                <w:cs/>
              </w:rPr>
              <w:t>ภาษีเงินได้รอการตัดบัญชี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1B253174" w14:textId="77777777" w:rsidR="00C1706D" w:rsidRPr="006776FB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  <w:r w:rsidRPr="006776FB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>ณ วันที่</w:t>
            </w:r>
          </w:p>
          <w:p w14:paraId="7CE6F44C" w14:textId="1C24D468" w:rsidR="00C1706D" w:rsidRPr="006776FB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  <w:r w:rsidRPr="006776FB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 xml:space="preserve"> </w:t>
            </w:r>
            <w:r w:rsidRPr="006776FB">
              <w:rPr>
                <w:rFonts w:ascii="Angsana New" w:eastAsia="MS Mincho" w:hAnsi="Angsana New"/>
                <w:b/>
                <w:bCs/>
                <w:sz w:val="29"/>
                <w:szCs w:val="29"/>
              </w:rPr>
              <w:t xml:space="preserve">1 </w:t>
            </w:r>
            <w:r w:rsidRPr="006776FB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 xml:space="preserve">มกราคม 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4336FA8D" w14:textId="77777777" w:rsidR="00C1706D" w:rsidRPr="006776FB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36BF47" w14:textId="77777777" w:rsidR="00C1706D" w:rsidRPr="006776FB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10"/>
              <w:jc w:val="center"/>
              <w:rPr>
                <w:rFonts w:ascii="Angsana New" w:eastAsia="MS Mincho" w:hAnsi="Angsana New"/>
                <w:i/>
                <w:iCs/>
                <w:sz w:val="29"/>
                <w:szCs w:val="29"/>
              </w:rPr>
            </w:pPr>
            <w:r w:rsidRPr="006776FB">
              <w:rPr>
                <w:rFonts w:ascii="Angsana New" w:eastAsia="MS Mincho" w:hAnsi="Angsana New"/>
                <w:sz w:val="29"/>
                <w:szCs w:val="29"/>
                <w:cs/>
              </w:rPr>
              <w:t>กำไร</w:t>
            </w:r>
            <w:r w:rsidRPr="006776FB">
              <w:rPr>
                <w:rFonts w:ascii="Angsana New" w:eastAsia="MS Mincho" w:hAnsi="Angsana New" w:hint="cs"/>
                <w:sz w:val="29"/>
                <w:szCs w:val="29"/>
                <w:cs/>
              </w:rPr>
              <w:t>หรือ ข</w:t>
            </w:r>
            <w:r w:rsidRPr="006776FB">
              <w:rPr>
                <w:rFonts w:ascii="Angsana New" w:eastAsia="MS Mincho" w:hAnsi="Angsana New"/>
                <w:sz w:val="29"/>
                <w:szCs w:val="29"/>
                <w:cs/>
              </w:rPr>
              <w:t>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54C847" w14:textId="77777777" w:rsidR="00C1706D" w:rsidRPr="006776FB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10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94428D" w14:textId="77777777" w:rsidR="00C1706D" w:rsidRPr="006776FB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10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  <w:r w:rsidRPr="006776FB">
              <w:rPr>
                <w:rFonts w:ascii="Angsana New" w:eastAsia="MS Mincho" w:hAnsi="Angsana New"/>
                <w:sz w:val="29"/>
                <w:szCs w:val="29"/>
                <w:cs/>
              </w:rPr>
              <w:t>กำไรขาดทุนเบ็ดเสร็จอื่น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77CA179A" w14:textId="77777777" w:rsidR="00C1706D" w:rsidRPr="006776FB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1EF85CDE" w14:textId="77777777" w:rsidR="00C1706D" w:rsidRPr="006776FB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  <w:r w:rsidRPr="006776FB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>ณ วันที่</w:t>
            </w:r>
          </w:p>
          <w:p w14:paraId="2132D243" w14:textId="1DAC24FA" w:rsidR="00C1706D" w:rsidRPr="006776FB" w:rsidRDefault="00C1706D" w:rsidP="000D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24" w:right="-92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  <w:r w:rsidRPr="006776FB">
              <w:rPr>
                <w:rFonts w:ascii="Angsana New" w:eastAsia="MS Mincho" w:hAnsi="Angsana New"/>
                <w:b/>
                <w:bCs/>
                <w:sz w:val="29"/>
                <w:szCs w:val="29"/>
              </w:rPr>
              <w:t xml:space="preserve">31 </w:t>
            </w:r>
            <w:r w:rsidRPr="006776FB">
              <w:rPr>
                <w:rFonts w:ascii="Angsana New" w:eastAsia="MS Mincho" w:hAnsi="Angsana New" w:hint="cs"/>
                <w:b/>
                <w:bCs/>
                <w:sz w:val="29"/>
                <w:szCs w:val="29"/>
                <w:cs/>
              </w:rPr>
              <w:t>ธันวาคม</w:t>
            </w:r>
            <w:r w:rsidRPr="006776FB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 xml:space="preserve"> </w:t>
            </w:r>
          </w:p>
        </w:tc>
      </w:tr>
      <w:tr w:rsidR="00C1706D" w:rsidRPr="006776FB" w14:paraId="5AD8E81E" w14:textId="77777777" w:rsidTr="00C1706D">
        <w:trPr>
          <w:trHeight w:val="139"/>
          <w:tblHeader/>
        </w:trPr>
        <w:tc>
          <w:tcPr>
            <w:tcW w:w="3274" w:type="dxa"/>
            <w:shd w:val="clear" w:color="auto" w:fill="auto"/>
          </w:tcPr>
          <w:p w14:paraId="179E60E4" w14:textId="77777777" w:rsidR="00C1706D" w:rsidRPr="000D3109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Times New Roman" w:eastAsia="MS Mincho" w:hAnsi="Times New Roman"/>
                <w:color w:val="0000FF"/>
                <w:sz w:val="29"/>
                <w:szCs w:val="29"/>
                <w:lang w:val="en-GB" w:bidi="ar-SA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31F7D562" w14:textId="77777777" w:rsidR="00C1706D" w:rsidRPr="006776FB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6776FB">
              <w:rPr>
                <w:rFonts w:ascii="Angsana New" w:eastAsia="MS Mincho" w:hAnsi="Angsana New" w:hint="cs"/>
                <w:sz w:val="29"/>
                <w:szCs w:val="29"/>
                <w:cs/>
              </w:rPr>
              <w:t>(ปรับปรุงใหม่)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0BC1E02E" w14:textId="77777777" w:rsidR="00C1706D" w:rsidRPr="006776FB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27C1F471" w14:textId="77777777" w:rsidR="00C1706D" w:rsidRPr="006776FB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10"/>
              <w:jc w:val="center"/>
              <w:rPr>
                <w:rFonts w:ascii="Angsana New" w:eastAsia="MS Mincho" w:hAnsi="Angsana New"/>
                <w:sz w:val="29"/>
                <w:szCs w:val="29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6CB6193" w14:textId="77777777" w:rsidR="00C1706D" w:rsidRPr="006776FB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10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36B2C07" w14:textId="77777777" w:rsidR="00C1706D" w:rsidRPr="006776FB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10"/>
              <w:jc w:val="center"/>
              <w:rPr>
                <w:rFonts w:ascii="Angsana New" w:eastAsia="MS Mincho" w:hAnsi="Angsana New"/>
                <w:sz w:val="29"/>
                <w:szCs w:val="29"/>
                <w:cs/>
              </w:rPr>
            </w:pPr>
          </w:p>
        </w:tc>
        <w:tc>
          <w:tcPr>
            <w:tcW w:w="243" w:type="dxa"/>
          </w:tcPr>
          <w:p w14:paraId="5184EA66" w14:textId="77777777" w:rsidR="00C1706D" w:rsidRPr="006776FB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73212D6F" w14:textId="5A0B653B" w:rsidR="00C1706D" w:rsidRPr="006776FB" w:rsidRDefault="00027930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  <w:r w:rsidRPr="006776FB">
              <w:rPr>
                <w:rFonts w:ascii="Angsana New" w:eastAsia="MS Mincho" w:hAnsi="Angsana New" w:hint="cs"/>
                <w:sz w:val="29"/>
                <w:szCs w:val="29"/>
                <w:cs/>
              </w:rPr>
              <w:t>(ปรับปรุงใหม่)</w:t>
            </w:r>
          </w:p>
        </w:tc>
      </w:tr>
      <w:tr w:rsidR="00C1706D" w:rsidRPr="00664BF6" w14:paraId="6EFB78B8" w14:textId="77777777" w:rsidTr="00C1706D">
        <w:trPr>
          <w:trHeight w:val="139"/>
          <w:tblHeader/>
        </w:trPr>
        <w:tc>
          <w:tcPr>
            <w:tcW w:w="3274" w:type="dxa"/>
            <w:shd w:val="clear" w:color="auto" w:fill="auto"/>
          </w:tcPr>
          <w:p w14:paraId="4E4DBD36" w14:textId="77777777" w:rsidR="00C1706D" w:rsidRPr="000D3109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Times New Roman" w:eastAsia="MS Mincho" w:hAnsi="Times New Roman"/>
                <w:color w:val="0000FF"/>
                <w:sz w:val="29"/>
                <w:szCs w:val="29"/>
                <w:lang w:val="en-GB" w:bidi="ar-SA"/>
              </w:rPr>
            </w:pPr>
          </w:p>
        </w:tc>
        <w:tc>
          <w:tcPr>
            <w:tcW w:w="6248" w:type="dxa"/>
            <w:gridSpan w:val="7"/>
            <w:shd w:val="clear" w:color="auto" w:fill="auto"/>
            <w:vAlign w:val="bottom"/>
          </w:tcPr>
          <w:p w14:paraId="17609331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</w:pPr>
            <w:r w:rsidRPr="00664BF6">
              <w:rPr>
                <w:rFonts w:ascii="Angsana New" w:eastAsia="MS Mincho" w:hAnsi="Angsana New" w:hint="cs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C1706D" w:rsidRPr="00664BF6" w14:paraId="23E2FA3B" w14:textId="77777777" w:rsidTr="00C1706D">
        <w:trPr>
          <w:trHeight w:val="139"/>
        </w:trPr>
        <w:tc>
          <w:tcPr>
            <w:tcW w:w="3274" w:type="dxa"/>
          </w:tcPr>
          <w:p w14:paraId="40531458" w14:textId="28FBB21A" w:rsidR="00C1706D" w:rsidRPr="000D3109" w:rsidRDefault="000D3109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b/>
                <w:bCs/>
                <w:i/>
                <w:iCs/>
                <w:sz w:val="29"/>
                <w:szCs w:val="29"/>
              </w:rPr>
            </w:pPr>
            <w:r w:rsidRPr="000D3109">
              <w:rPr>
                <w:rFonts w:ascii="Angsana New" w:eastAsia="MS Mincho" w:hAnsi="Angsana New"/>
                <w:b/>
                <w:bCs/>
                <w:i/>
                <w:iCs/>
                <w:sz w:val="29"/>
                <w:szCs w:val="29"/>
              </w:rPr>
              <w:t>2563</w:t>
            </w:r>
          </w:p>
        </w:tc>
        <w:tc>
          <w:tcPr>
            <w:tcW w:w="1298" w:type="dxa"/>
          </w:tcPr>
          <w:p w14:paraId="4E404437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35" w:lineRule="auto"/>
              <w:ind w:left="-38" w:right="-73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74" w:type="dxa"/>
          </w:tcPr>
          <w:p w14:paraId="1285E06E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346" w:type="dxa"/>
          </w:tcPr>
          <w:p w14:paraId="34FF8566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70" w:type="dxa"/>
          </w:tcPr>
          <w:p w14:paraId="49AD5EB0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350" w:type="dxa"/>
          </w:tcPr>
          <w:p w14:paraId="1B166E77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43" w:type="dxa"/>
          </w:tcPr>
          <w:p w14:paraId="46988D9E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467" w:type="dxa"/>
          </w:tcPr>
          <w:p w14:paraId="657DBDB0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</w:tr>
      <w:tr w:rsidR="000D3109" w:rsidRPr="00664BF6" w14:paraId="31271161" w14:textId="77777777" w:rsidTr="00C1706D">
        <w:trPr>
          <w:trHeight w:val="139"/>
        </w:trPr>
        <w:tc>
          <w:tcPr>
            <w:tcW w:w="3274" w:type="dxa"/>
          </w:tcPr>
          <w:p w14:paraId="20692454" w14:textId="2CC09651" w:rsidR="000D3109" w:rsidRPr="00664BF6" w:rsidRDefault="000D3109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664BF6">
              <w:rPr>
                <w:rFonts w:ascii="Angsana New" w:eastAsia="MS Mincho" w:hAnsi="Angsana New"/>
                <w:b/>
                <w:bCs/>
                <w:i/>
                <w:iCs/>
                <w:sz w:val="29"/>
                <w:szCs w:val="29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8" w:type="dxa"/>
          </w:tcPr>
          <w:p w14:paraId="7CA35FB6" w14:textId="77777777" w:rsidR="000D3109" w:rsidRPr="00664BF6" w:rsidRDefault="000D3109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35" w:lineRule="auto"/>
              <w:ind w:left="-38" w:right="-73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74" w:type="dxa"/>
          </w:tcPr>
          <w:p w14:paraId="229BC7F9" w14:textId="77777777" w:rsidR="000D3109" w:rsidRPr="00664BF6" w:rsidRDefault="000D3109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346" w:type="dxa"/>
          </w:tcPr>
          <w:p w14:paraId="4D5362DD" w14:textId="77777777" w:rsidR="000D3109" w:rsidRPr="00664BF6" w:rsidRDefault="000D3109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70" w:type="dxa"/>
          </w:tcPr>
          <w:p w14:paraId="13049619" w14:textId="77777777" w:rsidR="000D3109" w:rsidRPr="00664BF6" w:rsidRDefault="000D3109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350" w:type="dxa"/>
          </w:tcPr>
          <w:p w14:paraId="31FF0072" w14:textId="77777777" w:rsidR="000D3109" w:rsidRPr="00664BF6" w:rsidRDefault="000D3109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43" w:type="dxa"/>
          </w:tcPr>
          <w:p w14:paraId="1EC0D435" w14:textId="77777777" w:rsidR="000D3109" w:rsidRPr="00664BF6" w:rsidRDefault="000D3109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467" w:type="dxa"/>
          </w:tcPr>
          <w:p w14:paraId="6699B0F8" w14:textId="77777777" w:rsidR="000D3109" w:rsidRPr="00664BF6" w:rsidRDefault="000D3109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</w:tr>
      <w:tr w:rsidR="00C1706D" w:rsidRPr="00664BF6" w14:paraId="2D7D7B8E" w14:textId="77777777" w:rsidTr="00C1706D">
        <w:trPr>
          <w:trHeight w:val="348"/>
        </w:trPr>
        <w:tc>
          <w:tcPr>
            <w:tcW w:w="3274" w:type="dxa"/>
          </w:tcPr>
          <w:p w14:paraId="55A6757C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664BF6">
              <w:rPr>
                <w:rFonts w:ascii="Angsana New" w:eastAsia="MS Mincho" w:hAnsi="Angsana New"/>
                <w:sz w:val="29"/>
                <w:szCs w:val="29"/>
                <w:cs/>
              </w:rPr>
              <w:t>ลูกหนี้การค้า</w:t>
            </w:r>
            <w:r w:rsidRPr="00664BF6">
              <w:rPr>
                <w:rFonts w:ascii="Angsana New" w:eastAsia="MS Mincho" w:hAnsi="Angsana New" w:hint="cs"/>
                <w:sz w:val="29"/>
                <w:szCs w:val="29"/>
                <w:cs/>
              </w:rPr>
              <w:t>และลูกหนี้หมุนเวียนอื่น</w:t>
            </w:r>
            <w:r w:rsidRPr="00664BF6">
              <w:rPr>
                <w:rFonts w:ascii="Angsana New" w:eastAsia="MS Mincho" w:hAnsi="Angsana New"/>
                <w:sz w:val="29"/>
                <w:szCs w:val="29"/>
                <w:cs/>
              </w:rPr>
              <w:t xml:space="preserve"> </w:t>
            </w:r>
            <w:r w:rsidRPr="00664BF6"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  <w:t>(</w:t>
            </w:r>
            <w:r w:rsidRPr="00664BF6">
              <w:rPr>
                <w:rFonts w:ascii="Angsana New" w:eastAsia="MS Mincho" w:hAnsi="Angsana New" w:hint="cs"/>
                <w:i/>
                <w:iCs/>
                <w:sz w:val="29"/>
                <w:szCs w:val="29"/>
                <w:cs/>
              </w:rPr>
              <w:t>ค่าเผื่อการด้อยค่า</w:t>
            </w:r>
            <w:r w:rsidRPr="00664BF6"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  <w:t>)</w:t>
            </w:r>
          </w:p>
        </w:tc>
        <w:tc>
          <w:tcPr>
            <w:tcW w:w="1298" w:type="dxa"/>
            <w:vAlign w:val="bottom"/>
          </w:tcPr>
          <w:p w14:paraId="6DF5FDE5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664BF6">
              <w:rPr>
                <w:rFonts w:asciiTheme="majorBidi" w:eastAsia="MS Mincho" w:hAnsiTheme="majorBidi" w:cstheme="majorBidi"/>
                <w:sz w:val="29"/>
                <w:szCs w:val="29"/>
              </w:rPr>
              <w:t>32,976</w:t>
            </w:r>
          </w:p>
        </w:tc>
        <w:tc>
          <w:tcPr>
            <w:tcW w:w="274" w:type="dxa"/>
            <w:vAlign w:val="bottom"/>
          </w:tcPr>
          <w:p w14:paraId="111A30F5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  <w:vAlign w:val="bottom"/>
          </w:tcPr>
          <w:p w14:paraId="34D4D6BC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664BF6">
              <w:rPr>
                <w:rFonts w:asciiTheme="majorBidi" w:eastAsia="MS Mincho" w:hAnsiTheme="majorBidi" w:cstheme="majorBidi"/>
                <w:sz w:val="29"/>
                <w:szCs w:val="29"/>
              </w:rPr>
              <w:t>2,909</w:t>
            </w:r>
          </w:p>
        </w:tc>
        <w:tc>
          <w:tcPr>
            <w:tcW w:w="270" w:type="dxa"/>
            <w:vAlign w:val="bottom"/>
          </w:tcPr>
          <w:p w14:paraId="643EB8D2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554537EA" w14:textId="77777777" w:rsidR="00C1706D" w:rsidRPr="00664BF6" w:rsidRDefault="00C1706D" w:rsidP="0000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664BF6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3" w:type="dxa"/>
            <w:vAlign w:val="bottom"/>
          </w:tcPr>
          <w:p w14:paraId="5B7EEDDD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467" w:type="dxa"/>
            <w:vAlign w:val="bottom"/>
          </w:tcPr>
          <w:p w14:paraId="2F7819AB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664BF6">
              <w:rPr>
                <w:rFonts w:asciiTheme="majorBidi" w:eastAsia="MS Mincho" w:hAnsiTheme="majorBidi" w:cstheme="majorBidi"/>
                <w:sz w:val="29"/>
                <w:szCs w:val="29"/>
              </w:rPr>
              <w:t>35,885</w:t>
            </w:r>
          </w:p>
        </w:tc>
      </w:tr>
      <w:tr w:rsidR="00C1706D" w:rsidRPr="00664BF6" w14:paraId="06A99710" w14:textId="77777777" w:rsidTr="00C1706D">
        <w:trPr>
          <w:trHeight w:val="348"/>
        </w:trPr>
        <w:tc>
          <w:tcPr>
            <w:tcW w:w="3274" w:type="dxa"/>
          </w:tcPr>
          <w:p w14:paraId="30C693F8" w14:textId="77777777" w:rsidR="00C1706D" w:rsidRPr="00664BF6" w:rsidRDefault="00C1706D" w:rsidP="00C1706D">
            <w:pPr>
              <w:spacing w:line="235" w:lineRule="auto"/>
              <w:ind w:right="-79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664BF6">
              <w:rPr>
                <w:rFonts w:asciiTheme="majorBidi" w:hAnsiTheme="majorBidi" w:hint="cs"/>
                <w:sz w:val="30"/>
                <w:szCs w:val="30"/>
                <w:cs/>
              </w:rPr>
              <w:t>การป้องกันความเสี่ยงกระแสเงินสด</w:t>
            </w:r>
          </w:p>
        </w:tc>
        <w:tc>
          <w:tcPr>
            <w:tcW w:w="1298" w:type="dxa"/>
          </w:tcPr>
          <w:p w14:paraId="4D276F81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664BF6">
              <w:rPr>
                <w:rFonts w:asciiTheme="majorBidi" w:eastAsia="MS Mincho" w:hAnsiTheme="majorBidi" w:cstheme="majorBidi"/>
                <w:sz w:val="29"/>
                <w:szCs w:val="29"/>
              </w:rPr>
              <w:t>41,463</w:t>
            </w:r>
          </w:p>
        </w:tc>
        <w:tc>
          <w:tcPr>
            <w:tcW w:w="274" w:type="dxa"/>
          </w:tcPr>
          <w:p w14:paraId="7CED7C9B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</w:tcPr>
          <w:p w14:paraId="3DD230DB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664BF6">
              <w:rPr>
                <w:rFonts w:asciiTheme="majorBidi" w:eastAsia="MS Mincho" w:hAnsiTheme="majorBidi" w:cstheme="majorBidi"/>
                <w:sz w:val="29"/>
                <w:szCs w:val="29"/>
              </w:rPr>
              <w:t>7,106</w:t>
            </w:r>
          </w:p>
        </w:tc>
        <w:tc>
          <w:tcPr>
            <w:tcW w:w="270" w:type="dxa"/>
          </w:tcPr>
          <w:p w14:paraId="43A926C9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4B41D612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664BF6">
              <w:rPr>
                <w:rFonts w:asciiTheme="majorBidi" w:eastAsia="MS Mincho" w:hAnsiTheme="majorBidi" w:cstheme="majorBidi"/>
                <w:sz w:val="29"/>
                <w:szCs w:val="29"/>
              </w:rPr>
              <w:t>40,793</w:t>
            </w:r>
          </w:p>
        </w:tc>
        <w:tc>
          <w:tcPr>
            <w:tcW w:w="243" w:type="dxa"/>
          </w:tcPr>
          <w:p w14:paraId="37BE3D57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467" w:type="dxa"/>
          </w:tcPr>
          <w:p w14:paraId="1844136A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664BF6">
              <w:rPr>
                <w:rFonts w:asciiTheme="majorBidi" w:eastAsia="MS Mincho" w:hAnsiTheme="majorBidi" w:cstheme="majorBidi"/>
                <w:sz w:val="29"/>
                <w:szCs w:val="29"/>
              </w:rPr>
              <w:t>89,362</w:t>
            </w:r>
          </w:p>
        </w:tc>
      </w:tr>
      <w:tr w:rsidR="00C1706D" w:rsidRPr="00664BF6" w14:paraId="6E88342E" w14:textId="77777777" w:rsidTr="00C1706D">
        <w:trPr>
          <w:trHeight w:val="348"/>
        </w:trPr>
        <w:tc>
          <w:tcPr>
            <w:tcW w:w="3274" w:type="dxa"/>
          </w:tcPr>
          <w:p w14:paraId="3314F437" w14:textId="77777777" w:rsidR="00C1706D" w:rsidRPr="00664BF6" w:rsidRDefault="00C1706D" w:rsidP="00C1706D">
            <w:pPr>
              <w:spacing w:line="235" w:lineRule="auto"/>
              <w:ind w:left="162" w:right="-79" w:hanging="162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664BF6">
              <w:rPr>
                <w:rFonts w:ascii="Angsana New" w:eastAsia="MS Mincho" w:hAnsi="Angsana New" w:hint="cs"/>
                <w:sz w:val="29"/>
                <w:szCs w:val="29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298" w:type="dxa"/>
          </w:tcPr>
          <w:p w14:paraId="45E9ACAF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  <w:p w14:paraId="30929316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664BF6">
              <w:rPr>
                <w:rFonts w:asciiTheme="majorBidi" w:eastAsia="MS Mincho" w:hAnsiTheme="majorBidi" w:cstheme="majorBidi"/>
                <w:sz w:val="29"/>
                <w:szCs w:val="29"/>
              </w:rPr>
              <w:t>50,329</w:t>
            </w:r>
          </w:p>
        </w:tc>
        <w:tc>
          <w:tcPr>
            <w:tcW w:w="274" w:type="dxa"/>
          </w:tcPr>
          <w:p w14:paraId="022180D9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</w:tcPr>
          <w:p w14:paraId="5A58ADBE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  <w:p w14:paraId="170E329C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664BF6">
              <w:rPr>
                <w:rFonts w:asciiTheme="majorBidi" w:eastAsia="MS Mincho" w:hAnsiTheme="majorBidi" w:cstheme="majorBidi"/>
                <w:sz w:val="29"/>
                <w:szCs w:val="29"/>
              </w:rPr>
              <w:t>5,31</w:t>
            </w:r>
            <w:r>
              <w:rPr>
                <w:rFonts w:asciiTheme="majorBidi" w:eastAsia="MS Mincho" w:hAnsiTheme="majorBidi" w:cstheme="majorBidi"/>
                <w:sz w:val="29"/>
                <w:szCs w:val="29"/>
              </w:rPr>
              <w:t>2</w:t>
            </w:r>
          </w:p>
        </w:tc>
        <w:tc>
          <w:tcPr>
            <w:tcW w:w="270" w:type="dxa"/>
          </w:tcPr>
          <w:p w14:paraId="16B85A53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</w:tcPr>
          <w:p w14:paraId="396DD8DA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  <w:p w14:paraId="4624ED99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664BF6">
              <w:rPr>
                <w:rFonts w:asciiTheme="majorBidi" w:eastAsia="MS Mincho" w:hAnsiTheme="majorBidi" w:cstheme="majorBidi"/>
                <w:sz w:val="29"/>
                <w:szCs w:val="29"/>
              </w:rPr>
              <w:t>2,22</w:t>
            </w:r>
            <w:r>
              <w:rPr>
                <w:rFonts w:asciiTheme="majorBidi" w:eastAsia="MS Mincho" w:hAnsiTheme="majorBidi" w:cstheme="majorBidi"/>
                <w:sz w:val="29"/>
                <w:szCs w:val="29"/>
              </w:rPr>
              <w:t>7</w:t>
            </w:r>
          </w:p>
        </w:tc>
        <w:tc>
          <w:tcPr>
            <w:tcW w:w="243" w:type="dxa"/>
          </w:tcPr>
          <w:p w14:paraId="11BBEE96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467" w:type="dxa"/>
          </w:tcPr>
          <w:p w14:paraId="71BCA876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  <w:p w14:paraId="6D97AB01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664BF6">
              <w:rPr>
                <w:rFonts w:asciiTheme="majorBidi" w:eastAsia="MS Mincho" w:hAnsiTheme="majorBidi" w:cstheme="majorBidi"/>
                <w:sz w:val="29"/>
                <w:szCs w:val="29"/>
              </w:rPr>
              <w:t>57,868</w:t>
            </w:r>
          </w:p>
        </w:tc>
      </w:tr>
      <w:tr w:rsidR="00C1706D" w:rsidRPr="00664BF6" w14:paraId="6241690E" w14:textId="77777777" w:rsidTr="00C1706D">
        <w:trPr>
          <w:trHeight w:val="348"/>
        </w:trPr>
        <w:tc>
          <w:tcPr>
            <w:tcW w:w="3274" w:type="dxa"/>
            <w:shd w:val="clear" w:color="auto" w:fill="auto"/>
          </w:tcPr>
          <w:p w14:paraId="7A46BB6C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664BF6">
              <w:rPr>
                <w:rFonts w:ascii="Angsana New" w:eastAsia="MS Mincho" w:hAnsi="Angsana New" w:hint="cs"/>
                <w:sz w:val="29"/>
                <w:szCs w:val="29"/>
                <w:cs/>
              </w:rPr>
              <w:t>ยอดขาดทุนยกไป</w:t>
            </w:r>
          </w:p>
        </w:tc>
        <w:tc>
          <w:tcPr>
            <w:tcW w:w="1298" w:type="dxa"/>
            <w:shd w:val="clear" w:color="auto" w:fill="auto"/>
          </w:tcPr>
          <w:p w14:paraId="06912209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664BF6">
              <w:rPr>
                <w:rFonts w:asciiTheme="majorBidi" w:eastAsia="MS Mincho" w:hAnsiTheme="majorBidi" w:cstheme="majorBidi"/>
                <w:sz w:val="29"/>
                <w:szCs w:val="29"/>
              </w:rPr>
              <w:t>293,818</w:t>
            </w:r>
          </w:p>
        </w:tc>
        <w:tc>
          <w:tcPr>
            <w:tcW w:w="274" w:type="dxa"/>
            <w:shd w:val="clear" w:color="auto" w:fill="auto"/>
          </w:tcPr>
          <w:p w14:paraId="08D37A3B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3404DD6F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664BF6">
              <w:rPr>
                <w:rFonts w:asciiTheme="majorBidi" w:eastAsia="MS Mincho" w:hAnsiTheme="majorBidi" w:cstheme="majorBidi"/>
                <w:sz w:val="29"/>
                <w:szCs w:val="29"/>
              </w:rPr>
              <w:t>631,583</w:t>
            </w:r>
          </w:p>
        </w:tc>
        <w:tc>
          <w:tcPr>
            <w:tcW w:w="270" w:type="dxa"/>
            <w:shd w:val="clear" w:color="auto" w:fill="auto"/>
          </w:tcPr>
          <w:p w14:paraId="39AFC769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781EA0D" w14:textId="77777777" w:rsidR="00C1706D" w:rsidRPr="00664BF6" w:rsidRDefault="00C1706D" w:rsidP="0000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664BF6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3" w:type="dxa"/>
          </w:tcPr>
          <w:p w14:paraId="3DFCC592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467" w:type="dxa"/>
            <w:shd w:val="clear" w:color="auto" w:fill="auto"/>
          </w:tcPr>
          <w:p w14:paraId="25344B81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664BF6">
              <w:rPr>
                <w:rFonts w:asciiTheme="majorBidi" w:eastAsia="MS Mincho" w:hAnsiTheme="majorBidi" w:cstheme="majorBidi"/>
                <w:sz w:val="29"/>
                <w:szCs w:val="29"/>
              </w:rPr>
              <w:t>925,401</w:t>
            </w:r>
          </w:p>
        </w:tc>
      </w:tr>
      <w:tr w:rsidR="00C1706D" w:rsidRPr="00664BF6" w14:paraId="249784CD" w14:textId="77777777" w:rsidTr="00C1706D">
        <w:trPr>
          <w:trHeight w:val="348"/>
        </w:trPr>
        <w:tc>
          <w:tcPr>
            <w:tcW w:w="3274" w:type="dxa"/>
            <w:shd w:val="clear" w:color="auto" w:fill="auto"/>
          </w:tcPr>
          <w:p w14:paraId="02682C16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664BF6">
              <w:rPr>
                <w:rFonts w:ascii="Angsana New" w:eastAsia="MS Mincho" w:hAnsi="Angsana New" w:hint="cs"/>
                <w:sz w:val="29"/>
                <w:szCs w:val="29"/>
                <w:cs/>
              </w:rPr>
              <w:t>ผลกระทบจากการปรับโครงสร้างธุรกิจ</w:t>
            </w:r>
          </w:p>
        </w:tc>
        <w:tc>
          <w:tcPr>
            <w:tcW w:w="1298" w:type="dxa"/>
            <w:shd w:val="clear" w:color="auto" w:fill="auto"/>
          </w:tcPr>
          <w:p w14:paraId="716FEDFA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664BF6">
              <w:rPr>
                <w:rFonts w:asciiTheme="majorBidi" w:eastAsia="MS Mincho" w:hAnsiTheme="majorBidi" w:cstheme="majorBidi"/>
                <w:sz w:val="29"/>
                <w:szCs w:val="29"/>
              </w:rPr>
              <w:t>80,676</w:t>
            </w:r>
          </w:p>
        </w:tc>
        <w:tc>
          <w:tcPr>
            <w:tcW w:w="274" w:type="dxa"/>
            <w:shd w:val="clear" w:color="auto" w:fill="auto"/>
          </w:tcPr>
          <w:p w14:paraId="6E09938B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006E38DB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664BF6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F87D8B1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990BB72" w14:textId="77777777" w:rsidR="00C1706D" w:rsidRPr="00664BF6" w:rsidRDefault="00C1706D" w:rsidP="0000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664BF6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3" w:type="dxa"/>
          </w:tcPr>
          <w:p w14:paraId="0073CBCA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467" w:type="dxa"/>
            <w:shd w:val="clear" w:color="auto" w:fill="auto"/>
          </w:tcPr>
          <w:p w14:paraId="755DA533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664BF6">
              <w:rPr>
                <w:rFonts w:asciiTheme="majorBidi" w:eastAsia="MS Mincho" w:hAnsiTheme="majorBidi" w:cstheme="majorBidi"/>
                <w:sz w:val="29"/>
                <w:szCs w:val="29"/>
              </w:rPr>
              <w:t>80,676</w:t>
            </w:r>
          </w:p>
        </w:tc>
      </w:tr>
      <w:tr w:rsidR="00C1706D" w:rsidRPr="00664BF6" w14:paraId="4071895C" w14:textId="77777777" w:rsidTr="00C1706D">
        <w:trPr>
          <w:trHeight w:val="348"/>
        </w:trPr>
        <w:tc>
          <w:tcPr>
            <w:tcW w:w="3274" w:type="dxa"/>
            <w:shd w:val="clear" w:color="auto" w:fill="auto"/>
            <w:vAlign w:val="center"/>
          </w:tcPr>
          <w:p w14:paraId="63CE6172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664BF6">
              <w:rPr>
                <w:rFonts w:ascii="Angsana New" w:eastAsia="MS Mincho" w:hAnsi="Angsana New" w:hint="cs"/>
                <w:sz w:val="29"/>
                <w:szCs w:val="29"/>
                <w:cs/>
              </w:rPr>
              <w:t>อื่น ๆ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7F7D3C5C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664BF6">
              <w:rPr>
                <w:rFonts w:asciiTheme="majorBidi" w:eastAsia="MS Mincho" w:hAnsiTheme="majorBidi" w:cstheme="majorBidi"/>
                <w:sz w:val="29"/>
                <w:szCs w:val="29"/>
              </w:rPr>
              <w:t>14,905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02818F7C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3F6A377A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>
              <w:rPr>
                <w:rFonts w:asciiTheme="majorBidi" w:eastAsia="MS Mincho" w:hAnsiTheme="majorBidi" w:cstheme="majorBidi"/>
                <w:sz w:val="29"/>
                <w:szCs w:val="29"/>
              </w:rPr>
              <w:t>4,968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DF1C56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24EF7FE" w14:textId="77777777" w:rsidR="00C1706D" w:rsidRPr="00664BF6" w:rsidRDefault="00C1706D" w:rsidP="0000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664BF6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3" w:type="dxa"/>
            <w:vAlign w:val="bottom"/>
          </w:tcPr>
          <w:p w14:paraId="3A8CA291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40455F9B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664BF6">
              <w:rPr>
                <w:rFonts w:asciiTheme="majorBidi" w:eastAsia="MS Mincho" w:hAnsiTheme="majorBidi" w:cstheme="majorBidi"/>
                <w:sz w:val="29"/>
                <w:szCs w:val="29"/>
              </w:rPr>
              <w:t>1</w:t>
            </w:r>
            <w:r>
              <w:rPr>
                <w:rFonts w:asciiTheme="majorBidi" w:eastAsia="MS Mincho" w:hAnsiTheme="majorBidi" w:cstheme="majorBidi"/>
                <w:sz w:val="29"/>
                <w:szCs w:val="29"/>
              </w:rPr>
              <w:t>9</w:t>
            </w:r>
            <w:r w:rsidRPr="00664BF6">
              <w:rPr>
                <w:rFonts w:asciiTheme="majorBidi" w:eastAsia="MS Mincho" w:hAnsiTheme="majorBidi" w:cstheme="majorBidi"/>
                <w:sz w:val="29"/>
                <w:szCs w:val="29"/>
              </w:rPr>
              <w:t>,</w:t>
            </w:r>
            <w:r>
              <w:rPr>
                <w:rFonts w:asciiTheme="majorBidi" w:eastAsia="MS Mincho" w:hAnsiTheme="majorBidi" w:cstheme="majorBidi"/>
                <w:sz w:val="29"/>
                <w:szCs w:val="29"/>
              </w:rPr>
              <w:t>873</w:t>
            </w:r>
          </w:p>
        </w:tc>
      </w:tr>
      <w:tr w:rsidR="00C1706D" w:rsidRPr="00664BF6" w14:paraId="227ABAC2" w14:textId="77777777" w:rsidTr="00C1706D">
        <w:trPr>
          <w:trHeight w:val="334"/>
        </w:trPr>
        <w:tc>
          <w:tcPr>
            <w:tcW w:w="3274" w:type="dxa"/>
            <w:shd w:val="clear" w:color="auto" w:fill="auto"/>
          </w:tcPr>
          <w:p w14:paraId="5EAF7645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664BF6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592BD5" w14:textId="0E3723E0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cs/>
              </w:rPr>
            </w:pPr>
            <w:r w:rsidRPr="00664BF6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5</w:t>
            </w:r>
            <w:r w:rsidR="00E50B1D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14</w:t>
            </w:r>
            <w:r w:rsidRPr="00664BF6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,</w:t>
            </w:r>
            <w:r w:rsidR="00E50B1D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167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53F33A08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0632D4" w14:textId="38423E6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664BF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6</w:t>
            </w:r>
            <w:r w:rsidR="00E50B1D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51</w:t>
            </w:r>
            <w:r w:rsidRPr="00664BF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="00E50B1D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878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D8B466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8D8E8A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  <w:r w:rsidRPr="00664BF6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  <w:t>43,02</w:t>
            </w:r>
            <w:r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  <w:t>0</w:t>
            </w:r>
          </w:p>
        </w:tc>
        <w:tc>
          <w:tcPr>
            <w:tcW w:w="243" w:type="dxa"/>
            <w:vAlign w:val="bottom"/>
          </w:tcPr>
          <w:p w14:paraId="66A203AC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73B885" w14:textId="12C62862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</w:pPr>
            <w:r w:rsidRPr="00664BF6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1,</w:t>
            </w:r>
            <w:r w:rsidR="00E50B1D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209</w:t>
            </w:r>
            <w:r w:rsidRPr="00664BF6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,</w:t>
            </w:r>
            <w:r w:rsidR="00E50B1D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065</w:t>
            </w:r>
          </w:p>
        </w:tc>
      </w:tr>
      <w:tr w:rsidR="00C1706D" w:rsidRPr="00664BF6" w14:paraId="25578072" w14:textId="77777777" w:rsidTr="00C1706D">
        <w:trPr>
          <w:trHeight w:val="334"/>
        </w:trPr>
        <w:tc>
          <w:tcPr>
            <w:tcW w:w="3274" w:type="dxa"/>
            <w:shd w:val="clear" w:color="auto" w:fill="auto"/>
          </w:tcPr>
          <w:p w14:paraId="595B6271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21DC6B36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35" w:lineRule="auto"/>
              <w:ind w:left="-153" w:right="-46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4" w:type="dxa"/>
            <w:shd w:val="clear" w:color="auto" w:fill="auto"/>
            <w:vAlign w:val="bottom"/>
          </w:tcPr>
          <w:p w14:paraId="2009A826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2D846FC1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7"/>
              </w:tabs>
              <w:spacing w:line="235" w:lineRule="auto"/>
              <w:ind w:right="-555" w:firstLine="155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CC0108F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F4828CB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9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43" w:type="dxa"/>
            <w:vAlign w:val="bottom"/>
          </w:tcPr>
          <w:p w14:paraId="0E51F4B3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792541BA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35" w:lineRule="auto"/>
              <w:ind w:left="-153" w:right="-46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C1706D" w:rsidRPr="00664BF6" w14:paraId="3FFFF4A7" w14:textId="77777777" w:rsidTr="00C1706D">
        <w:trPr>
          <w:trHeight w:val="334"/>
        </w:trPr>
        <w:tc>
          <w:tcPr>
            <w:tcW w:w="3274" w:type="dxa"/>
            <w:shd w:val="clear" w:color="auto" w:fill="auto"/>
          </w:tcPr>
          <w:p w14:paraId="28E76344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  <w:r w:rsidRPr="00664BF6">
              <w:rPr>
                <w:rFonts w:ascii="Angsana New" w:eastAsia="MS Mincho" w:hAnsi="Angsana New" w:hint="cs"/>
                <w:b/>
                <w:bCs/>
                <w:i/>
                <w:iCs/>
                <w:sz w:val="29"/>
                <w:szCs w:val="29"/>
                <w:cs/>
              </w:rPr>
              <w:t>หนี้สิน</w:t>
            </w:r>
            <w:r w:rsidRPr="00664BF6">
              <w:rPr>
                <w:rFonts w:ascii="Angsana New" w:eastAsia="MS Mincho" w:hAnsi="Angsana New"/>
                <w:b/>
                <w:bCs/>
                <w:i/>
                <w:iCs/>
                <w:sz w:val="29"/>
                <w:szCs w:val="29"/>
                <w:cs/>
              </w:rPr>
              <w:t>ภาษีเงินได้รอการตัดบัญชี</w:t>
            </w:r>
          </w:p>
        </w:tc>
        <w:tc>
          <w:tcPr>
            <w:tcW w:w="1298" w:type="dxa"/>
            <w:shd w:val="clear" w:color="auto" w:fill="auto"/>
          </w:tcPr>
          <w:p w14:paraId="4FD7F6FA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35" w:lineRule="auto"/>
              <w:ind w:left="-153" w:right="-468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74" w:type="dxa"/>
            <w:shd w:val="clear" w:color="auto" w:fill="auto"/>
          </w:tcPr>
          <w:p w14:paraId="2B2AB568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207E0F6E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35" w:lineRule="auto"/>
              <w:ind w:right="66"/>
              <w:rPr>
                <w:rFonts w:ascii="Angsana New" w:eastAsia="MS Mincho" w:hAnsi="Angsana New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1F22AEBA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1095DF27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35" w:lineRule="auto"/>
              <w:ind w:right="-96"/>
              <w:rPr>
                <w:rFonts w:ascii="Angsana New" w:eastAsia="MS Mincho" w:hAnsi="Angsana New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243" w:type="dxa"/>
          </w:tcPr>
          <w:p w14:paraId="609E9CE1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467" w:type="dxa"/>
            <w:shd w:val="clear" w:color="auto" w:fill="auto"/>
          </w:tcPr>
          <w:p w14:paraId="3FF5490B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35" w:lineRule="auto"/>
              <w:ind w:left="-153" w:right="-468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</w:p>
        </w:tc>
      </w:tr>
      <w:tr w:rsidR="00C1706D" w:rsidRPr="00664BF6" w14:paraId="66FC2F27" w14:textId="77777777" w:rsidTr="00C1706D">
        <w:trPr>
          <w:trHeight w:val="334"/>
        </w:trPr>
        <w:tc>
          <w:tcPr>
            <w:tcW w:w="3274" w:type="dxa"/>
            <w:shd w:val="clear" w:color="auto" w:fill="auto"/>
          </w:tcPr>
          <w:p w14:paraId="59597359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sz w:val="29"/>
                <w:szCs w:val="29"/>
              </w:rPr>
            </w:pPr>
            <w:r w:rsidRPr="00664BF6">
              <w:rPr>
                <w:rFonts w:ascii="Angsana New" w:eastAsia="MS Mincho" w:hAnsi="Angsana New"/>
                <w:sz w:val="29"/>
                <w:szCs w:val="29"/>
                <w:cs/>
              </w:rPr>
              <w:t>อสังหาริมทรัพย์เพื่อการลงทุ</w:t>
            </w:r>
            <w:r w:rsidRPr="00664BF6">
              <w:rPr>
                <w:rFonts w:ascii="Angsana New" w:eastAsia="MS Mincho" w:hAnsi="Angsana New" w:hint="cs"/>
                <w:sz w:val="29"/>
                <w:szCs w:val="29"/>
                <w:cs/>
              </w:rPr>
              <w:t>น</w:t>
            </w:r>
          </w:p>
          <w:p w14:paraId="57AAFE83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664BF6">
              <w:rPr>
                <w:rFonts w:ascii="Angsana New" w:eastAsia="MS Mincho" w:hAnsi="Angsana New" w:hint="cs"/>
                <w:sz w:val="29"/>
                <w:szCs w:val="29"/>
                <w:cs/>
              </w:rPr>
              <w:t xml:space="preserve">   </w:t>
            </w:r>
            <w:r w:rsidRPr="00664BF6">
              <w:rPr>
                <w:rFonts w:ascii="Angsana New" w:eastAsia="MS Mincho" w:hAnsi="Angsana New"/>
                <w:i/>
                <w:iCs/>
                <w:sz w:val="29"/>
                <w:szCs w:val="29"/>
              </w:rPr>
              <w:t>(</w:t>
            </w:r>
            <w:r w:rsidRPr="00664BF6"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  <w:t>ความแตกต่างของค่าเสื่อมราคา</w:t>
            </w:r>
            <w:r w:rsidRPr="00664BF6">
              <w:rPr>
                <w:rFonts w:ascii="Angsana New" w:eastAsia="MS Mincho" w:hAnsi="Angsana New"/>
                <w:i/>
                <w:iCs/>
                <w:sz w:val="29"/>
                <w:szCs w:val="29"/>
              </w:rPr>
              <w:t>)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55F2D7FB" w14:textId="4E5AF20B" w:rsidR="00C1706D" w:rsidRPr="00664BF6" w:rsidRDefault="00C1706D" w:rsidP="00C1706D">
            <w:pPr>
              <w:pStyle w:val="acctfourfigures"/>
              <w:tabs>
                <w:tab w:val="clear" w:pos="765"/>
                <w:tab w:val="decimal" w:pos="1056"/>
              </w:tabs>
              <w:spacing w:line="235" w:lineRule="auto"/>
              <w:ind w:left="-32" w:right="-96"/>
              <w:rPr>
                <w:rFonts w:asciiTheme="majorBidi" w:hAnsiTheme="majorBidi" w:cstheme="majorBidi"/>
                <w:sz w:val="29"/>
                <w:szCs w:val="29"/>
              </w:rPr>
            </w:pPr>
            <w:r w:rsidRPr="00664BF6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610ABF">
              <w:rPr>
                <w:rFonts w:asciiTheme="majorBidi" w:hAnsiTheme="majorBidi" w:cstheme="majorBidi"/>
                <w:sz w:val="29"/>
                <w:szCs w:val="29"/>
              </w:rPr>
              <w:t>1,60</w:t>
            </w:r>
            <w:r w:rsidR="00E50B1D">
              <w:rPr>
                <w:rFonts w:asciiTheme="majorBidi" w:hAnsiTheme="majorBidi" w:cstheme="majorBidi"/>
                <w:sz w:val="29"/>
                <w:szCs w:val="29"/>
              </w:rPr>
              <w:t>2</w:t>
            </w:r>
            <w:r w:rsidR="00610ABF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E50B1D">
              <w:rPr>
                <w:rFonts w:asciiTheme="majorBidi" w:hAnsiTheme="majorBidi" w:cstheme="majorBidi"/>
                <w:sz w:val="29"/>
                <w:szCs w:val="29"/>
              </w:rPr>
              <w:t>293</w:t>
            </w:r>
            <w:r w:rsidRPr="00664BF6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6054A3B4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2A192355" w14:textId="536ED2EE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35" w:lineRule="auto"/>
              <w:ind w:right="-109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  <w:r w:rsidRPr="00664BF6"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  <w:t>(</w:t>
            </w:r>
            <w:r w:rsidR="00610ABF"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  <w:t>27</w:t>
            </w:r>
            <w:r w:rsidR="00E50B1D"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  <w:t>5</w:t>
            </w:r>
            <w:r w:rsidR="00610ABF"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  <w:t>,</w:t>
            </w:r>
            <w:r w:rsidR="00E50B1D"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  <w:t>702</w:t>
            </w:r>
            <w:r w:rsidRPr="00664BF6"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6D3FC9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734B591" w14:textId="40762B07" w:rsidR="00C1706D" w:rsidRPr="00664BF6" w:rsidRDefault="00002299" w:rsidP="0000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53" w:right="-468" w:firstLine="60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>
              <w:rPr>
                <w:rFonts w:asciiTheme="majorBidi" w:eastAsia="MS Mincho" w:hAnsiTheme="majorBidi" w:cstheme="majorBidi"/>
                <w:sz w:val="29"/>
                <w:szCs w:val="29"/>
              </w:rPr>
              <w:t xml:space="preserve">                  </w:t>
            </w:r>
            <w:r w:rsidR="00C1706D" w:rsidRPr="00664BF6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3" w:type="dxa"/>
            <w:vAlign w:val="bottom"/>
          </w:tcPr>
          <w:p w14:paraId="3C267AAE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2B3D3A8E" w14:textId="7ADB4A40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35" w:lineRule="auto"/>
              <w:ind w:left="-153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664BF6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610ABF">
              <w:rPr>
                <w:rFonts w:asciiTheme="majorBidi" w:hAnsiTheme="majorBidi" w:cstheme="majorBidi"/>
                <w:sz w:val="29"/>
                <w:szCs w:val="29"/>
              </w:rPr>
              <w:t>1,8</w:t>
            </w:r>
            <w:r w:rsidR="00E50B1D">
              <w:rPr>
                <w:rFonts w:asciiTheme="majorBidi" w:hAnsiTheme="majorBidi" w:cstheme="majorBidi"/>
                <w:sz w:val="29"/>
                <w:szCs w:val="29"/>
              </w:rPr>
              <w:t>77</w:t>
            </w:r>
            <w:r w:rsidR="00610ABF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E50B1D">
              <w:rPr>
                <w:rFonts w:asciiTheme="majorBidi" w:hAnsiTheme="majorBidi" w:cstheme="majorBidi"/>
                <w:sz w:val="29"/>
                <w:szCs w:val="29"/>
              </w:rPr>
              <w:t>995</w:t>
            </w:r>
            <w:r w:rsidRPr="00664BF6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C1706D" w:rsidRPr="00664BF6" w14:paraId="10A844E7" w14:textId="77777777" w:rsidTr="00C1706D">
        <w:trPr>
          <w:trHeight w:val="334"/>
        </w:trPr>
        <w:tc>
          <w:tcPr>
            <w:tcW w:w="3274" w:type="dxa"/>
            <w:shd w:val="clear" w:color="auto" w:fill="auto"/>
          </w:tcPr>
          <w:p w14:paraId="73A9D5A3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sz w:val="29"/>
                <w:szCs w:val="29"/>
              </w:rPr>
            </w:pPr>
            <w:r w:rsidRPr="00664BF6">
              <w:rPr>
                <w:rFonts w:ascii="Angsana New" w:eastAsia="MS Mincho" w:hAnsi="Angsana New"/>
                <w:sz w:val="29"/>
                <w:szCs w:val="29"/>
                <w:cs/>
              </w:rPr>
              <w:t>ที่ดิน อาคารและอุปกรณ์</w:t>
            </w:r>
            <w:r w:rsidRPr="00664BF6">
              <w:rPr>
                <w:rFonts w:ascii="Angsana New" w:eastAsia="MS Mincho" w:hAnsi="Angsana New"/>
                <w:sz w:val="29"/>
                <w:szCs w:val="29"/>
              </w:rPr>
              <w:t xml:space="preserve"> </w:t>
            </w:r>
          </w:p>
          <w:p w14:paraId="5575D2B0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</w:pPr>
            <w:r w:rsidRPr="00664BF6">
              <w:rPr>
                <w:rFonts w:ascii="Angsana New" w:eastAsia="MS Mincho" w:hAnsi="Angsana New" w:hint="cs"/>
                <w:sz w:val="29"/>
                <w:szCs w:val="29"/>
                <w:cs/>
              </w:rPr>
              <w:t xml:space="preserve">   </w:t>
            </w:r>
            <w:r w:rsidRPr="00664BF6">
              <w:rPr>
                <w:rFonts w:ascii="Angsana New" w:eastAsia="MS Mincho" w:hAnsi="Angsana New"/>
                <w:i/>
                <w:iCs/>
                <w:sz w:val="29"/>
                <w:szCs w:val="29"/>
              </w:rPr>
              <w:t>(</w:t>
            </w:r>
            <w:r w:rsidRPr="00664BF6"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  <w:t>ความแตกต่างของค่าเสื่อมราคา</w:t>
            </w:r>
            <w:r w:rsidRPr="00664BF6">
              <w:rPr>
                <w:rFonts w:ascii="Angsana New" w:eastAsia="MS Mincho" w:hAnsi="Angsana New"/>
                <w:i/>
                <w:iCs/>
                <w:sz w:val="29"/>
                <w:szCs w:val="29"/>
              </w:rPr>
              <w:t>)</w:t>
            </w:r>
          </w:p>
        </w:tc>
        <w:tc>
          <w:tcPr>
            <w:tcW w:w="1298" w:type="dxa"/>
            <w:shd w:val="clear" w:color="auto" w:fill="auto"/>
          </w:tcPr>
          <w:p w14:paraId="2420892C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35" w:lineRule="auto"/>
              <w:ind w:left="-32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  <w:p w14:paraId="0F3B31A8" w14:textId="52446756" w:rsidR="00C1706D" w:rsidRPr="00664BF6" w:rsidRDefault="00C1706D" w:rsidP="00C1706D">
            <w:pPr>
              <w:pStyle w:val="acctfourfigures"/>
              <w:tabs>
                <w:tab w:val="clear" w:pos="765"/>
                <w:tab w:val="decimal" w:pos="1056"/>
              </w:tabs>
              <w:spacing w:line="235" w:lineRule="auto"/>
              <w:ind w:left="-32" w:right="-96"/>
              <w:rPr>
                <w:rFonts w:asciiTheme="majorBidi" w:hAnsiTheme="majorBidi" w:cstheme="majorBidi"/>
                <w:sz w:val="29"/>
                <w:szCs w:val="29"/>
              </w:rPr>
            </w:pPr>
            <w:r w:rsidRPr="00664BF6">
              <w:rPr>
                <w:rFonts w:asciiTheme="majorBidi" w:eastAsia="MS Mincho" w:hAnsiTheme="majorBidi" w:cstheme="majorBidi"/>
                <w:sz w:val="29"/>
                <w:szCs w:val="29"/>
              </w:rPr>
              <w:t>(</w:t>
            </w:r>
            <w:r w:rsidR="00E50B1D">
              <w:rPr>
                <w:rFonts w:asciiTheme="majorBidi" w:eastAsia="MS Mincho" w:hAnsiTheme="majorBidi" w:cstheme="majorBidi"/>
                <w:sz w:val="29"/>
                <w:szCs w:val="29"/>
              </w:rPr>
              <w:t>53</w:t>
            </w:r>
            <w:r>
              <w:rPr>
                <w:rFonts w:asciiTheme="majorBidi" w:eastAsia="MS Mincho" w:hAnsiTheme="majorBidi" w:cstheme="majorBidi"/>
                <w:sz w:val="29"/>
                <w:szCs w:val="29"/>
              </w:rPr>
              <w:t>,</w:t>
            </w:r>
            <w:r w:rsidR="00E50B1D">
              <w:rPr>
                <w:rFonts w:asciiTheme="majorBidi" w:eastAsia="MS Mincho" w:hAnsiTheme="majorBidi" w:cstheme="majorBidi"/>
                <w:sz w:val="29"/>
                <w:szCs w:val="29"/>
              </w:rPr>
              <w:t>399</w:t>
            </w:r>
            <w:r w:rsidRPr="00664BF6">
              <w:rPr>
                <w:rFonts w:asciiTheme="majorBidi" w:eastAsia="MS Mincho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74" w:type="dxa"/>
            <w:shd w:val="clear" w:color="auto" w:fill="auto"/>
          </w:tcPr>
          <w:p w14:paraId="6CECB73F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  <w:tab w:val="decimal" w:pos="951"/>
              </w:tabs>
              <w:spacing w:line="235" w:lineRule="auto"/>
              <w:ind w:right="-96"/>
              <w:rPr>
                <w:rFonts w:asciiTheme="majorBidi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503ED516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35" w:lineRule="auto"/>
              <w:ind w:left="-1" w:right="-356"/>
              <w:rPr>
                <w:rFonts w:asciiTheme="majorBidi" w:hAnsiTheme="majorBidi" w:cstheme="majorBidi"/>
                <w:sz w:val="29"/>
                <w:szCs w:val="29"/>
                <w:lang w:val="en-GB" w:bidi="ar-SA"/>
              </w:rPr>
            </w:pPr>
          </w:p>
          <w:p w14:paraId="158187BC" w14:textId="3F82778F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35" w:lineRule="auto"/>
              <w:ind w:left="-1" w:right="-356"/>
              <w:rPr>
                <w:rFonts w:asciiTheme="majorBidi" w:hAnsiTheme="majorBidi" w:cstheme="majorBidi"/>
                <w:sz w:val="29"/>
                <w:szCs w:val="29"/>
                <w:lang w:val="en-GB" w:bidi="ar-SA"/>
              </w:rPr>
            </w:pPr>
            <w:r w:rsidRPr="00664BF6"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  <w:t>(</w:t>
            </w:r>
            <w:r w:rsidR="00E50B1D"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  <w:t>27</w:t>
            </w:r>
            <w:r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  <w:t>,</w:t>
            </w:r>
            <w:r w:rsidR="00E50B1D"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  <w:t>961</w:t>
            </w:r>
            <w:r w:rsidRPr="00664BF6"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540E980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  <w:tab w:val="decimal" w:pos="951"/>
              </w:tabs>
              <w:spacing w:line="235" w:lineRule="auto"/>
              <w:ind w:right="-96"/>
              <w:rPr>
                <w:rFonts w:asciiTheme="majorBidi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64AA1CD" w14:textId="4344265B" w:rsidR="00C1706D" w:rsidRPr="00664BF6" w:rsidRDefault="00002299" w:rsidP="00002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53" w:right="-468" w:firstLine="60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>
              <w:rPr>
                <w:rFonts w:asciiTheme="majorBidi" w:eastAsia="MS Mincho" w:hAnsiTheme="majorBidi" w:cstheme="majorBidi"/>
                <w:sz w:val="29"/>
                <w:szCs w:val="29"/>
              </w:rPr>
              <w:t xml:space="preserve">                  </w:t>
            </w:r>
            <w:r w:rsidR="00C1706D" w:rsidRPr="00664BF6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3" w:type="dxa"/>
          </w:tcPr>
          <w:p w14:paraId="382E0832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1467" w:type="dxa"/>
            <w:shd w:val="clear" w:color="auto" w:fill="auto"/>
          </w:tcPr>
          <w:p w14:paraId="58FD2E05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35" w:lineRule="auto"/>
              <w:ind w:left="-153" w:right="72"/>
              <w:rPr>
                <w:rFonts w:asciiTheme="majorBidi" w:hAnsiTheme="majorBidi" w:cstheme="majorBidi"/>
                <w:sz w:val="29"/>
                <w:szCs w:val="29"/>
                <w:lang w:val="en-GB" w:bidi="ar-SA"/>
              </w:rPr>
            </w:pPr>
          </w:p>
          <w:p w14:paraId="03DB5714" w14:textId="48588FEC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35" w:lineRule="auto"/>
              <w:ind w:left="-153" w:right="72"/>
              <w:rPr>
                <w:rFonts w:asciiTheme="majorBidi" w:hAnsiTheme="majorBidi" w:cstheme="majorBidi"/>
                <w:sz w:val="29"/>
                <w:szCs w:val="29"/>
                <w:lang w:val="en-GB" w:bidi="ar-SA"/>
              </w:rPr>
            </w:pPr>
            <w:r w:rsidRPr="00664BF6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E50B1D">
              <w:rPr>
                <w:rFonts w:asciiTheme="majorBidi" w:hAnsiTheme="majorBidi" w:cstheme="majorBidi"/>
                <w:sz w:val="29"/>
                <w:szCs w:val="29"/>
              </w:rPr>
              <w:t>81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E50B1D">
              <w:rPr>
                <w:rFonts w:asciiTheme="majorBidi" w:hAnsiTheme="majorBidi" w:cstheme="majorBidi"/>
                <w:sz w:val="29"/>
                <w:szCs w:val="29"/>
              </w:rPr>
              <w:t>360</w:t>
            </w:r>
            <w:r w:rsidRPr="00664BF6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C1706D" w:rsidRPr="00664BF6" w14:paraId="52FD9A00" w14:textId="77777777" w:rsidTr="00C1706D">
        <w:trPr>
          <w:trHeight w:val="334"/>
        </w:trPr>
        <w:tc>
          <w:tcPr>
            <w:tcW w:w="3274" w:type="dxa"/>
            <w:shd w:val="clear" w:color="auto" w:fill="auto"/>
          </w:tcPr>
          <w:p w14:paraId="226812F5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sz w:val="29"/>
                <w:szCs w:val="29"/>
              </w:rPr>
            </w:pPr>
            <w:r w:rsidRPr="00664BF6">
              <w:rPr>
                <w:rFonts w:ascii="Angsana New" w:eastAsia="MS Mincho" w:hAnsi="Angsana New" w:hint="cs"/>
                <w:sz w:val="29"/>
                <w:szCs w:val="29"/>
                <w:cs/>
              </w:rPr>
              <w:t>ส่วนเกินทุนจากการตีราคาที่ดิน</w:t>
            </w:r>
          </w:p>
          <w:p w14:paraId="0DAC0DF5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</w:pPr>
            <w:r w:rsidRPr="00664BF6">
              <w:rPr>
                <w:rFonts w:ascii="Angsana New" w:eastAsia="MS Mincho" w:hAnsi="Angsana New" w:hint="cs"/>
                <w:sz w:val="29"/>
                <w:szCs w:val="29"/>
                <w:cs/>
              </w:rPr>
              <w:t xml:space="preserve">   </w:t>
            </w:r>
            <w:r w:rsidRPr="00664BF6"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  <w:t>(จากการตีราคา</w:t>
            </w:r>
            <w:r w:rsidRPr="00664BF6">
              <w:rPr>
                <w:rFonts w:ascii="Angsana New" w:eastAsia="MS Mincho" w:hAnsi="Angsana New" w:hint="cs"/>
                <w:i/>
                <w:iCs/>
                <w:sz w:val="29"/>
                <w:szCs w:val="29"/>
                <w:cs/>
              </w:rPr>
              <w:t>ใหม่</w:t>
            </w:r>
            <w:r w:rsidRPr="00664BF6"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  <w:t>)</w:t>
            </w:r>
          </w:p>
        </w:tc>
        <w:tc>
          <w:tcPr>
            <w:tcW w:w="1298" w:type="dxa"/>
            <w:shd w:val="clear" w:color="auto" w:fill="auto"/>
          </w:tcPr>
          <w:p w14:paraId="1CA03863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35" w:lineRule="auto"/>
              <w:ind w:left="-32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  <w:p w14:paraId="499FF346" w14:textId="77777777" w:rsidR="00C1706D" w:rsidRPr="00664BF6" w:rsidRDefault="00C1706D" w:rsidP="00C1706D">
            <w:pPr>
              <w:pStyle w:val="acctfourfigures"/>
              <w:tabs>
                <w:tab w:val="clear" w:pos="765"/>
                <w:tab w:val="decimal" w:pos="1056"/>
              </w:tabs>
              <w:spacing w:line="235" w:lineRule="auto"/>
              <w:ind w:left="-32" w:right="-9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664BF6">
              <w:rPr>
                <w:rFonts w:asciiTheme="majorBidi" w:eastAsia="MS Mincho" w:hAnsiTheme="majorBidi" w:cstheme="majorBidi"/>
                <w:sz w:val="29"/>
                <w:szCs w:val="29"/>
              </w:rPr>
              <w:t>(4,733,227)</w:t>
            </w:r>
          </w:p>
        </w:tc>
        <w:tc>
          <w:tcPr>
            <w:tcW w:w="274" w:type="dxa"/>
            <w:shd w:val="clear" w:color="auto" w:fill="auto"/>
          </w:tcPr>
          <w:p w14:paraId="18449EF2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1B926D94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  <w:r w:rsidRPr="00664BF6"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827B10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37B80CC6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35" w:lineRule="auto"/>
              <w:ind w:right="-4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  <w:p w14:paraId="2ACEDA5A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35" w:lineRule="auto"/>
              <w:ind w:right="-4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  <w:r w:rsidRPr="00664BF6"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  <w:t>(506)</w:t>
            </w:r>
          </w:p>
        </w:tc>
        <w:tc>
          <w:tcPr>
            <w:tcW w:w="243" w:type="dxa"/>
          </w:tcPr>
          <w:p w14:paraId="5C9B810A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467" w:type="dxa"/>
            <w:shd w:val="clear" w:color="auto" w:fill="auto"/>
          </w:tcPr>
          <w:p w14:paraId="54B24E5F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35" w:lineRule="auto"/>
              <w:ind w:left="-153" w:right="72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5775885F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35" w:lineRule="auto"/>
              <w:ind w:left="-153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664BF6">
              <w:rPr>
                <w:rFonts w:asciiTheme="majorBidi" w:hAnsiTheme="majorBidi" w:cstheme="majorBidi"/>
                <w:sz w:val="29"/>
                <w:szCs w:val="29"/>
              </w:rPr>
              <w:t>(4,733,733)</w:t>
            </w:r>
          </w:p>
        </w:tc>
      </w:tr>
      <w:tr w:rsidR="00C1706D" w:rsidRPr="00664BF6" w14:paraId="7EA71CD4" w14:textId="77777777" w:rsidTr="00C1706D">
        <w:trPr>
          <w:trHeight w:val="334"/>
        </w:trPr>
        <w:tc>
          <w:tcPr>
            <w:tcW w:w="3274" w:type="dxa"/>
            <w:shd w:val="clear" w:color="auto" w:fill="auto"/>
          </w:tcPr>
          <w:p w14:paraId="6609C4A5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664BF6">
              <w:rPr>
                <w:rFonts w:ascii="Angsana New" w:eastAsia="MS Mincho" w:hAnsi="Angsana New" w:hint="cs"/>
                <w:sz w:val="29"/>
                <w:szCs w:val="29"/>
                <w:cs/>
              </w:rPr>
              <w:t>ผลกระทบจากการปรับโครงสร้างธุรกิจ</w:t>
            </w:r>
          </w:p>
        </w:tc>
        <w:tc>
          <w:tcPr>
            <w:tcW w:w="1298" w:type="dxa"/>
            <w:shd w:val="clear" w:color="auto" w:fill="auto"/>
          </w:tcPr>
          <w:p w14:paraId="1FC9D532" w14:textId="77777777" w:rsidR="00C1706D" w:rsidRPr="00664BF6" w:rsidRDefault="00C1706D" w:rsidP="00C1706D">
            <w:pPr>
              <w:pStyle w:val="acctfourfigures"/>
              <w:tabs>
                <w:tab w:val="clear" w:pos="765"/>
                <w:tab w:val="decimal" w:pos="1056"/>
              </w:tabs>
              <w:spacing w:line="235" w:lineRule="auto"/>
              <w:ind w:left="-32" w:right="-9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664BF6">
              <w:rPr>
                <w:rFonts w:asciiTheme="majorBidi" w:hAnsiTheme="majorBidi" w:cstheme="majorBidi"/>
                <w:sz w:val="29"/>
                <w:szCs w:val="29"/>
              </w:rPr>
              <w:t>(62,</w:t>
            </w:r>
            <w:r w:rsidRPr="00664BF6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590</w:t>
            </w:r>
            <w:r w:rsidRPr="00664BF6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74" w:type="dxa"/>
            <w:shd w:val="clear" w:color="auto" w:fill="auto"/>
          </w:tcPr>
          <w:p w14:paraId="1D049E2E" w14:textId="77777777" w:rsidR="00C1706D" w:rsidRPr="00664BF6" w:rsidRDefault="00C1706D" w:rsidP="00C1706D">
            <w:pPr>
              <w:pStyle w:val="acctfourfigures"/>
              <w:tabs>
                <w:tab w:val="clear" w:pos="765"/>
                <w:tab w:val="decimal" w:pos="1056"/>
              </w:tabs>
              <w:spacing w:line="235" w:lineRule="auto"/>
              <w:ind w:left="-32" w:right="-96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55351B55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  <w:r w:rsidRPr="00664BF6"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16676CD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2E87809" w14:textId="6352D372" w:rsidR="00C1706D" w:rsidRPr="00664BF6" w:rsidRDefault="004F572F" w:rsidP="004F5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>
              <w:rPr>
                <w:rFonts w:asciiTheme="majorBidi" w:eastAsia="MS Mincho" w:hAnsiTheme="majorBidi" w:cstheme="majorBidi"/>
                <w:sz w:val="29"/>
                <w:szCs w:val="29"/>
              </w:rPr>
              <w:t xml:space="preserve">                </w:t>
            </w:r>
            <w:r w:rsidR="00C1706D" w:rsidRPr="00664BF6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3" w:type="dxa"/>
            <w:vAlign w:val="bottom"/>
          </w:tcPr>
          <w:p w14:paraId="2B519191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1467" w:type="dxa"/>
            <w:shd w:val="clear" w:color="auto" w:fill="auto"/>
          </w:tcPr>
          <w:p w14:paraId="734A262A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35" w:lineRule="auto"/>
              <w:ind w:left="-153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664BF6">
              <w:rPr>
                <w:rFonts w:asciiTheme="majorBidi" w:hAnsiTheme="majorBidi" w:cstheme="majorBidi"/>
                <w:sz w:val="29"/>
                <w:szCs w:val="29"/>
              </w:rPr>
              <w:t>(62,590)</w:t>
            </w:r>
          </w:p>
        </w:tc>
      </w:tr>
      <w:tr w:rsidR="00C1706D" w:rsidRPr="00664BF6" w14:paraId="546EE080" w14:textId="77777777" w:rsidTr="00C1706D">
        <w:trPr>
          <w:trHeight w:val="77"/>
        </w:trPr>
        <w:tc>
          <w:tcPr>
            <w:tcW w:w="3274" w:type="dxa"/>
            <w:shd w:val="clear" w:color="auto" w:fill="auto"/>
          </w:tcPr>
          <w:p w14:paraId="6C09EFB8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  <w:r w:rsidRPr="00664BF6">
              <w:rPr>
                <w:rFonts w:ascii="Angsana New" w:eastAsia="MS Mincho" w:hAnsi="Angsana New" w:hint="cs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3E45AD" w14:textId="4CDE8A4E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35" w:lineRule="auto"/>
              <w:ind w:left="-153" w:right="-18"/>
              <w:jc w:val="right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</w:pPr>
            <w:r w:rsidRPr="00664BF6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(</w:t>
            </w:r>
            <w:r w:rsidR="00610ABF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6,</w:t>
            </w:r>
            <w:r w:rsidR="00E50B1D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451</w:t>
            </w:r>
            <w:r w:rsidR="00610ABF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,</w:t>
            </w:r>
            <w:r w:rsidR="00E50B1D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509</w:t>
            </w:r>
            <w:r w:rsidRPr="00664BF6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274" w:type="dxa"/>
            <w:shd w:val="clear" w:color="auto" w:fill="auto"/>
          </w:tcPr>
          <w:p w14:paraId="7403E3F9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4DB766" w14:textId="193033B6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35" w:lineRule="auto"/>
              <w:ind w:right="-266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9"/>
                <w:szCs w:val="29"/>
              </w:rPr>
            </w:pPr>
            <w:r w:rsidRPr="00664BF6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9"/>
                <w:szCs w:val="29"/>
              </w:rPr>
              <w:t>(</w:t>
            </w:r>
            <w:r w:rsidR="00610ABF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9"/>
                <w:szCs w:val="29"/>
              </w:rPr>
              <w:t>3</w:t>
            </w:r>
            <w:r w:rsidR="00BE0A99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9"/>
                <w:szCs w:val="29"/>
              </w:rPr>
              <w:t>03</w:t>
            </w:r>
            <w:r w:rsidR="00610ABF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9"/>
                <w:szCs w:val="29"/>
              </w:rPr>
              <w:t>,</w:t>
            </w:r>
            <w:r w:rsidR="00BE0A99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9"/>
                <w:szCs w:val="29"/>
              </w:rPr>
              <w:t>663</w:t>
            </w:r>
            <w:r w:rsidRPr="00664BF6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9"/>
                <w:szCs w:val="29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481AC48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BB1308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35" w:lineRule="auto"/>
              <w:ind w:right="-4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  <w:r w:rsidRPr="00664BF6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  <w:t>(506)</w:t>
            </w:r>
          </w:p>
        </w:tc>
        <w:tc>
          <w:tcPr>
            <w:tcW w:w="243" w:type="dxa"/>
          </w:tcPr>
          <w:p w14:paraId="4CD601AE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0B6001" w14:textId="291D1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35" w:lineRule="auto"/>
              <w:ind w:right="-4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664BF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</w:t>
            </w:r>
            <w:r w:rsidR="00610ABF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6,</w:t>
            </w:r>
            <w:r w:rsidR="00E50B1D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755</w:t>
            </w:r>
            <w:r w:rsidR="00610ABF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</w:t>
            </w:r>
            <w:r w:rsidR="00E50B1D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678</w:t>
            </w:r>
            <w:r w:rsidRPr="00664BF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)</w:t>
            </w:r>
          </w:p>
        </w:tc>
      </w:tr>
      <w:tr w:rsidR="00C1706D" w:rsidRPr="00664BF6" w14:paraId="22AD66D1" w14:textId="77777777" w:rsidTr="00C1706D">
        <w:tc>
          <w:tcPr>
            <w:tcW w:w="3274" w:type="dxa"/>
            <w:shd w:val="clear" w:color="auto" w:fill="auto"/>
          </w:tcPr>
          <w:p w14:paraId="3CA77C0C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</w:tcPr>
          <w:p w14:paraId="004EA145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35" w:lineRule="auto"/>
              <w:ind w:left="-153" w:right="-86"/>
              <w:jc w:val="right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4" w:type="dxa"/>
            <w:shd w:val="clear" w:color="auto" w:fill="auto"/>
          </w:tcPr>
          <w:p w14:paraId="638D7D6D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</w:tcPr>
          <w:p w14:paraId="4611A2A1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35" w:lineRule="auto"/>
              <w:ind w:right="6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2D98CF29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A50151C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243" w:type="dxa"/>
          </w:tcPr>
          <w:p w14:paraId="4D46BC5F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auto"/>
          </w:tcPr>
          <w:p w14:paraId="2DB56340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C1706D" w:rsidRPr="006776FB" w14:paraId="5D888C1A" w14:textId="77777777" w:rsidTr="00C1706D">
        <w:trPr>
          <w:trHeight w:val="334"/>
        </w:trPr>
        <w:tc>
          <w:tcPr>
            <w:tcW w:w="3274" w:type="dxa"/>
            <w:shd w:val="clear" w:color="auto" w:fill="auto"/>
          </w:tcPr>
          <w:p w14:paraId="714E2E39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  <w:r w:rsidRPr="00664BF6">
              <w:rPr>
                <w:rFonts w:ascii="Angsana New" w:eastAsia="MS Mincho" w:hAnsi="Angsana New" w:hint="cs"/>
                <w:b/>
                <w:bCs/>
                <w:sz w:val="29"/>
                <w:szCs w:val="29"/>
                <w:cs/>
              </w:rPr>
              <w:t>สุทธิ</w:t>
            </w:r>
          </w:p>
        </w:tc>
        <w:tc>
          <w:tcPr>
            <w:tcW w:w="1298" w:type="dxa"/>
            <w:tcBorders>
              <w:bottom w:val="double" w:sz="4" w:space="0" w:color="auto"/>
            </w:tcBorders>
            <w:shd w:val="clear" w:color="auto" w:fill="auto"/>
          </w:tcPr>
          <w:p w14:paraId="5F5039CA" w14:textId="3B6BBFE4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35" w:lineRule="auto"/>
              <w:ind w:left="-153" w:right="-18"/>
              <w:jc w:val="right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</w:pPr>
            <w:r w:rsidRPr="00664BF6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(</w:t>
            </w:r>
            <w:r w:rsidR="00610ABF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5,937,342</w:t>
            </w:r>
            <w:r w:rsidRPr="00664BF6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274" w:type="dxa"/>
            <w:shd w:val="clear" w:color="auto" w:fill="auto"/>
          </w:tcPr>
          <w:p w14:paraId="23C5E89B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  <w:tcBorders>
              <w:bottom w:val="double" w:sz="4" w:space="0" w:color="auto"/>
            </w:tcBorders>
            <w:shd w:val="clear" w:color="auto" w:fill="auto"/>
          </w:tcPr>
          <w:p w14:paraId="7A793D33" w14:textId="45EAC0F7" w:rsidR="00C1706D" w:rsidRPr="0046513E" w:rsidRDefault="00610ABF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35" w:lineRule="auto"/>
              <w:ind w:right="-17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  <w:t>348,215</w:t>
            </w:r>
          </w:p>
        </w:tc>
        <w:tc>
          <w:tcPr>
            <w:tcW w:w="270" w:type="dxa"/>
            <w:shd w:val="clear" w:color="auto" w:fill="auto"/>
          </w:tcPr>
          <w:p w14:paraId="182DC4E4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2EE71FF1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35" w:lineRule="auto"/>
              <w:ind w:right="-4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  <w:r w:rsidRPr="00664BF6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  <w:t>42,51</w:t>
            </w:r>
            <w:r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  <w:t>4</w:t>
            </w:r>
          </w:p>
        </w:tc>
        <w:tc>
          <w:tcPr>
            <w:tcW w:w="243" w:type="dxa"/>
          </w:tcPr>
          <w:p w14:paraId="73C13478" w14:textId="77777777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467" w:type="dxa"/>
            <w:tcBorders>
              <w:bottom w:val="double" w:sz="4" w:space="0" w:color="auto"/>
            </w:tcBorders>
            <w:shd w:val="clear" w:color="auto" w:fill="auto"/>
          </w:tcPr>
          <w:p w14:paraId="5606CA37" w14:textId="082BB1F6" w:rsidR="00C1706D" w:rsidRPr="00664BF6" w:rsidRDefault="00C1706D" w:rsidP="00C17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35" w:lineRule="auto"/>
              <w:ind w:right="-46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664BF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</w:t>
            </w:r>
            <w:r w:rsidR="00610ABF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5,546,613</w:t>
            </w:r>
            <w:r w:rsidRPr="00664BF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)</w:t>
            </w:r>
          </w:p>
        </w:tc>
      </w:tr>
    </w:tbl>
    <w:p w14:paraId="71EE9D88" w14:textId="77777777" w:rsidR="00EA21C9" w:rsidRDefault="00EA21C9">
      <w:r>
        <w:br w:type="page"/>
      </w:r>
    </w:p>
    <w:tbl>
      <w:tblPr>
        <w:tblW w:w="9522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274"/>
        <w:gridCol w:w="1298"/>
        <w:gridCol w:w="274"/>
        <w:gridCol w:w="1346"/>
        <w:gridCol w:w="270"/>
        <w:gridCol w:w="1350"/>
        <w:gridCol w:w="243"/>
        <w:gridCol w:w="1467"/>
      </w:tblGrid>
      <w:tr w:rsidR="007E7A2D" w:rsidRPr="006776FB" w14:paraId="6C041DD7" w14:textId="77777777" w:rsidTr="005A73CE">
        <w:trPr>
          <w:trHeight w:val="139"/>
          <w:tblHeader/>
        </w:trPr>
        <w:tc>
          <w:tcPr>
            <w:tcW w:w="3274" w:type="dxa"/>
            <w:shd w:val="clear" w:color="auto" w:fill="auto"/>
          </w:tcPr>
          <w:p w14:paraId="56D0551F" w14:textId="5823D6A7" w:rsidR="007E7A2D" w:rsidRPr="006776FB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Times New Roman" w:eastAsia="MS Mincho" w:hAnsi="Times New Roman"/>
                <w:b/>
                <w:bCs/>
                <w:color w:val="0000FF"/>
                <w:sz w:val="29"/>
                <w:szCs w:val="29"/>
                <w:lang w:val="en-GB" w:bidi="ar-SA"/>
              </w:rPr>
            </w:pPr>
          </w:p>
        </w:tc>
        <w:tc>
          <w:tcPr>
            <w:tcW w:w="6248" w:type="dxa"/>
            <w:gridSpan w:val="7"/>
            <w:shd w:val="clear" w:color="auto" w:fill="auto"/>
            <w:vAlign w:val="bottom"/>
          </w:tcPr>
          <w:p w14:paraId="115E5C35" w14:textId="1C24AA8F" w:rsidR="007E7A2D" w:rsidRPr="007E7A2D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  <w:highlight w:val="yellow"/>
                <w:cs/>
              </w:rPr>
            </w:pPr>
            <w:r w:rsidRPr="006776FB">
              <w:rPr>
                <w:rFonts w:ascii="Angsana New" w:hAnsi="Angsana New"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7E7A2D" w:rsidRPr="006776FB" w14:paraId="66AD9190" w14:textId="77777777" w:rsidTr="005A73CE">
        <w:trPr>
          <w:trHeight w:val="139"/>
          <w:tblHeader/>
        </w:trPr>
        <w:tc>
          <w:tcPr>
            <w:tcW w:w="3274" w:type="dxa"/>
            <w:shd w:val="clear" w:color="auto" w:fill="auto"/>
          </w:tcPr>
          <w:p w14:paraId="74F9B0F8" w14:textId="77777777" w:rsidR="007E7A2D" w:rsidRPr="006776FB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Times New Roman" w:eastAsia="MS Mincho" w:hAnsi="Times New Roman"/>
                <w:b/>
                <w:bCs/>
                <w:color w:val="0000FF"/>
                <w:sz w:val="29"/>
                <w:szCs w:val="29"/>
                <w:lang w:val="en-GB" w:bidi="ar-SA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2A0721A4" w14:textId="77777777" w:rsidR="007E7A2D" w:rsidRPr="007E7A2D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274" w:type="dxa"/>
            <w:shd w:val="clear" w:color="auto" w:fill="auto"/>
            <w:vAlign w:val="bottom"/>
          </w:tcPr>
          <w:p w14:paraId="6EA25AAE" w14:textId="77777777" w:rsidR="007E7A2D" w:rsidRPr="007E7A2D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center"/>
              <w:rPr>
                <w:rFonts w:ascii="Angsana New" w:eastAsia="MS Mincho" w:hAnsi="Angsana New"/>
                <w:sz w:val="29"/>
                <w:szCs w:val="29"/>
                <w:highlight w:val="yellow"/>
              </w:rPr>
            </w:pPr>
          </w:p>
        </w:tc>
        <w:tc>
          <w:tcPr>
            <w:tcW w:w="2966" w:type="dxa"/>
            <w:gridSpan w:val="3"/>
            <w:shd w:val="clear" w:color="auto" w:fill="auto"/>
            <w:vAlign w:val="bottom"/>
          </w:tcPr>
          <w:p w14:paraId="657DB7B3" w14:textId="77777777" w:rsidR="007E7A2D" w:rsidRPr="00807820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10"/>
              <w:jc w:val="center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807820">
              <w:rPr>
                <w:rFonts w:ascii="Angsana New" w:eastAsia="MS Mincho" w:hAnsi="Angsana New" w:hint="cs"/>
                <w:sz w:val="29"/>
                <w:szCs w:val="29"/>
                <w:cs/>
              </w:rPr>
              <w:t xml:space="preserve">บันทึกเป็น (รายจ่าย) </w:t>
            </w:r>
            <w:r w:rsidRPr="00807820">
              <w:rPr>
                <w:rFonts w:ascii="Angsana New" w:eastAsia="MS Mincho" w:hAnsi="Angsana New"/>
                <w:sz w:val="29"/>
                <w:szCs w:val="29"/>
              </w:rPr>
              <w:t xml:space="preserve">/ </w:t>
            </w:r>
            <w:r w:rsidRPr="00807820">
              <w:rPr>
                <w:rFonts w:ascii="Angsana New" w:eastAsia="MS Mincho" w:hAnsi="Angsana New" w:hint="cs"/>
                <w:sz w:val="29"/>
                <w:szCs w:val="29"/>
                <w:cs/>
              </w:rPr>
              <w:t>รายได้ใน</w:t>
            </w:r>
          </w:p>
        </w:tc>
        <w:tc>
          <w:tcPr>
            <w:tcW w:w="243" w:type="dxa"/>
          </w:tcPr>
          <w:p w14:paraId="22FD3CD9" w14:textId="77777777" w:rsidR="007E7A2D" w:rsidRPr="00807820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68141D1B" w14:textId="77777777" w:rsidR="007E7A2D" w:rsidRPr="007E7A2D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  <w:highlight w:val="yellow"/>
                <w:cs/>
              </w:rPr>
            </w:pPr>
          </w:p>
        </w:tc>
      </w:tr>
      <w:tr w:rsidR="007E7A2D" w:rsidRPr="006776FB" w14:paraId="5889C261" w14:textId="77777777" w:rsidTr="005A73CE">
        <w:trPr>
          <w:trHeight w:val="139"/>
          <w:tblHeader/>
        </w:trPr>
        <w:tc>
          <w:tcPr>
            <w:tcW w:w="3274" w:type="dxa"/>
            <w:shd w:val="clear" w:color="auto" w:fill="auto"/>
          </w:tcPr>
          <w:p w14:paraId="2BB62BB6" w14:textId="77777777" w:rsidR="007E7A2D" w:rsidRPr="000D3109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Times New Roman" w:eastAsia="MS Mincho" w:hAnsi="Times New Roman"/>
                <w:b/>
                <w:bCs/>
                <w:color w:val="0000FF"/>
                <w:sz w:val="29"/>
                <w:szCs w:val="29"/>
                <w:lang w:val="en-GB" w:bidi="ar-SA"/>
              </w:rPr>
            </w:pPr>
          </w:p>
          <w:p w14:paraId="06B7BC43" w14:textId="77777777" w:rsidR="007E7A2D" w:rsidRPr="000D3109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Times New Roman" w:eastAsia="MS Mincho" w:hAnsi="Times New Roman"/>
                <w:b/>
                <w:bCs/>
                <w:color w:val="0000FF"/>
                <w:sz w:val="29"/>
                <w:szCs w:val="29"/>
                <w:lang w:val="en-GB" w:bidi="ar-SA"/>
              </w:rPr>
            </w:pPr>
            <w:r w:rsidRPr="000D3109">
              <w:rPr>
                <w:rFonts w:asciiTheme="majorBidi" w:hAnsiTheme="majorBidi"/>
                <w:b/>
                <w:bCs/>
                <w:i/>
                <w:iCs/>
                <w:sz w:val="29"/>
                <w:szCs w:val="29"/>
                <w:cs/>
              </w:rPr>
              <w:t>ภาษีเงินได้รอการตัดบัญชี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51BE1355" w14:textId="77777777" w:rsidR="007E7A2D" w:rsidRPr="00807820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  <w:r w:rsidRPr="00807820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>ณ วันที่</w:t>
            </w:r>
          </w:p>
          <w:p w14:paraId="03F8782D" w14:textId="77777777" w:rsidR="007E7A2D" w:rsidRPr="00807820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  <w:r w:rsidRPr="00807820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 xml:space="preserve"> </w:t>
            </w:r>
            <w:r w:rsidRPr="00807820">
              <w:rPr>
                <w:rFonts w:ascii="Angsana New" w:eastAsia="MS Mincho" w:hAnsi="Angsana New"/>
                <w:b/>
                <w:bCs/>
                <w:sz w:val="29"/>
                <w:szCs w:val="29"/>
              </w:rPr>
              <w:t xml:space="preserve">1 </w:t>
            </w:r>
            <w:r w:rsidRPr="00807820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 xml:space="preserve">มกราคม 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6E271715" w14:textId="77777777" w:rsidR="007E7A2D" w:rsidRPr="00807820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AD7E6E" w14:textId="77777777" w:rsidR="007E7A2D" w:rsidRPr="00807820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10"/>
              <w:jc w:val="center"/>
              <w:rPr>
                <w:rFonts w:ascii="Angsana New" w:eastAsia="MS Mincho" w:hAnsi="Angsana New"/>
                <w:i/>
                <w:iCs/>
                <w:sz w:val="29"/>
                <w:szCs w:val="29"/>
              </w:rPr>
            </w:pPr>
            <w:r w:rsidRPr="00807820">
              <w:rPr>
                <w:rFonts w:ascii="Angsana New" w:eastAsia="MS Mincho" w:hAnsi="Angsana New"/>
                <w:sz w:val="29"/>
                <w:szCs w:val="29"/>
                <w:cs/>
              </w:rPr>
              <w:t>กำไร</w:t>
            </w:r>
            <w:r w:rsidRPr="00807820">
              <w:rPr>
                <w:rFonts w:ascii="Angsana New" w:eastAsia="MS Mincho" w:hAnsi="Angsana New" w:hint="cs"/>
                <w:sz w:val="29"/>
                <w:szCs w:val="29"/>
                <w:cs/>
              </w:rPr>
              <w:t>หรือ ข</w:t>
            </w:r>
            <w:r w:rsidRPr="00807820">
              <w:rPr>
                <w:rFonts w:ascii="Angsana New" w:eastAsia="MS Mincho" w:hAnsi="Angsana New"/>
                <w:sz w:val="29"/>
                <w:szCs w:val="29"/>
                <w:cs/>
              </w:rPr>
              <w:t>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D84143" w14:textId="77777777" w:rsidR="007E7A2D" w:rsidRPr="00807820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10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4C988F" w14:textId="77777777" w:rsidR="007E7A2D" w:rsidRPr="00807820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10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  <w:r w:rsidRPr="00807820">
              <w:rPr>
                <w:rFonts w:ascii="Angsana New" w:eastAsia="MS Mincho" w:hAnsi="Angsana New"/>
                <w:sz w:val="29"/>
                <w:szCs w:val="29"/>
                <w:cs/>
              </w:rPr>
              <w:t>กำไรขาดทุนเบ็ดเสร็จอื่น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32856B09" w14:textId="77777777" w:rsidR="007E7A2D" w:rsidRPr="00807820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4367FDE1" w14:textId="77777777" w:rsidR="007E7A2D" w:rsidRPr="00807820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  <w:r w:rsidRPr="00807820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>ณ วันที่</w:t>
            </w:r>
          </w:p>
          <w:p w14:paraId="078370C4" w14:textId="77777777" w:rsidR="007E7A2D" w:rsidRPr="00807820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24" w:right="-92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  <w:r w:rsidRPr="00807820">
              <w:rPr>
                <w:rFonts w:ascii="Angsana New" w:eastAsia="MS Mincho" w:hAnsi="Angsana New"/>
                <w:b/>
                <w:bCs/>
                <w:sz w:val="29"/>
                <w:szCs w:val="29"/>
              </w:rPr>
              <w:t xml:space="preserve">31 </w:t>
            </w:r>
            <w:r w:rsidRPr="00807820">
              <w:rPr>
                <w:rFonts w:ascii="Angsana New" w:eastAsia="MS Mincho" w:hAnsi="Angsana New" w:hint="cs"/>
                <w:b/>
                <w:bCs/>
                <w:sz w:val="29"/>
                <w:szCs w:val="29"/>
                <w:cs/>
              </w:rPr>
              <w:t>ธันวาคม</w:t>
            </w:r>
            <w:r w:rsidRPr="00807820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 xml:space="preserve"> </w:t>
            </w:r>
          </w:p>
        </w:tc>
      </w:tr>
      <w:tr w:rsidR="007E7A2D" w:rsidRPr="006776FB" w14:paraId="438481BC" w14:textId="77777777" w:rsidTr="005A73CE">
        <w:trPr>
          <w:trHeight w:val="139"/>
          <w:tblHeader/>
        </w:trPr>
        <w:tc>
          <w:tcPr>
            <w:tcW w:w="3274" w:type="dxa"/>
            <w:shd w:val="clear" w:color="auto" w:fill="auto"/>
          </w:tcPr>
          <w:p w14:paraId="37F2DF67" w14:textId="77777777" w:rsidR="007E7A2D" w:rsidRPr="000D3109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Times New Roman" w:eastAsia="MS Mincho" w:hAnsi="Times New Roman"/>
                <w:color w:val="0000FF"/>
                <w:sz w:val="29"/>
                <w:szCs w:val="29"/>
                <w:lang w:val="en-GB" w:bidi="ar-SA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7B7135ED" w14:textId="77777777" w:rsidR="007E7A2D" w:rsidRPr="00807820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807820">
              <w:rPr>
                <w:rFonts w:ascii="Angsana New" w:eastAsia="MS Mincho" w:hAnsi="Angsana New" w:hint="cs"/>
                <w:sz w:val="29"/>
                <w:szCs w:val="29"/>
                <w:cs/>
              </w:rPr>
              <w:t>(ปรับปรุงใหม่)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412EB830" w14:textId="77777777" w:rsidR="007E7A2D" w:rsidRPr="00807820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385CE347" w14:textId="77777777" w:rsidR="007E7A2D" w:rsidRPr="00807820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10"/>
              <w:jc w:val="center"/>
              <w:rPr>
                <w:rFonts w:ascii="Angsana New" w:eastAsia="MS Mincho" w:hAnsi="Angsana New"/>
                <w:sz w:val="29"/>
                <w:szCs w:val="29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E87EC77" w14:textId="77777777" w:rsidR="007E7A2D" w:rsidRPr="007E7A2D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10"/>
              <w:jc w:val="center"/>
              <w:rPr>
                <w:rFonts w:ascii="Angsana New" w:eastAsia="MS Mincho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F876A9F" w14:textId="77777777" w:rsidR="007E7A2D" w:rsidRPr="00807820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10"/>
              <w:jc w:val="center"/>
              <w:rPr>
                <w:rFonts w:ascii="Angsana New" w:eastAsia="MS Mincho" w:hAnsi="Angsana New"/>
                <w:sz w:val="29"/>
                <w:szCs w:val="29"/>
                <w:cs/>
              </w:rPr>
            </w:pPr>
          </w:p>
        </w:tc>
        <w:tc>
          <w:tcPr>
            <w:tcW w:w="243" w:type="dxa"/>
          </w:tcPr>
          <w:p w14:paraId="291223FD" w14:textId="77777777" w:rsidR="007E7A2D" w:rsidRPr="00807820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37FB6CAA" w14:textId="54FA7A6F" w:rsidR="007E7A2D" w:rsidRPr="007E7A2D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  <w:highlight w:val="yellow"/>
                <w:cs/>
              </w:rPr>
            </w:pPr>
          </w:p>
        </w:tc>
      </w:tr>
      <w:tr w:rsidR="007E7A2D" w:rsidRPr="00664BF6" w14:paraId="5CE89C13" w14:textId="77777777" w:rsidTr="005A73CE">
        <w:trPr>
          <w:trHeight w:val="139"/>
          <w:tblHeader/>
        </w:trPr>
        <w:tc>
          <w:tcPr>
            <w:tcW w:w="3274" w:type="dxa"/>
            <w:shd w:val="clear" w:color="auto" w:fill="auto"/>
          </w:tcPr>
          <w:p w14:paraId="4D71EA2E" w14:textId="77777777" w:rsidR="007E7A2D" w:rsidRPr="000D3109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Times New Roman" w:eastAsia="MS Mincho" w:hAnsi="Times New Roman"/>
                <w:color w:val="0000FF"/>
                <w:sz w:val="29"/>
                <w:szCs w:val="29"/>
                <w:lang w:val="en-GB" w:bidi="ar-SA"/>
              </w:rPr>
            </w:pPr>
          </w:p>
        </w:tc>
        <w:tc>
          <w:tcPr>
            <w:tcW w:w="6248" w:type="dxa"/>
            <w:gridSpan w:val="7"/>
            <w:shd w:val="clear" w:color="auto" w:fill="auto"/>
            <w:vAlign w:val="bottom"/>
          </w:tcPr>
          <w:p w14:paraId="2631BB3B" w14:textId="77777777" w:rsidR="007E7A2D" w:rsidRPr="00807820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</w:pPr>
            <w:r w:rsidRPr="00807820">
              <w:rPr>
                <w:rFonts w:ascii="Angsana New" w:eastAsia="MS Mincho" w:hAnsi="Angsana New" w:hint="cs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7E7A2D" w:rsidRPr="00664BF6" w14:paraId="004B6C3D" w14:textId="77777777" w:rsidTr="005A73CE">
        <w:trPr>
          <w:trHeight w:val="139"/>
        </w:trPr>
        <w:tc>
          <w:tcPr>
            <w:tcW w:w="3274" w:type="dxa"/>
          </w:tcPr>
          <w:p w14:paraId="62B87658" w14:textId="4E586DB9" w:rsidR="007E7A2D" w:rsidRPr="000D3109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b/>
                <w:bCs/>
                <w:i/>
                <w:iCs/>
                <w:sz w:val="29"/>
                <w:szCs w:val="29"/>
              </w:rPr>
            </w:pPr>
            <w:r w:rsidRPr="000D3109">
              <w:rPr>
                <w:rFonts w:ascii="Angsana New" w:eastAsia="MS Mincho" w:hAnsi="Angsana New"/>
                <w:b/>
                <w:bCs/>
                <w:i/>
                <w:iCs/>
                <w:sz w:val="29"/>
                <w:szCs w:val="29"/>
              </w:rPr>
              <w:t>256</w:t>
            </w:r>
            <w:r>
              <w:rPr>
                <w:rFonts w:ascii="Angsana New" w:eastAsia="MS Mincho" w:hAnsi="Angsana New"/>
                <w:b/>
                <w:bCs/>
                <w:i/>
                <w:iCs/>
                <w:sz w:val="29"/>
                <w:szCs w:val="29"/>
              </w:rPr>
              <w:t>4</w:t>
            </w:r>
          </w:p>
        </w:tc>
        <w:tc>
          <w:tcPr>
            <w:tcW w:w="1298" w:type="dxa"/>
          </w:tcPr>
          <w:p w14:paraId="59A0E7F5" w14:textId="77777777" w:rsidR="007E7A2D" w:rsidRPr="007E7A2D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35" w:lineRule="auto"/>
              <w:ind w:left="-38" w:right="-73"/>
              <w:rPr>
                <w:rFonts w:ascii="Angsana New" w:eastAsia="MS Mincho" w:hAnsi="Angsana New"/>
                <w:sz w:val="29"/>
                <w:szCs w:val="29"/>
                <w:highlight w:val="yellow"/>
                <w:lang w:val="en-GB"/>
              </w:rPr>
            </w:pPr>
          </w:p>
        </w:tc>
        <w:tc>
          <w:tcPr>
            <w:tcW w:w="274" w:type="dxa"/>
          </w:tcPr>
          <w:p w14:paraId="0CEF819E" w14:textId="77777777" w:rsidR="007E7A2D" w:rsidRPr="007E7A2D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highlight w:val="yellow"/>
                <w:lang w:val="en-GB"/>
              </w:rPr>
            </w:pPr>
          </w:p>
        </w:tc>
        <w:tc>
          <w:tcPr>
            <w:tcW w:w="1346" w:type="dxa"/>
          </w:tcPr>
          <w:p w14:paraId="5B4C352E" w14:textId="77777777" w:rsidR="007E7A2D" w:rsidRPr="007E7A2D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highlight w:val="yellow"/>
                <w:lang w:val="en-GB"/>
              </w:rPr>
            </w:pPr>
          </w:p>
        </w:tc>
        <w:tc>
          <w:tcPr>
            <w:tcW w:w="270" w:type="dxa"/>
          </w:tcPr>
          <w:p w14:paraId="15A11B0D" w14:textId="77777777" w:rsidR="007E7A2D" w:rsidRPr="007E7A2D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highlight w:val="yellow"/>
                <w:lang w:val="en-GB"/>
              </w:rPr>
            </w:pPr>
          </w:p>
        </w:tc>
        <w:tc>
          <w:tcPr>
            <w:tcW w:w="1350" w:type="dxa"/>
          </w:tcPr>
          <w:p w14:paraId="6097866E" w14:textId="77777777" w:rsidR="007E7A2D" w:rsidRPr="007E7A2D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highlight w:val="yellow"/>
                <w:lang w:val="en-GB"/>
              </w:rPr>
            </w:pPr>
          </w:p>
        </w:tc>
        <w:tc>
          <w:tcPr>
            <w:tcW w:w="243" w:type="dxa"/>
          </w:tcPr>
          <w:p w14:paraId="300D1975" w14:textId="77777777" w:rsidR="007E7A2D" w:rsidRPr="007E7A2D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highlight w:val="yellow"/>
                <w:lang w:val="en-GB"/>
              </w:rPr>
            </w:pPr>
          </w:p>
        </w:tc>
        <w:tc>
          <w:tcPr>
            <w:tcW w:w="1467" w:type="dxa"/>
          </w:tcPr>
          <w:p w14:paraId="01965BC6" w14:textId="77777777" w:rsidR="007E7A2D" w:rsidRPr="007E7A2D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highlight w:val="yellow"/>
                <w:lang w:val="en-GB"/>
              </w:rPr>
            </w:pPr>
          </w:p>
        </w:tc>
      </w:tr>
      <w:tr w:rsidR="007E7A2D" w:rsidRPr="00664BF6" w14:paraId="6BB579F8" w14:textId="77777777" w:rsidTr="005A73CE">
        <w:trPr>
          <w:trHeight w:val="139"/>
        </w:trPr>
        <w:tc>
          <w:tcPr>
            <w:tcW w:w="3274" w:type="dxa"/>
          </w:tcPr>
          <w:p w14:paraId="68840134" w14:textId="77777777" w:rsidR="007E7A2D" w:rsidRPr="00664BF6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664BF6">
              <w:rPr>
                <w:rFonts w:ascii="Angsana New" w:eastAsia="MS Mincho" w:hAnsi="Angsana New"/>
                <w:b/>
                <w:bCs/>
                <w:i/>
                <w:iCs/>
                <w:sz w:val="29"/>
                <w:szCs w:val="29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8" w:type="dxa"/>
          </w:tcPr>
          <w:p w14:paraId="2B2F1134" w14:textId="77777777" w:rsidR="007E7A2D" w:rsidRPr="007E7A2D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35" w:lineRule="auto"/>
              <w:ind w:left="-38" w:right="-73"/>
              <w:rPr>
                <w:rFonts w:ascii="Angsana New" w:eastAsia="MS Mincho" w:hAnsi="Angsana New"/>
                <w:sz w:val="29"/>
                <w:szCs w:val="29"/>
                <w:highlight w:val="yellow"/>
                <w:lang w:val="en-GB"/>
              </w:rPr>
            </w:pPr>
          </w:p>
        </w:tc>
        <w:tc>
          <w:tcPr>
            <w:tcW w:w="274" w:type="dxa"/>
          </w:tcPr>
          <w:p w14:paraId="47B3B5C8" w14:textId="77777777" w:rsidR="007E7A2D" w:rsidRPr="007E7A2D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highlight w:val="yellow"/>
                <w:lang w:val="en-GB"/>
              </w:rPr>
            </w:pPr>
          </w:p>
        </w:tc>
        <w:tc>
          <w:tcPr>
            <w:tcW w:w="1346" w:type="dxa"/>
          </w:tcPr>
          <w:p w14:paraId="545194D8" w14:textId="77777777" w:rsidR="007E7A2D" w:rsidRPr="007E7A2D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highlight w:val="yellow"/>
                <w:lang w:val="en-GB"/>
              </w:rPr>
            </w:pPr>
          </w:p>
        </w:tc>
        <w:tc>
          <w:tcPr>
            <w:tcW w:w="270" w:type="dxa"/>
          </w:tcPr>
          <w:p w14:paraId="58C7FE7B" w14:textId="77777777" w:rsidR="007E7A2D" w:rsidRPr="007E7A2D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highlight w:val="yellow"/>
                <w:lang w:val="en-GB"/>
              </w:rPr>
            </w:pPr>
          </w:p>
        </w:tc>
        <w:tc>
          <w:tcPr>
            <w:tcW w:w="1350" w:type="dxa"/>
          </w:tcPr>
          <w:p w14:paraId="0B7A90A0" w14:textId="77777777" w:rsidR="007E7A2D" w:rsidRPr="007E7A2D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highlight w:val="yellow"/>
                <w:lang w:val="en-GB"/>
              </w:rPr>
            </w:pPr>
          </w:p>
        </w:tc>
        <w:tc>
          <w:tcPr>
            <w:tcW w:w="243" w:type="dxa"/>
          </w:tcPr>
          <w:p w14:paraId="780AF8BA" w14:textId="77777777" w:rsidR="007E7A2D" w:rsidRPr="007E7A2D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highlight w:val="yellow"/>
                <w:lang w:val="en-GB"/>
              </w:rPr>
            </w:pPr>
          </w:p>
        </w:tc>
        <w:tc>
          <w:tcPr>
            <w:tcW w:w="1467" w:type="dxa"/>
          </w:tcPr>
          <w:p w14:paraId="57F4F706" w14:textId="77777777" w:rsidR="007E7A2D" w:rsidRPr="007E7A2D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highlight w:val="yellow"/>
                <w:lang w:val="en-GB"/>
              </w:rPr>
            </w:pPr>
          </w:p>
        </w:tc>
      </w:tr>
      <w:tr w:rsidR="007E7A2D" w:rsidRPr="00664BF6" w14:paraId="3AB82F76" w14:textId="77777777" w:rsidTr="005A73CE">
        <w:trPr>
          <w:trHeight w:val="348"/>
        </w:trPr>
        <w:tc>
          <w:tcPr>
            <w:tcW w:w="3274" w:type="dxa"/>
          </w:tcPr>
          <w:p w14:paraId="02CB604B" w14:textId="77777777" w:rsidR="007E7A2D" w:rsidRPr="00664BF6" w:rsidRDefault="007E7A2D" w:rsidP="007E7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sz w:val="29"/>
                <w:szCs w:val="29"/>
              </w:rPr>
            </w:pPr>
            <w:r w:rsidRPr="00664BF6">
              <w:rPr>
                <w:rFonts w:ascii="Angsana New" w:eastAsia="MS Mincho" w:hAnsi="Angsana New"/>
                <w:sz w:val="29"/>
                <w:szCs w:val="29"/>
                <w:cs/>
              </w:rPr>
              <w:t>อาคารและอุปกรณ์</w:t>
            </w:r>
            <w:r w:rsidRPr="00664BF6">
              <w:rPr>
                <w:rFonts w:ascii="Angsana New" w:eastAsia="MS Mincho" w:hAnsi="Angsana New"/>
                <w:sz w:val="29"/>
                <w:szCs w:val="29"/>
              </w:rPr>
              <w:t xml:space="preserve"> </w:t>
            </w:r>
          </w:p>
          <w:p w14:paraId="2C15024D" w14:textId="4F39D19F" w:rsidR="007E7A2D" w:rsidRPr="00664BF6" w:rsidRDefault="007E7A2D" w:rsidP="007E7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664BF6">
              <w:rPr>
                <w:rFonts w:ascii="Angsana New" w:eastAsia="MS Mincho" w:hAnsi="Angsana New" w:hint="cs"/>
                <w:sz w:val="29"/>
                <w:szCs w:val="29"/>
                <w:cs/>
              </w:rPr>
              <w:t xml:space="preserve">   </w:t>
            </w:r>
            <w:r w:rsidRPr="00664BF6">
              <w:rPr>
                <w:rFonts w:ascii="Angsana New" w:eastAsia="MS Mincho" w:hAnsi="Angsana New"/>
                <w:i/>
                <w:iCs/>
                <w:sz w:val="29"/>
                <w:szCs w:val="29"/>
              </w:rPr>
              <w:t>(</w:t>
            </w:r>
            <w:r w:rsidRPr="00664BF6"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  <w:t>ความแตกต่างของค่าเสื่อมราคา</w:t>
            </w:r>
            <w:r w:rsidRPr="00664BF6">
              <w:rPr>
                <w:rFonts w:ascii="Angsana New" w:eastAsia="MS Mincho" w:hAnsi="Angsana New"/>
                <w:i/>
                <w:iCs/>
                <w:sz w:val="29"/>
                <w:szCs w:val="29"/>
              </w:rPr>
              <w:t>)</w:t>
            </w:r>
          </w:p>
        </w:tc>
        <w:tc>
          <w:tcPr>
            <w:tcW w:w="1298" w:type="dxa"/>
          </w:tcPr>
          <w:p w14:paraId="3BA610D2" w14:textId="77777777" w:rsidR="007E7A2D" w:rsidRPr="00664BF6" w:rsidRDefault="007E7A2D" w:rsidP="007E7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  <w:p w14:paraId="3D060A55" w14:textId="6CE011F1" w:rsidR="007E7A2D" w:rsidRPr="007E7A2D" w:rsidRDefault="007E7A2D" w:rsidP="007E7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  <w:highlight w:val="yellow"/>
              </w:rPr>
            </w:pPr>
            <w:r w:rsidRPr="00664BF6">
              <w:rPr>
                <w:rFonts w:asciiTheme="majorBidi" w:hAnsiTheme="majorBidi" w:cstheme="majorBidi"/>
                <w:sz w:val="29"/>
                <w:szCs w:val="29"/>
              </w:rPr>
              <w:t>496</w:t>
            </w:r>
          </w:p>
        </w:tc>
        <w:tc>
          <w:tcPr>
            <w:tcW w:w="274" w:type="dxa"/>
          </w:tcPr>
          <w:p w14:paraId="2BC727DC" w14:textId="77777777" w:rsidR="007E7A2D" w:rsidRPr="007E7A2D" w:rsidRDefault="007E7A2D" w:rsidP="007E7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1346" w:type="dxa"/>
          </w:tcPr>
          <w:p w14:paraId="5B375D8D" w14:textId="77777777" w:rsidR="007E7A2D" w:rsidRDefault="007E7A2D" w:rsidP="007E7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ind w:left="-38" w:right="70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1250F99E" w14:textId="760CC243" w:rsidR="007E7A2D" w:rsidRPr="007E7A2D" w:rsidRDefault="007E7A2D" w:rsidP="007E7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  <w:highlight w:val="yellow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</w:t>
            </w:r>
          </w:p>
        </w:tc>
        <w:tc>
          <w:tcPr>
            <w:tcW w:w="270" w:type="dxa"/>
          </w:tcPr>
          <w:p w14:paraId="4784DBF1" w14:textId="77777777" w:rsidR="007E7A2D" w:rsidRPr="007E7A2D" w:rsidRDefault="007E7A2D" w:rsidP="007E7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1350" w:type="dxa"/>
          </w:tcPr>
          <w:p w14:paraId="33F06036" w14:textId="77777777" w:rsidR="007E7A2D" w:rsidRDefault="007E7A2D" w:rsidP="007E7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  <w:p w14:paraId="4EF69992" w14:textId="27A7CACA" w:rsidR="007E7A2D" w:rsidRPr="007E7A2D" w:rsidRDefault="007E7A2D" w:rsidP="007E7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  <w:highlight w:val="yellow"/>
              </w:rPr>
            </w:pPr>
            <w:r>
              <w:rPr>
                <w:rFonts w:ascii="Angsana New" w:eastAsia="MS Mincho" w:hAnsi="Angsana New"/>
                <w:sz w:val="29"/>
                <w:szCs w:val="29"/>
                <w:lang w:val="en-GB"/>
              </w:rPr>
              <w:t>-</w:t>
            </w:r>
          </w:p>
        </w:tc>
        <w:tc>
          <w:tcPr>
            <w:tcW w:w="243" w:type="dxa"/>
          </w:tcPr>
          <w:p w14:paraId="656E5AE4" w14:textId="77777777" w:rsidR="007E7A2D" w:rsidRPr="007E7A2D" w:rsidRDefault="007E7A2D" w:rsidP="007E7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1467" w:type="dxa"/>
          </w:tcPr>
          <w:p w14:paraId="170B9279" w14:textId="77777777" w:rsidR="007E7A2D" w:rsidRPr="00B025A1" w:rsidRDefault="007E7A2D" w:rsidP="007E7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ind w:left="-38" w:right="70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55A1C966" w14:textId="31FED8D7" w:rsidR="007E7A2D" w:rsidRPr="007E7A2D" w:rsidRDefault="007E7A2D" w:rsidP="007E7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  <w:highlight w:val="yellow"/>
              </w:rPr>
            </w:pPr>
            <w:r w:rsidRPr="00B025A1">
              <w:rPr>
                <w:rFonts w:asciiTheme="majorBidi" w:hAnsiTheme="majorBidi" w:cstheme="majorBidi"/>
                <w:sz w:val="29"/>
                <w:szCs w:val="29"/>
              </w:rPr>
              <w:t>497</w:t>
            </w:r>
          </w:p>
        </w:tc>
      </w:tr>
      <w:tr w:rsidR="007E7A2D" w:rsidRPr="00664BF6" w14:paraId="5D1B9088" w14:textId="77777777" w:rsidTr="005A73CE">
        <w:trPr>
          <w:trHeight w:val="348"/>
        </w:trPr>
        <w:tc>
          <w:tcPr>
            <w:tcW w:w="3274" w:type="dxa"/>
          </w:tcPr>
          <w:p w14:paraId="2482B7A2" w14:textId="388387A6" w:rsidR="007E7A2D" w:rsidRPr="00664BF6" w:rsidRDefault="007E7A2D" w:rsidP="007E7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hAnsi="Angsana New"/>
                <w:i/>
                <w:iCs/>
                <w:color w:val="0000FF"/>
                <w:sz w:val="29"/>
                <w:szCs w:val="29"/>
                <w:cs/>
              </w:rPr>
            </w:pPr>
            <w:r w:rsidRPr="00664BF6">
              <w:rPr>
                <w:rFonts w:asciiTheme="majorBidi" w:hAnsiTheme="majorBidi" w:hint="cs"/>
                <w:sz w:val="30"/>
                <w:szCs w:val="30"/>
                <w:cs/>
              </w:rPr>
              <w:t>การป้องกันความเสี่ยงกระแสเงินสด</w:t>
            </w:r>
          </w:p>
        </w:tc>
        <w:tc>
          <w:tcPr>
            <w:tcW w:w="1298" w:type="dxa"/>
          </w:tcPr>
          <w:p w14:paraId="2D4EFBED" w14:textId="436458D9" w:rsidR="007E7A2D" w:rsidRPr="007E7A2D" w:rsidRDefault="007E7A2D" w:rsidP="007E7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right="-468"/>
              <w:rPr>
                <w:rFonts w:asciiTheme="majorBidi" w:eastAsia="MS Mincho" w:hAnsiTheme="majorBidi" w:cstheme="majorBidi"/>
                <w:sz w:val="29"/>
                <w:szCs w:val="29"/>
                <w:highlight w:val="yellow"/>
              </w:rPr>
            </w:pPr>
            <w:r w:rsidRPr="00664BF6">
              <w:rPr>
                <w:rFonts w:asciiTheme="majorBidi" w:hAnsiTheme="majorBidi" w:cstheme="majorBidi"/>
                <w:sz w:val="29"/>
                <w:szCs w:val="29"/>
              </w:rPr>
              <w:t>89,362</w:t>
            </w:r>
          </w:p>
        </w:tc>
        <w:tc>
          <w:tcPr>
            <w:tcW w:w="274" w:type="dxa"/>
          </w:tcPr>
          <w:p w14:paraId="4A23758F" w14:textId="77777777" w:rsidR="007E7A2D" w:rsidRPr="007E7A2D" w:rsidRDefault="007E7A2D" w:rsidP="007E7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1346" w:type="dxa"/>
          </w:tcPr>
          <w:p w14:paraId="3C0A576D" w14:textId="5CC9FC7E" w:rsidR="007E7A2D" w:rsidRPr="007E7A2D" w:rsidRDefault="007E7A2D" w:rsidP="007E7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  <w:highlight w:val="yellow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620</w:t>
            </w:r>
          </w:p>
        </w:tc>
        <w:tc>
          <w:tcPr>
            <w:tcW w:w="270" w:type="dxa"/>
          </w:tcPr>
          <w:p w14:paraId="73C8BD06" w14:textId="77777777" w:rsidR="007E7A2D" w:rsidRPr="007E7A2D" w:rsidRDefault="007E7A2D" w:rsidP="007E7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1350" w:type="dxa"/>
          </w:tcPr>
          <w:p w14:paraId="77087381" w14:textId="2A85D2E5" w:rsidR="007E7A2D" w:rsidRPr="007E7A2D" w:rsidRDefault="007E7A2D" w:rsidP="007E7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53" w:right="-468" w:firstLine="601"/>
              <w:rPr>
                <w:rFonts w:asciiTheme="majorBidi" w:eastAsia="MS Mincho" w:hAnsiTheme="majorBidi" w:cstheme="majorBidi"/>
                <w:sz w:val="29"/>
                <w:szCs w:val="29"/>
                <w:highlight w:val="yellow"/>
              </w:rPr>
            </w:pPr>
            <w:r>
              <w:rPr>
                <w:rFonts w:ascii="Angsana New" w:eastAsia="MS Mincho" w:hAnsi="Angsana New"/>
                <w:sz w:val="29"/>
                <w:szCs w:val="29"/>
                <w:lang w:val="en-GB"/>
              </w:rPr>
              <w:t>(64,781)</w:t>
            </w:r>
          </w:p>
        </w:tc>
        <w:tc>
          <w:tcPr>
            <w:tcW w:w="243" w:type="dxa"/>
          </w:tcPr>
          <w:p w14:paraId="1A442476" w14:textId="77777777" w:rsidR="007E7A2D" w:rsidRPr="007E7A2D" w:rsidRDefault="007E7A2D" w:rsidP="007E7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1467" w:type="dxa"/>
          </w:tcPr>
          <w:p w14:paraId="428756D9" w14:textId="58D10406" w:rsidR="007E7A2D" w:rsidRPr="007E7A2D" w:rsidRDefault="007E7A2D" w:rsidP="007E7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  <w:highlight w:val="yellow"/>
              </w:rPr>
            </w:pPr>
            <w:r w:rsidRPr="00B025A1">
              <w:rPr>
                <w:rFonts w:asciiTheme="majorBidi" w:hAnsiTheme="majorBidi" w:cstheme="majorBidi"/>
                <w:sz w:val="29"/>
                <w:szCs w:val="29"/>
              </w:rPr>
              <w:t>25,201</w:t>
            </w:r>
          </w:p>
        </w:tc>
      </w:tr>
      <w:tr w:rsidR="007E7A2D" w:rsidRPr="005C0299" w14:paraId="2481C69D" w14:textId="77777777" w:rsidTr="005A73CE">
        <w:trPr>
          <w:trHeight w:val="348"/>
        </w:trPr>
        <w:tc>
          <w:tcPr>
            <w:tcW w:w="3274" w:type="dxa"/>
          </w:tcPr>
          <w:p w14:paraId="4AF289A2" w14:textId="05A746EF" w:rsidR="007E7A2D" w:rsidRPr="005C0299" w:rsidRDefault="007E7A2D" w:rsidP="007E7A2D">
            <w:pPr>
              <w:tabs>
                <w:tab w:val="left" w:pos="360"/>
              </w:tabs>
              <w:spacing w:line="235" w:lineRule="auto"/>
              <w:ind w:left="156" w:right="-79" w:hanging="156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664BF6">
              <w:rPr>
                <w:rFonts w:ascii="Angsana New" w:eastAsia="MS Mincho" w:hAnsi="Angsana New" w:hint="cs"/>
                <w:sz w:val="29"/>
                <w:szCs w:val="29"/>
                <w:cs/>
              </w:rPr>
              <w:t>ประมาณการหนี้สินไม่หมุนเวียนสำหรับ</w:t>
            </w:r>
            <w:r w:rsidRPr="00664BF6">
              <w:rPr>
                <w:rFonts w:ascii="Angsana New" w:eastAsia="MS Mincho" w:hAnsi="Angsana New"/>
                <w:sz w:val="29"/>
                <w:szCs w:val="29"/>
                <w:cs/>
              </w:rPr>
              <w:br/>
            </w:r>
            <w:r w:rsidRPr="00664BF6">
              <w:rPr>
                <w:rFonts w:ascii="Angsana New" w:eastAsia="MS Mincho" w:hAnsi="Angsana New" w:hint="cs"/>
                <w:sz w:val="29"/>
                <w:szCs w:val="29"/>
                <w:cs/>
              </w:rPr>
              <w:t>ผลประโยชน์พนักงาน</w:t>
            </w:r>
          </w:p>
        </w:tc>
        <w:tc>
          <w:tcPr>
            <w:tcW w:w="1298" w:type="dxa"/>
          </w:tcPr>
          <w:p w14:paraId="7D58FE6F" w14:textId="77777777" w:rsidR="007E7A2D" w:rsidRPr="00664BF6" w:rsidRDefault="007E7A2D" w:rsidP="007E7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19A02158" w14:textId="5A25F0B1" w:rsidR="007E7A2D" w:rsidRPr="007E7A2D" w:rsidRDefault="007E7A2D" w:rsidP="007E7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right="-468"/>
              <w:rPr>
                <w:rFonts w:asciiTheme="majorBidi" w:eastAsia="MS Mincho" w:hAnsiTheme="majorBidi" w:cstheme="majorBidi"/>
                <w:sz w:val="29"/>
                <w:szCs w:val="29"/>
                <w:highlight w:val="yellow"/>
              </w:rPr>
            </w:pPr>
            <w:r w:rsidRPr="00664BF6">
              <w:rPr>
                <w:rFonts w:asciiTheme="majorBidi" w:hAnsiTheme="majorBidi" w:cstheme="majorBidi"/>
                <w:sz w:val="29"/>
                <w:szCs w:val="29"/>
              </w:rPr>
              <w:t>15,85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1</w:t>
            </w:r>
          </w:p>
        </w:tc>
        <w:tc>
          <w:tcPr>
            <w:tcW w:w="274" w:type="dxa"/>
          </w:tcPr>
          <w:p w14:paraId="2F2BF966" w14:textId="77777777" w:rsidR="007E7A2D" w:rsidRPr="007E7A2D" w:rsidRDefault="007E7A2D" w:rsidP="007E7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1346" w:type="dxa"/>
          </w:tcPr>
          <w:p w14:paraId="7C8FA69D" w14:textId="77777777" w:rsidR="007E7A2D" w:rsidRDefault="007E7A2D" w:rsidP="007E7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ind w:left="-38" w:right="70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64A1ADF8" w14:textId="2DF7DFF4" w:rsidR="007E7A2D" w:rsidRPr="007E7A2D" w:rsidRDefault="007E7A2D" w:rsidP="007E7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  <w:highlight w:val="yellow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5,608</w:t>
            </w:r>
          </w:p>
        </w:tc>
        <w:tc>
          <w:tcPr>
            <w:tcW w:w="270" w:type="dxa"/>
          </w:tcPr>
          <w:p w14:paraId="299C015A" w14:textId="77777777" w:rsidR="007E7A2D" w:rsidRPr="007E7A2D" w:rsidRDefault="007E7A2D" w:rsidP="007E7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1350" w:type="dxa"/>
          </w:tcPr>
          <w:p w14:paraId="1957647E" w14:textId="77777777" w:rsidR="007E7A2D" w:rsidRPr="007E7A2D" w:rsidRDefault="007E7A2D" w:rsidP="007E7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right="51" w:hanging="92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  <w:p w14:paraId="60EC8FA4" w14:textId="48B6E8E0" w:rsidR="007E7A2D" w:rsidRPr="007E7A2D" w:rsidRDefault="007E7A2D" w:rsidP="007E7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35" w:lineRule="auto"/>
              <w:ind w:right="51" w:hanging="92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  <w:r w:rsidRPr="007E7A2D">
              <w:rPr>
                <w:rFonts w:ascii="Angsana New" w:eastAsia="MS Mincho" w:hAnsi="Angsana New"/>
                <w:sz w:val="29"/>
                <w:szCs w:val="29"/>
                <w:lang w:val="en-GB"/>
              </w:rPr>
              <w:t xml:space="preserve">                -</w:t>
            </w:r>
          </w:p>
        </w:tc>
        <w:tc>
          <w:tcPr>
            <w:tcW w:w="243" w:type="dxa"/>
          </w:tcPr>
          <w:p w14:paraId="6E4F7E63" w14:textId="77777777" w:rsidR="007E7A2D" w:rsidRPr="007E7A2D" w:rsidRDefault="007E7A2D" w:rsidP="007E7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1467" w:type="dxa"/>
          </w:tcPr>
          <w:p w14:paraId="2C10AE92" w14:textId="77777777" w:rsidR="007E7A2D" w:rsidRDefault="007E7A2D" w:rsidP="007E7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ind w:left="-38" w:right="70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6130B44D" w14:textId="1705DEAC" w:rsidR="007E7A2D" w:rsidRPr="007E7A2D" w:rsidRDefault="007E7A2D" w:rsidP="007E7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  <w:highlight w:val="yellow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21,459</w:t>
            </w:r>
          </w:p>
        </w:tc>
      </w:tr>
      <w:tr w:rsidR="007E7A2D" w:rsidRPr="00664BF6" w14:paraId="14539DB6" w14:textId="77777777" w:rsidTr="007E7A2D">
        <w:trPr>
          <w:trHeight w:val="348"/>
        </w:trPr>
        <w:tc>
          <w:tcPr>
            <w:tcW w:w="3274" w:type="dxa"/>
          </w:tcPr>
          <w:p w14:paraId="21AD4A4E" w14:textId="3C5D471A" w:rsidR="007E7A2D" w:rsidRPr="00664BF6" w:rsidRDefault="007E7A2D" w:rsidP="007E7A2D">
            <w:pPr>
              <w:spacing w:line="235" w:lineRule="auto"/>
              <w:ind w:right="-79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664BF6">
              <w:rPr>
                <w:rFonts w:ascii="Angsana New" w:eastAsia="MS Mincho" w:hAnsi="Angsana New" w:hint="cs"/>
                <w:sz w:val="29"/>
                <w:szCs w:val="29"/>
                <w:cs/>
              </w:rPr>
              <w:t>อัตราดอกเบี้ยที่แท้จริง</w:t>
            </w:r>
          </w:p>
        </w:tc>
        <w:tc>
          <w:tcPr>
            <w:tcW w:w="1298" w:type="dxa"/>
          </w:tcPr>
          <w:p w14:paraId="100860F0" w14:textId="617D96B9" w:rsidR="007E7A2D" w:rsidRPr="007E7A2D" w:rsidRDefault="007E7A2D" w:rsidP="007E7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  <w:highlight w:val="yellow"/>
              </w:rPr>
            </w:pPr>
            <w:r w:rsidRPr="00664BF6">
              <w:rPr>
                <w:rFonts w:asciiTheme="majorBidi" w:hAnsiTheme="majorBidi" w:cstheme="majorBidi"/>
                <w:sz w:val="29"/>
                <w:szCs w:val="29"/>
              </w:rPr>
              <w:t>6,635</w:t>
            </w:r>
          </w:p>
        </w:tc>
        <w:tc>
          <w:tcPr>
            <w:tcW w:w="274" w:type="dxa"/>
          </w:tcPr>
          <w:p w14:paraId="2C7B9F6B" w14:textId="77777777" w:rsidR="007E7A2D" w:rsidRPr="007E7A2D" w:rsidRDefault="007E7A2D" w:rsidP="007E7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1346" w:type="dxa"/>
          </w:tcPr>
          <w:p w14:paraId="1D9FA99C" w14:textId="2A0C0EBA" w:rsidR="007E7A2D" w:rsidRPr="007E7A2D" w:rsidRDefault="007E7A2D" w:rsidP="007E7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  <w:highlight w:val="yellow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(2,640)</w:t>
            </w:r>
          </w:p>
        </w:tc>
        <w:tc>
          <w:tcPr>
            <w:tcW w:w="270" w:type="dxa"/>
          </w:tcPr>
          <w:p w14:paraId="113A8211" w14:textId="77777777" w:rsidR="007E7A2D" w:rsidRPr="007E7A2D" w:rsidRDefault="007E7A2D" w:rsidP="007E7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1350" w:type="dxa"/>
          </w:tcPr>
          <w:p w14:paraId="0C9C8917" w14:textId="2B9DAF0B" w:rsidR="007E7A2D" w:rsidRPr="007E7A2D" w:rsidRDefault="007E7A2D" w:rsidP="007E7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right="51" w:hanging="92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  <w:r w:rsidRPr="007E7A2D">
              <w:rPr>
                <w:rFonts w:ascii="Angsana New" w:eastAsia="MS Mincho" w:hAnsi="Angsana New"/>
                <w:sz w:val="29"/>
                <w:szCs w:val="29"/>
                <w:lang w:val="en-GB"/>
              </w:rPr>
              <w:t>-</w:t>
            </w:r>
          </w:p>
        </w:tc>
        <w:tc>
          <w:tcPr>
            <w:tcW w:w="243" w:type="dxa"/>
          </w:tcPr>
          <w:p w14:paraId="6C43F2B2" w14:textId="77777777" w:rsidR="007E7A2D" w:rsidRPr="007E7A2D" w:rsidRDefault="007E7A2D" w:rsidP="007E7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1467" w:type="dxa"/>
          </w:tcPr>
          <w:p w14:paraId="05C2917A" w14:textId="5B50F8AF" w:rsidR="007E7A2D" w:rsidRPr="007E7A2D" w:rsidRDefault="007E7A2D" w:rsidP="007E7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  <w:highlight w:val="yellow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3,995</w:t>
            </w:r>
          </w:p>
        </w:tc>
      </w:tr>
      <w:tr w:rsidR="007E7A2D" w:rsidRPr="00664BF6" w14:paraId="29D4D451" w14:textId="77777777" w:rsidTr="007E7A2D">
        <w:trPr>
          <w:trHeight w:val="348"/>
        </w:trPr>
        <w:tc>
          <w:tcPr>
            <w:tcW w:w="3274" w:type="dxa"/>
          </w:tcPr>
          <w:p w14:paraId="66D5FEEB" w14:textId="490FF90E" w:rsidR="007E7A2D" w:rsidRPr="00664BF6" w:rsidRDefault="007E7A2D" w:rsidP="007E7A2D">
            <w:pPr>
              <w:spacing w:line="235" w:lineRule="auto"/>
              <w:ind w:left="162" w:right="-79" w:hanging="162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664BF6">
              <w:rPr>
                <w:rFonts w:ascii="Angsana New" w:eastAsia="MS Mincho" w:hAnsi="Angsana New" w:hint="cs"/>
                <w:sz w:val="29"/>
                <w:szCs w:val="29"/>
                <w:cs/>
              </w:rPr>
              <w:t>อื่นๆ</w:t>
            </w: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14:paraId="5FB48993" w14:textId="04D27305" w:rsidR="007E7A2D" w:rsidRPr="007E7A2D" w:rsidRDefault="007E7A2D" w:rsidP="007E7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  <w:highlight w:val="yellow"/>
              </w:rPr>
            </w:pPr>
            <w:r w:rsidRPr="00664BF6">
              <w:rPr>
                <w:rFonts w:asciiTheme="majorBidi" w:hAnsiTheme="majorBidi" w:cstheme="majorBidi"/>
                <w:sz w:val="29"/>
                <w:szCs w:val="29"/>
              </w:rPr>
              <w:t>7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9</w:t>
            </w:r>
          </w:p>
        </w:tc>
        <w:tc>
          <w:tcPr>
            <w:tcW w:w="274" w:type="dxa"/>
          </w:tcPr>
          <w:p w14:paraId="2C0EAEA3" w14:textId="77777777" w:rsidR="007E7A2D" w:rsidRPr="007E7A2D" w:rsidRDefault="007E7A2D" w:rsidP="007E7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3B212D4F" w14:textId="10319CE1" w:rsidR="007E7A2D" w:rsidRPr="007E7A2D" w:rsidRDefault="007E7A2D" w:rsidP="007E7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  <w:highlight w:val="yellow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1,7</w:t>
            </w:r>
            <w:r w:rsidR="00D10EA3">
              <w:rPr>
                <w:rFonts w:asciiTheme="majorBidi" w:hAnsiTheme="majorBidi" w:cstheme="majorBidi"/>
                <w:sz w:val="29"/>
                <w:szCs w:val="29"/>
              </w:rPr>
              <w:t>0</w:t>
            </w:r>
            <w:r w:rsidR="00D74DA1">
              <w:rPr>
                <w:rFonts w:asciiTheme="majorBidi" w:hAnsiTheme="majorBidi" w:cstheme="majorBidi"/>
                <w:sz w:val="29"/>
                <w:szCs w:val="29"/>
              </w:rPr>
              <w:t>9</w:t>
            </w:r>
          </w:p>
        </w:tc>
        <w:tc>
          <w:tcPr>
            <w:tcW w:w="270" w:type="dxa"/>
          </w:tcPr>
          <w:p w14:paraId="02D40186" w14:textId="77777777" w:rsidR="007E7A2D" w:rsidRPr="007E7A2D" w:rsidRDefault="007E7A2D" w:rsidP="007E7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1E2A9ED" w14:textId="614A56C6" w:rsidR="007E7A2D" w:rsidRPr="007E7A2D" w:rsidRDefault="007E7A2D" w:rsidP="007E7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right="51" w:hanging="92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  <w:r w:rsidRPr="007E7A2D">
              <w:rPr>
                <w:rFonts w:ascii="Angsana New" w:eastAsia="MS Mincho" w:hAnsi="Angsana New"/>
                <w:sz w:val="29"/>
                <w:szCs w:val="29"/>
                <w:lang w:val="en-GB"/>
              </w:rPr>
              <w:t>-</w:t>
            </w:r>
          </w:p>
        </w:tc>
        <w:tc>
          <w:tcPr>
            <w:tcW w:w="243" w:type="dxa"/>
          </w:tcPr>
          <w:p w14:paraId="7F9DCC99" w14:textId="77777777" w:rsidR="007E7A2D" w:rsidRPr="007E7A2D" w:rsidRDefault="007E7A2D" w:rsidP="007E7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1467" w:type="dxa"/>
            <w:tcBorders>
              <w:bottom w:val="single" w:sz="4" w:space="0" w:color="auto"/>
            </w:tcBorders>
          </w:tcPr>
          <w:p w14:paraId="34292748" w14:textId="7BEFC93C" w:rsidR="007E7A2D" w:rsidRPr="007E7A2D" w:rsidRDefault="007E7A2D" w:rsidP="007E7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  <w:highlight w:val="yellow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1,788</w:t>
            </w:r>
          </w:p>
        </w:tc>
      </w:tr>
      <w:tr w:rsidR="007E7A2D" w:rsidRPr="00664BF6" w14:paraId="531984F1" w14:textId="77777777" w:rsidTr="00D10EA3">
        <w:trPr>
          <w:trHeight w:val="348"/>
        </w:trPr>
        <w:tc>
          <w:tcPr>
            <w:tcW w:w="3274" w:type="dxa"/>
            <w:shd w:val="clear" w:color="auto" w:fill="auto"/>
          </w:tcPr>
          <w:p w14:paraId="64E1F520" w14:textId="03ACE5A6" w:rsidR="007E7A2D" w:rsidRPr="00664BF6" w:rsidRDefault="007E7A2D" w:rsidP="007E7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664BF6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85B453" w14:textId="1AF2B51F" w:rsidR="007E7A2D" w:rsidRPr="007E7A2D" w:rsidRDefault="007E7A2D" w:rsidP="007E7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  <w:highlight w:val="yellow"/>
              </w:rPr>
            </w:pPr>
            <w:r w:rsidRPr="00664B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112,423</w:t>
            </w:r>
          </w:p>
        </w:tc>
        <w:tc>
          <w:tcPr>
            <w:tcW w:w="274" w:type="dxa"/>
            <w:shd w:val="clear" w:color="auto" w:fill="auto"/>
          </w:tcPr>
          <w:p w14:paraId="6363BCFA" w14:textId="77777777" w:rsidR="007E7A2D" w:rsidRPr="007E7A2D" w:rsidRDefault="007E7A2D" w:rsidP="007E7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55A116" w14:textId="6C1B395B" w:rsidR="007E7A2D" w:rsidRPr="007E7A2D" w:rsidRDefault="007E7A2D" w:rsidP="007E7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5,298</w:t>
            </w:r>
          </w:p>
        </w:tc>
        <w:tc>
          <w:tcPr>
            <w:tcW w:w="270" w:type="dxa"/>
            <w:shd w:val="clear" w:color="auto" w:fill="auto"/>
          </w:tcPr>
          <w:p w14:paraId="6411696F" w14:textId="77777777" w:rsidR="007E7A2D" w:rsidRPr="007E7A2D" w:rsidRDefault="007E7A2D" w:rsidP="007E7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06BA1E" w14:textId="6B7442C1" w:rsidR="007E7A2D" w:rsidRPr="007E7A2D" w:rsidRDefault="007E7A2D" w:rsidP="007E7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53" w:right="-468" w:firstLine="601"/>
              <w:rPr>
                <w:rFonts w:asciiTheme="majorBidi" w:eastAsia="MS Mincho" w:hAnsiTheme="majorBidi" w:cstheme="majorBidi"/>
                <w:sz w:val="29"/>
                <w:szCs w:val="29"/>
                <w:highlight w:val="yellow"/>
              </w:rPr>
            </w:pPr>
            <w:r w:rsidRPr="00FE1A19">
              <w:rPr>
                <w:rFonts w:ascii="Angsana New" w:eastAsia="MS Mincho" w:hAnsi="Angsana New"/>
                <w:b/>
                <w:bCs/>
                <w:sz w:val="29"/>
                <w:szCs w:val="29"/>
                <w:lang w:val="en-GB"/>
              </w:rPr>
              <w:t>(64,781)</w:t>
            </w:r>
          </w:p>
        </w:tc>
        <w:tc>
          <w:tcPr>
            <w:tcW w:w="243" w:type="dxa"/>
          </w:tcPr>
          <w:p w14:paraId="1C1ECEDE" w14:textId="77777777" w:rsidR="007E7A2D" w:rsidRPr="007E7A2D" w:rsidRDefault="007E7A2D" w:rsidP="007E7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F2D670" w14:textId="6631D920" w:rsidR="007E7A2D" w:rsidRPr="007E7A2D" w:rsidRDefault="007E7A2D" w:rsidP="007E7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52,940</w:t>
            </w:r>
          </w:p>
        </w:tc>
      </w:tr>
      <w:tr w:rsidR="007E7A2D" w:rsidRPr="00664BF6" w14:paraId="459683D0" w14:textId="77777777" w:rsidTr="00D10EA3">
        <w:trPr>
          <w:trHeight w:val="334"/>
        </w:trPr>
        <w:tc>
          <w:tcPr>
            <w:tcW w:w="3274" w:type="dxa"/>
            <w:shd w:val="clear" w:color="auto" w:fill="auto"/>
          </w:tcPr>
          <w:p w14:paraId="501DD96C" w14:textId="77777777" w:rsidR="007E7A2D" w:rsidRPr="00664BF6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2AE318" w14:textId="77777777" w:rsidR="007E7A2D" w:rsidRPr="007E7A2D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35" w:lineRule="auto"/>
              <w:ind w:left="-153" w:right="-468"/>
              <w:rPr>
                <w:rFonts w:asciiTheme="majorBidi" w:hAnsiTheme="majorBidi" w:cstheme="majorBidi"/>
                <w:b/>
                <w:bCs/>
                <w:sz w:val="29"/>
                <w:szCs w:val="29"/>
                <w:highlight w:val="yellow"/>
              </w:rPr>
            </w:pPr>
          </w:p>
        </w:tc>
        <w:tc>
          <w:tcPr>
            <w:tcW w:w="274" w:type="dxa"/>
            <w:shd w:val="clear" w:color="auto" w:fill="auto"/>
            <w:vAlign w:val="bottom"/>
          </w:tcPr>
          <w:p w14:paraId="1C56E7E9" w14:textId="77777777" w:rsidR="007E7A2D" w:rsidRPr="007E7A2D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0BA777" w14:textId="77777777" w:rsidR="007E7A2D" w:rsidRPr="007E7A2D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7"/>
              </w:tabs>
              <w:spacing w:line="235" w:lineRule="auto"/>
              <w:ind w:right="-555" w:firstLine="155"/>
              <w:rPr>
                <w:rFonts w:asciiTheme="majorBidi" w:hAnsiTheme="majorBidi" w:cstheme="majorBidi"/>
                <w:b/>
                <w:bCs/>
                <w:sz w:val="29"/>
                <w:szCs w:val="29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324678E" w14:textId="77777777" w:rsidR="007E7A2D" w:rsidRPr="007E7A2D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A59EEF" w14:textId="77777777" w:rsidR="007E7A2D" w:rsidRPr="007E7A2D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96"/>
              <w:rPr>
                <w:rFonts w:asciiTheme="majorBidi" w:hAnsiTheme="majorBidi" w:cstheme="majorBidi"/>
                <w:b/>
                <w:bCs/>
                <w:sz w:val="29"/>
                <w:szCs w:val="29"/>
                <w:highlight w:val="yellow"/>
              </w:rPr>
            </w:pPr>
          </w:p>
        </w:tc>
        <w:tc>
          <w:tcPr>
            <w:tcW w:w="243" w:type="dxa"/>
            <w:vAlign w:val="bottom"/>
          </w:tcPr>
          <w:p w14:paraId="0ACF0354" w14:textId="77777777" w:rsidR="007E7A2D" w:rsidRPr="007E7A2D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BF7273" w14:textId="77777777" w:rsidR="007E7A2D" w:rsidRPr="007E7A2D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35" w:lineRule="auto"/>
              <w:ind w:left="-153" w:right="-468"/>
              <w:rPr>
                <w:rFonts w:asciiTheme="majorBidi" w:hAnsiTheme="majorBidi" w:cstheme="majorBidi"/>
                <w:b/>
                <w:bCs/>
                <w:sz w:val="29"/>
                <w:szCs w:val="29"/>
                <w:highlight w:val="yellow"/>
              </w:rPr>
            </w:pPr>
          </w:p>
        </w:tc>
      </w:tr>
      <w:tr w:rsidR="007E7A2D" w:rsidRPr="00664BF6" w14:paraId="37E98EBD" w14:textId="77777777" w:rsidTr="00807820">
        <w:trPr>
          <w:trHeight w:val="334"/>
        </w:trPr>
        <w:tc>
          <w:tcPr>
            <w:tcW w:w="3274" w:type="dxa"/>
            <w:shd w:val="clear" w:color="auto" w:fill="auto"/>
          </w:tcPr>
          <w:p w14:paraId="3A4B9AD4" w14:textId="77777777" w:rsidR="007E7A2D" w:rsidRPr="00245AA3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b/>
                <w:bCs/>
                <w:sz w:val="29"/>
                <w:szCs w:val="29"/>
                <w:highlight w:val="yellow"/>
              </w:rPr>
            </w:pPr>
            <w:r w:rsidRPr="00807820">
              <w:rPr>
                <w:rFonts w:ascii="Angsana New" w:eastAsia="MS Mincho" w:hAnsi="Angsana New" w:hint="cs"/>
                <w:b/>
                <w:bCs/>
                <w:i/>
                <w:iCs/>
                <w:sz w:val="29"/>
                <w:szCs w:val="29"/>
                <w:cs/>
              </w:rPr>
              <w:t>หนี้สิน</w:t>
            </w:r>
            <w:r w:rsidRPr="00807820">
              <w:rPr>
                <w:rFonts w:ascii="Angsana New" w:eastAsia="MS Mincho" w:hAnsi="Angsana New"/>
                <w:b/>
                <w:bCs/>
                <w:i/>
                <w:iCs/>
                <w:sz w:val="29"/>
                <w:szCs w:val="29"/>
                <w:cs/>
              </w:rPr>
              <w:t>ภาษีเงินได้รอการตัดบัญชี</w:t>
            </w:r>
          </w:p>
        </w:tc>
        <w:tc>
          <w:tcPr>
            <w:tcW w:w="1298" w:type="dxa"/>
            <w:shd w:val="clear" w:color="auto" w:fill="auto"/>
          </w:tcPr>
          <w:p w14:paraId="017F8FCF" w14:textId="77777777" w:rsidR="007E7A2D" w:rsidRPr="007E7A2D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35" w:lineRule="auto"/>
              <w:ind w:left="-153" w:right="-468"/>
              <w:rPr>
                <w:rFonts w:ascii="Angsana New" w:eastAsia="MS Mincho" w:hAnsi="Angsana New"/>
                <w:b/>
                <w:bCs/>
                <w:sz w:val="29"/>
                <w:szCs w:val="29"/>
                <w:highlight w:val="yellow"/>
              </w:rPr>
            </w:pPr>
          </w:p>
        </w:tc>
        <w:tc>
          <w:tcPr>
            <w:tcW w:w="274" w:type="dxa"/>
            <w:shd w:val="clear" w:color="auto" w:fill="auto"/>
          </w:tcPr>
          <w:p w14:paraId="15BCB50B" w14:textId="77777777" w:rsidR="007E7A2D" w:rsidRPr="007E7A2D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b/>
                <w:bCs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037A2D5C" w14:textId="77777777" w:rsidR="007E7A2D" w:rsidRPr="007E7A2D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35" w:lineRule="auto"/>
              <w:ind w:right="66"/>
              <w:rPr>
                <w:rFonts w:ascii="Angsana New" w:eastAsia="MS Mincho" w:hAnsi="Angsana New"/>
                <w:b/>
                <w:bCs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012AD08B" w14:textId="77777777" w:rsidR="007E7A2D" w:rsidRPr="007E7A2D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b/>
                <w:bCs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628F2379" w14:textId="77777777" w:rsidR="007E7A2D" w:rsidRPr="007E7A2D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35" w:lineRule="auto"/>
              <w:ind w:right="-96"/>
              <w:rPr>
                <w:rFonts w:ascii="Angsana New" w:eastAsia="MS Mincho" w:hAnsi="Angsana New"/>
                <w:b/>
                <w:bCs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243" w:type="dxa"/>
          </w:tcPr>
          <w:p w14:paraId="2850B948" w14:textId="77777777" w:rsidR="007E7A2D" w:rsidRPr="007E7A2D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b/>
                <w:bCs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1467" w:type="dxa"/>
            <w:shd w:val="clear" w:color="auto" w:fill="auto"/>
          </w:tcPr>
          <w:p w14:paraId="3BE0BE19" w14:textId="77777777" w:rsidR="007E7A2D" w:rsidRPr="007E7A2D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35" w:lineRule="auto"/>
              <w:ind w:left="-153" w:right="-468"/>
              <w:rPr>
                <w:rFonts w:ascii="Angsana New" w:eastAsia="MS Mincho" w:hAnsi="Angsana New"/>
                <w:b/>
                <w:bCs/>
                <w:sz w:val="29"/>
                <w:szCs w:val="29"/>
                <w:highlight w:val="yellow"/>
              </w:rPr>
            </w:pPr>
          </w:p>
        </w:tc>
      </w:tr>
      <w:tr w:rsidR="007E7A2D" w:rsidRPr="00664BF6" w14:paraId="0A1F4442" w14:textId="77777777" w:rsidTr="00D10EA3">
        <w:trPr>
          <w:trHeight w:val="334"/>
        </w:trPr>
        <w:tc>
          <w:tcPr>
            <w:tcW w:w="3274" w:type="dxa"/>
            <w:shd w:val="clear" w:color="auto" w:fill="auto"/>
          </w:tcPr>
          <w:p w14:paraId="1615B158" w14:textId="77777777" w:rsidR="007E7A2D" w:rsidRPr="00807820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sz w:val="29"/>
                <w:szCs w:val="29"/>
              </w:rPr>
            </w:pPr>
            <w:r w:rsidRPr="00807820">
              <w:rPr>
                <w:rFonts w:ascii="Angsana New" w:eastAsia="MS Mincho" w:hAnsi="Angsana New"/>
                <w:sz w:val="29"/>
                <w:szCs w:val="29"/>
                <w:cs/>
              </w:rPr>
              <w:t>อสังหาริมทรัพย์เพื่อการลงทุ</w:t>
            </w:r>
            <w:r w:rsidRPr="00807820">
              <w:rPr>
                <w:rFonts w:ascii="Angsana New" w:eastAsia="MS Mincho" w:hAnsi="Angsana New" w:hint="cs"/>
                <w:sz w:val="29"/>
                <w:szCs w:val="29"/>
                <w:cs/>
              </w:rPr>
              <w:t>น</w:t>
            </w:r>
          </w:p>
          <w:p w14:paraId="594137C9" w14:textId="77777777" w:rsidR="007E7A2D" w:rsidRPr="00807820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807820">
              <w:rPr>
                <w:rFonts w:ascii="Angsana New" w:eastAsia="MS Mincho" w:hAnsi="Angsana New" w:hint="cs"/>
                <w:sz w:val="29"/>
                <w:szCs w:val="29"/>
                <w:cs/>
              </w:rPr>
              <w:t xml:space="preserve">   </w:t>
            </w:r>
            <w:r w:rsidRPr="00807820">
              <w:rPr>
                <w:rFonts w:ascii="Angsana New" w:eastAsia="MS Mincho" w:hAnsi="Angsana New"/>
                <w:i/>
                <w:iCs/>
                <w:sz w:val="29"/>
                <w:szCs w:val="29"/>
              </w:rPr>
              <w:t>(</w:t>
            </w:r>
            <w:r w:rsidRPr="00807820"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  <w:t>ความแตกต่างของค่าเสื่อมราคา</w:t>
            </w:r>
            <w:r w:rsidRPr="00807820">
              <w:rPr>
                <w:rFonts w:ascii="Angsana New" w:eastAsia="MS Mincho" w:hAnsi="Angsana New"/>
                <w:i/>
                <w:iCs/>
                <w:sz w:val="29"/>
                <w:szCs w:val="29"/>
              </w:rPr>
              <w:t>)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060A6A" w14:textId="267A4CF0" w:rsidR="007E7A2D" w:rsidRPr="00807820" w:rsidRDefault="00807820" w:rsidP="005A73CE">
            <w:pPr>
              <w:pStyle w:val="acctfourfigures"/>
              <w:tabs>
                <w:tab w:val="clear" w:pos="765"/>
                <w:tab w:val="decimal" w:pos="1056"/>
              </w:tabs>
              <w:spacing w:line="235" w:lineRule="auto"/>
              <w:ind w:left="-32" w:right="-96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</w:pPr>
            <w:r w:rsidRPr="00807820">
              <w:rPr>
                <w:rFonts w:asciiTheme="majorBidi" w:hAnsiTheme="majorBidi" w:cstheme="majorBidi"/>
                <w:b/>
                <w:bCs/>
                <w:sz w:val="29"/>
                <w:szCs w:val="29"/>
                <w:lang w:val="en-US" w:bidi="th-TH"/>
              </w:rPr>
              <w:t>(1,640)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20CA49AB" w14:textId="77777777" w:rsidR="007E7A2D" w:rsidRPr="00807820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78F1B4" w14:textId="3338EC95" w:rsidR="007E7A2D" w:rsidRPr="00807820" w:rsidRDefault="00807820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35" w:lineRule="auto"/>
              <w:ind w:right="-109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  <w:r w:rsidRPr="00807820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  <w:t>1,640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DD2BEE" w14:textId="77777777" w:rsidR="007E7A2D" w:rsidRPr="00807820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EB235F" w14:textId="29D8DDAE" w:rsidR="007E7A2D" w:rsidRPr="00807820" w:rsidRDefault="00807820" w:rsidP="0080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53" w:right="-468" w:firstLine="930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</w:pPr>
            <w:r w:rsidRPr="00807820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43" w:type="dxa"/>
            <w:vAlign w:val="bottom"/>
          </w:tcPr>
          <w:p w14:paraId="7BB8F283" w14:textId="77777777" w:rsidR="007E7A2D" w:rsidRPr="00807820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3C874D" w14:textId="7FBD35F9" w:rsidR="007E7A2D" w:rsidRPr="00807820" w:rsidRDefault="00807820" w:rsidP="0080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35" w:lineRule="auto"/>
              <w:ind w:left="-153" w:right="72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807820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</w:tr>
      <w:tr w:rsidR="007E7A2D" w:rsidRPr="00664BF6" w14:paraId="7FF29DF0" w14:textId="77777777" w:rsidTr="00D10EA3">
        <w:tc>
          <w:tcPr>
            <w:tcW w:w="3274" w:type="dxa"/>
            <w:shd w:val="clear" w:color="auto" w:fill="auto"/>
          </w:tcPr>
          <w:p w14:paraId="059607BB" w14:textId="77777777" w:rsidR="007E7A2D" w:rsidRPr="00807820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</w:tcPr>
          <w:p w14:paraId="67B33CB1" w14:textId="77777777" w:rsidR="007E7A2D" w:rsidRPr="007E7A2D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35" w:lineRule="auto"/>
              <w:ind w:left="-153" w:right="-86"/>
              <w:jc w:val="right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highlight w:val="yellow"/>
              </w:rPr>
            </w:pPr>
          </w:p>
        </w:tc>
        <w:tc>
          <w:tcPr>
            <w:tcW w:w="274" w:type="dxa"/>
            <w:shd w:val="clear" w:color="auto" w:fill="auto"/>
          </w:tcPr>
          <w:p w14:paraId="622C2F23" w14:textId="77777777" w:rsidR="007E7A2D" w:rsidRPr="007E7A2D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</w:tcPr>
          <w:p w14:paraId="54192D93" w14:textId="77777777" w:rsidR="007E7A2D" w:rsidRPr="007E7A2D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35" w:lineRule="auto"/>
              <w:ind w:right="6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64F654C4" w14:textId="77777777" w:rsidR="007E7A2D" w:rsidRPr="007E7A2D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91EC06A" w14:textId="77777777" w:rsidR="007E7A2D" w:rsidRPr="007E7A2D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highlight w:val="yellow"/>
              </w:rPr>
            </w:pPr>
          </w:p>
        </w:tc>
        <w:tc>
          <w:tcPr>
            <w:tcW w:w="243" w:type="dxa"/>
          </w:tcPr>
          <w:p w14:paraId="0BC87ADA" w14:textId="77777777" w:rsidR="007E7A2D" w:rsidRPr="007E7A2D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auto"/>
          </w:tcPr>
          <w:p w14:paraId="251DB698" w14:textId="77777777" w:rsidR="007E7A2D" w:rsidRPr="007E7A2D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highlight w:val="yellow"/>
              </w:rPr>
            </w:pPr>
          </w:p>
        </w:tc>
      </w:tr>
      <w:tr w:rsidR="007E7A2D" w:rsidRPr="00664BF6" w14:paraId="4EECB9EC" w14:textId="77777777" w:rsidTr="00D10EA3">
        <w:trPr>
          <w:trHeight w:val="334"/>
        </w:trPr>
        <w:tc>
          <w:tcPr>
            <w:tcW w:w="3274" w:type="dxa"/>
            <w:shd w:val="clear" w:color="auto" w:fill="auto"/>
          </w:tcPr>
          <w:p w14:paraId="19A1ED49" w14:textId="77777777" w:rsidR="007E7A2D" w:rsidRPr="00807820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  <w:r w:rsidRPr="00807820">
              <w:rPr>
                <w:rFonts w:ascii="Angsana New" w:eastAsia="MS Mincho" w:hAnsi="Angsana New" w:hint="cs"/>
                <w:b/>
                <w:bCs/>
                <w:sz w:val="29"/>
                <w:szCs w:val="29"/>
                <w:cs/>
              </w:rPr>
              <w:t>สุทธิ</w:t>
            </w:r>
          </w:p>
        </w:tc>
        <w:tc>
          <w:tcPr>
            <w:tcW w:w="1298" w:type="dxa"/>
            <w:tcBorders>
              <w:bottom w:val="double" w:sz="4" w:space="0" w:color="auto"/>
            </w:tcBorders>
            <w:shd w:val="clear" w:color="auto" w:fill="auto"/>
          </w:tcPr>
          <w:p w14:paraId="7418CEFA" w14:textId="00A13EA9" w:rsidR="007E7A2D" w:rsidRPr="00807820" w:rsidRDefault="00807820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35" w:lineRule="auto"/>
              <w:ind w:left="-153" w:right="-18"/>
              <w:jc w:val="right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</w:pPr>
            <w:r w:rsidRPr="00807820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110,783</w:t>
            </w:r>
          </w:p>
        </w:tc>
        <w:tc>
          <w:tcPr>
            <w:tcW w:w="274" w:type="dxa"/>
            <w:shd w:val="clear" w:color="auto" w:fill="auto"/>
          </w:tcPr>
          <w:p w14:paraId="76C93544" w14:textId="77777777" w:rsidR="007E7A2D" w:rsidRPr="00807820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  <w:tcBorders>
              <w:bottom w:val="double" w:sz="4" w:space="0" w:color="auto"/>
            </w:tcBorders>
            <w:shd w:val="clear" w:color="auto" w:fill="auto"/>
          </w:tcPr>
          <w:p w14:paraId="200D7A00" w14:textId="39B5885E" w:rsidR="007E7A2D" w:rsidRPr="00807820" w:rsidRDefault="00807820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35" w:lineRule="auto"/>
              <w:ind w:right="-17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</w:pPr>
            <w:r w:rsidRPr="00807820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6,938</w:t>
            </w:r>
          </w:p>
        </w:tc>
        <w:tc>
          <w:tcPr>
            <w:tcW w:w="270" w:type="dxa"/>
            <w:shd w:val="clear" w:color="auto" w:fill="auto"/>
          </w:tcPr>
          <w:p w14:paraId="400E1510" w14:textId="77777777" w:rsidR="007E7A2D" w:rsidRPr="00807820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774AD017" w14:textId="56785007" w:rsidR="007E7A2D" w:rsidRPr="00807820" w:rsidRDefault="00807820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35" w:lineRule="auto"/>
              <w:ind w:right="-4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  <w:r w:rsidRPr="00807820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  <w:t>(64,781)</w:t>
            </w:r>
          </w:p>
        </w:tc>
        <w:tc>
          <w:tcPr>
            <w:tcW w:w="243" w:type="dxa"/>
          </w:tcPr>
          <w:p w14:paraId="0C1DF4ED" w14:textId="77777777" w:rsidR="007E7A2D" w:rsidRPr="00807820" w:rsidRDefault="007E7A2D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467" w:type="dxa"/>
            <w:tcBorders>
              <w:bottom w:val="double" w:sz="4" w:space="0" w:color="auto"/>
            </w:tcBorders>
            <w:shd w:val="clear" w:color="auto" w:fill="auto"/>
          </w:tcPr>
          <w:p w14:paraId="7449D13B" w14:textId="382CFA1B" w:rsidR="007E7A2D" w:rsidRPr="00807820" w:rsidRDefault="00807820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35" w:lineRule="auto"/>
              <w:ind w:right="-46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807820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52,940</w:t>
            </w:r>
          </w:p>
        </w:tc>
      </w:tr>
    </w:tbl>
    <w:p w14:paraId="7BA4DD51" w14:textId="19F38B0C" w:rsidR="00A60924" w:rsidRDefault="00A60924" w:rsidP="00A609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522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274"/>
        <w:gridCol w:w="1298"/>
        <w:gridCol w:w="274"/>
        <w:gridCol w:w="1346"/>
        <w:gridCol w:w="270"/>
        <w:gridCol w:w="1350"/>
        <w:gridCol w:w="243"/>
        <w:gridCol w:w="1467"/>
      </w:tblGrid>
      <w:tr w:rsidR="00245AA3" w:rsidRPr="007E7A2D" w14:paraId="0F1A8394" w14:textId="77777777" w:rsidTr="00807820">
        <w:trPr>
          <w:trHeight w:val="139"/>
          <w:tblHeader/>
        </w:trPr>
        <w:tc>
          <w:tcPr>
            <w:tcW w:w="3274" w:type="dxa"/>
            <w:shd w:val="clear" w:color="auto" w:fill="auto"/>
          </w:tcPr>
          <w:p w14:paraId="2D48B157" w14:textId="77777777" w:rsidR="00245AA3" w:rsidRPr="006776FB" w:rsidRDefault="00245AA3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Times New Roman" w:eastAsia="MS Mincho" w:hAnsi="Times New Roman"/>
                <w:b/>
                <w:bCs/>
                <w:color w:val="0000FF"/>
                <w:sz w:val="29"/>
                <w:szCs w:val="29"/>
                <w:lang w:val="en-GB" w:bidi="ar-SA"/>
              </w:rPr>
            </w:pPr>
          </w:p>
        </w:tc>
        <w:tc>
          <w:tcPr>
            <w:tcW w:w="6248" w:type="dxa"/>
            <w:gridSpan w:val="7"/>
            <w:shd w:val="clear" w:color="auto" w:fill="auto"/>
            <w:vAlign w:val="bottom"/>
          </w:tcPr>
          <w:p w14:paraId="58C816AB" w14:textId="77777777" w:rsidR="00245AA3" w:rsidRPr="007E7A2D" w:rsidRDefault="00245AA3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  <w:highlight w:val="yellow"/>
                <w:cs/>
              </w:rPr>
            </w:pPr>
            <w:r w:rsidRPr="006776FB">
              <w:rPr>
                <w:rFonts w:ascii="Angsana New" w:hAnsi="Angsana New"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245AA3" w:rsidRPr="007E7A2D" w14:paraId="159EA1AB" w14:textId="77777777" w:rsidTr="00807820">
        <w:trPr>
          <w:trHeight w:val="139"/>
          <w:tblHeader/>
        </w:trPr>
        <w:tc>
          <w:tcPr>
            <w:tcW w:w="3274" w:type="dxa"/>
            <w:shd w:val="clear" w:color="auto" w:fill="auto"/>
          </w:tcPr>
          <w:p w14:paraId="073675FF" w14:textId="77777777" w:rsidR="00245AA3" w:rsidRPr="006776FB" w:rsidRDefault="00245AA3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Times New Roman" w:eastAsia="MS Mincho" w:hAnsi="Times New Roman"/>
                <w:b/>
                <w:bCs/>
                <w:color w:val="0000FF"/>
                <w:sz w:val="29"/>
                <w:szCs w:val="29"/>
                <w:lang w:val="en-GB" w:bidi="ar-SA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4F597813" w14:textId="77777777" w:rsidR="00245AA3" w:rsidRPr="007E7A2D" w:rsidRDefault="00245AA3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274" w:type="dxa"/>
            <w:shd w:val="clear" w:color="auto" w:fill="auto"/>
            <w:vAlign w:val="bottom"/>
          </w:tcPr>
          <w:p w14:paraId="366052D6" w14:textId="77777777" w:rsidR="00245AA3" w:rsidRPr="007E7A2D" w:rsidRDefault="00245AA3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center"/>
              <w:rPr>
                <w:rFonts w:ascii="Angsana New" w:eastAsia="MS Mincho" w:hAnsi="Angsana New"/>
                <w:sz w:val="29"/>
                <w:szCs w:val="29"/>
                <w:highlight w:val="yellow"/>
              </w:rPr>
            </w:pPr>
          </w:p>
        </w:tc>
        <w:tc>
          <w:tcPr>
            <w:tcW w:w="2966" w:type="dxa"/>
            <w:gridSpan w:val="3"/>
            <w:shd w:val="clear" w:color="auto" w:fill="auto"/>
            <w:vAlign w:val="bottom"/>
          </w:tcPr>
          <w:p w14:paraId="28569EBB" w14:textId="77777777" w:rsidR="00245AA3" w:rsidRPr="00807820" w:rsidRDefault="00245AA3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10"/>
              <w:jc w:val="center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807820">
              <w:rPr>
                <w:rFonts w:ascii="Angsana New" w:eastAsia="MS Mincho" w:hAnsi="Angsana New" w:hint="cs"/>
                <w:sz w:val="29"/>
                <w:szCs w:val="29"/>
                <w:cs/>
              </w:rPr>
              <w:t xml:space="preserve">บันทึกเป็น (รายจ่าย) </w:t>
            </w:r>
            <w:r w:rsidRPr="00807820">
              <w:rPr>
                <w:rFonts w:ascii="Angsana New" w:eastAsia="MS Mincho" w:hAnsi="Angsana New"/>
                <w:sz w:val="29"/>
                <w:szCs w:val="29"/>
              </w:rPr>
              <w:t xml:space="preserve">/ </w:t>
            </w:r>
            <w:r w:rsidRPr="00807820">
              <w:rPr>
                <w:rFonts w:ascii="Angsana New" w:eastAsia="MS Mincho" w:hAnsi="Angsana New" w:hint="cs"/>
                <w:sz w:val="29"/>
                <w:szCs w:val="29"/>
                <w:cs/>
              </w:rPr>
              <w:t>รายได้ใน</w:t>
            </w:r>
          </w:p>
        </w:tc>
        <w:tc>
          <w:tcPr>
            <w:tcW w:w="243" w:type="dxa"/>
          </w:tcPr>
          <w:p w14:paraId="1E142E3F" w14:textId="77777777" w:rsidR="00245AA3" w:rsidRPr="00807820" w:rsidRDefault="00245AA3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073EF737" w14:textId="77777777" w:rsidR="00245AA3" w:rsidRPr="00807820" w:rsidRDefault="00245AA3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</w:p>
        </w:tc>
      </w:tr>
      <w:tr w:rsidR="00245AA3" w:rsidRPr="007E7A2D" w14:paraId="3D63CB8A" w14:textId="77777777" w:rsidTr="00807820">
        <w:trPr>
          <w:trHeight w:val="139"/>
          <w:tblHeader/>
        </w:trPr>
        <w:tc>
          <w:tcPr>
            <w:tcW w:w="3274" w:type="dxa"/>
            <w:shd w:val="clear" w:color="auto" w:fill="auto"/>
          </w:tcPr>
          <w:p w14:paraId="01ACE8CE" w14:textId="77777777" w:rsidR="00245AA3" w:rsidRPr="000D3109" w:rsidRDefault="00245AA3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Times New Roman" w:eastAsia="MS Mincho" w:hAnsi="Times New Roman"/>
                <w:b/>
                <w:bCs/>
                <w:color w:val="0000FF"/>
                <w:sz w:val="29"/>
                <w:szCs w:val="29"/>
                <w:lang w:val="en-GB" w:bidi="ar-SA"/>
              </w:rPr>
            </w:pPr>
          </w:p>
          <w:p w14:paraId="616BC57B" w14:textId="77777777" w:rsidR="00245AA3" w:rsidRPr="000D3109" w:rsidRDefault="00245AA3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Times New Roman" w:eastAsia="MS Mincho" w:hAnsi="Times New Roman"/>
                <w:b/>
                <w:bCs/>
                <w:color w:val="0000FF"/>
                <w:sz w:val="29"/>
                <w:szCs w:val="29"/>
                <w:lang w:val="en-GB" w:bidi="ar-SA"/>
              </w:rPr>
            </w:pPr>
            <w:r w:rsidRPr="000D3109">
              <w:rPr>
                <w:rFonts w:asciiTheme="majorBidi" w:hAnsiTheme="majorBidi"/>
                <w:b/>
                <w:bCs/>
                <w:i/>
                <w:iCs/>
                <w:sz w:val="29"/>
                <w:szCs w:val="29"/>
                <w:cs/>
              </w:rPr>
              <w:t>ภาษีเงินได้รอการตัดบัญชี</w:t>
            </w:r>
          </w:p>
        </w:tc>
        <w:tc>
          <w:tcPr>
            <w:tcW w:w="1298" w:type="dxa"/>
            <w:shd w:val="clear" w:color="auto" w:fill="auto"/>
            <w:vAlign w:val="bottom"/>
          </w:tcPr>
          <w:p w14:paraId="7E83E4B0" w14:textId="77777777" w:rsidR="00245AA3" w:rsidRPr="00807820" w:rsidRDefault="00245AA3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  <w:r w:rsidRPr="00807820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>ณ วันที่</w:t>
            </w:r>
          </w:p>
          <w:p w14:paraId="24E91F16" w14:textId="77777777" w:rsidR="00245AA3" w:rsidRPr="00807820" w:rsidRDefault="00245AA3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  <w:r w:rsidRPr="00807820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 xml:space="preserve"> </w:t>
            </w:r>
            <w:r w:rsidRPr="00807820">
              <w:rPr>
                <w:rFonts w:ascii="Angsana New" w:eastAsia="MS Mincho" w:hAnsi="Angsana New"/>
                <w:b/>
                <w:bCs/>
                <w:sz w:val="29"/>
                <w:szCs w:val="29"/>
              </w:rPr>
              <w:t xml:space="preserve">1 </w:t>
            </w:r>
            <w:r w:rsidRPr="00807820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 xml:space="preserve">มกราคม 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1E5A5F3E" w14:textId="77777777" w:rsidR="00245AA3" w:rsidRPr="00807820" w:rsidRDefault="00245AA3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04959C" w14:textId="77777777" w:rsidR="00245AA3" w:rsidRPr="00807820" w:rsidRDefault="00245AA3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10"/>
              <w:jc w:val="center"/>
              <w:rPr>
                <w:rFonts w:ascii="Angsana New" w:eastAsia="MS Mincho" w:hAnsi="Angsana New"/>
                <w:i/>
                <w:iCs/>
                <w:sz w:val="29"/>
                <w:szCs w:val="29"/>
              </w:rPr>
            </w:pPr>
            <w:r w:rsidRPr="00807820">
              <w:rPr>
                <w:rFonts w:ascii="Angsana New" w:eastAsia="MS Mincho" w:hAnsi="Angsana New"/>
                <w:sz w:val="29"/>
                <w:szCs w:val="29"/>
                <w:cs/>
              </w:rPr>
              <w:t>กำไร</w:t>
            </w:r>
            <w:r w:rsidRPr="00807820">
              <w:rPr>
                <w:rFonts w:ascii="Angsana New" w:eastAsia="MS Mincho" w:hAnsi="Angsana New" w:hint="cs"/>
                <w:sz w:val="29"/>
                <w:szCs w:val="29"/>
                <w:cs/>
              </w:rPr>
              <w:t>หรือ ข</w:t>
            </w:r>
            <w:r w:rsidRPr="00807820">
              <w:rPr>
                <w:rFonts w:ascii="Angsana New" w:eastAsia="MS Mincho" w:hAnsi="Angsana New"/>
                <w:sz w:val="29"/>
                <w:szCs w:val="29"/>
                <w:cs/>
              </w:rPr>
              <w:t>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EC2B1C" w14:textId="77777777" w:rsidR="00245AA3" w:rsidRPr="00807820" w:rsidRDefault="00245AA3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10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3E95CE" w14:textId="77777777" w:rsidR="00245AA3" w:rsidRPr="00807820" w:rsidRDefault="00245AA3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10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  <w:r w:rsidRPr="00807820">
              <w:rPr>
                <w:rFonts w:ascii="Angsana New" w:eastAsia="MS Mincho" w:hAnsi="Angsana New"/>
                <w:sz w:val="29"/>
                <w:szCs w:val="29"/>
                <w:cs/>
              </w:rPr>
              <w:t>กำไรขาดทุนเบ็ดเสร็จอื่น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7505E85C" w14:textId="77777777" w:rsidR="00245AA3" w:rsidRPr="00807820" w:rsidRDefault="00245AA3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7EAFFA2B" w14:textId="77777777" w:rsidR="00245AA3" w:rsidRPr="00807820" w:rsidRDefault="00245AA3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  <w:r w:rsidRPr="00807820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>ณ วันที่</w:t>
            </w:r>
          </w:p>
          <w:p w14:paraId="401D416D" w14:textId="77777777" w:rsidR="00245AA3" w:rsidRPr="00807820" w:rsidRDefault="00245AA3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24" w:right="-92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  <w:r w:rsidRPr="00807820">
              <w:rPr>
                <w:rFonts w:ascii="Angsana New" w:eastAsia="MS Mincho" w:hAnsi="Angsana New"/>
                <w:b/>
                <w:bCs/>
                <w:sz w:val="29"/>
                <w:szCs w:val="29"/>
              </w:rPr>
              <w:t xml:space="preserve">31 </w:t>
            </w:r>
            <w:r w:rsidRPr="00807820">
              <w:rPr>
                <w:rFonts w:ascii="Angsana New" w:eastAsia="MS Mincho" w:hAnsi="Angsana New" w:hint="cs"/>
                <w:b/>
                <w:bCs/>
                <w:sz w:val="29"/>
                <w:szCs w:val="29"/>
                <w:cs/>
              </w:rPr>
              <w:t>ธันวาคม</w:t>
            </w:r>
            <w:r w:rsidRPr="00807820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 xml:space="preserve"> </w:t>
            </w:r>
          </w:p>
        </w:tc>
      </w:tr>
      <w:tr w:rsidR="00245AA3" w:rsidRPr="007E7A2D" w14:paraId="36075B6C" w14:textId="77777777" w:rsidTr="00807820">
        <w:trPr>
          <w:trHeight w:val="139"/>
          <w:tblHeader/>
        </w:trPr>
        <w:tc>
          <w:tcPr>
            <w:tcW w:w="3274" w:type="dxa"/>
            <w:shd w:val="clear" w:color="auto" w:fill="auto"/>
          </w:tcPr>
          <w:p w14:paraId="388437E9" w14:textId="77777777" w:rsidR="00245AA3" w:rsidRPr="000D3109" w:rsidRDefault="00245AA3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Times New Roman" w:eastAsia="MS Mincho" w:hAnsi="Times New Roman"/>
                <w:color w:val="0000FF"/>
                <w:sz w:val="29"/>
                <w:szCs w:val="29"/>
                <w:lang w:val="en-GB" w:bidi="ar-SA"/>
              </w:rPr>
            </w:pPr>
          </w:p>
        </w:tc>
        <w:tc>
          <w:tcPr>
            <w:tcW w:w="1298" w:type="dxa"/>
            <w:shd w:val="clear" w:color="auto" w:fill="auto"/>
            <w:vAlign w:val="bottom"/>
          </w:tcPr>
          <w:p w14:paraId="4361CA20" w14:textId="77777777" w:rsidR="00245AA3" w:rsidRPr="00807820" w:rsidRDefault="00245AA3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807820">
              <w:rPr>
                <w:rFonts w:ascii="Angsana New" w:eastAsia="MS Mincho" w:hAnsi="Angsana New" w:hint="cs"/>
                <w:sz w:val="29"/>
                <w:szCs w:val="29"/>
                <w:cs/>
              </w:rPr>
              <w:t>(ปรับปรุงใหม่)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1993F75B" w14:textId="77777777" w:rsidR="00245AA3" w:rsidRPr="00807820" w:rsidRDefault="00245AA3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5C852DB5" w14:textId="77777777" w:rsidR="00245AA3" w:rsidRPr="00807820" w:rsidRDefault="00245AA3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10"/>
              <w:jc w:val="center"/>
              <w:rPr>
                <w:rFonts w:ascii="Angsana New" w:eastAsia="MS Mincho" w:hAnsi="Angsana New"/>
                <w:sz w:val="29"/>
                <w:szCs w:val="29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C3755D0" w14:textId="77777777" w:rsidR="00245AA3" w:rsidRPr="00807820" w:rsidRDefault="00245AA3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10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1E3FD54" w14:textId="77777777" w:rsidR="00245AA3" w:rsidRPr="00807820" w:rsidRDefault="00245AA3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10"/>
              <w:jc w:val="center"/>
              <w:rPr>
                <w:rFonts w:ascii="Angsana New" w:eastAsia="MS Mincho" w:hAnsi="Angsana New"/>
                <w:sz w:val="29"/>
                <w:szCs w:val="29"/>
                <w:cs/>
              </w:rPr>
            </w:pPr>
          </w:p>
        </w:tc>
        <w:tc>
          <w:tcPr>
            <w:tcW w:w="243" w:type="dxa"/>
          </w:tcPr>
          <w:p w14:paraId="527A6797" w14:textId="77777777" w:rsidR="00245AA3" w:rsidRPr="00807820" w:rsidRDefault="00245AA3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467" w:type="dxa"/>
            <w:shd w:val="clear" w:color="auto" w:fill="auto"/>
            <w:vAlign w:val="bottom"/>
          </w:tcPr>
          <w:p w14:paraId="3CE4F13C" w14:textId="2837DB34" w:rsidR="00245AA3" w:rsidRPr="00807820" w:rsidRDefault="00817D5E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  <w:r w:rsidRPr="00807820">
              <w:rPr>
                <w:rFonts w:ascii="Angsana New" w:eastAsia="MS Mincho" w:hAnsi="Angsana New" w:hint="cs"/>
                <w:sz w:val="29"/>
                <w:szCs w:val="29"/>
                <w:cs/>
              </w:rPr>
              <w:t>(ปรับปรุงใหม่)</w:t>
            </w:r>
          </w:p>
        </w:tc>
      </w:tr>
      <w:tr w:rsidR="00245AA3" w:rsidRPr="007E7A2D" w14:paraId="2BA001D8" w14:textId="77777777" w:rsidTr="00807820">
        <w:trPr>
          <w:trHeight w:val="139"/>
          <w:tblHeader/>
        </w:trPr>
        <w:tc>
          <w:tcPr>
            <w:tcW w:w="3274" w:type="dxa"/>
            <w:shd w:val="clear" w:color="auto" w:fill="auto"/>
          </w:tcPr>
          <w:p w14:paraId="534B02CB" w14:textId="77777777" w:rsidR="00245AA3" w:rsidRPr="000D3109" w:rsidRDefault="00245AA3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Times New Roman" w:eastAsia="MS Mincho" w:hAnsi="Times New Roman"/>
                <w:color w:val="0000FF"/>
                <w:sz w:val="29"/>
                <w:szCs w:val="29"/>
                <w:lang w:val="en-GB" w:bidi="ar-SA"/>
              </w:rPr>
            </w:pPr>
          </w:p>
        </w:tc>
        <w:tc>
          <w:tcPr>
            <w:tcW w:w="6248" w:type="dxa"/>
            <w:gridSpan w:val="7"/>
            <w:shd w:val="clear" w:color="auto" w:fill="auto"/>
            <w:vAlign w:val="bottom"/>
          </w:tcPr>
          <w:p w14:paraId="7FB7074D" w14:textId="77777777" w:rsidR="00245AA3" w:rsidRPr="00807820" w:rsidRDefault="00245AA3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</w:pPr>
            <w:r w:rsidRPr="00807820">
              <w:rPr>
                <w:rFonts w:ascii="Angsana New" w:eastAsia="MS Mincho" w:hAnsi="Angsana New" w:hint="cs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245AA3" w:rsidRPr="007E7A2D" w14:paraId="5CF135BB" w14:textId="77777777" w:rsidTr="00807820">
        <w:trPr>
          <w:trHeight w:val="139"/>
        </w:trPr>
        <w:tc>
          <w:tcPr>
            <w:tcW w:w="3274" w:type="dxa"/>
          </w:tcPr>
          <w:p w14:paraId="34739276" w14:textId="4F305D35" w:rsidR="00245AA3" w:rsidRPr="000D3109" w:rsidRDefault="00245AA3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b/>
                <w:bCs/>
                <w:i/>
                <w:iCs/>
                <w:sz w:val="29"/>
                <w:szCs w:val="29"/>
              </w:rPr>
            </w:pPr>
            <w:r w:rsidRPr="000D3109">
              <w:rPr>
                <w:rFonts w:ascii="Angsana New" w:eastAsia="MS Mincho" w:hAnsi="Angsana New"/>
                <w:b/>
                <w:bCs/>
                <w:i/>
                <w:iCs/>
                <w:sz w:val="29"/>
                <w:szCs w:val="29"/>
              </w:rPr>
              <w:t>256</w:t>
            </w:r>
            <w:r w:rsidR="005750BE">
              <w:rPr>
                <w:rFonts w:ascii="Angsana New" w:eastAsia="MS Mincho" w:hAnsi="Angsana New"/>
                <w:b/>
                <w:bCs/>
                <w:i/>
                <w:iCs/>
                <w:sz w:val="29"/>
                <w:szCs w:val="29"/>
              </w:rPr>
              <w:t>3</w:t>
            </w:r>
          </w:p>
        </w:tc>
        <w:tc>
          <w:tcPr>
            <w:tcW w:w="1298" w:type="dxa"/>
          </w:tcPr>
          <w:p w14:paraId="50C68E49" w14:textId="77777777" w:rsidR="00245AA3" w:rsidRPr="007E7A2D" w:rsidRDefault="00245AA3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35" w:lineRule="auto"/>
              <w:ind w:left="-38" w:right="-73"/>
              <w:rPr>
                <w:rFonts w:ascii="Angsana New" w:eastAsia="MS Mincho" w:hAnsi="Angsana New"/>
                <w:sz w:val="29"/>
                <w:szCs w:val="29"/>
                <w:highlight w:val="yellow"/>
                <w:lang w:val="en-GB"/>
              </w:rPr>
            </w:pPr>
          </w:p>
        </w:tc>
        <w:tc>
          <w:tcPr>
            <w:tcW w:w="274" w:type="dxa"/>
          </w:tcPr>
          <w:p w14:paraId="6C4D630E" w14:textId="77777777" w:rsidR="00245AA3" w:rsidRPr="007E7A2D" w:rsidRDefault="00245AA3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highlight w:val="yellow"/>
                <w:lang w:val="en-GB"/>
              </w:rPr>
            </w:pPr>
          </w:p>
        </w:tc>
        <w:tc>
          <w:tcPr>
            <w:tcW w:w="1346" w:type="dxa"/>
          </w:tcPr>
          <w:p w14:paraId="6FDDF66F" w14:textId="77777777" w:rsidR="00245AA3" w:rsidRPr="007E7A2D" w:rsidRDefault="00245AA3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highlight w:val="yellow"/>
                <w:lang w:val="en-GB"/>
              </w:rPr>
            </w:pPr>
          </w:p>
        </w:tc>
        <w:tc>
          <w:tcPr>
            <w:tcW w:w="270" w:type="dxa"/>
          </w:tcPr>
          <w:p w14:paraId="31440553" w14:textId="77777777" w:rsidR="00245AA3" w:rsidRPr="007E7A2D" w:rsidRDefault="00245AA3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highlight w:val="yellow"/>
                <w:lang w:val="en-GB"/>
              </w:rPr>
            </w:pPr>
          </w:p>
        </w:tc>
        <w:tc>
          <w:tcPr>
            <w:tcW w:w="1350" w:type="dxa"/>
          </w:tcPr>
          <w:p w14:paraId="198D0484" w14:textId="77777777" w:rsidR="00245AA3" w:rsidRPr="007E7A2D" w:rsidRDefault="00245AA3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highlight w:val="yellow"/>
                <w:lang w:val="en-GB"/>
              </w:rPr>
            </w:pPr>
          </w:p>
        </w:tc>
        <w:tc>
          <w:tcPr>
            <w:tcW w:w="243" w:type="dxa"/>
          </w:tcPr>
          <w:p w14:paraId="51F2FABE" w14:textId="77777777" w:rsidR="00245AA3" w:rsidRPr="007E7A2D" w:rsidRDefault="00245AA3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highlight w:val="yellow"/>
                <w:lang w:val="en-GB"/>
              </w:rPr>
            </w:pPr>
          </w:p>
        </w:tc>
        <w:tc>
          <w:tcPr>
            <w:tcW w:w="1467" w:type="dxa"/>
          </w:tcPr>
          <w:p w14:paraId="718A2D1A" w14:textId="77777777" w:rsidR="00245AA3" w:rsidRPr="007E7A2D" w:rsidRDefault="00245AA3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highlight w:val="yellow"/>
                <w:lang w:val="en-GB"/>
              </w:rPr>
            </w:pPr>
          </w:p>
        </w:tc>
      </w:tr>
      <w:tr w:rsidR="00245AA3" w:rsidRPr="007E7A2D" w14:paraId="3A169D7B" w14:textId="77777777" w:rsidTr="00807820">
        <w:trPr>
          <w:trHeight w:val="139"/>
        </w:trPr>
        <w:tc>
          <w:tcPr>
            <w:tcW w:w="3274" w:type="dxa"/>
          </w:tcPr>
          <w:p w14:paraId="2CA7275E" w14:textId="77777777" w:rsidR="00245AA3" w:rsidRPr="00664BF6" w:rsidRDefault="00245AA3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664BF6">
              <w:rPr>
                <w:rFonts w:ascii="Angsana New" w:eastAsia="MS Mincho" w:hAnsi="Angsana New"/>
                <w:b/>
                <w:bCs/>
                <w:i/>
                <w:iCs/>
                <w:sz w:val="29"/>
                <w:szCs w:val="29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8" w:type="dxa"/>
          </w:tcPr>
          <w:p w14:paraId="239E1239" w14:textId="77777777" w:rsidR="00245AA3" w:rsidRPr="007E7A2D" w:rsidRDefault="00245AA3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35" w:lineRule="auto"/>
              <w:ind w:left="-38" w:right="-73"/>
              <w:rPr>
                <w:rFonts w:ascii="Angsana New" w:eastAsia="MS Mincho" w:hAnsi="Angsana New"/>
                <w:sz w:val="29"/>
                <w:szCs w:val="29"/>
                <w:highlight w:val="yellow"/>
                <w:lang w:val="en-GB"/>
              </w:rPr>
            </w:pPr>
          </w:p>
        </w:tc>
        <w:tc>
          <w:tcPr>
            <w:tcW w:w="274" w:type="dxa"/>
          </w:tcPr>
          <w:p w14:paraId="022DDCB8" w14:textId="77777777" w:rsidR="00245AA3" w:rsidRPr="007E7A2D" w:rsidRDefault="00245AA3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highlight w:val="yellow"/>
                <w:lang w:val="en-GB"/>
              </w:rPr>
            </w:pPr>
          </w:p>
        </w:tc>
        <w:tc>
          <w:tcPr>
            <w:tcW w:w="1346" w:type="dxa"/>
          </w:tcPr>
          <w:p w14:paraId="34792150" w14:textId="77777777" w:rsidR="00245AA3" w:rsidRPr="007E7A2D" w:rsidRDefault="00245AA3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highlight w:val="yellow"/>
                <w:lang w:val="en-GB"/>
              </w:rPr>
            </w:pPr>
          </w:p>
        </w:tc>
        <w:tc>
          <w:tcPr>
            <w:tcW w:w="270" w:type="dxa"/>
          </w:tcPr>
          <w:p w14:paraId="25FFC2D2" w14:textId="77777777" w:rsidR="00245AA3" w:rsidRPr="007E7A2D" w:rsidRDefault="00245AA3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highlight w:val="yellow"/>
                <w:lang w:val="en-GB"/>
              </w:rPr>
            </w:pPr>
          </w:p>
        </w:tc>
        <w:tc>
          <w:tcPr>
            <w:tcW w:w="1350" w:type="dxa"/>
          </w:tcPr>
          <w:p w14:paraId="5FE1CB14" w14:textId="77777777" w:rsidR="00245AA3" w:rsidRPr="007E7A2D" w:rsidRDefault="00245AA3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highlight w:val="yellow"/>
                <w:lang w:val="en-GB"/>
              </w:rPr>
            </w:pPr>
          </w:p>
        </w:tc>
        <w:tc>
          <w:tcPr>
            <w:tcW w:w="243" w:type="dxa"/>
          </w:tcPr>
          <w:p w14:paraId="7438A178" w14:textId="77777777" w:rsidR="00245AA3" w:rsidRPr="007E7A2D" w:rsidRDefault="00245AA3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highlight w:val="yellow"/>
                <w:lang w:val="en-GB"/>
              </w:rPr>
            </w:pPr>
          </w:p>
        </w:tc>
        <w:tc>
          <w:tcPr>
            <w:tcW w:w="1467" w:type="dxa"/>
          </w:tcPr>
          <w:p w14:paraId="3B976551" w14:textId="77777777" w:rsidR="00245AA3" w:rsidRPr="007E7A2D" w:rsidRDefault="00245AA3" w:rsidP="005A7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highlight w:val="yellow"/>
                <w:lang w:val="en-GB"/>
              </w:rPr>
            </w:pPr>
          </w:p>
        </w:tc>
      </w:tr>
      <w:tr w:rsidR="00245AA3" w:rsidRPr="007E7A2D" w14:paraId="3C32ECC7" w14:textId="77777777" w:rsidTr="00807820">
        <w:trPr>
          <w:trHeight w:val="348"/>
        </w:trPr>
        <w:tc>
          <w:tcPr>
            <w:tcW w:w="3274" w:type="dxa"/>
          </w:tcPr>
          <w:p w14:paraId="10A45559" w14:textId="77777777" w:rsidR="00245AA3" w:rsidRPr="00664BF6" w:rsidRDefault="00245AA3" w:rsidP="00245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sz w:val="29"/>
                <w:szCs w:val="29"/>
              </w:rPr>
            </w:pPr>
            <w:r w:rsidRPr="00664BF6">
              <w:rPr>
                <w:rFonts w:ascii="Angsana New" w:eastAsia="MS Mincho" w:hAnsi="Angsana New"/>
                <w:sz w:val="29"/>
                <w:szCs w:val="29"/>
                <w:cs/>
              </w:rPr>
              <w:t>อาคารและอุปกรณ์</w:t>
            </w:r>
            <w:r w:rsidRPr="00664BF6">
              <w:rPr>
                <w:rFonts w:ascii="Angsana New" w:eastAsia="MS Mincho" w:hAnsi="Angsana New"/>
                <w:sz w:val="29"/>
                <w:szCs w:val="29"/>
              </w:rPr>
              <w:t xml:space="preserve"> </w:t>
            </w:r>
          </w:p>
          <w:p w14:paraId="0B6AECC2" w14:textId="77777777" w:rsidR="00245AA3" w:rsidRPr="00664BF6" w:rsidRDefault="00245AA3" w:rsidP="00245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664BF6">
              <w:rPr>
                <w:rFonts w:ascii="Angsana New" w:eastAsia="MS Mincho" w:hAnsi="Angsana New" w:hint="cs"/>
                <w:sz w:val="29"/>
                <w:szCs w:val="29"/>
                <w:cs/>
              </w:rPr>
              <w:t xml:space="preserve">   </w:t>
            </w:r>
            <w:r w:rsidRPr="00664BF6">
              <w:rPr>
                <w:rFonts w:ascii="Angsana New" w:eastAsia="MS Mincho" w:hAnsi="Angsana New"/>
                <w:i/>
                <w:iCs/>
                <w:sz w:val="29"/>
                <w:szCs w:val="29"/>
              </w:rPr>
              <w:t>(</w:t>
            </w:r>
            <w:r w:rsidRPr="00664BF6"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  <w:t>ความแตกต่างของค่าเสื่อมราคา</w:t>
            </w:r>
            <w:r w:rsidRPr="00664BF6">
              <w:rPr>
                <w:rFonts w:ascii="Angsana New" w:eastAsia="MS Mincho" w:hAnsi="Angsana New"/>
                <w:i/>
                <w:iCs/>
                <w:sz w:val="29"/>
                <w:szCs w:val="29"/>
              </w:rPr>
              <w:t>)</w:t>
            </w:r>
          </w:p>
        </w:tc>
        <w:tc>
          <w:tcPr>
            <w:tcW w:w="1298" w:type="dxa"/>
          </w:tcPr>
          <w:p w14:paraId="50F3692A" w14:textId="77777777" w:rsidR="00245AA3" w:rsidRPr="00664BF6" w:rsidRDefault="00245AA3" w:rsidP="00245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left="-38" w:right="-73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  <w:p w14:paraId="2AB97D8F" w14:textId="2516538A" w:rsidR="00245AA3" w:rsidRPr="007E7A2D" w:rsidRDefault="00245AA3" w:rsidP="0057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  <w:highlight w:val="yellow"/>
              </w:rPr>
            </w:pPr>
            <w:r w:rsidRPr="00664BF6">
              <w:rPr>
                <w:rFonts w:ascii="Angsana New" w:eastAsia="MS Mincho" w:hAnsi="Angsana New"/>
                <w:sz w:val="29"/>
                <w:szCs w:val="29"/>
                <w:lang w:val="en-GB"/>
              </w:rPr>
              <w:t>-</w:t>
            </w:r>
          </w:p>
        </w:tc>
        <w:tc>
          <w:tcPr>
            <w:tcW w:w="274" w:type="dxa"/>
          </w:tcPr>
          <w:p w14:paraId="2912AEEB" w14:textId="77777777" w:rsidR="00245AA3" w:rsidRPr="007E7A2D" w:rsidRDefault="00245AA3" w:rsidP="00245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1346" w:type="dxa"/>
          </w:tcPr>
          <w:p w14:paraId="75584DB9" w14:textId="77777777" w:rsidR="00245AA3" w:rsidRPr="00664BF6" w:rsidRDefault="00245AA3" w:rsidP="00245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ind w:left="-38" w:right="70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75DC2635" w14:textId="57AAAFA3" w:rsidR="00245AA3" w:rsidRPr="007E7A2D" w:rsidRDefault="00245AA3" w:rsidP="00245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  <w:highlight w:val="yellow"/>
              </w:rPr>
            </w:pPr>
            <w:r w:rsidRPr="00664BF6">
              <w:rPr>
                <w:rFonts w:asciiTheme="majorBidi" w:hAnsiTheme="majorBidi" w:cstheme="majorBidi"/>
                <w:sz w:val="29"/>
                <w:szCs w:val="29"/>
              </w:rPr>
              <w:t>496</w:t>
            </w:r>
          </w:p>
        </w:tc>
        <w:tc>
          <w:tcPr>
            <w:tcW w:w="270" w:type="dxa"/>
          </w:tcPr>
          <w:p w14:paraId="19B2AA7B" w14:textId="77777777" w:rsidR="00245AA3" w:rsidRPr="007E7A2D" w:rsidRDefault="00245AA3" w:rsidP="00245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1350" w:type="dxa"/>
          </w:tcPr>
          <w:p w14:paraId="69C1981A" w14:textId="77777777" w:rsidR="00245AA3" w:rsidRPr="00664BF6" w:rsidRDefault="00245AA3" w:rsidP="00245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  <w:p w14:paraId="7ED04F38" w14:textId="42F4FBEE" w:rsidR="00245AA3" w:rsidRPr="007E7A2D" w:rsidRDefault="00245AA3" w:rsidP="0057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  <w:highlight w:val="yellow"/>
              </w:rPr>
            </w:pPr>
            <w:r w:rsidRPr="00664BF6">
              <w:rPr>
                <w:rFonts w:ascii="Angsana New" w:eastAsia="MS Mincho" w:hAnsi="Angsana New"/>
                <w:sz w:val="29"/>
                <w:szCs w:val="29"/>
                <w:lang w:val="en-GB"/>
              </w:rPr>
              <w:t>-</w:t>
            </w:r>
          </w:p>
        </w:tc>
        <w:tc>
          <w:tcPr>
            <w:tcW w:w="243" w:type="dxa"/>
          </w:tcPr>
          <w:p w14:paraId="187C1227" w14:textId="77777777" w:rsidR="00245AA3" w:rsidRPr="007E7A2D" w:rsidRDefault="00245AA3" w:rsidP="00245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1467" w:type="dxa"/>
          </w:tcPr>
          <w:p w14:paraId="64403F69" w14:textId="77777777" w:rsidR="00245AA3" w:rsidRPr="00664BF6" w:rsidRDefault="00245AA3" w:rsidP="00245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  <w:p w14:paraId="764E7D89" w14:textId="0FCD849A" w:rsidR="00245AA3" w:rsidRPr="007E7A2D" w:rsidRDefault="00245AA3" w:rsidP="00245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  <w:highlight w:val="yellow"/>
              </w:rPr>
            </w:pPr>
            <w:r w:rsidRPr="00664BF6">
              <w:rPr>
                <w:rFonts w:asciiTheme="majorBidi" w:hAnsiTheme="majorBidi" w:cstheme="majorBidi"/>
                <w:sz w:val="29"/>
                <w:szCs w:val="29"/>
              </w:rPr>
              <w:t>496</w:t>
            </w:r>
          </w:p>
        </w:tc>
      </w:tr>
      <w:tr w:rsidR="00245AA3" w:rsidRPr="007E7A2D" w14:paraId="18CD016F" w14:textId="77777777" w:rsidTr="00807820">
        <w:trPr>
          <w:trHeight w:val="348"/>
        </w:trPr>
        <w:tc>
          <w:tcPr>
            <w:tcW w:w="3274" w:type="dxa"/>
          </w:tcPr>
          <w:p w14:paraId="08B25973" w14:textId="77777777" w:rsidR="00245AA3" w:rsidRPr="00664BF6" w:rsidRDefault="00245AA3" w:rsidP="00245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hAnsi="Angsana New"/>
                <w:i/>
                <w:iCs/>
                <w:color w:val="0000FF"/>
                <w:sz w:val="29"/>
                <w:szCs w:val="29"/>
                <w:cs/>
              </w:rPr>
            </w:pPr>
            <w:r w:rsidRPr="00664BF6">
              <w:rPr>
                <w:rFonts w:asciiTheme="majorBidi" w:hAnsiTheme="majorBidi" w:hint="cs"/>
                <w:sz w:val="30"/>
                <w:szCs w:val="30"/>
                <w:cs/>
              </w:rPr>
              <w:t>การป้องกันความเสี่ยงกระแสเงินสด</w:t>
            </w:r>
          </w:p>
        </w:tc>
        <w:tc>
          <w:tcPr>
            <w:tcW w:w="1298" w:type="dxa"/>
          </w:tcPr>
          <w:p w14:paraId="3D1E4B5F" w14:textId="3438928B" w:rsidR="00245AA3" w:rsidRPr="007E7A2D" w:rsidRDefault="00245AA3" w:rsidP="00245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right="-468"/>
              <w:rPr>
                <w:rFonts w:asciiTheme="majorBidi" w:eastAsia="MS Mincho" w:hAnsiTheme="majorBidi" w:cstheme="majorBidi"/>
                <w:sz w:val="29"/>
                <w:szCs w:val="29"/>
                <w:highlight w:val="yellow"/>
              </w:rPr>
            </w:pPr>
            <w:r w:rsidRPr="00664BF6">
              <w:rPr>
                <w:rFonts w:asciiTheme="majorBidi" w:hAnsiTheme="majorBidi" w:cstheme="majorBidi"/>
                <w:sz w:val="29"/>
                <w:szCs w:val="29"/>
              </w:rPr>
              <w:t>41,463</w:t>
            </w:r>
          </w:p>
        </w:tc>
        <w:tc>
          <w:tcPr>
            <w:tcW w:w="274" w:type="dxa"/>
          </w:tcPr>
          <w:p w14:paraId="4E3E5700" w14:textId="77777777" w:rsidR="00245AA3" w:rsidRPr="007E7A2D" w:rsidRDefault="00245AA3" w:rsidP="00245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1346" w:type="dxa"/>
          </w:tcPr>
          <w:p w14:paraId="489C6C86" w14:textId="253F70DE" w:rsidR="00245AA3" w:rsidRPr="007E7A2D" w:rsidRDefault="00245AA3" w:rsidP="00245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  <w:highlight w:val="yellow"/>
              </w:rPr>
            </w:pPr>
            <w:r w:rsidRPr="00664BF6">
              <w:rPr>
                <w:rFonts w:asciiTheme="majorBidi" w:hAnsiTheme="majorBidi" w:cstheme="majorBidi"/>
                <w:sz w:val="29"/>
                <w:szCs w:val="29"/>
              </w:rPr>
              <w:t>7,106</w:t>
            </w:r>
          </w:p>
        </w:tc>
        <w:tc>
          <w:tcPr>
            <w:tcW w:w="270" w:type="dxa"/>
          </w:tcPr>
          <w:p w14:paraId="33FC1C22" w14:textId="77777777" w:rsidR="00245AA3" w:rsidRPr="007E7A2D" w:rsidRDefault="00245AA3" w:rsidP="00245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1350" w:type="dxa"/>
          </w:tcPr>
          <w:p w14:paraId="69D01AD1" w14:textId="76F8ECE8" w:rsidR="00245AA3" w:rsidRPr="007E7A2D" w:rsidRDefault="00245AA3" w:rsidP="00245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53" w:right="-468" w:firstLine="601"/>
              <w:rPr>
                <w:rFonts w:asciiTheme="majorBidi" w:eastAsia="MS Mincho" w:hAnsiTheme="majorBidi" w:cstheme="majorBidi"/>
                <w:sz w:val="29"/>
                <w:szCs w:val="29"/>
                <w:highlight w:val="yellow"/>
              </w:rPr>
            </w:pPr>
            <w:r w:rsidRPr="00664BF6">
              <w:rPr>
                <w:rFonts w:asciiTheme="majorBidi" w:hAnsiTheme="majorBidi" w:cstheme="majorBidi"/>
                <w:sz w:val="29"/>
                <w:szCs w:val="29"/>
              </w:rPr>
              <w:t>40,793</w:t>
            </w:r>
          </w:p>
        </w:tc>
        <w:tc>
          <w:tcPr>
            <w:tcW w:w="243" w:type="dxa"/>
          </w:tcPr>
          <w:p w14:paraId="6FA1B54A" w14:textId="77777777" w:rsidR="00245AA3" w:rsidRPr="007E7A2D" w:rsidRDefault="00245AA3" w:rsidP="00245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1467" w:type="dxa"/>
          </w:tcPr>
          <w:p w14:paraId="29B4D145" w14:textId="571F1CB5" w:rsidR="00245AA3" w:rsidRPr="007E7A2D" w:rsidRDefault="00245AA3" w:rsidP="00245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  <w:highlight w:val="yellow"/>
              </w:rPr>
            </w:pPr>
            <w:r w:rsidRPr="00664BF6">
              <w:rPr>
                <w:rFonts w:asciiTheme="majorBidi" w:hAnsiTheme="majorBidi" w:cstheme="majorBidi"/>
                <w:sz w:val="29"/>
                <w:szCs w:val="29"/>
              </w:rPr>
              <w:t>89,362</w:t>
            </w:r>
          </w:p>
        </w:tc>
      </w:tr>
      <w:tr w:rsidR="00245AA3" w:rsidRPr="007E7A2D" w14:paraId="0BB6FAE9" w14:textId="77777777" w:rsidTr="00807820">
        <w:trPr>
          <w:trHeight w:val="348"/>
        </w:trPr>
        <w:tc>
          <w:tcPr>
            <w:tcW w:w="3274" w:type="dxa"/>
          </w:tcPr>
          <w:p w14:paraId="0BBCD01A" w14:textId="77777777" w:rsidR="00245AA3" w:rsidRPr="005C0299" w:rsidRDefault="00245AA3" w:rsidP="00245AA3">
            <w:pPr>
              <w:tabs>
                <w:tab w:val="left" w:pos="360"/>
              </w:tabs>
              <w:spacing w:line="235" w:lineRule="auto"/>
              <w:ind w:left="156" w:right="-79" w:hanging="156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664BF6">
              <w:rPr>
                <w:rFonts w:ascii="Angsana New" w:eastAsia="MS Mincho" w:hAnsi="Angsana New" w:hint="cs"/>
                <w:sz w:val="29"/>
                <w:szCs w:val="29"/>
                <w:cs/>
              </w:rPr>
              <w:t>ประมาณการหนี้สินไม่หมุนเวียนสำหรับ</w:t>
            </w:r>
            <w:r w:rsidRPr="00664BF6">
              <w:rPr>
                <w:rFonts w:ascii="Angsana New" w:eastAsia="MS Mincho" w:hAnsi="Angsana New"/>
                <w:sz w:val="29"/>
                <w:szCs w:val="29"/>
                <w:cs/>
              </w:rPr>
              <w:br/>
            </w:r>
            <w:r w:rsidRPr="00664BF6">
              <w:rPr>
                <w:rFonts w:ascii="Angsana New" w:eastAsia="MS Mincho" w:hAnsi="Angsana New" w:hint="cs"/>
                <w:sz w:val="29"/>
                <w:szCs w:val="29"/>
                <w:cs/>
              </w:rPr>
              <w:t>ผลประโยชน์พนักงาน</w:t>
            </w:r>
          </w:p>
        </w:tc>
        <w:tc>
          <w:tcPr>
            <w:tcW w:w="1298" w:type="dxa"/>
          </w:tcPr>
          <w:p w14:paraId="69E37A29" w14:textId="77777777" w:rsidR="00245AA3" w:rsidRPr="00664BF6" w:rsidRDefault="00245AA3" w:rsidP="00245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327D0415" w14:textId="56D26ACF" w:rsidR="00245AA3" w:rsidRPr="007E7A2D" w:rsidRDefault="00245AA3" w:rsidP="00245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right="-468"/>
              <w:rPr>
                <w:rFonts w:asciiTheme="majorBidi" w:eastAsia="MS Mincho" w:hAnsiTheme="majorBidi" w:cstheme="majorBidi"/>
                <w:sz w:val="29"/>
                <w:szCs w:val="29"/>
                <w:highlight w:val="yellow"/>
              </w:rPr>
            </w:pPr>
            <w:r w:rsidRPr="00664BF6">
              <w:rPr>
                <w:rFonts w:asciiTheme="majorBidi" w:hAnsiTheme="majorBidi" w:cstheme="majorBidi"/>
                <w:sz w:val="29"/>
                <w:szCs w:val="29"/>
              </w:rPr>
              <w:t>10,012</w:t>
            </w:r>
          </w:p>
        </w:tc>
        <w:tc>
          <w:tcPr>
            <w:tcW w:w="274" w:type="dxa"/>
          </w:tcPr>
          <w:p w14:paraId="011260E4" w14:textId="77777777" w:rsidR="00245AA3" w:rsidRPr="007E7A2D" w:rsidRDefault="00245AA3" w:rsidP="00245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1346" w:type="dxa"/>
          </w:tcPr>
          <w:p w14:paraId="168CAE70" w14:textId="77777777" w:rsidR="00245AA3" w:rsidRPr="00664BF6" w:rsidRDefault="00245AA3" w:rsidP="00245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ind w:left="-38" w:right="70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76E23935" w14:textId="2E0CB5D6" w:rsidR="00245AA3" w:rsidRPr="007E7A2D" w:rsidRDefault="00245AA3" w:rsidP="00245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  <w:highlight w:val="yellow"/>
              </w:rPr>
            </w:pPr>
            <w:r w:rsidRPr="00664BF6">
              <w:rPr>
                <w:rFonts w:asciiTheme="majorBidi" w:hAnsiTheme="majorBidi" w:cstheme="majorBidi"/>
                <w:sz w:val="29"/>
                <w:szCs w:val="29"/>
              </w:rPr>
              <w:t>2,802</w:t>
            </w:r>
          </w:p>
        </w:tc>
        <w:tc>
          <w:tcPr>
            <w:tcW w:w="270" w:type="dxa"/>
          </w:tcPr>
          <w:p w14:paraId="5FB9961F" w14:textId="77777777" w:rsidR="00245AA3" w:rsidRPr="007E7A2D" w:rsidRDefault="00245AA3" w:rsidP="00245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1350" w:type="dxa"/>
          </w:tcPr>
          <w:p w14:paraId="3825B67E" w14:textId="77777777" w:rsidR="00245AA3" w:rsidRPr="00664BF6" w:rsidRDefault="00245AA3" w:rsidP="00245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20D45372" w14:textId="19D6E05C" w:rsidR="00245AA3" w:rsidRPr="007E7A2D" w:rsidRDefault="00245AA3" w:rsidP="0057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35" w:lineRule="auto"/>
              <w:ind w:right="51" w:hanging="92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  <w:r w:rsidRPr="00664BF6">
              <w:rPr>
                <w:rFonts w:asciiTheme="majorBidi" w:hAnsiTheme="majorBidi" w:cstheme="majorBidi"/>
                <w:sz w:val="29"/>
                <w:szCs w:val="29"/>
              </w:rPr>
              <w:t>3,03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7</w:t>
            </w:r>
          </w:p>
        </w:tc>
        <w:tc>
          <w:tcPr>
            <w:tcW w:w="243" w:type="dxa"/>
          </w:tcPr>
          <w:p w14:paraId="0C920194" w14:textId="77777777" w:rsidR="00245AA3" w:rsidRPr="007E7A2D" w:rsidRDefault="00245AA3" w:rsidP="00245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1467" w:type="dxa"/>
          </w:tcPr>
          <w:p w14:paraId="70128C4D" w14:textId="77777777" w:rsidR="00245AA3" w:rsidRPr="00664BF6" w:rsidRDefault="00245AA3" w:rsidP="00245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ind w:left="-38" w:right="70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0A8AD917" w14:textId="129D55EB" w:rsidR="00245AA3" w:rsidRPr="007E7A2D" w:rsidRDefault="00245AA3" w:rsidP="00245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  <w:highlight w:val="yellow"/>
              </w:rPr>
            </w:pPr>
            <w:r w:rsidRPr="00664BF6">
              <w:rPr>
                <w:rFonts w:asciiTheme="majorBidi" w:hAnsiTheme="majorBidi" w:cstheme="majorBidi"/>
                <w:sz w:val="29"/>
                <w:szCs w:val="29"/>
              </w:rPr>
              <w:t>15,85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1</w:t>
            </w:r>
          </w:p>
        </w:tc>
      </w:tr>
      <w:tr w:rsidR="00D10EA3" w:rsidRPr="007E7A2D" w14:paraId="5FB4E6EF" w14:textId="77777777" w:rsidTr="00807820">
        <w:trPr>
          <w:trHeight w:val="348"/>
        </w:trPr>
        <w:tc>
          <w:tcPr>
            <w:tcW w:w="3274" w:type="dxa"/>
          </w:tcPr>
          <w:p w14:paraId="05C46EED" w14:textId="77777777" w:rsidR="00D10EA3" w:rsidRPr="00664BF6" w:rsidRDefault="00D10EA3" w:rsidP="00D10EA3">
            <w:pPr>
              <w:spacing w:line="235" w:lineRule="auto"/>
              <w:ind w:right="-79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664BF6">
              <w:rPr>
                <w:rFonts w:ascii="Angsana New" w:eastAsia="MS Mincho" w:hAnsi="Angsana New" w:hint="cs"/>
                <w:sz w:val="29"/>
                <w:szCs w:val="29"/>
                <w:cs/>
              </w:rPr>
              <w:t>อัตราดอกเบี้ยที่แท้จริง</w:t>
            </w:r>
          </w:p>
        </w:tc>
        <w:tc>
          <w:tcPr>
            <w:tcW w:w="1298" w:type="dxa"/>
          </w:tcPr>
          <w:p w14:paraId="5BE02900" w14:textId="49319377" w:rsidR="00D10EA3" w:rsidRPr="007E7A2D" w:rsidRDefault="00D10EA3" w:rsidP="00D10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53" w:right="-468" w:firstLine="887"/>
              <w:rPr>
                <w:rFonts w:asciiTheme="majorBidi" w:eastAsia="MS Mincho" w:hAnsiTheme="majorBidi" w:cstheme="majorBidi"/>
                <w:sz w:val="29"/>
                <w:szCs w:val="29"/>
                <w:highlight w:val="yellow"/>
              </w:rPr>
            </w:pPr>
            <w:r w:rsidRPr="00664BF6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4" w:type="dxa"/>
          </w:tcPr>
          <w:p w14:paraId="4191D9F7" w14:textId="77777777" w:rsidR="00D10EA3" w:rsidRPr="007E7A2D" w:rsidRDefault="00D10EA3" w:rsidP="00D10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1346" w:type="dxa"/>
          </w:tcPr>
          <w:p w14:paraId="1363A0F7" w14:textId="15C1EFF5" w:rsidR="00D10EA3" w:rsidRPr="007E7A2D" w:rsidRDefault="00D10EA3" w:rsidP="00D10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  <w:highlight w:val="yellow"/>
              </w:rPr>
            </w:pPr>
            <w:r w:rsidRPr="00664BF6">
              <w:rPr>
                <w:rFonts w:asciiTheme="majorBidi" w:hAnsiTheme="majorBidi" w:cstheme="majorBidi"/>
                <w:sz w:val="29"/>
                <w:szCs w:val="29"/>
              </w:rPr>
              <w:t>6,635</w:t>
            </w:r>
          </w:p>
        </w:tc>
        <w:tc>
          <w:tcPr>
            <w:tcW w:w="270" w:type="dxa"/>
          </w:tcPr>
          <w:p w14:paraId="7022DB1A" w14:textId="77777777" w:rsidR="00D10EA3" w:rsidRPr="007E7A2D" w:rsidRDefault="00D10EA3" w:rsidP="00D10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1350" w:type="dxa"/>
          </w:tcPr>
          <w:p w14:paraId="043C5734" w14:textId="647B1561" w:rsidR="00D10EA3" w:rsidRPr="007E7A2D" w:rsidRDefault="00D10EA3" w:rsidP="00D10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right="51" w:hanging="92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  <w:r w:rsidRPr="00664BF6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3" w:type="dxa"/>
          </w:tcPr>
          <w:p w14:paraId="19EA28F4" w14:textId="77777777" w:rsidR="00D10EA3" w:rsidRPr="007E7A2D" w:rsidRDefault="00D10EA3" w:rsidP="00D10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1467" w:type="dxa"/>
          </w:tcPr>
          <w:p w14:paraId="4731E1EC" w14:textId="78796424" w:rsidR="00D10EA3" w:rsidRPr="007E7A2D" w:rsidRDefault="00D10EA3" w:rsidP="00D10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  <w:highlight w:val="yellow"/>
              </w:rPr>
            </w:pPr>
            <w:r w:rsidRPr="00664BF6">
              <w:rPr>
                <w:rFonts w:asciiTheme="majorBidi" w:hAnsiTheme="majorBidi" w:cstheme="majorBidi"/>
                <w:sz w:val="29"/>
                <w:szCs w:val="29"/>
              </w:rPr>
              <w:t>6,635</w:t>
            </w:r>
          </w:p>
        </w:tc>
      </w:tr>
      <w:tr w:rsidR="00245AA3" w:rsidRPr="007E7A2D" w14:paraId="764513D2" w14:textId="77777777" w:rsidTr="00807820">
        <w:trPr>
          <w:trHeight w:val="348"/>
        </w:trPr>
        <w:tc>
          <w:tcPr>
            <w:tcW w:w="3274" w:type="dxa"/>
          </w:tcPr>
          <w:p w14:paraId="3A0C549D" w14:textId="62FC3E32" w:rsidR="00245AA3" w:rsidRPr="00664BF6" w:rsidRDefault="00245AA3" w:rsidP="00245AA3">
            <w:pPr>
              <w:spacing w:line="235" w:lineRule="auto"/>
              <w:ind w:left="162" w:right="-79" w:hanging="162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664BF6">
              <w:rPr>
                <w:rFonts w:ascii="Angsana New" w:eastAsia="MS Mincho" w:hAnsi="Angsana New" w:hint="cs"/>
                <w:sz w:val="29"/>
                <w:szCs w:val="29"/>
                <w:cs/>
              </w:rPr>
              <w:t>ยอดขาดทุนยกไป</w:t>
            </w:r>
          </w:p>
        </w:tc>
        <w:tc>
          <w:tcPr>
            <w:tcW w:w="1298" w:type="dxa"/>
          </w:tcPr>
          <w:p w14:paraId="0616D332" w14:textId="2BF46B49" w:rsidR="00245AA3" w:rsidRPr="007E7A2D" w:rsidRDefault="00245AA3" w:rsidP="00245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  <w:highlight w:val="yellow"/>
              </w:rPr>
            </w:pPr>
            <w:r w:rsidRPr="00664BF6">
              <w:rPr>
                <w:rFonts w:asciiTheme="majorBidi" w:hAnsiTheme="majorBidi" w:cstheme="majorBidi"/>
                <w:sz w:val="29"/>
                <w:szCs w:val="29"/>
              </w:rPr>
              <w:t>7,021</w:t>
            </w:r>
          </w:p>
        </w:tc>
        <w:tc>
          <w:tcPr>
            <w:tcW w:w="274" w:type="dxa"/>
          </w:tcPr>
          <w:p w14:paraId="34B0D592" w14:textId="77777777" w:rsidR="00245AA3" w:rsidRPr="007E7A2D" w:rsidRDefault="00245AA3" w:rsidP="00245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1346" w:type="dxa"/>
          </w:tcPr>
          <w:p w14:paraId="7EFE028C" w14:textId="4240DE06" w:rsidR="00245AA3" w:rsidRPr="007E7A2D" w:rsidRDefault="00245AA3" w:rsidP="00245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  <w:highlight w:val="yellow"/>
              </w:rPr>
            </w:pPr>
            <w:r w:rsidRPr="00664BF6">
              <w:rPr>
                <w:rFonts w:asciiTheme="majorBidi" w:hAnsiTheme="majorBidi" w:cstheme="majorBidi"/>
                <w:sz w:val="29"/>
                <w:szCs w:val="29"/>
              </w:rPr>
              <w:t>(7,021)</w:t>
            </w:r>
          </w:p>
        </w:tc>
        <w:tc>
          <w:tcPr>
            <w:tcW w:w="270" w:type="dxa"/>
          </w:tcPr>
          <w:p w14:paraId="71B4C41F" w14:textId="77777777" w:rsidR="00245AA3" w:rsidRPr="007E7A2D" w:rsidRDefault="00245AA3" w:rsidP="00245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1350" w:type="dxa"/>
          </w:tcPr>
          <w:p w14:paraId="3ED4BE7E" w14:textId="04DF19CD" w:rsidR="00245AA3" w:rsidRPr="007E7A2D" w:rsidRDefault="00245AA3" w:rsidP="00245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right="51" w:hanging="92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  <w:r w:rsidRPr="00664BF6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3" w:type="dxa"/>
          </w:tcPr>
          <w:p w14:paraId="029CAA8A" w14:textId="77777777" w:rsidR="00245AA3" w:rsidRPr="007E7A2D" w:rsidRDefault="00245AA3" w:rsidP="00245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1467" w:type="dxa"/>
          </w:tcPr>
          <w:p w14:paraId="4F471D8A" w14:textId="1CF9EA9F" w:rsidR="00245AA3" w:rsidRPr="007E7A2D" w:rsidRDefault="00245AA3" w:rsidP="0057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  <w:highlight w:val="yellow"/>
              </w:rPr>
            </w:pPr>
            <w:r w:rsidRPr="00664BF6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245AA3" w:rsidRPr="007E7A2D" w14:paraId="3216E88D" w14:textId="77777777" w:rsidTr="00807820">
        <w:trPr>
          <w:trHeight w:val="348"/>
        </w:trPr>
        <w:tc>
          <w:tcPr>
            <w:tcW w:w="3274" w:type="dxa"/>
            <w:shd w:val="clear" w:color="auto" w:fill="auto"/>
          </w:tcPr>
          <w:p w14:paraId="53164437" w14:textId="64252EE1" w:rsidR="00245AA3" w:rsidRPr="00664BF6" w:rsidRDefault="00245AA3" w:rsidP="00245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664BF6">
              <w:rPr>
                <w:rFonts w:ascii="Angsana New" w:eastAsia="MS Mincho" w:hAnsi="Angsana New" w:hint="cs"/>
                <w:sz w:val="29"/>
                <w:szCs w:val="29"/>
                <w:cs/>
              </w:rPr>
              <w:t>อื่นๆ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</w:tcPr>
          <w:p w14:paraId="1843E599" w14:textId="4FC29080" w:rsidR="00245AA3" w:rsidRPr="007E7A2D" w:rsidRDefault="00245AA3" w:rsidP="0057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left="-38" w:right="-73"/>
              <w:rPr>
                <w:rFonts w:asciiTheme="majorBidi" w:eastAsia="MS Mincho" w:hAnsiTheme="majorBidi" w:cstheme="majorBidi"/>
                <w:sz w:val="29"/>
                <w:szCs w:val="29"/>
                <w:highlight w:val="yellow"/>
              </w:rPr>
            </w:pPr>
            <w:r w:rsidRPr="00664BF6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7FCBDC78" w14:textId="77777777" w:rsidR="00245AA3" w:rsidRPr="007E7A2D" w:rsidRDefault="00245AA3" w:rsidP="00245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14:paraId="4AD5E925" w14:textId="6A36A7CB" w:rsidR="00245AA3" w:rsidRPr="007E7A2D" w:rsidRDefault="00245AA3" w:rsidP="00245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  <w:highlight w:val="yellow"/>
              </w:rPr>
            </w:pPr>
            <w:r w:rsidRPr="00664BF6">
              <w:rPr>
                <w:rFonts w:asciiTheme="majorBidi" w:hAnsiTheme="majorBidi" w:cstheme="majorBidi"/>
                <w:sz w:val="29"/>
                <w:szCs w:val="29"/>
              </w:rPr>
              <w:t>7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0B5E0C88" w14:textId="77777777" w:rsidR="00245AA3" w:rsidRPr="007E7A2D" w:rsidRDefault="00245AA3" w:rsidP="00245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21379F3" w14:textId="3F082840" w:rsidR="00245AA3" w:rsidRPr="005750BE" w:rsidRDefault="00245AA3" w:rsidP="0057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38" w:right="-73"/>
              <w:rPr>
                <w:rFonts w:asciiTheme="majorBidi" w:hAnsiTheme="majorBidi" w:cstheme="majorBidi"/>
                <w:sz w:val="29"/>
                <w:szCs w:val="29"/>
              </w:rPr>
            </w:pPr>
            <w:r w:rsidRPr="00664BF6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43" w:type="dxa"/>
          </w:tcPr>
          <w:p w14:paraId="303A3020" w14:textId="77777777" w:rsidR="00245AA3" w:rsidRPr="007E7A2D" w:rsidRDefault="00245AA3" w:rsidP="00245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</w:tcPr>
          <w:p w14:paraId="43551517" w14:textId="1EBC5DC2" w:rsidR="00245AA3" w:rsidRPr="007E7A2D" w:rsidRDefault="00245AA3" w:rsidP="00245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  <w:highlight w:val="yellow"/>
              </w:rPr>
            </w:pPr>
            <w:r w:rsidRPr="00664BF6">
              <w:rPr>
                <w:rFonts w:asciiTheme="majorBidi" w:hAnsiTheme="majorBidi" w:cstheme="majorBidi"/>
                <w:sz w:val="29"/>
                <w:szCs w:val="29"/>
              </w:rPr>
              <w:t>7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9</w:t>
            </w:r>
          </w:p>
        </w:tc>
      </w:tr>
      <w:tr w:rsidR="00245AA3" w:rsidRPr="007E7A2D" w14:paraId="6AF7152A" w14:textId="77777777" w:rsidTr="00D10EA3">
        <w:trPr>
          <w:trHeight w:val="348"/>
        </w:trPr>
        <w:tc>
          <w:tcPr>
            <w:tcW w:w="3274" w:type="dxa"/>
            <w:shd w:val="clear" w:color="auto" w:fill="auto"/>
          </w:tcPr>
          <w:p w14:paraId="563D90D2" w14:textId="728C4285" w:rsidR="00245AA3" w:rsidRPr="00664BF6" w:rsidRDefault="00245AA3" w:rsidP="00245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664BF6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E9AD85" w14:textId="09E0D87D" w:rsidR="00245AA3" w:rsidRPr="00664BF6" w:rsidRDefault="00245AA3" w:rsidP="00245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B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58,496</w:t>
            </w:r>
          </w:p>
        </w:tc>
        <w:tc>
          <w:tcPr>
            <w:tcW w:w="274" w:type="dxa"/>
            <w:shd w:val="clear" w:color="auto" w:fill="auto"/>
          </w:tcPr>
          <w:p w14:paraId="29B28A01" w14:textId="77777777" w:rsidR="00245AA3" w:rsidRPr="007E7A2D" w:rsidRDefault="00245AA3" w:rsidP="00245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65152A" w14:textId="11DDE3BE" w:rsidR="00245AA3" w:rsidRDefault="00245AA3" w:rsidP="00245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B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10,09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5DE9CD10" w14:textId="77777777" w:rsidR="00245AA3" w:rsidRPr="007E7A2D" w:rsidRDefault="00245AA3" w:rsidP="00245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6CD2B9" w14:textId="0876A992" w:rsidR="00245AA3" w:rsidRPr="00FE1A19" w:rsidRDefault="00245AA3" w:rsidP="00245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53" w:right="-468" w:firstLine="601"/>
              <w:rPr>
                <w:rFonts w:ascii="Angsana New" w:eastAsia="MS Mincho" w:hAnsi="Angsana New"/>
                <w:b/>
                <w:bCs/>
                <w:sz w:val="29"/>
                <w:szCs w:val="29"/>
                <w:lang w:val="en-GB"/>
              </w:rPr>
            </w:pPr>
            <w:r w:rsidRPr="00664B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43,83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43" w:type="dxa"/>
          </w:tcPr>
          <w:p w14:paraId="02DD0357" w14:textId="77777777" w:rsidR="00245AA3" w:rsidRPr="007E7A2D" w:rsidRDefault="00245AA3" w:rsidP="00245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D5C518" w14:textId="4B540CB2" w:rsidR="00245AA3" w:rsidRDefault="00245AA3" w:rsidP="00245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B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112,423</w:t>
            </w:r>
          </w:p>
        </w:tc>
      </w:tr>
      <w:tr w:rsidR="00245AA3" w:rsidRPr="007E7A2D" w14:paraId="37D99A74" w14:textId="77777777" w:rsidTr="00D10EA3">
        <w:trPr>
          <w:trHeight w:val="334"/>
        </w:trPr>
        <w:tc>
          <w:tcPr>
            <w:tcW w:w="3274" w:type="dxa"/>
            <w:shd w:val="clear" w:color="auto" w:fill="auto"/>
          </w:tcPr>
          <w:p w14:paraId="33E430DB" w14:textId="77777777" w:rsidR="00245AA3" w:rsidRPr="00664BF6" w:rsidRDefault="00245AA3" w:rsidP="00245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330DE9" w14:textId="77777777" w:rsidR="00245AA3" w:rsidRPr="007E7A2D" w:rsidRDefault="00245AA3" w:rsidP="00245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35" w:lineRule="auto"/>
              <w:ind w:left="-153" w:right="-468"/>
              <w:rPr>
                <w:rFonts w:asciiTheme="majorBidi" w:hAnsiTheme="majorBidi" w:cstheme="majorBidi"/>
                <w:b/>
                <w:bCs/>
                <w:sz w:val="29"/>
                <w:szCs w:val="29"/>
                <w:highlight w:val="yellow"/>
              </w:rPr>
            </w:pPr>
          </w:p>
        </w:tc>
        <w:tc>
          <w:tcPr>
            <w:tcW w:w="274" w:type="dxa"/>
            <w:shd w:val="clear" w:color="auto" w:fill="auto"/>
            <w:vAlign w:val="bottom"/>
          </w:tcPr>
          <w:p w14:paraId="45A98101" w14:textId="77777777" w:rsidR="00245AA3" w:rsidRPr="007E7A2D" w:rsidRDefault="00245AA3" w:rsidP="00245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C6E9A5" w14:textId="77777777" w:rsidR="00245AA3" w:rsidRPr="007E7A2D" w:rsidRDefault="00245AA3" w:rsidP="00245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7"/>
              </w:tabs>
              <w:spacing w:line="235" w:lineRule="auto"/>
              <w:ind w:right="-555" w:firstLine="155"/>
              <w:rPr>
                <w:rFonts w:asciiTheme="majorBidi" w:hAnsiTheme="majorBidi" w:cstheme="majorBidi"/>
                <w:b/>
                <w:bCs/>
                <w:sz w:val="29"/>
                <w:szCs w:val="29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3FE1017" w14:textId="77777777" w:rsidR="00245AA3" w:rsidRPr="007E7A2D" w:rsidRDefault="00245AA3" w:rsidP="00245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BC488D" w14:textId="77777777" w:rsidR="00245AA3" w:rsidRPr="007E7A2D" w:rsidRDefault="00245AA3" w:rsidP="00245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96"/>
              <w:rPr>
                <w:rFonts w:asciiTheme="majorBidi" w:hAnsiTheme="majorBidi" w:cstheme="majorBidi"/>
                <w:b/>
                <w:bCs/>
                <w:sz w:val="29"/>
                <w:szCs w:val="29"/>
                <w:highlight w:val="yellow"/>
              </w:rPr>
            </w:pPr>
          </w:p>
        </w:tc>
        <w:tc>
          <w:tcPr>
            <w:tcW w:w="243" w:type="dxa"/>
            <w:vAlign w:val="bottom"/>
          </w:tcPr>
          <w:p w14:paraId="76382F59" w14:textId="77777777" w:rsidR="00245AA3" w:rsidRPr="007E7A2D" w:rsidRDefault="00245AA3" w:rsidP="00245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7D5959" w14:textId="77777777" w:rsidR="00245AA3" w:rsidRPr="007E7A2D" w:rsidRDefault="00245AA3" w:rsidP="00245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35" w:lineRule="auto"/>
              <w:ind w:left="-153" w:right="-468"/>
              <w:rPr>
                <w:rFonts w:asciiTheme="majorBidi" w:hAnsiTheme="majorBidi" w:cstheme="majorBidi"/>
                <w:b/>
                <w:bCs/>
                <w:sz w:val="29"/>
                <w:szCs w:val="29"/>
                <w:highlight w:val="yellow"/>
              </w:rPr>
            </w:pPr>
          </w:p>
        </w:tc>
      </w:tr>
      <w:tr w:rsidR="00245AA3" w:rsidRPr="007E7A2D" w14:paraId="4EB9F2A8" w14:textId="77777777" w:rsidTr="00807820">
        <w:trPr>
          <w:trHeight w:val="334"/>
        </w:trPr>
        <w:tc>
          <w:tcPr>
            <w:tcW w:w="3274" w:type="dxa"/>
            <w:shd w:val="clear" w:color="auto" w:fill="auto"/>
          </w:tcPr>
          <w:p w14:paraId="320715EE" w14:textId="77777777" w:rsidR="00245AA3" w:rsidRPr="00807820" w:rsidRDefault="00245AA3" w:rsidP="00245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  <w:r w:rsidRPr="00807820">
              <w:rPr>
                <w:rFonts w:ascii="Angsana New" w:eastAsia="MS Mincho" w:hAnsi="Angsana New" w:hint="cs"/>
                <w:b/>
                <w:bCs/>
                <w:i/>
                <w:iCs/>
                <w:sz w:val="29"/>
                <w:szCs w:val="29"/>
                <w:cs/>
              </w:rPr>
              <w:t>หนี้สิน</w:t>
            </w:r>
            <w:r w:rsidRPr="00807820">
              <w:rPr>
                <w:rFonts w:ascii="Angsana New" w:eastAsia="MS Mincho" w:hAnsi="Angsana New"/>
                <w:b/>
                <w:bCs/>
                <w:i/>
                <w:iCs/>
                <w:sz w:val="29"/>
                <w:szCs w:val="29"/>
                <w:cs/>
              </w:rPr>
              <w:t>ภาษีเงินได้รอการตัดบัญชี</w:t>
            </w:r>
          </w:p>
        </w:tc>
        <w:tc>
          <w:tcPr>
            <w:tcW w:w="1298" w:type="dxa"/>
            <w:shd w:val="clear" w:color="auto" w:fill="auto"/>
          </w:tcPr>
          <w:p w14:paraId="54E1115E" w14:textId="77777777" w:rsidR="00245AA3" w:rsidRPr="00807820" w:rsidRDefault="00245AA3" w:rsidP="00245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35" w:lineRule="auto"/>
              <w:ind w:left="-153" w:right="-468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74" w:type="dxa"/>
            <w:shd w:val="clear" w:color="auto" w:fill="auto"/>
          </w:tcPr>
          <w:p w14:paraId="59642F0B" w14:textId="77777777" w:rsidR="00245AA3" w:rsidRPr="00807820" w:rsidRDefault="00245AA3" w:rsidP="00245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736DA869" w14:textId="77777777" w:rsidR="00245AA3" w:rsidRPr="00807820" w:rsidRDefault="00245AA3" w:rsidP="00245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35" w:lineRule="auto"/>
              <w:ind w:right="66"/>
              <w:rPr>
                <w:rFonts w:ascii="Angsana New" w:eastAsia="MS Mincho" w:hAnsi="Angsana New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50E2C82B" w14:textId="77777777" w:rsidR="00245AA3" w:rsidRPr="00807820" w:rsidRDefault="00245AA3" w:rsidP="00245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2725F58F" w14:textId="77777777" w:rsidR="00245AA3" w:rsidRPr="00807820" w:rsidRDefault="00245AA3" w:rsidP="00245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35" w:lineRule="auto"/>
              <w:ind w:right="-96"/>
              <w:rPr>
                <w:rFonts w:ascii="Angsana New" w:eastAsia="MS Mincho" w:hAnsi="Angsana New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243" w:type="dxa"/>
          </w:tcPr>
          <w:p w14:paraId="764A43EA" w14:textId="77777777" w:rsidR="00245AA3" w:rsidRPr="00807820" w:rsidRDefault="00245AA3" w:rsidP="00245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467" w:type="dxa"/>
            <w:shd w:val="clear" w:color="auto" w:fill="auto"/>
          </w:tcPr>
          <w:p w14:paraId="1A1C6777" w14:textId="77777777" w:rsidR="00245AA3" w:rsidRPr="00807820" w:rsidRDefault="00245AA3" w:rsidP="00245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35" w:lineRule="auto"/>
              <w:ind w:left="-153" w:right="-468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</w:p>
        </w:tc>
      </w:tr>
      <w:tr w:rsidR="00245AA3" w:rsidRPr="007E7A2D" w14:paraId="1E3840EF" w14:textId="77777777" w:rsidTr="00D10EA3">
        <w:trPr>
          <w:trHeight w:val="334"/>
        </w:trPr>
        <w:tc>
          <w:tcPr>
            <w:tcW w:w="3274" w:type="dxa"/>
            <w:shd w:val="clear" w:color="auto" w:fill="auto"/>
          </w:tcPr>
          <w:p w14:paraId="4E9EFA3C" w14:textId="77777777" w:rsidR="00245AA3" w:rsidRPr="00807820" w:rsidRDefault="00245AA3" w:rsidP="00245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sz w:val="29"/>
                <w:szCs w:val="29"/>
              </w:rPr>
            </w:pPr>
            <w:r w:rsidRPr="00807820">
              <w:rPr>
                <w:rFonts w:ascii="Angsana New" w:eastAsia="MS Mincho" w:hAnsi="Angsana New"/>
                <w:sz w:val="29"/>
                <w:szCs w:val="29"/>
                <w:cs/>
              </w:rPr>
              <w:t>อสังหาริมทรัพย์เพื่อการลงทุ</w:t>
            </w:r>
            <w:r w:rsidRPr="00807820">
              <w:rPr>
                <w:rFonts w:ascii="Angsana New" w:eastAsia="MS Mincho" w:hAnsi="Angsana New" w:hint="cs"/>
                <w:sz w:val="29"/>
                <w:szCs w:val="29"/>
                <w:cs/>
              </w:rPr>
              <w:t>น</w:t>
            </w:r>
          </w:p>
          <w:p w14:paraId="43F2BC85" w14:textId="77777777" w:rsidR="00245AA3" w:rsidRPr="00807820" w:rsidRDefault="00245AA3" w:rsidP="00245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807820">
              <w:rPr>
                <w:rFonts w:ascii="Angsana New" w:eastAsia="MS Mincho" w:hAnsi="Angsana New" w:hint="cs"/>
                <w:sz w:val="29"/>
                <w:szCs w:val="29"/>
                <w:cs/>
              </w:rPr>
              <w:t xml:space="preserve">   </w:t>
            </w:r>
            <w:r w:rsidRPr="00807820">
              <w:rPr>
                <w:rFonts w:ascii="Angsana New" w:eastAsia="MS Mincho" w:hAnsi="Angsana New"/>
                <w:i/>
                <w:iCs/>
                <w:sz w:val="29"/>
                <w:szCs w:val="29"/>
              </w:rPr>
              <w:t>(</w:t>
            </w:r>
            <w:r w:rsidRPr="00807820"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  <w:t>ความแตกต่างของค่าเสื่อมราคา</w:t>
            </w:r>
            <w:r w:rsidRPr="00807820">
              <w:rPr>
                <w:rFonts w:ascii="Angsana New" w:eastAsia="MS Mincho" w:hAnsi="Angsana New"/>
                <w:i/>
                <w:iCs/>
                <w:sz w:val="29"/>
                <w:szCs w:val="29"/>
              </w:rPr>
              <w:t>)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37034C" w14:textId="380234EA" w:rsidR="00245AA3" w:rsidRPr="009C15A4" w:rsidRDefault="00807820" w:rsidP="00807820">
            <w:pPr>
              <w:pStyle w:val="acctfourfigures"/>
              <w:tabs>
                <w:tab w:val="clear" w:pos="765"/>
                <w:tab w:val="decimal" w:pos="1029"/>
              </w:tabs>
              <w:spacing w:line="235" w:lineRule="auto"/>
              <w:ind w:left="-32" w:right="-9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9C15A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(1,</w:t>
            </w:r>
            <w:r w:rsidR="00AF13F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569</w:t>
            </w:r>
            <w:r w:rsidRPr="009C15A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2386514E" w14:textId="77777777" w:rsidR="00245AA3" w:rsidRPr="009C15A4" w:rsidRDefault="00245AA3" w:rsidP="00245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E9D6E1" w14:textId="21ABF5CC" w:rsidR="00245AA3" w:rsidRPr="009C15A4" w:rsidRDefault="00AF13F4" w:rsidP="00AF1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35" w:lineRule="auto"/>
              <w:ind w:right="-109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  <w:t>(71)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E562C3" w14:textId="77777777" w:rsidR="00245AA3" w:rsidRPr="009C15A4" w:rsidRDefault="00245AA3" w:rsidP="00245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0A9167" w14:textId="050B42F8" w:rsidR="00245AA3" w:rsidRPr="009C15A4" w:rsidRDefault="00807820" w:rsidP="0080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53" w:right="-468" w:firstLine="871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</w:pPr>
            <w:r w:rsidRPr="009C15A4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43" w:type="dxa"/>
            <w:vAlign w:val="bottom"/>
          </w:tcPr>
          <w:p w14:paraId="26790FF6" w14:textId="77777777" w:rsidR="00245AA3" w:rsidRPr="009C15A4" w:rsidRDefault="00245AA3" w:rsidP="00245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660771" w14:textId="656B3B8C" w:rsidR="00245AA3" w:rsidRPr="009C15A4" w:rsidRDefault="00807820" w:rsidP="0080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left="-38" w:right="7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9C15A4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(1,640)</w:t>
            </w:r>
          </w:p>
        </w:tc>
      </w:tr>
      <w:tr w:rsidR="00245AA3" w:rsidRPr="007E7A2D" w14:paraId="29456A9F" w14:textId="77777777" w:rsidTr="00D10EA3">
        <w:tc>
          <w:tcPr>
            <w:tcW w:w="3274" w:type="dxa"/>
            <w:shd w:val="clear" w:color="auto" w:fill="auto"/>
          </w:tcPr>
          <w:p w14:paraId="7EADE225" w14:textId="77777777" w:rsidR="00245AA3" w:rsidRPr="00807820" w:rsidRDefault="00245AA3" w:rsidP="00245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</w:tcPr>
          <w:p w14:paraId="6FC9A8F0" w14:textId="77777777" w:rsidR="00245AA3" w:rsidRPr="007E7A2D" w:rsidRDefault="00245AA3" w:rsidP="00245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35" w:lineRule="auto"/>
              <w:ind w:left="-153" w:right="-86"/>
              <w:jc w:val="right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highlight w:val="yellow"/>
              </w:rPr>
            </w:pPr>
          </w:p>
        </w:tc>
        <w:tc>
          <w:tcPr>
            <w:tcW w:w="274" w:type="dxa"/>
            <w:shd w:val="clear" w:color="auto" w:fill="auto"/>
          </w:tcPr>
          <w:p w14:paraId="2662F700" w14:textId="77777777" w:rsidR="00245AA3" w:rsidRPr="007E7A2D" w:rsidRDefault="00245AA3" w:rsidP="00245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</w:tcPr>
          <w:p w14:paraId="3DAA7F8F" w14:textId="77777777" w:rsidR="00245AA3" w:rsidRPr="007E7A2D" w:rsidRDefault="00245AA3" w:rsidP="00245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35" w:lineRule="auto"/>
              <w:ind w:right="6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50EC7281" w14:textId="77777777" w:rsidR="00245AA3" w:rsidRPr="007E7A2D" w:rsidRDefault="00245AA3" w:rsidP="00245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9F1ABBD" w14:textId="77777777" w:rsidR="00245AA3" w:rsidRPr="007E7A2D" w:rsidRDefault="00245AA3" w:rsidP="00245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highlight w:val="yellow"/>
              </w:rPr>
            </w:pPr>
          </w:p>
        </w:tc>
        <w:tc>
          <w:tcPr>
            <w:tcW w:w="243" w:type="dxa"/>
          </w:tcPr>
          <w:p w14:paraId="67562236" w14:textId="77777777" w:rsidR="00245AA3" w:rsidRPr="007E7A2D" w:rsidRDefault="00245AA3" w:rsidP="00245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highlight w:val="yellow"/>
                <w:lang w:val="en-GB" w:bidi="ar-SA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auto"/>
          </w:tcPr>
          <w:p w14:paraId="6E6B666E" w14:textId="77777777" w:rsidR="00245AA3" w:rsidRPr="007E7A2D" w:rsidRDefault="00245AA3" w:rsidP="00245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highlight w:val="yellow"/>
              </w:rPr>
            </w:pPr>
          </w:p>
        </w:tc>
      </w:tr>
      <w:tr w:rsidR="00807820" w:rsidRPr="007E7A2D" w14:paraId="40AC42A2" w14:textId="77777777" w:rsidTr="00D10EA3">
        <w:trPr>
          <w:trHeight w:val="334"/>
        </w:trPr>
        <w:tc>
          <w:tcPr>
            <w:tcW w:w="3274" w:type="dxa"/>
            <w:shd w:val="clear" w:color="auto" w:fill="auto"/>
          </w:tcPr>
          <w:p w14:paraId="67181586" w14:textId="77777777" w:rsidR="00807820" w:rsidRPr="00807820" w:rsidRDefault="00807820" w:rsidP="0080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  <w:r w:rsidRPr="00807820">
              <w:rPr>
                <w:rFonts w:ascii="Angsana New" w:eastAsia="MS Mincho" w:hAnsi="Angsana New" w:hint="cs"/>
                <w:b/>
                <w:bCs/>
                <w:sz w:val="29"/>
                <w:szCs w:val="29"/>
                <w:cs/>
              </w:rPr>
              <w:t>สุทธิ</w:t>
            </w:r>
          </w:p>
        </w:tc>
        <w:tc>
          <w:tcPr>
            <w:tcW w:w="1298" w:type="dxa"/>
            <w:tcBorders>
              <w:bottom w:val="double" w:sz="4" w:space="0" w:color="auto"/>
            </w:tcBorders>
            <w:shd w:val="clear" w:color="auto" w:fill="auto"/>
          </w:tcPr>
          <w:p w14:paraId="21FEA5A0" w14:textId="62C94846" w:rsidR="00807820" w:rsidRPr="00807820" w:rsidRDefault="00807820" w:rsidP="0080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35" w:lineRule="auto"/>
              <w:ind w:left="-153" w:right="-18"/>
              <w:jc w:val="right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</w:pPr>
            <w:r w:rsidRPr="00807820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56,</w:t>
            </w:r>
            <w:r w:rsidR="00D10EA3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927</w:t>
            </w:r>
          </w:p>
        </w:tc>
        <w:tc>
          <w:tcPr>
            <w:tcW w:w="274" w:type="dxa"/>
            <w:shd w:val="clear" w:color="auto" w:fill="auto"/>
          </w:tcPr>
          <w:p w14:paraId="4124ACD6" w14:textId="77777777" w:rsidR="00807820" w:rsidRPr="00807820" w:rsidRDefault="00807820" w:rsidP="0080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346" w:type="dxa"/>
            <w:tcBorders>
              <w:bottom w:val="double" w:sz="4" w:space="0" w:color="auto"/>
            </w:tcBorders>
            <w:shd w:val="clear" w:color="auto" w:fill="auto"/>
          </w:tcPr>
          <w:p w14:paraId="3707730C" w14:textId="484BCE1F" w:rsidR="00807820" w:rsidRPr="00807820" w:rsidRDefault="00807820" w:rsidP="0080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35" w:lineRule="auto"/>
              <w:ind w:right="-17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</w:pPr>
            <w:r w:rsidRPr="008078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10,0</w:t>
            </w:r>
            <w:r w:rsidR="00D10E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</w:p>
        </w:tc>
        <w:tc>
          <w:tcPr>
            <w:tcW w:w="270" w:type="dxa"/>
            <w:shd w:val="clear" w:color="auto" w:fill="auto"/>
          </w:tcPr>
          <w:p w14:paraId="33D55D04" w14:textId="77777777" w:rsidR="00807820" w:rsidRPr="00807820" w:rsidRDefault="00807820" w:rsidP="0080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1B5E2B23" w14:textId="600AE651" w:rsidR="00807820" w:rsidRPr="00807820" w:rsidRDefault="00807820" w:rsidP="0080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35" w:lineRule="auto"/>
              <w:ind w:right="-4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  <w:r w:rsidRPr="008078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43,830</w:t>
            </w:r>
          </w:p>
        </w:tc>
        <w:tc>
          <w:tcPr>
            <w:tcW w:w="243" w:type="dxa"/>
          </w:tcPr>
          <w:p w14:paraId="06A9988A" w14:textId="77777777" w:rsidR="00807820" w:rsidRPr="00807820" w:rsidRDefault="00807820" w:rsidP="0080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467" w:type="dxa"/>
            <w:tcBorders>
              <w:bottom w:val="double" w:sz="4" w:space="0" w:color="auto"/>
            </w:tcBorders>
            <w:shd w:val="clear" w:color="auto" w:fill="auto"/>
          </w:tcPr>
          <w:p w14:paraId="334D89CD" w14:textId="7D1E67A4" w:rsidR="00807820" w:rsidRPr="00807820" w:rsidRDefault="00807820" w:rsidP="0080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35" w:lineRule="auto"/>
              <w:ind w:right="-46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807820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110,783</w:t>
            </w:r>
          </w:p>
        </w:tc>
      </w:tr>
    </w:tbl>
    <w:p w14:paraId="744B2677" w14:textId="020F98CC" w:rsidR="00245AA3" w:rsidRDefault="00245AA3" w:rsidP="00A609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576" w:type="dxa"/>
        <w:tblInd w:w="450" w:type="dxa"/>
        <w:tblLook w:val="01E0" w:firstRow="1" w:lastRow="1" w:firstColumn="1" w:lastColumn="1" w:noHBand="0" w:noVBand="0"/>
      </w:tblPr>
      <w:tblGrid>
        <w:gridCol w:w="4410"/>
        <w:gridCol w:w="1113"/>
        <w:gridCol w:w="269"/>
        <w:gridCol w:w="1081"/>
        <w:gridCol w:w="270"/>
        <w:gridCol w:w="1080"/>
        <w:gridCol w:w="270"/>
        <w:gridCol w:w="1083"/>
      </w:tblGrid>
      <w:tr w:rsidR="00A60924" w:rsidRPr="00A60924" w14:paraId="030F3E50" w14:textId="77777777" w:rsidTr="00D10EA3">
        <w:trPr>
          <w:tblHeader/>
        </w:trPr>
        <w:tc>
          <w:tcPr>
            <w:tcW w:w="4410" w:type="dxa"/>
            <w:hideMark/>
          </w:tcPr>
          <w:p w14:paraId="5782A574" w14:textId="77777777" w:rsidR="00A60924" w:rsidRPr="00A60924" w:rsidRDefault="00A609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609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สินทรัพย์ภาษีเงินได้รอการตัดบัญชีที่ยังไม่ได้รับรู้</w:t>
            </w:r>
            <w:r w:rsidRPr="00A609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463" w:type="dxa"/>
            <w:gridSpan w:val="3"/>
            <w:hideMark/>
          </w:tcPr>
          <w:p w14:paraId="4A124841" w14:textId="4AD6E262" w:rsidR="00A60924" w:rsidRPr="00A60924" w:rsidRDefault="00A609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6092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3A6ABBC8" w14:textId="77777777" w:rsidR="00A60924" w:rsidRPr="00A60924" w:rsidRDefault="00A609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3" w:type="dxa"/>
            <w:gridSpan w:val="3"/>
            <w:hideMark/>
          </w:tcPr>
          <w:p w14:paraId="2BB2BD27" w14:textId="12B88697" w:rsidR="00A60924" w:rsidRPr="00A60924" w:rsidRDefault="00A609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6092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A6134" w:rsidRPr="00A60924" w14:paraId="59A98A58" w14:textId="77777777" w:rsidTr="00D10EA3">
        <w:trPr>
          <w:tblHeader/>
        </w:trPr>
        <w:tc>
          <w:tcPr>
            <w:tcW w:w="4410" w:type="dxa"/>
            <w:hideMark/>
          </w:tcPr>
          <w:p w14:paraId="7AD63EED" w14:textId="192A9691" w:rsidR="00A60924" w:rsidRPr="00A60924" w:rsidRDefault="00A609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  <w:vAlign w:val="center"/>
          </w:tcPr>
          <w:p w14:paraId="08390F54" w14:textId="3CF5B216" w:rsidR="00A60924" w:rsidRPr="00A60924" w:rsidRDefault="00E13C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2564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100DAC10" w14:textId="77777777" w:rsidR="00A60924" w:rsidRPr="00A60924" w:rsidRDefault="00A609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</w:tcPr>
          <w:p w14:paraId="778E8B2B" w14:textId="01836290" w:rsidR="00A60924" w:rsidRPr="00A60924" w:rsidRDefault="00E13C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2563</w:t>
            </w:r>
          </w:p>
        </w:tc>
        <w:tc>
          <w:tcPr>
            <w:tcW w:w="270" w:type="dxa"/>
          </w:tcPr>
          <w:p w14:paraId="327DFB04" w14:textId="77777777" w:rsidR="00A60924" w:rsidRPr="00A60924" w:rsidRDefault="00A609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6138ED0" w14:textId="52CE8411" w:rsidR="00A60924" w:rsidRPr="00A60924" w:rsidRDefault="00E13C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2564</w:t>
            </w:r>
          </w:p>
        </w:tc>
        <w:tc>
          <w:tcPr>
            <w:tcW w:w="270" w:type="dxa"/>
            <w:vAlign w:val="center"/>
          </w:tcPr>
          <w:p w14:paraId="575A8A8B" w14:textId="77777777" w:rsidR="00A60924" w:rsidRPr="00A60924" w:rsidRDefault="00A609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3" w:type="dxa"/>
            <w:vAlign w:val="center"/>
          </w:tcPr>
          <w:p w14:paraId="4781CD30" w14:textId="55967D46" w:rsidR="00A60924" w:rsidRPr="00A60924" w:rsidRDefault="00E13C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2563</w:t>
            </w:r>
          </w:p>
        </w:tc>
      </w:tr>
      <w:tr w:rsidR="00A60924" w:rsidRPr="00A60924" w14:paraId="6B7EA969" w14:textId="77777777" w:rsidTr="00D10EA3">
        <w:trPr>
          <w:tblHeader/>
        </w:trPr>
        <w:tc>
          <w:tcPr>
            <w:tcW w:w="4410" w:type="dxa"/>
          </w:tcPr>
          <w:p w14:paraId="582D3EFD" w14:textId="77777777" w:rsidR="00A60924" w:rsidRPr="00A60924" w:rsidRDefault="00A609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66" w:type="dxa"/>
            <w:gridSpan w:val="7"/>
            <w:hideMark/>
          </w:tcPr>
          <w:p w14:paraId="5AD654C3" w14:textId="77777777" w:rsidR="00A60924" w:rsidRPr="00A60924" w:rsidRDefault="00A609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A6092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02299" w:rsidRPr="00A60924" w14:paraId="0BA957BD" w14:textId="77777777" w:rsidTr="00D10EA3">
        <w:tc>
          <w:tcPr>
            <w:tcW w:w="4410" w:type="dxa"/>
            <w:hideMark/>
          </w:tcPr>
          <w:p w14:paraId="5954722B" w14:textId="77777777" w:rsidR="00002299" w:rsidRPr="00A60924" w:rsidRDefault="00002299" w:rsidP="000022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609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ยอดขาดทุนยกไป </w:t>
            </w:r>
          </w:p>
        </w:tc>
        <w:tc>
          <w:tcPr>
            <w:tcW w:w="1113" w:type="dxa"/>
          </w:tcPr>
          <w:p w14:paraId="17ACB64A" w14:textId="0BCF528A" w:rsidR="00002299" w:rsidRPr="002C784B" w:rsidRDefault="00C12915" w:rsidP="00382EA8">
            <w:pPr>
              <w:pStyle w:val="acctfourfigures"/>
              <w:tabs>
                <w:tab w:val="clear" w:pos="765"/>
                <w:tab w:val="decimal" w:pos="-140"/>
                <w:tab w:val="left" w:pos="130"/>
              </w:tabs>
              <w:spacing w:line="240" w:lineRule="atLeast"/>
              <w:ind w:left="-590" w:right="18" w:hanging="77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C12915">
              <w:rPr>
                <w:rFonts w:asciiTheme="majorBidi" w:hAnsiTheme="majorBidi" w:cstheme="majorBidi"/>
                <w:sz w:val="30"/>
                <w:szCs w:val="30"/>
              </w:rPr>
              <w:t>198,120</w:t>
            </w:r>
          </w:p>
        </w:tc>
        <w:tc>
          <w:tcPr>
            <w:tcW w:w="269" w:type="dxa"/>
          </w:tcPr>
          <w:p w14:paraId="57D9F71E" w14:textId="77777777" w:rsidR="00002299" w:rsidRPr="00A60924" w:rsidRDefault="00002299" w:rsidP="000022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hideMark/>
          </w:tcPr>
          <w:p w14:paraId="5FEA299D" w14:textId="25982A61" w:rsidR="00002299" w:rsidRPr="00A60924" w:rsidRDefault="00C12915" w:rsidP="0000229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1291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144,90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  <w:tc>
          <w:tcPr>
            <w:tcW w:w="270" w:type="dxa"/>
          </w:tcPr>
          <w:p w14:paraId="354B6592" w14:textId="77777777" w:rsidR="00002299" w:rsidRPr="00A60924" w:rsidRDefault="00002299" w:rsidP="000022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845D58" w14:textId="09B8BDE5" w:rsidR="00002299" w:rsidRPr="00A60924" w:rsidRDefault="00002299" w:rsidP="00002299">
            <w:pPr>
              <w:pStyle w:val="acctfourfigures"/>
              <w:tabs>
                <w:tab w:val="clear" w:pos="765"/>
                <w:tab w:val="decimal" w:pos="-140"/>
                <w:tab w:val="left" w:pos="130"/>
              </w:tabs>
              <w:spacing w:line="240" w:lineRule="atLeast"/>
              <w:ind w:left="-590" w:right="200" w:hanging="7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09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FDC17F" w14:textId="77777777" w:rsidR="00002299" w:rsidRPr="00A60924" w:rsidRDefault="00002299" w:rsidP="000022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3" w:type="dxa"/>
            <w:hideMark/>
          </w:tcPr>
          <w:p w14:paraId="39F51EBF" w14:textId="77777777" w:rsidR="00002299" w:rsidRPr="00A60924" w:rsidRDefault="00002299" w:rsidP="00002299">
            <w:pPr>
              <w:pStyle w:val="acctfourfigures"/>
              <w:tabs>
                <w:tab w:val="clear" w:pos="765"/>
                <w:tab w:val="decimal" w:pos="-680"/>
                <w:tab w:val="left" w:pos="-500"/>
              </w:tabs>
              <w:spacing w:line="240" w:lineRule="atLeast"/>
              <w:ind w:left="-860" w:right="290" w:hanging="7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09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02299" w:rsidRPr="00A60924" w14:paraId="5693249C" w14:textId="77777777" w:rsidTr="002C784B">
        <w:trPr>
          <w:trHeight w:val="54"/>
        </w:trPr>
        <w:tc>
          <w:tcPr>
            <w:tcW w:w="4410" w:type="dxa"/>
            <w:hideMark/>
          </w:tcPr>
          <w:p w14:paraId="7A9792AC" w14:textId="77777777" w:rsidR="00002299" w:rsidRPr="00A60924" w:rsidRDefault="00002299" w:rsidP="000022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9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E2C659" w14:textId="4BC9F0DF" w:rsidR="00002299" w:rsidRPr="002C784B" w:rsidRDefault="00C12915" w:rsidP="00382EA8">
            <w:pPr>
              <w:pStyle w:val="acctfourfigures"/>
              <w:tabs>
                <w:tab w:val="clear" w:pos="765"/>
                <w:tab w:val="decimal" w:pos="-140"/>
                <w:tab w:val="left" w:pos="130"/>
              </w:tabs>
              <w:spacing w:line="240" w:lineRule="atLeast"/>
              <w:ind w:left="-590" w:right="18" w:hanging="7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bookmarkStart w:id="38" w:name="_Hlk95809860"/>
            <w:r w:rsidRPr="00C129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198,120</w:t>
            </w:r>
            <w:bookmarkEnd w:id="38"/>
          </w:p>
        </w:tc>
        <w:tc>
          <w:tcPr>
            <w:tcW w:w="269" w:type="dxa"/>
          </w:tcPr>
          <w:p w14:paraId="4DE01388" w14:textId="77777777" w:rsidR="00002299" w:rsidRPr="00382EA8" w:rsidRDefault="00002299" w:rsidP="000022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85A2206" w14:textId="7B98EFE6" w:rsidR="00002299" w:rsidRPr="00A60924" w:rsidRDefault="00C12915" w:rsidP="0000229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291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144,905</w:t>
            </w:r>
          </w:p>
        </w:tc>
        <w:tc>
          <w:tcPr>
            <w:tcW w:w="270" w:type="dxa"/>
          </w:tcPr>
          <w:p w14:paraId="24D7FCF3" w14:textId="77777777" w:rsidR="00002299" w:rsidRPr="00A60924" w:rsidRDefault="00002299" w:rsidP="000022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0FB5AC" w14:textId="0F59ADF8" w:rsidR="00002299" w:rsidRPr="00A60924" w:rsidRDefault="00002299" w:rsidP="00002299">
            <w:pPr>
              <w:pStyle w:val="acctfourfigures"/>
              <w:tabs>
                <w:tab w:val="clear" w:pos="765"/>
                <w:tab w:val="decimal" w:pos="-140"/>
                <w:tab w:val="left" w:pos="130"/>
              </w:tabs>
              <w:spacing w:line="240" w:lineRule="atLeast"/>
              <w:ind w:left="-590" w:right="200" w:hanging="7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9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B92E39" w14:textId="77777777" w:rsidR="00002299" w:rsidRPr="00A60924" w:rsidRDefault="00002299" w:rsidP="000022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12F1707" w14:textId="77777777" w:rsidR="00002299" w:rsidRPr="00A60924" w:rsidRDefault="00002299" w:rsidP="00002299">
            <w:pPr>
              <w:pStyle w:val="acctfourfigures"/>
              <w:tabs>
                <w:tab w:val="clear" w:pos="765"/>
                <w:tab w:val="decimal" w:pos="-680"/>
                <w:tab w:val="left" w:pos="-500"/>
              </w:tabs>
              <w:spacing w:line="240" w:lineRule="atLeast"/>
              <w:ind w:left="-860" w:right="290" w:hanging="7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9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65F04FEF" w14:textId="77777777" w:rsidR="00A60924" w:rsidRPr="00391FFD" w:rsidRDefault="00A60924" w:rsidP="00A60924">
      <w:pPr>
        <w:ind w:left="540"/>
        <w:rPr>
          <w:rFonts w:asciiTheme="majorBidi" w:hAnsiTheme="majorBidi" w:cstheme="majorBidi"/>
          <w:sz w:val="20"/>
          <w:szCs w:val="20"/>
        </w:rPr>
      </w:pPr>
    </w:p>
    <w:p w14:paraId="265B2A71" w14:textId="5E1F29D3" w:rsidR="00124CB7" w:rsidRPr="00664BF6" w:rsidRDefault="002D7147" w:rsidP="00124CB7">
      <w:pPr>
        <w:tabs>
          <w:tab w:val="left" w:pos="10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12915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C12915">
        <w:rPr>
          <w:rFonts w:asciiTheme="majorBidi" w:hAnsiTheme="majorBidi" w:cstheme="majorBidi"/>
          <w:sz w:val="30"/>
          <w:szCs w:val="30"/>
        </w:rPr>
        <w:t xml:space="preserve">31 </w:t>
      </w:r>
      <w:r w:rsidRPr="00C12915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C12915">
        <w:rPr>
          <w:rFonts w:asciiTheme="majorBidi" w:hAnsiTheme="majorBidi" w:cstheme="majorBidi"/>
          <w:sz w:val="30"/>
          <w:szCs w:val="30"/>
        </w:rPr>
        <w:t>256</w:t>
      </w:r>
      <w:r w:rsidR="00E13C46" w:rsidRPr="00C12915">
        <w:rPr>
          <w:rFonts w:asciiTheme="majorBidi" w:hAnsiTheme="majorBidi" w:cstheme="majorBidi" w:hint="cs"/>
          <w:sz w:val="30"/>
          <w:szCs w:val="30"/>
          <w:cs/>
        </w:rPr>
        <w:t>4</w:t>
      </w:r>
      <w:r w:rsidRPr="00C12915">
        <w:rPr>
          <w:rFonts w:asciiTheme="majorBidi" w:hAnsiTheme="majorBidi" w:cstheme="majorBidi"/>
          <w:sz w:val="30"/>
          <w:szCs w:val="30"/>
        </w:rPr>
        <w:t xml:space="preserve"> </w:t>
      </w:r>
      <w:r w:rsidRPr="00C12915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กลุ่มบริษัทมีขาดทุนสะสมทางภาษีที่ไม่ได้รับรู้จำนวนเงิน </w:t>
      </w:r>
      <w:bookmarkStart w:id="39" w:name="_Hlk95815583"/>
      <w:r w:rsidR="00C12915" w:rsidRPr="00C12915">
        <w:rPr>
          <w:rFonts w:asciiTheme="majorBidi" w:hAnsiTheme="majorBidi" w:cstheme="majorBidi"/>
          <w:sz w:val="30"/>
          <w:szCs w:val="30"/>
        </w:rPr>
        <w:t xml:space="preserve">990.60 </w:t>
      </w:r>
      <w:bookmarkEnd w:id="39"/>
      <w:r w:rsidR="00EB7F1D" w:rsidRPr="00C12915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C12915">
        <w:rPr>
          <w:rFonts w:asciiTheme="majorBidi" w:hAnsiTheme="majorBidi" w:cstheme="majorBidi" w:hint="cs"/>
          <w:sz w:val="30"/>
          <w:szCs w:val="30"/>
          <w:cs/>
        </w:rPr>
        <w:t xml:space="preserve">บาท </w:t>
      </w:r>
      <w:r w:rsidRPr="00C12915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E13C46" w:rsidRPr="00C12915">
        <w:rPr>
          <w:rFonts w:asciiTheme="majorBidi" w:hAnsiTheme="majorBidi" w:cstheme="majorBidi" w:hint="cs"/>
          <w:i/>
          <w:iCs/>
          <w:sz w:val="30"/>
          <w:szCs w:val="30"/>
          <w:cs/>
        </w:rPr>
        <w:t>3</w:t>
      </w:r>
      <w:r w:rsidRPr="00C12915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E13C46" w:rsidRPr="00C12915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bookmarkStart w:id="40" w:name="_Hlk95815575"/>
      <w:r w:rsidR="00C12915" w:rsidRPr="00C12915">
        <w:rPr>
          <w:rFonts w:asciiTheme="majorBidi" w:hAnsiTheme="majorBidi"/>
          <w:i/>
          <w:iCs/>
          <w:sz w:val="30"/>
          <w:szCs w:val="30"/>
          <w:cs/>
        </w:rPr>
        <w:t>724</w:t>
      </w:r>
      <w:r w:rsidR="009A52F0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C12915" w:rsidRPr="00C12915">
        <w:rPr>
          <w:rFonts w:asciiTheme="majorBidi" w:hAnsiTheme="majorBidi"/>
          <w:i/>
          <w:iCs/>
          <w:sz w:val="30"/>
          <w:szCs w:val="30"/>
          <w:cs/>
        </w:rPr>
        <w:t>52</w:t>
      </w:r>
      <w:r w:rsidR="00C12915" w:rsidRPr="00C12915">
        <w:rPr>
          <w:rFonts w:asciiTheme="majorBidi" w:hAnsiTheme="majorBidi"/>
          <w:i/>
          <w:iCs/>
          <w:sz w:val="30"/>
          <w:szCs w:val="30"/>
        </w:rPr>
        <w:t xml:space="preserve"> </w:t>
      </w:r>
      <w:bookmarkEnd w:id="40"/>
      <w:r w:rsidR="00124CB7" w:rsidRPr="00C12915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Pr="00C12915">
        <w:rPr>
          <w:rFonts w:asciiTheme="majorBidi" w:hAnsiTheme="majorBidi" w:cstheme="majorBidi"/>
          <w:sz w:val="30"/>
          <w:szCs w:val="30"/>
        </w:rPr>
        <w:t xml:space="preserve">) </w:t>
      </w:r>
      <w:r w:rsidRPr="00C12915">
        <w:rPr>
          <w:rFonts w:asciiTheme="majorBidi" w:hAnsiTheme="majorBidi" w:cstheme="majorBidi" w:hint="cs"/>
          <w:sz w:val="30"/>
          <w:szCs w:val="30"/>
          <w:cs/>
        </w:rPr>
        <w:t xml:space="preserve">ซึ่งจะสิ้นอายุตามกฎหมายเกี่ยวกับภาษีเงินได้ในปี </w:t>
      </w:r>
      <w:r w:rsidR="00EB7F1D" w:rsidRPr="00C12915">
        <w:rPr>
          <w:rFonts w:asciiTheme="majorBidi" w:hAnsiTheme="majorBidi" w:cstheme="majorBidi"/>
          <w:sz w:val="30"/>
          <w:szCs w:val="30"/>
        </w:rPr>
        <w:t>256</w:t>
      </w:r>
      <w:r w:rsidR="00382EA8" w:rsidRPr="00C12915">
        <w:rPr>
          <w:rFonts w:asciiTheme="majorBidi" w:hAnsiTheme="majorBidi" w:cstheme="majorBidi"/>
          <w:sz w:val="30"/>
          <w:szCs w:val="30"/>
        </w:rPr>
        <w:t>5</w:t>
      </w:r>
      <w:r w:rsidR="00EB7F1D" w:rsidRPr="00C12915">
        <w:rPr>
          <w:rFonts w:asciiTheme="majorBidi" w:hAnsiTheme="majorBidi" w:cstheme="majorBidi"/>
          <w:sz w:val="30"/>
          <w:szCs w:val="30"/>
        </w:rPr>
        <w:t>-</w:t>
      </w:r>
      <w:r w:rsidRPr="00C12915">
        <w:rPr>
          <w:rFonts w:asciiTheme="majorBidi" w:hAnsiTheme="majorBidi" w:cstheme="majorBidi"/>
          <w:sz w:val="30"/>
          <w:szCs w:val="30"/>
        </w:rPr>
        <w:t>25</w:t>
      </w:r>
      <w:r w:rsidR="00895E72" w:rsidRPr="00C12915">
        <w:rPr>
          <w:rFonts w:asciiTheme="majorBidi" w:hAnsiTheme="majorBidi" w:cstheme="majorBidi"/>
          <w:sz w:val="30"/>
          <w:szCs w:val="30"/>
        </w:rPr>
        <w:t>69</w:t>
      </w:r>
      <w:r w:rsidRPr="00C12915">
        <w:rPr>
          <w:rFonts w:asciiTheme="majorBidi" w:hAnsiTheme="majorBidi" w:cstheme="majorBidi"/>
          <w:sz w:val="30"/>
          <w:szCs w:val="30"/>
        </w:rPr>
        <w:t xml:space="preserve"> </w:t>
      </w:r>
      <w:r w:rsidR="00124CB7" w:rsidRPr="00C12915">
        <w:rPr>
          <w:rFonts w:asciiTheme="majorBidi" w:hAnsiTheme="majorBidi" w:cstheme="majorBidi" w:hint="cs"/>
          <w:sz w:val="30"/>
          <w:szCs w:val="30"/>
          <w:cs/>
        </w:rPr>
        <w:t>ทั้งนี้กลุ่มบริษัทยัง</w:t>
      </w:r>
      <w:r w:rsidR="00EB7F1D" w:rsidRPr="00C12915">
        <w:rPr>
          <w:rFonts w:asciiTheme="majorBidi" w:hAnsiTheme="majorBidi" w:cstheme="majorBidi" w:hint="cs"/>
          <w:sz w:val="30"/>
          <w:szCs w:val="30"/>
          <w:cs/>
        </w:rPr>
        <w:t>ไม่</w:t>
      </w:r>
      <w:r w:rsidR="00124CB7" w:rsidRPr="00C12915">
        <w:rPr>
          <w:rFonts w:asciiTheme="majorBidi" w:hAnsiTheme="majorBidi" w:cstheme="majorBidi" w:hint="cs"/>
          <w:sz w:val="30"/>
          <w:szCs w:val="30"/>
          <w:cs/>
        </w:rPr>
        <w:t>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</w:t>
      </w:r>
      <w:r w:rsidR="00124CB7" w:rsidRPr="00C12915">
        <w:rPr>
          <w:rFonts w:asciiTheme="majorBidi" w:hAnsiTheme="majorBidi" w:cstheme="majorBidi"/>
          <w:sz w:val="30"/>
          <w:szCs w:val="30"/>
        </w:rPr>
        <w:t> </w:t>
      </w:r>
      <w:r w:rsidR="00124CB7" w:rsidRPr="00C12915">
        <w:rPr>
          <w:rFonts w:asciiTheme="majorBidi" w:hAnsiTheme="majorBidi" w:cstheme="majorBidi" w:hint="cs"/>
          <w:sz w:val="30"/>
          <w:szCs w:val="30"/>
          <w:cs/>
        </w:rPr>
        <w:t xml:space="preserve"> อย่างไรก็ตาม หากมีผลแตกต่างชั่วคราวทางภาษีรายการใหม่เกิดขึ้นในปีหน้า อาจทำให้มีการบันทึกสินทรัพย์ภาษีเงินได้รอการตัดบัญชีและรายได้ภาษีเงินได้จำนวน </w:t>
      </w:r>
      <w:bookmarkStart w:id="41" w:name="_Hlk95815565"/>
      <w:r w:rsidR="00C12915" w:rsidRPr="00C12915">
        <w:rPr>
          <w:rFonts w:asciiTheme="majorBidi" w:hAnsiTheme="majorBidi" w:cstheme="majorBidi"/>
          <w:sz w:val="30"/>
          <w:szCs w:val="30"/>
        </w:rPr>
        <w:t>198.12</w:t>
      </w:r>
      <w:r w:rsidR="007659C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bookmarkEnd w:id="41"/>
      <w:r w:rsidR="00124CB7" w:rsidRPr="00C12915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38A331E0" w14:textId="2E6C72A1" w:rsidR="00E13C46" w:rsidRDefault="00E13C46" w:rsidP="005761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="Angsana New" w:hAnsi="Angsana New"/>
          <w:b/>
          <w:bCs/>
          <w:sz w:val="20"/>
          <w:szCs w:val="20"/>
        </w:rPr>
      </w:pPr>
    </w:p>
    <w:p w14:paraId="11764BFB" w14:textId="77777777" w:rsidR="00D10EA3" w:rsidRPr="00391FFD" w:rsidRDefault="00D10EA3" w:rsidP="005761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="Angsana New" w:hAnsi="Angsana New"/>
          <w:b/>
          <w:bCs/>
          <w:sz w:val="20"/>
          <w:szCs w:val="20"/>
        </w:rPr>
      </w:pPr>
    </w:p>
    <w:p w14:paraId="4BD9DC10" w14:textId="5EABB0A7" w:rsidR="00287B73" w:rsidRPr="00AE33D1" w:rsidRDefault="00287B73" w:rsidP="009572FC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</w:rPr>
      </w:pPr>
      <w:r w:rsidRPr="00AE33D1">
        <w:rPr>
          <w:rFonts w:ascii="Angsana New" w:hAnsi="Angsana New"/>
          <w:b/>
          <w:bCs/>
          <w:sz w:val="30"/>
          <w:szCs w:val="30"/>
          <w:cs/>
        </w:rPr>
        <w:t>กำไร</w:t>
      </w:r>
      <w:r w:rsidR="00B43EC1" w:rsidRPr="00AE33D1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B43EC1" w:rsidRPr="00AE33D1">
        <w:rPr>
          <w:rFonts w:ascii="Angsana New" w:hAnsi="Angsana New"/>
          <w:b/>
          <w:bCs/>
          <w:sz w:val="30"/>
          <w:szCs w:val="30"/>
        </w:rPr>
        <w:t>(</w:t>
      </w:r>
      <w:r w:rsidR="00B43EC1" w:rsidRPr="00AE33D1">
        <w:rPr>
          <w:rFonts w:ascii="Angsana New" w:hAnsi="Angsana New" w:hint="cs"/>
          <w:b/>
          <w:bCs/>
          <w:sz w:val="30"/>
          <w:szCs w:val="30"/>
          <w:cs/>
        </w:rPr>
        <w:t>ขาดทุน</w:t>
      </w:r>
      <w:r w:rsidR="00B43EC1" w:rsidRPr="00AE33D1">
        <w:rPr>
          <w:rFonts w:ascii="Angsana New" w:hAnsi="Angsana New"/>
          <w:b/>
          <w:bCs/>
          <w:sz w:val="30"/>
          <w:szCs w:val="30"/>
        </w:rPr>
        <w:t>)</w:t>
      </w:r>
      <w:r w:rsidR="00B43EC1" w:rsidRPr="00AE33D1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AE33D1">
        <w:rPr>
          <w:rFonts w:ascii="Angsana New" w:hAnsi="Angsana New"/>
          <w:b/>
          <w:bCs/>
          <w:sz w:val="30"/>
          <w:szCs w:val="30"/>
          <w:cs/>
        </w:rPr>
        <w:t>ต่อหุ้น</w:t>
      </w:r>
    </w:p>
    <w:p w14:paraId="6B82CB07" w14:textId="586A33B4" w:rsidR="00664BF6" w:rsidRDefault="00664B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sz w:val="30"/>
          <w:szCs w:val="30"/>
          <w:cs/>
        </w:rPr>
      </w:pPr>
    </w:p>
    <w:tbl>
      <w:tblPr>
        <w:tblW w:w="967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52"/>
        <w:gridCol w:w="1188"/>
        <w:gridCol w:w="270"/>
        <w:gridCol w:w="1260"/>
        <w:gridCol w:w="270"/>
        <w:gridCol w:w="1332"/>
        <w:gridCol w:w="270"/>
        <w:gridCol w:w="1233"/>
      </w:tblGrid>
      <w:tr w:rsidR="00072241" w:rsidRPr="00AE33D1" w14:paraId="5F0EF49A" w14:textId="77777777" w:rsidTr="001E2F30">
        <w:trPr>
          <w:tblHeader/>
        </w:trPr>
        <w:tc>
          <w:tcPr>
            <w:tcW w:w="3852" w:type="dxa"/>
          </w:tcPr>
          <w:p w14:paraId="3F74381F" w14:textId="77777777" w:rsidR="00072241" w:rsidRPr="00AE33D1" w:rsidRDefault="00072241" w:rsidP="00072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eastAsia="MS Mincho" w:hAnsi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2718" w:type="dxa"/>
            <w:gridSpan w:val="3"/>
            <w:shd w:val="clear" w:color="auto" w:fill="auto"/>
          </w:tcPr>
          <w:p w14:paraId="6899C75D" w14:textId="77777777" w:rsidR="00072241" w:rsidRPr="00AE33D1" w:rsidRDefault="00072241" w:rsidP="00072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AE33D1">
              <w:rPr>
                <w:rFonts w:ascii="Angsana New" w:eastAsia="MS Mincho" w:hAnsi="Angsana New" w:hint="cs"/>
                <w:bCs/>
                <w:sz w:val="30"/>
                <w:szCs w:val="30"/>
                <w:cs/>
              </w:rPr>
              <w:t>งบการเงินรวม</w:t>
            </w:r>
            <w:r w:rsidRPr="00AE33D1">
              <w:rPr>
                <w:rFonts w:ascii="Angsana New" w:eastAsia="MS Mincho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6E822D46" w14:textId="77777777" w:rsidR="00072241" w:rsidRPr="00AE33D1" w:rsidRDefault="00072241" w:rsidP="00072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shd w:val="clear" w:color="auto" w:fill="auto"/>
          </w:tcPr>
          <w:p w14:paraId="130FC540" w14:textId="77777777" w:rsidR="00072241" w:rsidRPr="00AE33D1" w:rsidRDefault="00072241" w:rsidP="00072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AE33D1">
              <w:rPr>
                <w:rFonts w:ascii="Angsana New" w:eastAsia="MS Mincho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AE33D1">
              <w:rPr>
                <w:rFonts w:ascii="Angsana New" w:eastAsia="MS Mincho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B43EC1" w:rsidRPr="00AE33D1" w14:paraId="12613C56" w14:textId="77777777" w:rsidTr="001E2F30">
        <w:trPr>
          <w:tblHeader/>
        </w:trPr>
        <w:tc>
          <w:tcPr>
            <w:tcW w:w="3852" w:type="dxa"/>
            <w:shd w:val="clear" w:color="auto" w:fill="auto"/>
          </w:tcPr>
          <w:p w14:paraId="5BCA954E" w14:textId="77777777" w:rsidR="00B43EC1" w:rsidRPr="00AE33D1" w:rsidRDefault="00B43EC1" w:rsidP="00B43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05CEB79E" w14:textId="02384731" w:rsidR="00B43EC1" w:rsidRPr="00AE33D1" w:rsidRDefault="00E13C46" w:rsidP="00B43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  <w:r>
              <w:rPr>
                <w:rFonts w:ascii="Angsana New" w:eastAsia="MS Mincho" w:hAnsi="Angsana New" w:hint="cs"/>
                <w:b/>
                <w:sz w:val="30"/>
                <w:szCs w:val="30"/>
                <w:cs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6666D98D" w14:textId="77777777" w:rsidR="00B43EC1" w:rsidRPr="00AE33D1" w:rsidRDefault="00B43EC1" w:rsidP="00B43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2B4D60F" w14:textId="711F19B7" w:rsidR="00B43EC1" w:rsidRPr="00AE33D1" w:rsidRDefault="00E13C46" w:rsidP="00B43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  <w:r>
              <w:rPr>
                <w:rFonts w:ascii="Angsana New" w:eastAsia="MS Mincho" w:hAnsi="Angsana New" w:hint="cs"/>
                <w:b/>
                <w:sz w:val="30"/>
                <w:szCs w:val="30"/>
                <w:cs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3E84BD24" w14:textId="77777777" w:rsidR="00B43EC1" w:rsidRPr="00AE33D1" w:rsidRDefault="00B43EC1" w:rsidP="00B43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14:paraId="0558D0B1" w14:textId="3ACAFFCA" w:rsidR="00B43EC1" w:rsidRPr="00AE33D1" w:rsidRDefault="00E13C46" w:rsidP="00B43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  <w:r>
              <w:rPr>
                <w:rFonts w:ascii="Angsana New" w:eastAsia="MS Mincho" w:hAnsi="Angsana New" w:hint="cs"/>
                <w:b/>
                <w:sz w:val="30"/>
                <w:szCs w:val="30"/>
                <w:cs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3B4ADC22" w14:textId="77777777" w:rsidR="00B43EC1" w:rsidRPr="00AE33D1" w:rsidRDefault="00B43EC1" w:rsidP="00B43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</w:tcPr>
          <w:p w14:paraId="41EBE948" w14:textId="5A83945F" w:rsidR="00B43EC1" w:rsidRPr="00AE33D1" w:rsidRDefault="00E13C46" w:rsidP="00B43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  <w:r>
              <w:rPr>
                <w:rFonts w:ascii="Angsana New" w:eastAsia="MS Mincho" w:hAnsi="Angsana New" w:hint="cs"/>
                <w:b/>
                <w:sz w:val="30"/>
                <w:szCs w:val="30"/>
                <w:cs/>
              </w:rPr>
              <w:t>2563</w:t>
            </w:r>
          </w:p>
        </w:tc>
      </w:tr>
      <w:tr w:rsidR="00027930" w:rsidRPr="00AE33D1" w14:paraId="114F42A9" w14:textId="77777777" w:rsidTr="001E2F30">
        <w:trPr>
          <w:tblHeader/>
        </w:trPr>
        <w:tc>
          <w:tcPr>
            <w:tcW w:w="3852" w:type="dxa"/>
            <w:shd w:val="clear" w:color="auto" w:fill="auto"/>
          </w:tcPr>
          <w:p w14:paraId="5B47DFAA" w14:textId="77777777" w:rsidR="00027930" w:rsidRPr="00AE33D1" w:rsidRDefault="00027930" w:rsidP="00B43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6F5C686D" w14:textId="77777777" w:rsidR="00027930" w:rsidRDefault="00027930" w:rsidP="00B43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71F1E79" w14:textId="77777777" w:rsidR="00027930" w:rsidRPr="00AE33D1" w:rsidRDefault="00027930" w:rsidP="00B43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FE0F1FC" w14:textId="744A8E87" w:rsidR="00027930" w:rsidRDefault="00027930" w:rsidP="0002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5" w:hanging="124"/>
              <w:jc w:val="center"/>
              <w:rPr>
                <w:rFonts w:ascii="Angsana New" w:eastAsia="MS Mincho" w:hAnsi="Angsana New"/>
                <w:b/>
                <w:sz w:val="30"/>
                <w:szCs w:val="30"/>
                <w:cs/>
              </w:rPr>
            </w:pPr>
            <w:r w:rsidRPr="00BD04F5">
              <w:rPr>
                <w:rFonts w:ascii="Angsana New" w:eastAsia="MS Mincho" w:hAnsi="Angsana New"/>
                <w:sz w:val="29"/>
                <w:szCs w:val="29"/>
              </w:rPr>
              <w:t>(</w:t>
            </w:r>
            <w:r w:rsidRPr="00BD04F5">
              <w:rPr>
                <w:rFonts w:ascii="Angsana New" w:eastAsia="MS Mincho" w:hAnsi="Angsana New" w:hint="cs"/>
                <w:sz w:val="29"/>
                <w:szCs w:val="29"/>
                <w:cs/>
              </w:rPr>
              <w:t>ปรับปรุงใหม่</w:t>
            </w:r>
            <w:r w:rsidRPr="00BD04F5">
              <w:rPr>
                <w:rFonts w:ascii="Angsana New" w:eastAsia="MS Mincho" w:hAnsi="Angsana New"/>
                <w:sz w:val="29"/>
                <w:szCs w:val="29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3B004D9" w14:textId="77777777" w:rsidR="00027930" w:rsidRPr="00AE33D1" w:rsidRDefault="00027930" w:rsidP="00B43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14:paraId="52B6CA6E" w14:textId="77777777" w:rsidR="00027930" w:rsidRDefault="00027930" w:rsidP="00B43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980B062" w14:textId="77777777" w:rsidR="00027930" w:rsidRPr="00AE33D1" w:rsidRDefault="00027930" w:rsidP="00B43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</w:tcPr>
          <w:p w14:paraId="68FB71F2" w14:textId="6B4ACA0D" w:rsidR="00027930" w:rsidRDefault="00027930" w:rsidP="00027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27" w:hanging="200"/>
              <w:jc w:val="center"/>
              <w:rPr>
                <w:rFonts w:ascii="Angsana New" w:eastAsia="MS Mincho" w:hAnsi="Angsana New"/>
                <w:b/>
                <w:sz w:val="30"/>
                <w:szCs w:val="30"/>
                <w:cs/>
              </w:rPr>
            </w:pPr>
            <w:r w:rsidRPr="00BD04F5">
              <w:rPr>
                <w:rFonts w:ascii="Angsana New" w:eastAsia="MS Mincho" w:hAnsi="Angsana New"/>
                <w:sz w:val="29"/>
                <w:szCs w:val="29"/>
              </w:rPr>
              <w:t>(</w:t>
            </w:r>
            <w:r w:rsidRPr="00BD04F5">
              <w:rPr>
                <w:rFonts w:ascii="Angsana New" w:eastAsia="MS Mincho" w:hAnsi="Angsana New" w:hint="cs"/>
                <w:sz w:val="29"/>
                <w:szCs w:val="29"/>
                <w:cs/>
              </w:rPr>
              <w:t>ปรับปรุงใหม่</w:t>
            </w:r>
            <w:r w:rsidRPr="00BD04F5">
              <w:rPr>
                <w:rFonts w:ascii="Angsana New" w:eastAsia="MS Mincho" w:hAnsi="Angsana New"/>
                <w:sz w:val="29"/>
                <w:szCs w:val="29"/>
              </w:rPr>
              <w:t>)</w:t>
            </w:r>
          </w:p>
        </w:tc>
      </w:tr>
      <w:tr w:rsidR="00072241" w:rsidRPr="00AE33D1" w14:paraId="1AACFC91" w14:textId="77777777" w:rsidTr="001E2F30">
        <w:trPr>
          <w:tblHeader/>
        </w:trPr>
        <w:tc>
          <w:tcPr>
            <w:tcW w:w="3852" w:type="dxa"/>
            <w:shd w:val="clear" w:color="auto" w:fill="auto"/>
          </w:tcPr>
          <w:p w14:paraId="04F75DC3" w14:textId="77777777" w:rsidR="00072241" w:rsidRPr="00AE33D1" w:rsidRDefault="00072241" w:rsidP="00072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5823" w:type="dxa"/>
            <w:gridSpan w:val="7"/>
            <w:shd w:val="clear" w:color="auto" w:fill="auto"/>
          </w:tcPr>
          <w:p w14:paraId="20D4B192" w14:textId="77777777" w:rsidR="00072241" w:rsidRPr="00AE33D1" w:rsidRDefault="00072241" w:rsidP="00072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i/>
                <w:iCs/>
                <w:sz w:val="30"/>
                <w:szCs w:val="30"/>
              </w:rPr>
            </w:pPr>
            <w:r w:rsidRPr="00AE33D1">
              <w:rPr>
                <w:rFonts w:ascii="Angsana New" w:eastAsia="MS Mincho" w:hAnsi="Angsana New" w:hint="cs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Pr="00AE33D1">
              <w:rPr>
                <w:rFonts w:ascii="Angsana New" w:eastAsia="MS Mincho" w:hAnsi="Angsana New"/>
                <w:b/>
                <w:i/>
                <w:iCs/>
                <w:sz w:val="30"/>
                <w:szCs w:val="30"/>
              </w:rPr>
              <w:t xml:space="preserve"> / </w:t>
            </w:r>
            <w:r w:rsidRPr="00AE33D1">
              <w:rPr>
                <w:rFonts w:ascii="Angsana New" w:eastAsia="MS Mincho" w:hAnsi="Angsana New" w:hint="cs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E13C46" w:rsidRPr="00245AA3" w14:paraId="578D3D27" w14:textId="77777777" w:rsidTr="00016967">
        <w:tc>
          <w:tcPr>
            <w:tcW w:w="3852" w:type="dxa"/>
          </w:tcPr>
          <w:p w14:paraId="0783F30B" w14:textId="254E0C73" w:rsidR="00E13C46" w:rsidRPr="00245AA3" w:rsidRDefault="00E13C46" w:rsidP="00E13C46">
            <w:pPr>
              <w:tabs>
                <w:tab w:val="clear" w:pos="227"/>
                <w:tab w:val="clear" w:pos="454"/>
                <w:tab w:val="clear" w:pos="3515"/>
                <w:tab w:val="left" w:pos="147"/>
                <w:tab w:val="left" w:pos="327"/>
                <w:tab w:val="left" w:pos="3570"/>
              </w:tabs>
              <w:ind w:left="246" w:hanging="24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5A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 w:rsidRPr="00245AA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245A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245AA3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Pr="00245A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ที่เป็นส่วนของผู้ถือหุ้นสามัญสำหรับปีสิ้นสุดวันที่</w:t>
            </w:r>
            <w:r w:rsidRPr="00245A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264A9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245AA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245A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88" w:type="dxa"/>
            <w:tcBorders>
              <w:bottom w:val="double" w:sz="4" w:space="0" w:color="auto"/>
            </w:tcBorders>
            <w:vAlign w:val="center"/>
          </w:tcPr>
          <w:p w14:paraId="5745AE28" w14:textId="77777777" w:rsidR="009C2245" w:rsidRPr="00245AA3" w:rsidRDefault="009C2245" w:rsidP="00245AA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6C0FAE8E" w14:textId="4AAFC504" w:rsidR="00E13C46" w:rsidRPr="00245AA3" w:rsidRDefault="009C2245" w:rsidP="00245AA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45AA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861,</w:t>
            </w:r>
            <w:r w:rsidR="001C6B68" w:rsidRPr="00245AA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479</w:t>
            </w:r>
          </w:p>
        </w:tc>
        <w:tc>
          <w:tcPr>
            <w:tcW w:w="270" w:type="dxa"/>
            <w:vAlign w:val="center"/>
          </w:tcPr>
          <w:p w14:paraId="30A87B51" w14:textId="77777777" w:rsidR="00E13C46" w:rsidRPr="00245AA3" w:rsidRDefault="00E13C46" w:rsidP="00245AA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14:paraId="34A01B39" w14:textId="77777777" w:rsidR="00E13C46" w:rsidRPr="00245AA3" w:rsidRDefault="00E13C46" w:rsidP="00245AA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4A8FA479" w14:textId="09553134" w:rsidR="00E13C46" w:rsidRPr="00245AA3" w:rsidRDefault="00E13C46" w:rsidP="00245AA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45AA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9C2245" w:rsidRPr="00245AA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930,878</w:t>
            </w:r>
            <w:r w:rsidRPr="00245AA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03A58BD4" w14:textId="77777777" w:rsidR="00E13C46" w:rsidRPr="00245AA3" w:rsidRDefault="00E13C46" w:rsidP="00245AA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tcBorders>
              <w:bottom w:val="double" w:sz="4" w:space="0" w:color="auto"/>
            </w:tcBorders>
            <w:vAlign w:val="center"/>
          </w:tcPr>
          <w:p w14:paraId="426E3C8C" w14:textId="77777777" w:rsidR="00E13C46" w:rsidRPr="00245AA3" w:rsidRDefault="00E13C46" w:rsidP="00245AA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00F1FDA4" w14:textId="6F828049" w:rsidR="009C2245" w:rsidRPr="00245AA3" w:rsidRDefault="009C2245" w:rsidP="00245AA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45AA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123,451</w:t>
            </w:r>
          </w:p>
        </w:tc>
        <w:tc>
          <w:tcPr>
            <w:tcW w:w="270" w:type="dxa"/>
          </w:tcPr>
          <w:p w14:paraId="5E9C23D7" w14:textId="77777777" w:rsidR="00E13C46" w:rsidRPr="00245AA3" w:rsidRDefault="00E13C46" w:rsidP="00245AA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  <w:vAlign w:val="center"/>
          </w:tcPr>
          <w:p w14:paraId="47901F61" w14:textId="77777777" w:rsidR="00E13C46" w:rsidRPr="00245AA3" w:rsidRDefault="00E13C46" w:rsidP="00245AA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2717CFD7" w14:textId="4C380E7C" w:rsidR="00E13C46" w:rsidRPr="00245AA3" w:rsidRDefault="009C2245" w:rsidP="00245AA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45AA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397,172</w:t>
            </w:r>
          </w:p>
        </w:tc>
      </w:tr>
      <w:tr w:rsidR="00E13C46" w:rsidRPr="00245AA3" w14:paraId="0BE82E9B" w14:textId="77777777" w:rsidTr="00016967">
        <w:tc>
          <w:tcPr>
            <w:tcW w:w="3852" w:type="dxa"/>
          </w:tcPr>
          <w:p w14:paraId="52EF8651" w14:textId="77777777" w:rsidR="00E13C46" w:rsidRPr="00245AA3" w:rsidRDefault="00E13C46" w:rsidP="00E13C46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5A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4A00B65B" w14:textId="77777777" w:rsidR="00E13C46" w:rsidRPr="00245AA3" w:rsidRDefault="00E13C46" w:rsidP="00245AA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8608E3D" w14:textId="77777777" w:rsidR="00E13C46" w:rsidRPr="00245AA3" w:rsidRDefault="00E13C46" w:rsidP="00245AA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B3D7115" w14:textId="77777777" w:rsidR="00E13C46" w:rsidRPr="00245AA3" w:rsidRDefault="00E13C46" w:rsidP="00245AA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F2811F1" w14:textId="77777777" w:rsidR="00E13C46" w:rsidRPr="00245AA3" w:rsidRDefault="00E13C46" w:rsidP="00245AA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0F44FFD4" w14:textId="77777777" w:rsidR="00E13C46" w:rsidRPr="00245AA3" w:rsidRDefault="00E13C46" w:rsidP="00245AA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517211C" w14:textId="77777777" w:rsidR="00E13C46" w:rsidRPr="00245AA3" w:rsidRDefault="00E13C46" w:rsidP="00245AA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435E18BF" w14:textId="77777777" w:rsidR="00E13C46" w:rsidRPr="00245AA3" w:rsidRDefault="00E13C46" w:rsidP="00245AA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E13C46" w:rsidRPr="00245AA3" w14:paraId="67ACB93A" w14:textId="77777777" w:rsidTr="00BF5F59">
        <w:tc>
          <w:tcPr>
            <w:tcW w:w="3852" w:type="dxa"/>
          </w:tcPr>
          <w:p w14:paraId="6550B444" w14:textId="77777777" w:rsidR="00E13C46" w:rsidRPr="00245AA3" w:rsidRDefault="00E13C46" w:rsidP="00E13C46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5A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(ขั้นพื้นฐาน)</w:t>
            </w:r>
          </w:p>
        </w:tc>
        <w:tc>
          <w:tcPr>
            <w:tcW w:w="1188" w:type="dxa"/>
            <w:tcBorders>
              <w:bottom w:val="double" w:sz="4" w:space="0" w:color="auto"/>
            </w:tcBorders>
          </w:tcPr>
          <w:p w14:paraId="64208B3D" w14:textId="15BD388E" w:rsidR="00E13C46" w:rsidRPr="00245AA3" w:rsidRDefault="009C2245" w:rsidP="00245AA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45AA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32,000,000</w:t>
            </w:r>
          </w:p>
        </w:tc>
        <w:tc>
          <w:tcPr>
            <w:tcW w:w="270" w:type="dxa"/>
          </w:tcPr>
          <w:p w14:paraId="4F8A8AA3" w14:textId="77777777" w:rsidR="00E13C46" w:rsidRPr="00245AA3" w:rsidRDefault="00E13C46" w:rsidP="00245AA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0F56323" w14:textId="47858346" w:rsidR="00E13C46" w:rsidRPr="00245AA3" w:rsidRDefault="00E13C46" w:rsidP="00245AA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45AA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32,000,000</w:t>
            </w:r>
          </w:p>
        </w:tc>
        <w:tc>
          <w:tcPr>
            <w:tcW w:w="270" w:type="dxa"/>
          </w:tcPr>
          <w:p w14:paraId="30E8F9FA" w14:textId="77777777" w:rsidR="00E13C46" w:rsidRPr="00245AA3" w:rsidRDefault="00E13C46" w:rsidP="00245AA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tcBorders>
              <w:bottom w:val="double" w:sz="4" w:space="0" w:color="auto"/>
            </w:tcBorders>
            <w:vAlign w:val="bottom"/>
          </w:tcPr>
          <w:p w14:paraId="74CAB180" w14:textId="172F578F" w:rsidR="00E13C46" w:rsidRPr="00245AA3" w:rsidRDefault="009C2245" w:rsidP="00245AA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45AA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32,000,000</w:t>
            </w:r>
          </w:p>
        </w:tc>
        <w:tc>
          <w:tcPr>
            <w:tcW w:w="270" w:type="dxa"/>
          </w:tcPr>
          <w:p w14:paraId="1F0878DB" w14:textId="77777777" w:rsidR="00E13C46" w:rsidRPr="00245AA3" w:rsidRDefault="00E13C46" w:rsidP="00245AA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  <w:vAlign w:val="bottom"/>
          </w:tcPr>
          <w:p w14:paraId="23113F0E" w14:textId="42E67AC4" w:rsidR="00E13C46" w:rsidRPr="00245AA3" w:rsidRDefault="00E13C46" w:rsidP="00245AA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45AA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32,000,000</w:t>
            </w:r>
          </w:p>
        </w:tc>
      </w:tr>
      <w:tr w:rsidR="00E13C46" w:rsidRPr="00245AA3" w14:paraId="2E9F9751" w14:textId="77777777" w:rsidTr="00016967">
        <w:tc>
          <w:tcPr>
            <w:tcW w:w="3852" w:type="dxa"/>
          </w:tcPr>
          <w:p w14:paraId="684AC84D" w14:textId="13E52301" w:rsidR="00E13C46" w:rsidRPr="00245AA3" w:rsidRDefault="00E13C46" w:rsidP="00E13C46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5A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 </w:t>
            </w:r>
            <w:r w:rsidRPr="00245AA3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245A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245AA3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Pr="00245A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ต่อหุ้นขั้นพื้นฐาน </w:t>
            </w:r>
            <w:r w:rsidRPr="007620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88" w:type="dxa"/>
            <w:tcBorders>
              <w:top w:val="double" w:sz="4" w:space="0" w:color="auto"/>
              <w:bottom w:val="double" w:sz="4" w:space="0" w:color="auto"/>
            </w:tcBorders>
          </w:tcPr>
          <w:p w14:paraId="17F310D6" w14:textId="0B20751C" w:rsidR="00E13C46" w:rsidRPr="00245AA3" w:rsidRDefault="009C2245" w:rsidP="00245AA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45AA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0.027</w:t>
            </w:r>
          </w:p>
        </w:tc>
        <w:tc>
          <w:tcPr>
            <w:tcW w:w="270" w:type="dxa"/>
          </w:tcPr>
          <w:p w14:paraId="62D99391" w14:textId="77777777" w:rsidR="00E13C46" w:rsidRPr="00245AA3" w:rsidRDefault="00E13C46" w:rsidP="00245AA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4FFF19DC" w14:textId="6EBF5003" w:rsidR="00E13C46" w:rsidRPr="00245AA3" w:rsidRDefault="00E13C46" w:rsidP="00245AA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45AA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(0.0</w:t>
            </w:r>
            <w:r w:rsidR="009C2245" w:rsidRPr="00245AA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Pr="00245AA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9)</w:t>
            </w:r>
          </w:p>
        </w:tc>
        <w:tc>
          <w:tcPr>
            <w:tcW w:w="270" w:type="dxa"/>
          </w:tcPr>
          <w:p w14:paraId="088FF440" w14:textId="77777777" w:rsidR="00E13C46" w:rsidRPr="00245AA3" w:rsidRDefault="00E13C46" w:rsidP="00245AA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9A013C" w14:textId="0293DA53" w:rsidR="00E13C46" w:rsidRPr="00245AA3" w:rsidRDefault="009C2245" w:rsidP="00245AA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45AA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0.004</w:t>
            </w:r>
          </w:p>
        </w:tc>
        <w:tc>
          <w:tcPr>
            <w:tcW w:w="270" w:type="dxa"/>
            <w:shd w:val="clear" w:color="auto" w:fill="auto"/>
          </w:tcPr>
          <w:p w14:paraId="502E274C" w14:textId="77777777" w:rsidR="00E13C46" w:rsidRPr="00245AA3" w:rsidRDefault="00E13C46" w:rsidP="00245AA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A679E9" w14:textId="70B54FC1" w:rsidR="00E13C46" w:rsidRPr="00245AA3" w:rsidRDefault="00E13C46" w:rsidP="00245AA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45AA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0.012</w:t>
            </w:r>
          </w:p>
        </w:tc>
      </w:tr>
    </w:tbl>
    <w:p w14:paraId="0B7594D6" w14:textId="07DFD6EF" w:rsidR="00506A2B" w:rsidRDefault="00506A2B" w:rsidP="00002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="Angsana New" w:hAnsi="Angsana New"/>
          <w:b/>
          <w:bCs/>
          <w:sz w:val="30"/>
          <w:szCs w:val="30"/>
          <w:cs/>
        </w:rPr>
      </w:pPr>
    </w:p>
    <w:p w14:paraId="335C00AC" w14:textId="3D30929E" w:rsidR="00287B73" w:rsidRPr="00AE33D1" w:rsidRDefault="00287B73" w:rsidP="009572FC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</w:rPr>
      </w:pPr>
      <w:r w:rsidRPr="00AE33D1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6B928F76" w14:textId="77777777" w:rsidR="003C4FAE" w:rsidRPr="00AE33D1" w:rsidRDefault="003C4FAE" w:rsidP="003C4F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40" w:right="29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00DE156F" w14:textId="055553A5" w:rsidR="00020DB6" w:rsidRPr="00124161" w:rsidRDefault="00020DB6" w:rsidP="00661016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hanging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2416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124161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467E6A63" w14:textId="77777777" w:rsidR="00020DB6" w:rsidRPr="00AE33D1" w:rsidRDefault="00020DB6" w:rsidP="00020DB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F8320BF" w14:textId="7BFDBFD6" w:rsidR="00020DB6" w:rsidRPr="00FA23AC" w:rsidRDefault="00020DB6" w:rsidP="00FA23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E33D1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tbl>
      <w:tblPr>
        <w:tblW w:w="5338" w:type="pct"/>
        <w:tblLayout w:type="fixed"/>
        <w:tblLook w:val="04A0" w:firstRow="1" w:lastRow="0" w:firstColumn="1" w:lastColumn="0" w:noHBand="0" w:noVBand="1"/>
      </w:tblPr>
      <w:tblGrid>
        <w:gridCol w:w="2025"/>
        <w:gridCol w:w="236"/>
        <w:gridCol w:w="1150"/>
        <w:gridCol w:w="997"/>
        <w:gridCol w:w="256"/>
        <w:gridCol w:w="999"/>
        <w:gridCol w:w="236"/>
        <w:gridCol w:w="749"/>
        <w:gridCol w:w="265"/>
        <w:gridCol w:w="724"/>
        <w:gridCol w:w="265"/>
        <w:gridCol w:w="1015"/>
        <w:gridCol w:w="238"/>
        <w:gridCol w:w="1085"/>
        <w:gridCol w:w="8"/>
        <w:gridCol w:w="6"/>
      </w:tblGrid>
      <w:tr w:rsidR="00020DB6" w:rsidRPr="00AE33D1" w14:paraId="313C0CB5" w14:textId="77777777" w:rsidTr="00FA23AC">
        <w:trPr>
          <w:gridAfter w:val="1"/>
          <w:wAfter w:w="3" w:type="pct"/>
          <w:trHeight w:val="261"/>
          <w:tblHeader/>
        </w:trPr>
        <w:tc>
          <w:tcPr>
            <w:tcW w:w="988" w:type="pct"/>
            <w:shd w:val="clear" w:color="auto" w:fill="auto"/>
            <w:vAlign w:val="bottom"/>
          </w:tcPr>
          <w:p w14:paraId="7442B351" w14:textId="77777777" w:rsidR="00020DB6" w:rsidRPr="00AE33D1" w:rsidRDefault="00020DB6" w:rsidP="007A3B4D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</w:rPr>
              <w:br w:type="page"/>
            </w:r>
          </w:p>
        </w:tc>
        <w:tc>
          <w:tcPr>
            <w:tcW w:w="115" w:type="pct"/>
            <w:vAlign w:val="bottom"/>
          </w:tcPr>
          <w:p w14:paraId="3DE612F4" w14:textId="77777777" w:rsidR="00020DB6" w:rsidRPr="00AE33D1" w:rsidRDefault="00020DB6" w:rsidP="007A3B4D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894" w:type="pct"/>
            <w:gridSpan w:val="13"/>
            <w:vAlign w:val="bottom"/>
          </w:tcPr>
          <w:p w14:paraId="3E71DD1A" w14:textId="77777777" w:rsidR="00020DB6" w:rsidRPr="00AE33D1" w:rsidRDefault="00020DB6" w:rsidP="00FA23AC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AE33D1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356775" w:rsidRPr="00AE33D1" w14:paraId="1920707D" w14:textId="77777777" w:rsidTr="00FA23AC">
        <w:trPr>
          <w:gridAfter w:val="2"/>
          <w:wAfter w:w="7" w:type="pct"/>
          <w:trHeight w:val="261"/>
          <w:tblHeader/>
        </w:trPr>
        <w:tc>
          <w:tcPr>
            <w:tcW w:w="988" w:type="pct"/>
            <w:shd w:val="clear" w:color="auto" w:fill="auto"/>
            <w:vAlign w:val="bottom"/>
          </w:tcPr>
          <w:p w14:paraId="67C0428F" w14:textId="77777777" w:rsidR="00020DB6" w:rsidRPr="00AE33D1" w:rsidRDefault="00020DB6" w:rsidP="007A3B4D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5" w:type="pct"/>
            <w:vAlign w:val="bottom"/>
          </w:tcPr>
          <w:p w14:paraId="55C65ABD" w14:textId="77777777" w:rsidR="00020DB6" w:rsidRPr="00AE33D1" w:rsidRDefault="00020DB6" w:rsidP="007A3B4D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59" w:type="pct"/>
            <w:gridSpan w:val="4"/>
            <w:tcBorders>
              <w:bottom w:val="single" w:sz="4" w:space="0" w:color="auto"/>
            </w:tcBorders>
            <w:vAlign w:val="bottom"/>
          </w:tcPr>
          <w:p w14:paraId="3593E8FD" w14:textId="77777777" w:rsidR="00020DB6" w:rsidRPr="00AE33D1" w:rsidRDefault="00020DB6" w:rsidP="007A3B4D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AE33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15" w:type="pct"/>
          </w:tcPr>
          <w:p w14:paraId="065E1412" w14:textId="77777777" w:rsidR="00020DB6" w:rsidRPr="00AE33D1" w:rsidRDefault="00020DB6" w:rsidP="007A3B4D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116" w:type="pct"/>
            <w:gridSpan w:val="7"/>
            <w:tcBorders>
              <w:bottom w:val="single" w:sz="4" w:space="0" w:color="auto"/>
            </w:tcBorders>
            <w:vAlign w:val="bottom"/>
          </w:tcPr>
          <w:p w14:paraId="6234A811" w14:textId="77777777" w:rsidR="00020DB6" w:rsidRPr="00AE33D1" w:rsidRDefault="00020DB6" w:rsidP="007A3B4D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AE33D1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356775" w:rsidRPr="00AE33D1" w14:paraId="5F37AF13" w14:textId="77777777" w:rsidTr="00FA23AC">
        <w:trPr>
          <w:trHeight w:val="261"/>
          <w:tblHeader/>
        </w:trPr>
        <w:tc>
          <w:tcPr>
            <w:tcW w:w="1103" w:type="pct"/>
            <w:gridSpan w:val="2"/>
            <w:shd w:val="clear" w:color="auto" w:fill="auto"/>
            <w:vAlign w:val="bottom"/>
          </w:tcPr>
          <w:p w14:paraId="0C883CDC" w14:textId="7ED2D469" w:rsidR="00020DB6" w:rsidRPr="00AE33D1" w:rsidRDefault="00020DB6" w:rsidP="007A3B4D">
            <w:pPr>
              <w:pStyle w:val="acctfourfigures"/>
              <w:tabs>
                <w:tab w:val="clear" w:pos="765"/>
              </w:tabs>
              <w:spacing w:line="228" w:lineRule="auto"/>
              <w:ind w:left="-105" w:right="-20" w:firstLine="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33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E33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AE33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  <w:r w:rsidRPr="00AE33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561" w:type="pct"/>
            <w:tcBorders>
              <w:top w:val="single" w:sz="4" w:space="0" w:color="auto"/>
            </w:tcBorders>
            <w:vAlign w:val="bottom"/>
          </w:tcPr>
          <w:p w14:paraId="61938868" w14:textId="43C85695" w:rsidR="00020DB6" w:rsidRPr="00AE33D1" w:rsidRDefault="00FA23AC" w:rsidP="00FA23AC">
            <w:pPr>
              <w:pStyle w:val="acctfourfigures"/>
              <w:tabs>
                <w:tab w:val="clear" w:pos="765"/>
              </w:tabs>
              <w:spacing w:line="228" w:lineRule="auto"/>
              <w:ind w:left="-115" w:right="-10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  <w:r w:rsidR="006A17C0" w:rsidRPr="00AE33D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เครื่องมือที่</w:t>
            </w:r>
            <w:r w:rsidR="00020DB6" w:rsidRPr="00AE33D1">
              <w:rPr>
                <w:rFonts w:ascii="Angsana New" w:hAnsi="Angsana New" w:cs="Angsana New"/>
                <w:sz w:val="30"/>
                <w:szCs w:val="30"/>
                <w:cs/>
              </w:rPr>
              <w:t>ใช้</w:t>
            </w:r>
            <w:r w:rsidR="006A17C0" w:rsidRPr="00AE33D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ใน</w:t>
            </w:r>
            <w:r w:rsidR="00020DB6" w:rsidRPr="00AE33D1">
              <w:rPr>
                <w:rFonts w:ascii="Angsana New" w:hAnsi="Angsana New" w:cs="Angsana New"/>
                <w:sz w:val="30"/>
                <w:szCs w:val="30"/>
                <w:cs/>
              </w:rPr>
              <w:t>การป้องกัน</w:t>
            </w:r>
            <w:r w:rsidR="00020DB6" w:rsidRPr="00AE33D1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="00020DB6" w:rsidRPr="00AE33D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ความเสี่ยง</w:t>
            </w:r>
          </w:p>
        </w:tc>
        <w:tc>
          <w:tcPr>
            <w:tcW w:w="48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E4D85E" w14:textId="36E8CB54" w:rsidR="00020DB6" w:rsidRPr="00AE33D1" w:rsidRDefault="006A17C0" w:rsidP="007A3B4D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E33D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</w:t>
            </w:r>
            <w:r w:rsidR="00FA23A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ทางการเงิน</w:t>
            </w:r>
            <w:r w:rsidRPr="00AE33D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ที่วัดมูลค่าด้วย</w:t>
            </w:r>
            <w:r w:rsidR="00020DB6" w:rsidRPr="00AE33D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2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4D7F24" w14:textId="77777777" w:rsidR="00020DB6" w:rsidRPr="00AE33D1" w:rsidRDefault="00020DB6" w:rsidP="007A3B4D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135EA0" w14:textId="77777777" w:rsidR="00020DB6" w:rsidRPr="00AE33D1" w:rsidRDefault="00020DB6" w:rsidP="007A3B4D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E33D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15" w:type="pct"/>
          </w:tcPr>
          <w:p w14:paraId="2F21CBBC" w14:textId="77777777" w:rsidR="00020DB6" w:rsidRPr="00AE33D1" w:rsidRDefault="00020DB6" w:rsidP="007A3B4D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65" w:type="pct"/>
            <w:vAlign w:val="bottom"/>
          </w:tcPr>
          <w:p w14:paraId="3E91BA32" w14:textId="77777777" w:rsidR="00020DB6" w:rsidRPr="00AE33D1" w:rsidRDefault="00020DB6" w:rsidP="007A3B4D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33D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AE33D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AE33D1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29" w:type="pct"/>
          </w:tcPr>
          <w:p w14:paraId="77A0F444" w14:textId="77777777" w:rsidR="00020DB6" w:rsidRPr="00AE33D1" w:rsidRDefault="00020DB6" w:rsidP="007A3B4D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53" w:type="pct"/>
            <w:vAlign w:val="bottom"/>
          </w:tcPr>
          <w:p w14:paraId="74C7C851" w14:textId="77777777" w:rsidR="00020DB6" w:rsidRPr="00AE33D1" w:rsidRDefault="00020DB6" w:rsidP="007A3B4D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33D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AE33D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AE33D1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29" w:type="pct"/>
          </w:tcPr>
          <w:p w14:paraId="2F5CAFC2" w14:textId="77777777" w:rsidR="00020DB6" w:rsidRPr="00AE33D1" w:rsidRDefault="00020DB6" w:rsidP="007A3B4D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5" w:type="pct"/>
            <w:vAlign w:val="bottom"/>
          </w:tcPr>
          <w:p w14:paraId="11CF6159" w14:textId="77777777" w:rsidR="00020DB6" w:rsidRPr="00AE33D1" w:rsidRDefault="00020DB6" w:rsidP="007A3B4D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/>
                <w:sz w:val="30"/>
                <w:szCs w:val="30"/>
                <w:cs/>
              </w:rPr>
              <w:t>ระดับ</w:t>
            </w:r>
            <w:r w:rsidRPr="00AE33D1">
              <w:rPr>
                <w:rFonts w:ascii="Angsana New" w:hAnsi="Angsana New"/>
                <w:sz w:val="30"/>
                <w:szCs w:val="30"/>
              </w:rPr>
              <w:t xml:space="preserve"> 3</w:t>
            </w:r>
          </w:p>
        </w:tc>
        <w:tc>
          <w:tcPr>
            <w:tcW w:w="116" w:type="pct"/>
          </w:tcPr>
          <w:p w14:paraId="5BD64BD4" w14:textId="77777777" w:rsidR="00020DB6" w:rsidRPr="00AE33D1" w:rsidRDefault="00020DB6" w:rsidP="007A3B4D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35" w:type="pct"/>
            <w:gridSpan w:val="3"/>
            <w:shd w:val="clear" w:color="auto" w:fill="auto"/>
            <w:vAlign w:val="bottom"/>
          </w:tcPr>
          <w:p w14:paraId="4727DC35" w14:textId="77777777" w:rsidR="00020DB6" w:rsidRPr="00AE33D1" w:rsidRDefault="00020DB6" w:rsidP="007A3B4D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E33D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020DB6" w:rsidRPr="00AE33D1" w14:paraId="31472C8D" w14:textId="77777777" w:rsidTr="00FA23AC">
        <w:trPr>
          <w:gridAfter w:val="1"/>
          <w:wAfter w:w="3" w:type="pct"/>
          <w:trHeight w:val="261"/>
          <w:tblHeader/>
        </w:trPr>
        <w:tc>
          <w:tcPr>
            <w:tcW w:w="988" w:type="pct"/>
            <w:shd w:val="clear" w:color="auto" w:fill="auto"/>
          </w:tcPr>
          <w:p w14:paraId="7644533A" w14:textId="77777777" w:rsidR="00020DB6" w:rsidRPr="00AE33D1" w:rsidRDefault="00020DB6" w:rsidP="007A3B4D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5" w:type="pct"/>
          </w:tcPr>
          <w:p w14:paraId="3639C46B" w14:textId="77777777" w:rsidR="00020DB6" w:rsidRPr="00AE33D1" w:rsidRDefault="00020DB6" w:rsidP="007A3B4D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894" w:type="pct"/>
            <w:gridSpan w:val="13"/>
          </w:tcPr>
          <w:p w14:paraId="61310985" w14:textId="77777777" w:rsidR="00020DB6" w:rsidRPr="00AE33D1" w:rsidRDefault="00020DB6" w:rsidP="007A3B4D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AE33D1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AE33D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AE33D1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A311F0" w:rsidRPr="00AE33D1" w14:paraId="772A2F0A" w14:textId="77777777" w:rsidTr="00FA23AC">
        <w:trPr>
          <w:gridAfter w:val="1"/>
          <w:wAfter w:w="3" w:type="pct"/>
          <w:trHeight w:val="261"/>
        </w:trPr>
        <w:tc>
          <w:tcPr>
            <w:tcW w:w="988" w:type="pct"/>
            <w:shd w:val="clear" w:color="auto" w:fill="auto"/>
          </w:tcPr>
          <w:p w14:paraId="5E6EC007" w14:textId="7C31452C" w:rsidR="00A311F0" w:rsidRPr="00AE33D1" w:rsidRDefault="00A311F0" w:rsidP="007A3B4D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  <w:t>2564</w:t>
            </w:r>
          </w:p>
        </w:tc>
        <w:tc>
          <w:tcPr>
            <w:tcW w:w="115" w:type="pct"/>
          </w:tcPr>
          <w:p w14:paraId="59C9AB07" w14:textId="77777777" w:rsidR="00A311F0" w:rsidRPr="00AE33D1" w:rsidRDefault="00A311F0" w:rsidP="007A3B4D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894" w:type="pct"/>
            <w:gridSpan w:val="13"/>
          </w:tcPr>
          <w:p w14:paraId="28B30742" w14:textId="77777777" w:rsidR="00A311F0" w:rsidRPr="00AE33D1" w:rsidRDefault="00A311F0" w:rsidP="007A3B4D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356775" w:rsidRPr="00AE33D1" w14:paraId="19B09796" w14:textId="77777777" w:rsidTr="00FA23AC">
        <w:trPr>
          <w:trHeight w:val="261"/>
        </w:trPr>
        <w:tc>
          <w:tcPr>
            <w:tcW w:w="988" w:type="pct"/>
            <w:shd w:val="clear" w:color="auto" w:fill="auto"/>
          </w:tcPr>
          <w:p w14:paraId="1284F305" w14:textId="77777777" w:rsidR="00020DB6" w:rsidRPr="00AE33D1" w:rsidRDefault="00020DB6" w:rsidP="007A3B4D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AE33D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5" w:type="pct"/>
          </w:tcPr>
          <w:p w14:paraId="116BB979" w14:textId="77777777" w:rsidR="00020DB6" w:rsidRPr="00AE33D1" w:rsidRDefault="00020DB6" w:rsidP="007A3B4D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61" w:type="pct"/>
          </w:tcPr>
          <w:p w14:paraId="6CB70257" w14:textId="77777777" w:rsidR="00020DB6" w:rsidRPr="00AE33D1" w:rsidRDefault="00020DB6" w:rsidP="007A3B4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6" w:type="pct"/>
            <w:shd w:val="clear" w:color="auto" w:fill="auto"/>
          </w:tcPr>
          <w:p w14:paraId="43E1A3F7" w14:textId="77777777" w:rsidR="00020DB6" w:rsidRPr="00AE33D1" w:rsidRDefault="00020DB6" w:rsidP="007A3B4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</w:tcPr>
          <w:p w14:paraId="425C04FC" w14:textId="77777777" w:rsidR="00020DB6" w:rsidRPr="00AE33D1" w:rsidRDefault="00020DB6" w:rsidP="007A3B4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7" w:type="pct"/>
            <w:shd w:val="clear" w:color="auto" w:fill="auto"/>
          </w:tcPr>
          <w:p w14:paraId="5F38119C" w14:textId="77777777" w:rsidR="00020DB6" w:rsidRPr="00AE33D1" w:rsidRDefault="00020DB6" w:rsidP="007A3B4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" w:type="pct"/>
          </w:tcPr>
          <w:p w14:paraId="05087441" w14:textId="77777777" w:rsidR="00020DB6" w:rsidRPr="00AE33D1" w:rsidRDefault="00020DB6" w:rsidP="007A3B4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5" w:type="pct"/>
          </w:tcPr>
          <w:p w14:paraId="30608847" w14:textId="77777777" w:rsidR="00020DB6" w:rsidRPr="00AE33D1" w:rsidRDefault="00020DB6" w:rsidP="007A3B4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0258DB25" w14:textId="77777777" w:rsidR="00020DB6" w:rsidRPr="00AE33D1" w:rsidRDefault="00020DB6" w:rsidP="007A3B4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3" w:type="pct"/>
          </w:tcPr>
          <w:p w14:paraId="25DBDBA2" w14:textId="77777777" w:rsidR="00020DB6" w:rsidRPr="00AE33D1" w:rsidRDefault="00020DB6" w:rsidP="007A3B4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7E858A60" w14:textId="77777777" w:rsidR="00020DB6" w:rsidRPr="00AE33D1" w:rsidRDefault="00020DB6" w:rsidP="007A3B4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5" w:type="pct"/>
          </w:tcPr>
          <w:p w14:paraId="641A8261" w14:textId="77777777" w:rsidR="00020DB6" w:rsidRPr="00AE33D1" w:rsidRDefault="00020DB6" w:rsidP="007A3B4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" w:type="pct"/>
          </w:tcPr>
          <w:p w14:paraId="6808A6AA" w14:textId="77777777" w:rsidR="00020DB6" w:rsidRPr="00AE33D1" w:rsidRDefault="00020DB6" w:rsidP="007A3B4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5" w:type="pct"/>
            <w:gridSpan w:val="3"/>
            <w:shd w:val="clear" w:color="auto" w:fill="auto"/>
          </w:tcPr>
          <w:p w14:paraId="2EEEC963" w14:textId="77777777" w:rsidR="00020DB6" w:rsidRPr="00AE33D1" w:rsidRDefault="00020DB6" w:rsidP="007A3B4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56775" w:rsidRPr="00DB0318" w14:paraId="2B6F5037" w14:textId="77777777" w:rsidTr="00FA23AC">
        <w:trPr>
          <w:trHeight w:val="70"/>
        </w:trPr>
        <w:tc>
          <w:tcPr>
            <w:tcW w:w="988" w:type="pct"/>
            <w:shd w:val="clear" w:color="auto" w:fill="auto"/>
          </w:tcPr>
          <w:p w14:paraId="26B406F2" w14:textId="77777777" w:rsidR="00356775" w:rsidRPr="00DB0318" w:rsidRDefault="00356775" w:rsidP="007A3B4D">
            <w:pPr>
              <w:spacing w:line="228" w:lineRule="auto"/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B0318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เงินกู้ยืม</w:t>
            </w:r>
            <w:r w:rsidRPr="00DB0318"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  <w:r w:rsidRPr="00DB0318">
              <w:rPr>
                <w:rFonts w:ascii="Angsana New" w:hAnsi="Angsana New"/>
                <w:sz w:val="30"/>
                <w:szCs w:val="30"/>
                <w:cs/>
                <w:lang w:val="en-GB"/>
              </w:rPr>
              <w:t>จากสถาบันการเงิน</w:t>
            </w:r>
          </w:p>
        </w:tc>
        <w:tc>
          <w:tcPr>
            <w:tcW w:w="115" w:type="pct"/>
          </w:tcPr>
          <w:p w14:paraId="637B4741" w14:textId="77777777" w:rsidR="00356775" w:rsidRPr="00DB0318" w:rsidRDefault="00356775" w:rsidP="007A3B4D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61" w:type="pct"/>
            <w:vAlign w:val="bottom"/>
          </w:tcPr>
          <w:p w14:paraId="0B69848C" w14:textId="0232C4B3" w:rsidR="00356775" w:rsidRPr="00DB0318" w:rsidRDefault="00E03CE3" w:rsidP="007A3B4D">
            <w:pPr>
              <w:pStyle w:val="acctfourfigures"/>
              <w:tabs>
                <w:tab w:val="clear" w:pos="765"/>
                <w:tab w:val="decimal" w:pos="771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B0318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486" w:type="pct"/>
            <w:shd w:val="clear" w:color="auto" w:fill="auto"/>
            <w:vAlign w:val="bottom"/>
          </w:tcPr>
          <w:p w14:paraId="6A0EB2F8" w14:textId="07B20C98" w:rsidR="00356775" w:rsidRPr="00DB0318" w:rsidRDefault="00E03CE3" w:rsidP="007A3B4D">
            <w:pPr>
              <w:pStyle w:val="acctfourfigures"/>
              <w:tabs>
                <w:tab w:val="clear" w:pos="765"/>
                <w:tab w:val="decimal" w:pos="699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B031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43,732,894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50F4B234" w14:textId="77777777" w:rsidR="00356775" w:rsidRPr="00DB0318" w:rsidRDefault="00356775" w:rsidP="007A3B4D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7" w:type="pct"/>
            <w:shd w:val="clear" w:color="auto" w:fill="auto"/>
            <w:vAlign w:val="bottom"/>
          </w:tcPr>
          <w:p w14:paraId="56655420" w14:textId="5C0A7D7D" w:rsidR="00356775" w:rsidRPr="00DB0318" w:rsidRDefault="00E03CE3" w:rsidP="007A3B4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DB0318">
              <w:rPr>
                <w:rFonts w:ascii="Angsana New" w:hAnsi="Angsana New" w:cs="Angsana New"/>
                <w:sz w:val="30"/>
                <w:szCs w:val="30"/>
              </w:rPr>
              <w:t>43,732,894</w:t>
            </w:r>
          </w:p>
        </w:tc>
        <w:tc>
          <w:tcPr>
            <w:tcW w:w="115" w:type="pct"/>
            <w:vAlign w:val="bottom"/>
          </w:tcPr>
          <w:p w14:paraId="0859244C" w14:textId="77777777" w:rsidR="00356775" w:rsidRPr="00DB0318" w:rsidRDefault="00356775" w:rsidP="007A3B4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5" w:type="pct"/>
            <w:vAlign w:val="bottom"/>
          </w:tcPr>
          <w:p w14:paraId="5ED234D3" w14:textId="4A514CD9" w:rsidR="00356775" w:rsidRPr="00DB0318" w:rsidRDefault="00E03CE3" w:rsidP="007A3B4D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298"/>
              <w:rPr>
                <w:rFonts w:ascii="Angsana New" w:hAnsi="Angsana New" w:cs="Angsana New"/>
                <w:sz w:val="30"/>
                <w:szCs w:val="30"/>
              </w:rPr>
            </w:pPr>
            <w:r w:rsidRPr="00DB03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14:paraId="41416BDA" w14:textId="77777777" w:rsidR="00356775" w:rsidRPr="00DB0318" w:rsidRDefault="00356775" w:rsidP="007A3B4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3" w:type="pct"/>
            <w:vAlign w:val="bottom"/>
          </w:tcPr>
          <w:p w14:paraId="05D364F0" w14:textId="2BFDECA9" w:rsidR="00356775" w:rsidRPr="00DB0318" w:rsidRDefault="00E03CE3" w:rsidP="007A3B4D">
            <w:pPr>
              <w:pStyle w:val="acctfourfigures"/>
              <w:tabs>
                <w:tab w:val="clear" w:pos="765"/>
                <w:tab w:val="decimal" w:pos="342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DB03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14:paraId="19D3FD64" w14:textId="77777777" w:rsidR="00356775" w:rsidRPr="00DB0318" w:rsidRDefault="00356775" w:rsidP="007A3B4D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" w:type="pct"/>
            <w:vAlign w:val="bottom"/>
          </w:tcPr>
          <w:p w14:paraId="74ACB3A0" w14:textId="759C75FB" w:rsidR="00356775" w:rsidRPr="00DB0318" w:rsidRDefault="00E03CE3" w:rsidP="007A3B4D">
            <w:pPr>
              <w:pStyle w:val="acctfourfigures"/>
              <w:tabs>
                <w:tab w:val="clear" w:pos="765"/>
                <w:tab w:val="decimal" w:pos="788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DB0318">
              <w:rPr>
                <w:rFonts w:ascii="Angsana New" w:hAnsi="Angsana New"/>
                <w:sz w:val="30"/>
                <w:szCs w:val="30"/>
              </w:rPr>
              <w:t>43,711,346</w:t>
            </w:r>
          </w:p>
        </w:tc>
        <w:tc>
          <w:tcPr>
            <w:tcW w:w="116" w:type="pct"/>
            <w:vAlign w:val="bottom"/>
          </w:tcPr>
          <w:p w14:paraId="2073FA36" w14:textId="77777777" w:rsidR="00356775" w:rsidRPr="00DB0318" w:rsidRDefault="00356775" w:rsidP="007A3B4D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5" w:type="pct"/>
            <w:gridSpan w:val="3"/>
            <w:shd w:val="clear" w:color="auto" w:fill="auto"/>
            <w:vAlign w:val="bottom"/>
          </w:tcPr>
          <w:p w14:paraId="1C52B17A" w14:textId="57C56219" w:rsidR="00356775" w:rsidRPr="00DB0318" w:rsidRDefault="00E03CE3" w:rsidP="007A3B4D">
            <w:pPr>
              <w:pStyle w:val="acctfourfigures"/>
              <w:tabs>
                <w:tab w:val="clear" w:pos="765"/>
                <w:tab w:val="decimal" w:pos="883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DB0318">
              <w:rPr>
                <w:rFonts w:ascii="Angsana New" w:hAnsi="Angsana New" w:cs="Angsana New"/>
                <w:sz w:val="30"/>
                <w:szCs w:val="30"/>
              </w:rPr>
              <w:t>43,711,346</w:t>
            </w:r>
          </w:p>
        </w:tc>
      </w:tr>
      <w:tr w:rsidR="00356775" w:rsidRPr="00DB0318" w14:paraId="38D75B1D" w14:textId="77777777" w:rsidTr="00FA23AC">
        <w:trPr>
          <w:trHeight w:val="261"/>
        </w:trPr>
        <w:tc>
          <w:tcPr>
            <w:tcW w:w="988" w:type="pct"/>
            <w:shd w:val="clear" w:color="auto" w:fill="auto"/>
          </w:tcPr>
          <w:p w14:paraId="68651EFA" w14:textId="77777777" w:rsidR="00356775" w:rsidRPr="00DB0318" w:rsidRDefault="00356775" w:rsidP="007A3B4D">
            <w:pPr>
              <w:spacing w:line="228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cs/>
                <w:lang w:val="en-GB"/>
              </w:rPr>
            </w:pPr>
            <w:r w:rsidRPr="00DB0318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หนี้สินอนุพันธ์</w:t>
            </w:r>
            <w:r w:rsidRPr="00DB0318">
              <w:rPr>
                <w:rFonts w:ascii="Angsana New" w:hAnsi="Angsana New"/>
                <w:sz w:val="30"/>
                <w:szCs w:val="30"/>
                <w:lang w:val="en-GB"/>
              </w:rPr>
              <w:t xml:space="preserve"> - </w:t>
            </w:r>
            <w:r w:rsidRPr="00DB031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15" w:type="pct"/>
          </w:tcPr>
          <w:p w14:paraId="0A62443A" w14:textId="77777777" w:rsidR="00356775" w:rsidRPr="00DB0318" w:rsidRDefault="00356775" w:rsidP="007A3B4D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561" w:type="pct"/>
            <w:vAlign w:val="bottom"/>
          </w:tcPr>
          <w:p w14:paraId="76E00BA8" w14:textId="1064673D" w:rsidR="00356775" w:rsidRPr="00DB0318" w:rsidRDefault="00E03CE3" w:rsidP="007A3B4D">
            <w:pPr>
              <w:pStyle w:val="acctfourfigures"/>
              <w:tabs>
                <w:tab w:val="clear" w:pos="765"/>
                <w:tab w:val="decimal" w:pos="969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DB0318">
              <w:rPr>
                <w:rFonts w:ascii="Angsana New" w:hAnsi="Angsana New" w:cs="Angsana New"/>
                <w:sz w:val="30"/>
                <w:szCs w:val="30"/>
              </w:rPr>
              <w:t>126,005</w:t>
            </w:r>
          </w:p>
        </w:tc>
        <w:tc>
          <w:tcPr>
            <w:tcW w:w="486" w:type="pct"/>
            <w:shd w:val="clear" w:color="auto" w:fill="auto"/>
            <w:vAlign w:val="bottom"/>
          </w:tcPr>
          <w:p w14:paraId="0C2C1AC7" w14:textId="76D93CF0" w:rsidR="00356775" w:rsidRPr="00DB0318" w:rsidRDefault="00E03CE3" w:rsidP="007A3B4D">
            <w:pPr>
              <w:pStyle w:val="acctfourfigures"/>
              <w:tabs>
                <w:tab w:val="clear" w:pos="765"/>
                <w:tab w:val="decimal" w:pos="609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DB03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130C09C1" w14:textId="77777777" w:rsidR="00356775" w:rsidRPr="00DB0318" w:rsidRDefault="00356775" w:rsidP="007A3B4D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7" w:type="pct"/>
            <w:shd w:val="clear" w:color="auto" w:fill="auto"/>
            <w:vAlign w:val="bottom"/>
          </w:tcPr>
          <w:p w14:paraId="4FDEF333" w14:textId="310492E7" w:rsidR="00356775" w:rsidRPr="00DB0318" w:rsidRDefault="00E03CE3" w:rsidP="007A3B4D">
            <w:pPr>
              <w:pStyle w:val="acctfourfigures"/>
              <w:tabs>
                <w:tab w:val="clear" w:pos="765"/>
                <w:tab w:val="decimal" w:pos="833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DB0318">
              <w:rPr>
                <w:rFonts w:ascii="Angsana New" w:hAnsi="Angsana New" w:cs="Angsana New"/>
                <w:sz w:val="30"/>
                <w:szCs w:val="30"/>
              </w:rPr>
              <w:t>126,005</w:t>
            </w:r>
          </w:p>
        </w:tc>
        <w:tc>
          <w:tcPr>
            <w:tcW w:w="115" w:type="pct"/>
            <w:vAlign w:val="bottom"/>
          </w:tcPr>
          <w:p w14:paraId="3724CD4F" w14:textId="77777777" w:rsidR="00356775" w:rsidRPr="00DB0318" w:rsidRDefault="00356775" w:rsidP="007A3B4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5" w:type="pct"/>
            <w:vAlign w:val="bottom"/>
          </w:tcPr>
          <w:p w14:paraId="19E52B1D" w14:textId="7A40A38B" w:rsidR="00356775" w:rsidRPr="00DB0318" w:rsidRDefault="00E03CE3" w:rsidP="007A3B4D">
            <w:pPr>
              <w:pStyle w:val="acctfourfigures"/>
              <w:tabs>
                <w:tab w:val="clear" w:pos="765"/>
                <w:tab w:val="decimal" w:pos="345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30"/>
                <w:szCs w:val="30"/>
              </w:rPr>
            </w:pPr>
            <w:r w:rsidRPr="00DB03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14:paraId="07B3C218" w14:textId="77777777" w:rsidR="00356775" w:rsidRPr="00DB0318" w:rsidRDefault="00356775" w:rsidP="007A3B4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3" w:type="pct"/>
            <w:vAlign w:val="bottom"/>
          </w:tcPr>
          <w:p w14:paraId="1629BBEF" w14:textId="56CD7DC2" w:rsidR="00356775" w:rsidRPr="00DB0318" w:rsidRDefault="00E03CE3" w:rsidP="007A3B4D">
            <w:pPr>
              <w:pStyle w:val="acctfourfigures"/>
              <w:tabs>
                <w:tab w:val="clear" w:pos="765"/>
                <w:tab w:val="decimal" w:pos="684"/>
              </w:tabs>
              <w:spacing w:line="228" w:lineRule="auto"/>
              <w:ind w:left="-105" w:right="-86"/>
              <w:rPr>
                <w:rFonts w:ascii="Angsana New" w:hAnsi="Angsana New" w:cs="Angsana New"/>
                <w:sz w:val="30"/>
                <w:szCs w:val="30"/>
              </w:rPr>
            </w:pPr>
            <w:r w:rsidRPr="00DB0318">
              <w:rPr>
                <w:rFonts w:ascii="Angsana New" w:hAnsi="Angsana New" w:cs="Angsana New"/>
                <w:sz w:val="30"/>
                <w:szCs w:val="30"/>
              </w:rPr>
              <w:t>126,005</w:t>
            </w:r>
          </w:p>
        </w:tc>
        <w:tc>
          <w:tcPr>
            <w:tcW w:w="129" w:type="pct"/>
            <w:vAlign w:val="bottom"/>
          </w:tcPr>
          <w:p w14:paraId="5A1B6F8D" w14:textId="77777777" w:rsidR="00356775" w:rsidRPr="00DB0318" w:rsidRDefault="00356775" w:rsidP="007A3B4D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" w:type="pct"/>
            <w:vAlign w:val="bottom"/>
          </w:tcPr>
          <w:p w14:paraId="6993691C" w14:textId="33E52EC9" w:rsidR="00356775" w:rsidRPr="00DB0318" w:rsidRDefault="00E03CE3" w:rsidP="007A3B4D">
            <w:pPr>
              <w:pStyle w:val="acctfourfigures"/>
              <w:tabs>
                <w:tab w:val="clear" w:pos="765"/>
                <w:tab w:val="decimal" w:pos="613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DB03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6" w:type="pct"/>
            <w:vAlign w:val="bottom"/>
          </w:tcPr>
          <w:p w14:paraId="57343ECC" w14:textId="77777777" w:rsidR="00356775" w:rsidRPr="00DB0318" w:rsidRDefault="00356775" w:rsidP="007A3B4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5" w:type="pct"/>
            <w:gridSpan w:val="3"/>
            <w:shd w:val="clear" w:color="auto" w:fill="auto"/>
            <w:vAlign w:val="bottom"/>
          </w:tcPr>
          <w:p w14:paraId="0A59F9F8" w14:textId="622EAE64" w:rsidR="00356775" w:rsidRPr="00DB0318" w:rsidRDefault="00E03CE3" w:rsidP="007A3B4D">
            <w:pPr>
              <w:pStyle w:val="acctfourfigures"/>
              <w:tabs>
                <w:tab w:val="clear" w:pos="765"/>
                <w:tab w:val="decimal" w:pos="883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DB0318">
              <w:rPr>
                <w:rFonts w:ascii="Angsana New" w:hAnsi="Angsana New" w:cs="Angsana New"/>
                <w:sz w:val="30"/>
                <w:szCs w:val="30"/>
              </w:rPr>
              <w:t>126,005</w:t>
            </w:r>
          </w:p>
        </w:tc>
      </w:tr>
      <w:tr w:rsidR="00A311F0" w:rsidRPr="00DB0318" w14:paraId="7242CD36" w14:textId="77777777" w:rsidTr="00FA23AC">
        <w:trPr>
          <w:trHeight w:val="261"/>
        </w:trPr>
        <w:tc>
          <w:tcPr>
            <w:tcW w:w="988" w:type="pct"/>
            <w:shd w:val="clear" w:color="auto" w:fill="auto"/>
          </w:tcPr>
          <w:p w14:paraId="49A38333" w14:textId="77777777" w:rsidR="00A311F0" w:rsidRPr="00DB0318" w:rsidRDefault="00A311F0" w:rsidP="007A3B4D">
            <w:pPr>
              <w:spacing w:line="228" w:lineRule="auto"/>
              <w:ind w:left="180" w:hanging="180"/>
              <w:rPr>
                <w:rFonts w:ascii="Angsana New" w:hAnsi="Angsana New"/>
                <w:sz w:val="30"/>
                <w:szCs w:val="30"/>
                <w:highlight w:val="cyan"/>
                <w:cs/>
                <w:lang w:val="en-GB"/>
              </w:rPr>
            </w:pPr>
          </w:p>
        </w:tc>
        <w:tc>
          <w:tcPr>
            <w:tcW w:w="115" w:type="pct"/>
          </w:tcPr>
          <w:p w14:paraId="20ED07F5" w14:textId="77777777" w:rsidR="00A311F0" w:rsidRPr="00DB0318" w:rsidRDefault="00A311F0" w:rsidP="007A3B4D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561" w:type="pct"/>
            <w:vAlign w:val="bottom"/>
          </w:tcPr>
          <w:p w14:paraId="4056FFF8" w14:textId="77777777" w:rsidR="00A311F0" w:rsidRPr="00DB0318" w:rsidRDefault="00A311F0" w:rsidP="007A3B4D">
            <w:pPr>
              <w:pStyle w:val="acctfourfigures"/>
              <w:tabs>
                <w:tab w:val="clear" w:pos="765"/>
                <w:tab w:val="decimal" w:pos="969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486" w:type="pct"/>
            <w:shd w:val="clear" w:color="auto" w:fill="auto"/>
            <w:vAlign w:val="bottom"/>
          </w:tcPr>
          <w:p w14:paraId="64A6AF3F" w14:textId="77777777" w:rsidR="00A311F0" w:rsidRPr="00DB0318" w:rsidRDefault="00A311F0" w:rsidP="007A3B4D">
            <w:pPr>
              <w:pStyle w:val="acctfourfigures"/>
              <w:tabs>
                <w:tab w:val="clear" w:pos="765"/>
                <w:tab w:val="decimal" w:pos="609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25" w:type="pct"/>
            <w:shd w:val="clear" w:color="auto" w:fill="auto"/>
            <w:vAlign w:val="bottom"/>
          </w:tcPr>
          <w:p w14:paraId="699E0224" w14:textId="77777777" w:rsidR="00A311F0" w:rsidRPr="00DB0318" w:rsidRDefault="00A311F0" w:rsidP="007A3B4D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487" w:type="pct"/>
            <w:shd w:val="clear" w:color="auto" w:fill="auto"/>
            <w:vAlign w:val="bottom"/>
          </w:tcPr>
          <w:p w14:paraId="6DC4FB63" w14:textId="77777777" w:rsidR="00A311F0" w:rsidRPr="00DB0318" w:rsidRDefault="00A311F0" w:rsidP="007A3B4D">
            <w:pPr>
              <w:pStyle w:val="acctfourfigures"/>
              <w:tabs>
                <w:tab w:val="clear" w:pos="765"/>
                <w:tab w:val="decimal" w:pos="833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15" w:type="pct"/>
            <w:vAlign w:val="bottom"/>
          </w:tcPr>
          <w:p w14:paraId="38ECFCC7" w14:textId="77777777" w:rsidR="00A311F0" w:rsidRPr="00DB0318" w:rsidRDefault="00A311F0" w:rsidP="007A3B4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365" w:type="pct"/>
            <w:vAlign w:val="bottom"/>
          </w:tcPr>
          <w:p w14:paraId="76AA22D9" w14:textId="77777777" w:rsidR="00A311F0" w:rsidRPr="00DB0318" w:rsidRDefault="00A311F0" w:rsidP="007A3B4D">
            <w:pPr>
              <w:pStyle w:val="acctfourfigures"/>
              <w:tabs>
                <w:tab w:val="clear" w:pos="765"/>
                <w:tab w:val="decimal" w:pos="345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29" w:type="pct"/>
            <w:vAlign w:val="bottom"/>
          </w:tcPr>
          <w:p w14:paraId="7807E6C0" w14:textId="77777777" w:rsidR="00A311F0" w:rsidRPr="00DB0318" w:rsidRDefault="00A311F0" w:rsidP="007A3B4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353" w:type="pct"/>
            <w:vAlign w:val="bottom"/>
          </w:tcPr>
          <w:p w14:paraId="622C40C5" w14:textId="77777777" w:rsidR="00A311F0" w:rsidRPr="00DB0318" w:rsidRDefault="00A311F0" w:rsidP="007A3B4D">
            <w:pPr>
              <w:pStyle w:val="acctfourfigures"/>
              <w:tabs>
                <w:tab w:val="clear" w:pos="765"/>
                <w:tab w:val="decimal" w:pos="684"/>
              </w:tabs>
              <w:spacing w:line="228" w:lineRule="auto"/>
              <w:ind w:left="-105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29" w:type="pct"/>
            <w:vAlign w:val="bottom"/>
          </w:tcPr>
          <w:p w14:paraId="56BDAA7E" w14:textId="77777777" w:rsidR="00A311F0" w:rsidRPr="00DB0318" w:rsidRDefault="00A311F0" w:rsidP="007A3B4D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495" w:type="pct"/>
            <w:vAlign w:val="bottom"/>
          </w:tcPr>
          <w:p w14:paraId="45429750" w14:textId="77777777" w:rsidR="00A311F0" w:rsidRPr="00DB0318" w:rsidRDefault="00A311F0" w:rsidP="007A3B4D">
            <w:pPr>
              <w:pStyle w:val="acctfourfigures"/>
              <w:tabs>
                <w:tab w:val="clear" w:pos="765"/>
                <w:tab w:val="decimal" w:pos="613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6" w:type="pct"/>
            <w:vAlign w:val="bottom"/>
          </w:tcPr>
          <w:p w14:paraId="26B3B55A" w14:textId="77777777" w:rsidR="00A311F0" w:rsidRPr="00DB0318" w:rsidRDefault="00A311F0" w:rsidP="007A3B4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535" w:type="pct"/>
            <w:gridSpan w:val="3"/>
            <w:shd w:val="clear" w:color="auto" w:fill="auto"/>
            <w:vAlign w:val="bottom"/>
          </w:tcPr>
          <w:p w14:paraId="5740F6A4" w14:textId="77777777" w:rsidR="00A311F0" w:rsidRPr="00DB0318" w:rsidRDefault="00A311F0" w:rsidP="007A3B4D">
            <w:pPr>
              <w:pStyle w:val="acctfourfigures"/>
              <w:tabs>
                <w:tab w:val="clear" w:pos="765"/>
                <w:tab w:val="decimal" w:pos="883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</w:tr>
      <w:tr w:rsidR="00A311F0" w:rsidRPr="00606B0F" w14:paraId="7ECBCBF7" w14:textId="77777777" w:rsidTr="00FA23AC">
        <w:trPr>
          <w:trHeight w:val="261"/>
        </w:trPr>
        <w:tc>
          <w:tcPr>
            <w:tcW w:w="988" w:type="pct"/>
            <w:shd w:val="clear" w:color="auto" w:fill="auto"/>
          </w:tcPr>
          <w:p w14:paraId="09BB4972" w14:textId="638FAB96" w:rsidR="00A311F0" w:rsidRPr="00606B0F" w:rsidRDefault="00A311F0" w:rsidP="007A3B4D">
            <w:pPr>
              <w:spacing w:line="228" w:lineRule="auto"/>
              <w:ind w:left="18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606B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  <w:t>2563</w:t>
            </w:r>
          </w:p>
        </w:tc>
        <w:tc>
          <w:tcPr>
            <w:tcW w:w="115" w:type="pct"/>
          </w:tcPr>
          <w:p w14:paraId="70FD4F9C" w14:textId="77777777" w:rsidR="00A311F0" w:rsidRPr="00606B0F" w:rsidRDefault="00A311F0" w:rsidP="007A3B4D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61" w:type="pct"/>
            <w:vAlign w:val="bottom"/>
          </w:tcPr>
          <w:p w14:paraId="40E41287" w14:textId="77777777" w:rsidR="00A311F0" w:rsidRPr="00606B0F" w:rsidRDefault="00A311F0" w:rsidP="007A3B4D">
            <w:pPr>
              <w:pStyle w:val="acctfourfigures"/>
              <w:tabs>
                <w:tab w:val="clear" w:pos="765"/>
                <w:tab w:val="decimal" w:pos="969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6" w:type="pct"/>
            <w:shd w:val="clear" w:color="auto" w:fill="auto"/>
            <w:vAlign w:val="bottom"/>
          </w:tcPr>
          <w:p w14:paraId="08A78C74" w14:textId="77777777" w:rsidR="00A311F0" w:rsidRPr="00606B0F" w:rsidRDefault="00A311F0" w:rsidP="007A3B4D">
            <w:pPr>
              <w:pStyle w:val="acctfourfigures"/>
              <w:tabs>
                <w:tab w:val="clear" w:pos="765"/>
                <w:tab w:val="decimal" w:pos="609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  <w:vAlign w:val="bottom"/>
          </w:tcPr>
          <w:p w14:paraId="1EC3F597" w14:textId="77777777" w:rsidR="00A311F0" w:rsidRPr="00606B0F" w:rsidRDefault="00A311F0" w:rsidP="007A3B4D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7" w:type="pct"/>
            <w:shd w:val="clear" w:color="auto" w:fill="auto"/>
            <w:vAlign w:val="bottom"/>
          </w:tcPr>
          <w:p w14:paraId="5EB16537" w14:textId="77777777" w:rsidR="00A311F0" w:rsidRPr="00606B0F" w:rsidRDefault="00A311F0" w:rsidP="007A3B4D">
            <w:pPr>
              <w:pStyle w:val="acctfourfigures"/>
              <w:tabs>
                <w:tab w:val="clear" w:pos="765"/>
                <w:tab w:val="decimal" w:pos="833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" w:type="pct"/>
            <w:vAlign w:val="bottom"/>
          </w:tcPr>
          <w:p w14:paraId="5684D422" w14:textId="77777777" w:rsidR="00A311F0" w:rsidRPr="00606B0F" w:rsidRDefault="00A311F0" w:rsidP="007A3B4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5" w:type="pct"/>
            <w:vAlign w:val="bottom"/>
          </w:tcPr>
          <w:p w14:paraId="40CAFE6F" w14:textId="77777777" w:rsidR="00A311F0" w:rsidRPr="00606B0F" w:rsidRDefault="00A311F0" w:rsidP="007A3B4D">
            <w:pPr>
              <w:pStyle w:val="acctfourfigures"/>
              <w:tabs>
                <w:tab w:val="clear" w:pos="765"/>
                <w:tab w:val="decimal" w:pos="345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468FB93F" w14:textId="77777777" w:rsidR="00A311F0" w:rsidRPr="00606B0F" w:rsidRDefault="00A311F0" w:rsidP="007A3B4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3" w:type="pct"/>
            <w:vAlign w:val="bottom"/>
          </w:tcPr>
          <w:p w14:paraId="12C28653" w14:textId="77777777" w:rsidR="00A311F0" w:rsidRPr="00606B0F" w:rsidRDefault="00A311F0" w:rsidP="007A3B4D">
            <w:pPr>
              <w:pStyle w:val="acctfourfigures"/>
              <w:tabs>
                <w:tab w:val="clear" w:pos="765"/>
                <w:tab w:val="decimal" w:pos="684"/>
              </w:tabs>
              <w:spacing w:line="228" w:lineRule="auto"/>
              <w:ind w:left="-105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4BA7C8DC" w14:textId="77777777" w:rsidR="00A311F0" w:rsidRPr="00606B0F" w:rsidRDefault="00A311F0" w:rsidP="007A3B4D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" w:type="pct"/>
            <w:vAlign w:val="bottom"/>
          </w:tcPr>
          <w:p w14:paraId="7ED18E4A" w14:textId="77777777" w:rsidR="00A311F0" w:rsidRPr="00606B0F" w:rsidRDefault="00A311F0" w:rsidP="007A3B4D">
            <w:pPr>
              <w:pStyle w:val="acctfourfigures"/>
              <w:tabs>
                <w:tab w:val="clear" w:pos="765"/>
                <w:tab w:val="decimal" w:pos="613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" w:type="pct"/>
            <w:vAlign w:val="bottom"/>
          </w:tcPr>
          <w:p w14:paraId="484C9C14" w14:textId="77777777" w:rsidR="00A311F0" w:rsidRPr="00606B0F" w:rsidRDefault="00A311F0" w:rsidP="007A3B4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5" w:type="pct"/>
            <w:gridSpan w:val="3"/>
            <w:shd w:val="clear" w:color="auto" w:fill="auto"/>
            <w:vAlign w:val="bottom"/>
          </w:tcPr>
          <w:p w14:paraId="3E0C7405" w14:textId="77777777" w:rsidR="00A311F0" w:rsidRPr="00606B0F" w:rsidRDefault="00A311F0" w:rsidP="007A3B4D">
            <w:pPr>
              <w:pStyle w:val="acctfourfigures"/>
              <w:tabs>
                <w:tab w:val="clear" w:pos="765"/>
                <w:tab w:val="decimal" w:pos="883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311F0" w:rsidRPr="00606B0F" w14:paraId="23AE84AE" w14:textId="77777777" w:rsidTr="00FA23AC">
        <w:trPr>
          <w:trHeight w:val="261"/>
        </w:trPr>
        <w:tc>
          <w:tcPr>
            <w:tcW w:w="988" w:type="pct"/>
            <w:shd w:val="clear" w:color="auto" w:fill="auto"/>
          </w:tcPr>
          <w:p w14:paraId="7637D48A" w14:textId="77777777" w:rsidR="00A311F0" w:rsidRPr="00606B0F" w:rsidRDefault="00A311F0" w:rsidP="00A311F0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606B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5" w:type="pct"/>
          </w:tcPr>
          <w:p w14:paraId="56E1B1F6" w14:textId="77777777" w:rsidR="00A311F0" w:rsidRPr="00606B0F" w:rsidRDefault="00A311F0" w:rsidP="00A311F0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61" w:type="pct"/>
          </w:tcPr>
          <w:p w14:paraId="2B74FFB6" w14:textId="77777777" w:rsidR="00A311F0" w:rsidRPr="00606B0F" w:rsidRDefault="00A311F0" w:rsidP="00A311F0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6" w:type="pct"/>
            <w:shd w:val="clear" w:color="auto" w:fill="auto"/>
          </w:tcPr>
          <w:p w14:paraId="4282BEAF" w14:textId="77777777" w:rsidR="00A311F0" w:rsidRPr="00606B0F" w:rsidRDefault="00A311F0" w:rsidP="00A311F0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</w:tcPr>
          <w:p w14:paraId="2CDA2A0C" w14:textId="77777777" w:rsidR="00A311F0" w:rsidRPr="00606B0F" w:rsidRDefault="00A311F0" w:rsidP="00A311F0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7" w:type="pct"/>
            <w:shd w:val="clear" w:color="auto" w:fill="auto"/>
          </w:tcPr>
          <w:p w14:paraId="488BEC78" w14:textId="77777777" w:rsidR="00A311F0" w:rsidRPr="00606B0F" w:rsidRDefault="00A311F0" w:rsidP="00A311F0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" w:type="pct"/>
          </w:tcPr>
          <w:p w14:paraId="3AFB96D4" w14:textId="77777777" w:rsidR="00A311F0" w:rsidRPr="00606B0F" w:rsidRDefault="00A311F0" w:rsidP="00A311F0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5" w:type="pct"/>
          </w:tcPr>
          <w:p w14:paraId="60D617AF" w14:textId="77777777" w:rsidR="00A311F0" w:rsidRPr="00606B0F" w:rsidRDefault="00A311F0" w:rsidP="00A311F0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10577828" w14:textId="77777777" w:rsidR="00A311F0" w:rsidRPr="00606B0F" w:rsidRDefault="00A311F0" w:rsidP="00A311F0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3" w:type="pct"/>
          </w:tcPr>
          <w:p w14:paraId="06A9595F" w14:textId="77777777" w:rsidR="00A311F0" w:rsidRPr="00606B0F" w:rsidRDefault="00A311F0" w:rsidP="00A311F0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29D645E3" w14:textId="77777777" w:rsidR="00A311F0" w:rsidRPr="00606B0F" w:rsidRDefault="00A311F0" w:rsidP="00A311F0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5" w:type="pct"/>
          </w:tcPr>
          <w:p w14:paraId="1C43EE08" w14:textId="77777777" w:rsidR="00A311F0" w:rsidRPr="00606B0F" w:rsidRDefault="00A311F0" w:rsidP="00A311F0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" w:type="pct"/>
          </w:tcPr>
          <w:p w14:paraId="750F7734" w14:textId="77777777" w:rsidR="00A311F0" w:rsidRPr="00606B0F" w:rsidRDefault="00A311F0" w:rsidP="00A311F0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5" w:type="pct"/>
            <w:gridSpan w:val="3"/>
            <w:shd w:val="clear" w:color="auto" w:fill="auto"/>
          </w:tcPr>
          <w:p w14:paraId="6D5CFEF9" w14:textId="77777777" w:rsidR="00A311F0" w:rsidRPr="00606B0F" w:rsidRDefault="00A311F0" w:rsidP="00A311F0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311F0" w:rsidRPr="00606B0F" w14:paraId="21DD48BD" w14:textId="77777777" w:rsidTr="00FA23AC">
        <w:trPr>
          <w:trHeight w:val="70"/>
        </w:trPr>
        <w:tc>
          <w:tcPr>
            <w:tcW w:w="988" w:type="pct"/>
            <w:shd w:val="clear" w:color="auto" w:fill="auto"/>
          </w:tcPr>
          <w:p w14:paraId="7924C22D" w14:textId="77777777" w:rsidR="00A311F0" w:rsidRPr="00606B0F" w:rsidRDefault="00A311F0" w:rsidP="00A311F0">
            <w:pPr>
              <w:spacing w:line="228" w:lineRule="auto"/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06B0F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เงินกู้ยืม</w:t>
            </w:r>
            <w:r w:rsidRPr="00606B0F"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  <w:r w:rsidRPr="00606B0F">
              <w:rPr>
                <w:rFonts w:ascii="Angsana New" w:hAnsi="Angsana New"/>
                <w:sz w:val="30"/>
                <w:szCs w:val="30"/>
                <w:cs/>
                <w:lang w:val="en-GB"/>
              </w:rPr>
              <w:t>จากสถาบันการเงิน</w:t>
            </w:r>
          </w:p>
        </w:tc>
        <w:tc>
          <w:tcPr>
            <w:tcW w:w="115" w:type="pct"/>
          </w:tcPr>
          <w:p w14:paraId="123A36AE" w14:textId="77777777" w:rsidR="00A311F0" w:rsidRPr="00606B0F" w:rsidRDefault="00A311F0" w:rsidP="00A311F0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61" w:type="pct"/>
            <w:vAlign w:val="bottom"/>
          </w:tcPr>
          <w:p w14:paraId="5E506E47" w14:textId="77777777" w:rsidR="00A311F0" w:rsidRPr="00606B0F" w:rsidRDefault="00A311F0" w:rsidP="00A311F0">
            <w:pPr>
              <w:pStyle w:val="acctfourfigures"/>
              <w:tabs>
                <w:tab w:val="clear" w:pos="765"/>
                <w:tab w:val="decimal" w:pos="771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06B0F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486" w:type="pct"/>
            <w:shd w:val="clear" w:color="auto" w:fill="auto"/>
            <w:vAlign w:val="bottom"/>
          </w:tcPr>
          <w:p w14:paraId="4EA3750E" w14:textId="77777777" w:rsidR="00A311F0" w:rsidRPr="00606B0F" w:rsidRDefault="00A311F0" w:rsidP="00A311F0">
            <w:pPr>
              <w:pStyle w:val="acctfourfigures"/>
              <w:tabs>
                <w:tab w:val="clear" w:pos="765"/>
                <w:tab w:val="decimal" w:pos="699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06B0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41,801,479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6FCE7D10" w14:textId="77777777" w:rsidR="00A311F0" w:rsidRPr="00606B0F" w:rsidRDefault="00A311F0" w:rsidP="00A311F0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7" w:type="pct"/>
            <w:shd w:val="clear" w:color="auto" w:fill="auto"/>
            <w:vAlign w:val="bottom"/>
          </w:tcPr>
          <w:p w14:paraId="5FA0CCFD" w14:textId="77777777" w:rsidR="00A311F0" w:rsidRPr="00606B0F" w:rsidRDefault="00A311F0" w:rsidP="00A311F0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606B0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41,801,479</w:t>
            </w:r>
          </w:p>
        </w:tc>
        <w:tc>
          <w:tcPr>
            <w:tcW w:w="115" w:type="pct"/>
            <w:vAlign w:val="bottom"/>
          </w:tcPr>
          <w:p w14:paraId="36E5019E" w14:textId="77777777" w:rsidR="00A311F0" w:rsidRPr="00606B0F" w:rsidRDefault="00A311F0" w:rsidP="00A311F0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5" w:type="pct"/>
            <w:vAlign w:val="bottom"/>
          </w:tcPr>
          <w:p w14:paraId="0A7BDFF8" w14:textId="77777777" w:rsidR="00A311F0" w:rsidRPr="00606B0F" w:rsidRDefault="00A311F0" w:rsidP="00A311F0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298"/>
              <w:rPr>
                <w:rFonts w:ascii="Angsana New" w:hAnsi="Angsana New" w:cs="Angsana New"/>
                <w:sz w:val="30"/>
                <w:szCs w:val="30"/>
              </w:rPr>
            </w:pPr>
            <w:r w:rsidRPr="00606B0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14:paraId="4D4BF134" w14:textId="77777777" w:rsidR="00A311F0" w:rsidRPr="00606B0F" w:rsidRDefault="00A311F0" w:rsidP="00A311F0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3" w:type="pct"/>
            <w:vAlign w:val="bottom"/>
          </w:tcPr>
          <w:p w14:paraId="757135FF" w14:textId="77777777" w:rsidR="00A311F0" w:rsidRPr="00606B0F" w:rsidRDefault="00A311F0" w:rsidP="00A311F0">
            <w:pPr>
              <w:pStyle w:val="acctfourfigures"/>
              <w:tabs>
                <w:tab w:val="clear" w:pos="765"/>
                <w:tab w:val="decimal" w:pos="342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606B0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14:paraId="13317D3D" w14:textId="77777777" w:rsidR="00A311F0" w:rsidRPr="00606B0F" w:rsidRDefault="00A311F0" w:rsidP="00A311F0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" w:type="pct"/>
            <w:vAlign w:val="bottom"/>
          </w:tcPr>
          <w:p w14:paraId="6C9E3B8A" w14:textId="77777777" w:rsidR="00A311F0" w:rsidRPr="00606B0F" w:rsidRDefault="00A311F0" w:rsidP="00A311F0">
            <w:pPr>
              <w:pStyle w:val="acctfourfigures"/>
              <w:tabs>
                <w:tab w:val="clear" w:pos="765"/>
                <w:tab w:val="decimal" w:pos="788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606B0F">
              <w:rPr>
                <w:rFonts w:ascii="Angsana New" w:hAnsi="Angsana New"/>
                <w:sz w:val="30"/>
                <w:szCs w:val="30"/>
              </w:rPr>
              <w:t>41,842,069</w:t>
            </w:r>
          </w:p>
        </w:tc>
        <w:tc>
          <w:tcPr>
            <w:tcW w:w="116" w:type="pct"/>
            <w:vAlign w:val="bottom"/>
          </w:tcPr>
          <w:p w14:paraId="0D5F07AF" w14:textId="77777777" w:rsidR="00A311F0" w:rsidRPr="00606B0F" w:rsidRDefault="00A311F0" w:rsidP="00A311F0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5" w:type="pct"/>
            <w:gridSpan w:val="3"/>
            <w:shd w:val="clear" w:color="auto" w:fill="auto"/>
            <w:vAlign w:val="bottom"/>
          </w:tcPr>
          <w:p w14:paraId="11B68371" w14:textId="77777777" w:rsidR="00A311F0" w:rsidRPr="00606B0F" w:rsidRDefault="00A311F0" w:rsidP="00A311F0">
            <w:pPr>
              <w:pStyle w:val="acctfourfigures"/>
              <w:tabs>
                <w:tab w:val="clear" w:pos="765"/>
                <w:tab w:val="decimal" w:pos="883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606B0F">
              <w:rPr>
                <w:rFonts w:ascii="Angsana New" w:hAnsi="Angsana New"/>
                <w:sz w:val="30"/>
                <w:szCs w:val="30"/>
              </w:rPr>
              <w:t>41,842,069</w:t>
            </w:r>
          </w:p>
        </w:tc>
      </w:tr>
      <w:tr w:rsidR="00A311F0" w:rsidRPr="00606B0F" w14:paraId="5E4DF855" w14:textId="77777777" w:rsidTr="00FA23AC">
        <w:trPr>
          <w:trHeight w:val="261"/>
        </w:trPr>
        <w:tc>
          <w:tcPr>
            <w:tcW w:w="988" w:type="pct"/>
            <w:shd w:val="clear" w:color="auto" w:fill="auto"/>
          </w:tcPr>
          <w:p w14:paraId="413C4776" w14:textId="77777777" w:rsidR="00A311F0" w:rsidRPr="00606B0F" w:rsidRDefault="00A311F0" w:rsidP="00A311F0">
            <w:pPr>
              <w:spacing w:line="228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606B0F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หนี้สินอนุพันธ์</w:t>
            </w:r>
            <w:r w:rsidRPr="00606B0F">
              <w:rPr>
                <w:rFonts w:ascii="Angsana New" w:hAnsi="Angsana New"/>
                <w:sz w:val="30"/>
                <w:szCs w:val="30"/>
                <w:lang w:val="en-GB"/>
              </w:rPr>
              <w:t xml:space="preserve"> - </w:t>
            </w:r>
            <w:r w:rsidRPr="00606B0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15" w:type="pct"/>
          </w:tcPr>
          <w:p w14:paraId="408E5AAD" w14:textId="77777777" w:rsidR="00A311F0" w:rsidRPr="00606B0F" w:rsidRDefault="00A311F0" w:rsidP="00A311F0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61" w:type="pct"/>
            <w:vAlign w:val="bottom"/>
          </w:tcPr>
          <w:p w14:paraId="30396C66" w14:textId="77777777" w:rsidR="00A311F0" w:rsidRPr="00606B0F" w:rsidRDefault="00A311F0" w:rsidP="00A311F0">
            <w:pPr>
              <w:pStyle w:val="acctfourfigures"/>
              <w:tabs>
                <w:tab w:val="clear" w:pos="765"/>
                <w:tab w:val="decimal" w:pos="969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606B0F">
              <w:rPr>
                <w:rFonts w:ascii="Angsana New" w:hAnsi="Angsana New" w:cs="Angsana New"/>
                <w:sz w:val="30"/>
                <w:szCs w:val="30"/>
              </w:rPr>
              <w:t>446,810</w:t>
            </w:r>
          </w:p>
        </w:tc>
        <w:tc>
          <w:tcPr>
            <w:tcW w:w="486" w:type="pct"/>
            <w:shd w:val="clear" w:color="auto" w:fill="auto"/>
            <w:vAlign w:val="bottom"/>
          </w:tcPr>
          <w:p w14:paraId="26005ED2" w14:textId="77777777" w:rsidR="00A311F0" w:rsidRPr="00606B0F" w:rsidRDefault="00A311F0" w:rsidP="00A311F0">
            <w:pPr>
              <w:pStyle w:val="acctfourfigures"/>
              <w:tabs>
                <w:tab w:val="clear" w:pos="765"/>
                <w:tab w:val="decimal" w:pos="609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606B0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774268FD" w14:textId="77777777" w:rsidR="00A311F0" w:rsidRPr="00606B0F" w:rsidRDefault="00A311F0" w:rsidP="00A311F0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7" w:type="pct"/>
            <w:shd w:val="clear" w:color="auto" w:fill="auto"/>
            <w:vAlign w:val="bottom"/>
          </w:tcPr>
          <w:p w14:paraId="49C2B5C9" w14:textId="77777777" w:rsidR="00A311F0" w:rsidRPr="00606B0F" w:rsidRDefault="00A311F0" w:rsidP="00A311F0">
            <w:pPr>
              <w:pStyle w:val="acctfourfigures"/>
              <w:tabs>
                <w:tab w:val="clear" w:pos="765"/>
                <w:tab w:val="decimal" w:pos="833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606B0F">
              <w:rPr>
                <w:rFonts w:ascii="Angsana New" w:hAnsi="Angsana New" w:cs="Angsana New"/>
                <w:sz w:val="30"/>
                <w:szCs w:val="30"/>
              </w:rPr>
              <w:t>446,810</w:t>
            </w:r>
          </w:p>
        </w:tc>
        <w:tc>
          <w:tcPr>
            <w:tcW w:w="115" w:type="pct"/>
            <w:vAlign w:val="bottom"/>
          </w:tcPr>
          <w:p w14:paraId="4DC4ADDF" w14:textId="77777777" w:rsidR="00A311F0" w:rsidRPr="00606B0F" w:rsidRDefault="00A311F0" w:rsidP="00A311F0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5" w:type="pct"/>
            <w:vAlign w:val="bottom"/>
          </w:tcPr>
          <w:p w14:paraId="0D4F134A" w14:textId="77777777" w:rsidR="00A311F0" w:rsidRPr="00606B0F" w:rsidRDefault="00A311F0" w:rsidP="00A311F0">
            <w:pPr>
              <w:pStyle w:val="acctfourfigures"/>
              <w:tabs>
                <w:tab w:val="clear" w:pos="765"/>
                <w:tab w:val="decimal" w:pos="345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30"/>
                <w:szCs w:val="30"/>
              </w:rPr>
            </w:pPr>
            <w:r w:rsidRPr="00606B0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9" w:type="pct"/>
            <w:vAlign w:val="bottom"/>
          </w:tcPr>
          <w:p w14:paraId="2DA3B81B" w14:textId="77777777" w:rsidR="00A311F0" w:rsidRPr="00606B0F" w:rsidRDefault="00A311F0" w:rsidP="00A311F0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3" w:type="pct"/>
            <w:vAlign w:val="bottom"/>
          </w:tcPr>
          <w:p w14:paraId="7CDA9C73" w14:textId="77777777" w:rsidR="00A311F0" w:rsidRPr="00606B0F" w:rsidRDefault="00A311F0" w:rsidP="00A311F0">
            <w:pPr>
              <w:pStyle w:val="acctfourfigures"/>
              <w:tabs>
                <w:tab w:val="clear" w:pos="765"/>
                <w:tab w:val="decimal" w:pos="684"/>
              </w:tabs>
              <w:spacing w:line="228" w:lineRule="auto"/>
              <w:ind w:left="-105" w:right="-86"/>
              <w:rPr>
                <w:rFonts w:ascii="Angsana New" w:hAnsi="Angsana New" w:cs="Angsana New"/>
                <w:sz w:val="30"/>
                <w:szCs w:val="30"/>
              </w:rPr>
            </w:pPr>
            <w:r w:rsidRPr="00606B0F">
              <w:rPr>
                <w:rFonts w:ascii="Angsana New" w:hAnsi="Angsana New" w:cs="Angsana New"/>
                <w:sz w:val="30"/>
                <w:szCs w:val="30"/>
              </w:rPr>
              <w:t>446,810</w:t>
            </w:r>
          </w:p>
        </w:tc>
        <w:tc>
          <w:tcPr>
            <w:tcW w:w="129" w:type="pct"/>
            <w:vAlign w:val="bottom"/>
          </w:tcPr>
          <w:p w14:paraId="69B0F444" w14:textId="77777777" w:rsidR="00A311F0" w:rsidRPr="00606B0F" w:rsidRDefault="00A311F0" w:rsidP="00A311F0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" w:type="pct"/>
            <w:vAlign w:val="bottom"/>
          </w:tcPr>
          <w:p w14:paraId="4497C4B9" w14:textId="77777777" w:rsidR="00A311F0" w:rsidRPr="00606B0F" w:rsidRDefault="00A311F0" w:rsidP="00A311F0">
            <w:pPr>
              <w:pStyle w:val="acctfourfigures"/>
              <w:tabs>
                <w:tab w:val="clear" w:pos="765"/>
                <w:tab w:val="decimal" w:pos="613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606B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6" w:type="pct"/>
            <w:vAlign w:val="bottom"/>
          </w:tcPr>
          <w:p w14:paraId="0D62B5E4" w14:textId="77777777" w:rsidR="00A311F0" w:rsidRPr="00606B0F" w:rsidRDefault="00A311F0" w:rsidP="00A311F0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5" w:type="pct"/>
            <w:gridSpan w:val="3"/>
            <w:shd w:val="clear" w:color="auto" w:fill="auto"/>
            <w:vAlign w:val="bottom"/>
          </w:tcPr>
          <w:p w14:paraId="1EE8A6A6" w14:textId="77777777" w:rsidR="00A311F0" w:rsidRPr="00606B0F" w:rsidRDefault="00A311F0" w:rsidP="00A311F0">
            <w:pPr>
              <w:pStyle w:val="acctfourfigures"/>
              <w:tabs>
                <w:tab w:val="clear" w:pos="765"/>
                <w:tab w:val="decimal" w:pos="883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606B0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446,810</w:t>
            </w:r>
          </w:p>
        </w:tc>
      </w:tr>
    </w:tbl>
    <w:p w14:paraId="37A4F66A" w14:textId="7A71DD3D" w:rsidR="00A311F0" w:rsidRPr="00606B0F" w:rsidRDefault="00A311F0"/>
    <w:tbl>
      <w:tblPr>
        <w:tblW w:w="5386" w:type="pct"/>
        <w:tblLayout w:type="fixed"/>
        <w:tblLook w:val="04A0" w:firstRow="1" w:lastRow="0" w:firstColumn="1" w:lastColumn="0" w:noHBand="0" w:noVBand="1"/>
      </w:tblPr>
      <w:tblGrid>
        <w:gridCol w:w="2030"/>
        <w:gridCol w:w="236"/>
        <w:gridCol w:w="1151"/>
        <w:gridCol w:w="1080"/>
        <w:gridCol w:w="265"/>
        <w:gridCol w:w="1000"/>
        <w:gridCol w:w="236"/>
        <w:gridCol w:w="749"/>
        <w:gridCol w:w="265"/>
        <w:gridCol w:w="724"/>
        <w:gridCol w:w="265"/>
        <w:gridCol w:w="1014"/>
        <w:gridCol w:w="238"/>
        <w:gridCol w:w="1078"/>
        <w:gridCol w:w="6"/>
        <w:gridCol w:w="10"/>
      </w:tblGrid>
      <w:tr w:rsidR="00356775" w:rsidRPr="00DB0318" w14:paraId="597229BC" w14:textId="77777777" w:rsidTr="00692155">
        <w:trPr>
          <w:gridAfter w:val="1"/>
          <w:wAfter w:w="5" w:type="pct"/>
          <w:trHeight w:val="261"/>
          <w:tblHeader/>
        </w:trPr>
        <w:tc>
          <w:tcPr>
            <w:tcW w:w="981" w:type="pct"/>
            <w:shd w:val="clear" w:color="auto" w:fill="auto"/>
            <w:vAlign w:val="bottom"/>
          </w:tcPr>
          <w:p w14:paraId="2DD4ACAA" w14:textId="198C8BB2" w:rsidR="00356775" w:rsidRPr="00DB0318" w:rsidRDefault="00A311F0" w:rsidP="007A3B4D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DB0318">
              <w:rPr>
                <w:highlight w:val="cyan"/>
              </w:rPr>
              <w:br w:type="page"/>
            </w:r>
            <w:r w:rsidR="00356775" w:rsidRPr="00DB0318">
              <w:br w:type="page"/>
            </w:r>
            <w:r w:rsidR="00356775" w:rsidRPr="00DB0318">
              <w:br w:type="page"/>
            </w:r>
          </w:p>
        </w:tc>
        <w:tc>
          <w:tcPr>
            <w:tcW w:w="114" w:type="pct"/>
            <w:vAlign w:val="bottom"/>
          </w:tcPr>
          <w:p w14:paraId="52F0CDB9" w14:textId="77777777" w:rsidR="00356775" w:rsidRPr="00DB0318" w:rsidRDefault="00356775" w:rsidP="007A3B4D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900" w:type="pct"/>
            <w:gridSpan w:val="13"/>
            <w:vAlign w:val="bottom"/>
          </w:tcPr>
          <w:p w14:paraId="7B11157C" w14:textId="77777777" w:rsidR="00356775" w:rsidRPr="00DB0318" w:rsidRDefault="00356775" w:rsidP="007A3B4D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B031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DB031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356775" w:rsidRPr="00DB0318" w14:paraId="18C4FAB4" w14:textId="77777777" w:rsidTr="00692155">
        <w:trPr>
          <w:gridAfter w:val="2"/>
          <w:wAfter w:w="8" w:type="pct"/>
          <w:trHeight w:val="261"/>
          <w:tblHeader/>
        </w:trPr>
        <w:tc>
          <w:tcPr>
            <w:tcW w:w="981" w:type="pct"/>
            <w:shd w:val="clear" w:color="auto" w:fill="auto"/>
            <w:vAlign w:val="bottom"/>
          </w:tcPr>
          <w:p w14:paraId="0BB7FC86" w14:textId="77777777" w:rsidR="00356775" w:rsidRPr="00DB0318" w:rsidRDefault="00356775" w:rsidP="007A3B4D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4" w:type="pct"/>
            <w:vAlign w:val="bottom"/>
          </w:tcPr>
          <w:p w14:paraId="2C5F5162" w14:textId="77777777" w:rsidR="00356775" w:rsidRPr="00DB0318" w:rsidRDefault="00356775" w:rsidP="007A3B4D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89" w:type="pct"/>
            <w:gridSpan w:val="4"/>
            <w:tcBorders>
              <w:bottom w:val="single" w:sz="4" w:space="0" w:color="auto"/>
            </w:tcBorders>
            <w:vAlign w:val="bottom"/>
          </w:tcPr>
          <w:p w14:paraId="5FC1F8FD" w14:textId="77777777" w:rsidR="00356775" w:rsidRPr="00DB0318" w:rsidRDefault="00356775" w:rsidP="007A3B4D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DB03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14" w:type="pct"/>
          </w:tcPr>
          <w:p w14:paraId="2F79DA54" w14:textId="77777777" w:rsidR="00356775" w:rsidRPr="00DB0318" w:rsidRDefault="00356775" w:rsidP="007A3B4D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094" w:type="pct"/>
            <w:gridSpan w:val="7"/>
            <w:tcBorders>
              <w:bottom w:val="single" w:sz="4" w:space="0" w:color="auto"/>
            </w:tcBorders>
            <w:vAlign w:val="bottom"/>
          </w:tcPr>
          <w:p w14:paraId="70B988E0" w14:textId="77777777" w:rsidR="00356775" w:rsidRPr="00DB0318" w:rsidRDefault="00356775" w:rsidP="007A3B4D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DB031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356775" w:rsidRPr="00DB0318" w14:paraId="72B7C171" w14:textId="77777777" w:rsidTr="00692155">
        <w:trPr>
          <w:trHeight w:val="261"/>
          <w:tblHeader/>
        </w:trPr>
        <w:tc>
          <w:tcPr>
            <w:tcW w:w="1095" w:type="pct"/>
            <w:gridSpan w:val="2"/>
            <w:shd w:val="clear" w:color="auto" w:fill="auto"/>
            <w:vAlign w:val="bottom"/>
          </w:tcPr>
          <w:p w14:paraId="57D292A5" w14:textId="77AE6FA3" w:rsidR="00356775" w:rsidRPr="00DB0318" w:rsidRDefault="00356775" w:rsidP="00FA23AC">
            <w:pPr>
              <w:pStyle w:val="acctfourfigures"/>
              <w:tabs>
                <w:tab w:val="clear" w:pos="765"/>
              </w:tabs>
              <w:spacing w:line="228" w:lineRule="auto"/>
              <w:ind w:left="-105" w:right="-111" w:firstLine="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B03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B03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DB03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  <w:r w:rsidRPr="00DB03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556" w:type="pct"/>
            <w:tcBorders>
              <w:top w:val="single" w:sz="4" w:space="0" w:color="auto"/>
            </w:tcBorders>
            <w:vAlign w:val="bottom"/>
          </w:tcPr>
          <w:p w14:paraId="4450BA2E" w14:textId="2E8CBA87" w:rsidR="00356775" w:rsidRPr="00DB0318" w:rsidRDefault="00FA23AC" w:rsidP="007A3B4D">
            <w:pPr>
              <w:pStyle w:val="acctfourfigures"/>
              <w:tabs>
                <w:tab w:val="clear" w:pos="765"/>
              </w:tabs>
              <w:spacing w:line="228" w:lineRule="auto"/>
              <w:ind w:left="-115" w:right="-10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  <w:r w:rsidR="00356775" w:rsidRPr="00DB031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เครื่องมือที่</w:t>
            </w:r>
            <w:r w:rsidR="00356775" w:rsidRPr="00DB0318">
              <w:rPr>
                <w:rFonts w:ascii="Angsana New" w:hAnsi="Angsana New" w:cs="Angsana New"/>
                <w:sz w:val="30"/>
                <w:szCs w:val="30"/>
                <w:cs/>
              </w:rPr>
              <w:t>ใช้</w:t>
            </w:r>
            <w:r w:rsidR="00356775" w:rsidRPr="00DB031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ใน</w:t>
            </w:r>
            <w:r w:rsidR="00356775" w:rsidRPr="00DB0318">
              <w:rPr>
                <w:rFonts w:ascii="Angsana New" w:hAnsi="Angsana New" w:cs="Angsana New"/>
                <w:sz w:val="30"/>
                <w:szCs w:val="30"/>
                <w:cs/>
              </w:rPr>
              <w:t>การป้องกัน</w:t>
            </w:r>
            <w:r w:rsidR="00356775" w:rsidRPr="00DB0318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="00356775" w:rsidRPr="00DB031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ความเสี่ยง</w:t>
            </w:r>
          </w:p>
        </w:tc>
        <w:tc>
          <w:tcPr>
            <w:tcW w:w="5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034250" w14:textId="2E70FB1F" w:rsidR="00356775" w:rsidRPr="00DB0318" w:rsidRDefault="00356775" w:rsidP="007A3B4D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B031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</w:t>
            </w:r>
            <w:r w:rsidR="00FA23A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ทางการเงิน</w:t>
            </w:r>
            <w:r w:rsidRPr="00DB031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ที่วัดมูลค่าด้วย</w:t>
            </w:r>
            <w:r w:rsidRPr="00DB031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13DB77" w14:textId="77777777" w:rsidR="00356775" w:rsidRPr="00DB0318" w:rsidRDefault="00356775" w:rsidP="007A3B4D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D74D5A" w14:textId="77777777" w:rsidR="00356775" w:rsidRPr="00DB0318" w:rsidRDefault="00356775" w:rsidP="007A3B4D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B031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14" w:type="pct"/>
          </w:tcPr>
          <w:p w14:paraId="02BF6FD5" w14:textId="77777777" w:rsidR="00356775" w:rsidRPr="00DB0318" w:rsidRDefault="00356775" w:rsidP="007A3B4D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62" w:type="pct"/>
            <w:vAlign w:val="bottom"/>
          </w:tcPr>
          <w:p w14:paraId="0531F4DB" w14:textId="77777777" w:rsidR="00356775" w:rsidRPr="00DB0318" w:rsidRDefault="00356775" w:rsidP="007A3B4D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B031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DB031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B0318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28" w:type="pct"/>
          </w:tcPr>
          <w:p w14:paraId="688B2B0F" w14:textId="77777777" w:rsidR="00356775" w:rsidRPr="00DB0318" w:rsidRDefault="00356775" w:rsidP="007A3B4D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50" w:type="pct"/>
            <w:vAlign w:val="bottom"/>
          </w:tcPr>
          <w:p w14:paraId="3DFFC372" w14:textId="77777777" w:rsidR="00356775" w:rsidRPr="00DB0318" w:rsidRDefault="00356775" w:rsidP="007A3B4D">
            <w:pPr>
              <w:pStyle w:val="acctfourfigures"/>
              <w:tabs>
                <w:tab w:val="clear" w:pos="765"/>
              </w:tabs>
              <w:spacing w:line="228" w:lineRule="auto"/>
              <w:ind w:left="-105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B031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DB031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B0318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28" w:type="pct"/>
          </w:tcPr>
          <w:p w14:paraId="17F9B147" w14:textId="77777777" w:rsidR="00356775" w:rsidRPr="00DB0318" w:rsidRDefault="00356775" w:rsidP="007A3B4D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0" w:type="pct"/>
            <w:vAlign w:val="bottom"/>
          </w:tcPr>
          <w:p w14:paraId="6112A17F" w14:textId="77777777" w:rsidR="00356775" w:rsidRPr="00DB0318" w:rsidRDefault="00356775" w:rsidP="007A3B4D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318">
              <w:rPr>
                <w:rFonts w:ascii="Angsana New" w:hAnsi="Angsana New"/>
                <w:sz w:val="30"/>
                <w:szCs w:val="30"/>
                <w:cs/>
              </w:rPr>
              <w:t>ระดับ</w:t>
            </w:r>
            <w:r w:rsidRPr="00DB0318">
              <w:rPr>
                <w:rFonts w:ascii="Angsana New" w:hAnsi="Angsana New"/>
                <w:sz w:val="30"/>
                <w:szCs w:val="30"/>
              </w:rPr>
              <w:t xml:space="preserve"> 3</w:t>
            </w:r>
          </w:p>
        </w:tc>
        <w:tc>
          <w:tcPr>
            <w:tcW w:w="115" w:type="pct"/>
          </w:tcPr>
          <w:p w14:paraId="22CA6187" w14:textId="77777777" w:rsidR="00356775" w:rsidRPr="00DB0318" w:rsidRDefault="00356775" w:rsidP="007A3B4D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29" w:type="pct"/>
            <w:gridSpan w:val="3"/>
            <w:shd w:val="clear" w:color="auto" w:fill="auto"/>
            <w:vAlign w:val="bottom"/>
          </w:tcPr>
          <w:p w14:paraId="490C2A18" w14:textId="77777777" w:rsidR="00356775" w:rsidRPr="00DB0318" w:rsidRDefault="00356775" w:rsidP="007A3B4D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B031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356775" w:rsidRPr="00DB0318" w14:paraId="55FC1D02" w14:textId="77777777" w:rsidTr="00692155">
        <w:trPr>
          <w:gridAfter w:val="1"/>
          <w:wAfter w:w="5" w:type="pct"/>
          <w:trHeight w:val="261"/>
          <w:tblHeader/>
        </w:trPr>
        <w:tc>
          <w:tcPr>
            <w:tcW w:w="1095" w:type="pct"/>
            <w:gridSpan w:val="2"/>
            <w:shd w:val="clear" w:color="auto" w:fill="auto"/>
            <w:vAlign w:val="bottom"/>
          </w:tcPr>
          <w:p w14:paraId="0E850D61" w14:textId="77777777" w:rsidR="00356775" w:rsidRPr="00DB0318" w:rsidRDefault="00356775" w:rsidP="007A3B4D">
            <w:pPr>
              <w:pStyle w:val="acctfourfigures"/>
              <w:tabs>
                <w:tab w:val="clear" w:pos="765"/>
              </w:tabs>
              <w:spacing w:line="228" w:lineRule="auto"/>
              <w:ind w:left="-105" w:right="-111" w:hanging="16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900" w:type="pct"/>
            <w:gridSpan w:val="13"/>
          </w:tcPr>
          <w:p w14:paraId="215F097F" w14:textId="77777777" w:rsidR="00356775" w:rsidRPr="00DB0318" w:rsidRDefault="00356775" w:rsidP="007A3B4D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DB0318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DB031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DB031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A311F0" w:rsidRPr="00DB0318" w14:paraId="310467ED" w14:textId="77777777" w:rsidTr="009D0776">
        <w:trPr>
          <w:gridAfter w:val="1"/>
          <w:wAfter w:w="5" w:type="pct"/>
          <w:trHeight w:val="261"/>
        </w:trPr>
        <w:tc>
          <w:tcPr>
            <w:tcW w:w="1095" w:type="pct"/>
            <w:gridSpan w:val="2"/>
            <w:shd w:val="clear" w:color="auto" w:fill="auto"/>
            <w:vAlign w:val="bottom"/>
          </w:tcPr>
          <w:p w14:paraId="7A28A2CB" w14:textId="299C0F7D" w:rsidR="00A311F0" w:rsidRPr="00DB0318" w:rsidRDefault="00A311F0" w:rsidP="00A311F0">
            <w:pPr>
              <w:pStyle w:val="acctfourfigures"/>
              <w:tabs>
                <w:tab w:val="clear" w:pos="765"/>
              </w:tabs>
              <w:spacing w:line="228" w:lineRule="auto"/>
              <w:ind w:left="-105" w:right="1325" w:hanging="16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B03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Pr="00DB031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4</w:t>
            </w:r>
          </w:p>
        </w:tc>
        <w:tc>
          <w:tcPr>
            <w:tcW w:w="3900" w:type="pct"/>
            <w:gridSpan w:val="13"/>
          </w:tcPr>
          <w:p w14:paraId="03FA365E" w14:textId="77777777" w:rsidR="00A311F0" w:rsidRPr="00DB0318" w:rsidRDefault="00A311F0" w:rsidP="007A3B4D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356775" w:rsidRPr="00DB0318" w14:paraId="1E91C1CE" w14:textId="77777777" w:rsidTr="009D0776">
        <w:trPr>
          <w:trHeight w:val="261"/>
        </w:trPr>
        <w:tc>
          <w:tcPr>
            <w:tcW w:w="981" w:type="pct"/>
            <w:shd w:val="clear" w:color="auto" w:fill="auto"/>
          </w:tcPr>
          <w:p w14:paraId="43F1C7B1" w14:textId="77777777" w:rsidR="00356775" w:rsidRPr="00DB0318" w:rsidRDefault="00356775" w:rsidP="007A3B4D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DB03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4" w:type="pct"/>
          </w:tcPr>
          <w:p w14:paraId="2D86B5B5" w14:textId="77777777" w:rsidR="00356775" w:rsidRPr="00DB0318" w:rsidRDefault="00356775" w:rsidP="007A3B4D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56" w:type="pct"/>
            <w:vAlign w:val="bottom"/>
          </w:tcPr>
          <w:p w14:paraId="23F5A384" w14:textId="77777777" w:rsidR="00356775" w:rsidRPr="00DB0318" w:rsidRDefault="00356775" w:rsidP="007A3B4D">
            <w:pPr>
              <w:pStyle w:val="acctfourfigures"/>
              <w:tabs>
                <w:tab w:val="clear" w:pos="765"/>
                <w:tab w:val="decimal" w:pos="969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22" w:type="pct"/>
            <w:shd w:val="clear" w:color="auto" w:fill="auto"/>
            <w:vAlign w:val="bottom"/>
          </w:tcPr>
          <w:p w14:paraId="218ED2BA" w14:textId="77777777" w:rsidR="00356775" w:rsidRPr="00DB0318" w:rsidRDefault="00356775" w:rsidP="007A3B4D">
            <w:pPr>
              <w:pStyle w:val="acctfourfigures"/>
              <w:tabs>
                <w:tab w:val="clear" w:pos="765"/>
                <w:tab w:val="decimal" w:pos="699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7F36DFE4" w14:textId="77777777" w:rsidR="00356775" w:rsidRPr="00DB0318" w:rsidRDefault="00356775" w:rsidP="007A3B4D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3" w:type="pct"/>
            <w:shd w:val="clear" w:color="auto" w:fill="auto"/>
            <w:vAlign w:val="bottom"/>
          </w:tcPr>
          <w:p w14:paraId="7738221D" w14:textId="77777777" w:rsidR="00356775" w:rsidRPr="00DB0318" w:rsidRDefault="00356775" w:rsidP="007A3B4D">
            <w:pPr>
              <w:pStyle w:val="acctfourfigures"/>
              <w:tabs>
                <w:tab w:val="clear" w:pos="765"/>
                <w:tab w:val="decimal" w:pos="833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" w:type="pct"/>
            <w:vAlign w:val="bottom"/>
          </w:tcPr>
          <w:p w14:paraId="3F81AF24" w14:textId="77777777" w:rsidR="00356775" w:rsidRPr="00DB0318" w:rsidRDefault="00356775" w:rsidP="007A3B4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2" w:type="pct"/>
            <w:vAlign w:val="bottom"/>
          </w:tcPr>
          <w:p w14:paraId="6D28D49D" w14:textId="77777777" w:rsidR="00356775" w:rsidRPr="00DB0318" w:rsidRDefault="00356775" w:rsidP="007A3B4D">
            <w:pPr>
              <w:pStyle w:val="acctfourfigures"/>
              <w:tabs>
                <w:tab w:val="clear" w:pos="765"/>
                <w:tab w:val="decimal" w:pos="345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52717163" w14:textId="77777777" w:rsidR="00356775" w:rsidRPr="00DB0318" w:rsidRDefault="00356775" w:rsidP="007A3B4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0" w:type="pct"/>
            <w:vAlign w:val="bottom"/>
          </w:tcPr>
          <w:p w14:paraId="6517C199" w14:textId="77777777" w:rsidR="00356775" w:rsidRPr="00DB0318" w:rsidRDefault="00356775" w:rsidP="007A3B4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5B6AF43B" w14:textId="77777777" w:rsidR="00356775" w:rsidRPr="00DB0318" w:rsidRDefault="00356775" w:rsidP="007A3B4D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  <w:vAlign w:val="bottom"/>
          </w:tcPr>
          <w:p w14:paraId="3128599F" w14:textId="77777777" w:rsidR="00356775" w:rsidRPr="00DB0318" w:rsidRDefault="00356775" w:rsidP="007A3B4D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2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" w:type="pct"/>
            <w:vAlign w:val="bottom"/>
          </w:tcPr>
          <w:p w14:paraId="7402E899" w14:textId="77777777" w:rsidR="00356775" w:rsidRPr="00DB0318" w:rsidRDefault="00356775" w:rsidP="007A3B4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  <w:gridSpan w:val="3"/>
            <w:shd w:val="clear" w:color="auto" w:fill="auto"/>
            <w:vAlign w:val="bottom"/>
          </w:tcPr>
          <w:p w14:paraId="2EA22C7F" w14:textId="77777777" w:rsidR="00356775" w:rsidRPr="00DB0318" w:rsidRDefault="00356775" w:rsidP="007A3B4D">
            <w:pPr>
              <w:pStyle w:val="acctfourfigures"/>
              <w:tabs>
                <w:tab w:val="clear" w:pos="765"/>
                <w:tab w:val="decimal" w:pos="864"/>
                <w:tab w:val="decimal" w:pos="1420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56775" w:rsidRPr="00DB0318" w14:paraId="717F393B" w14:textId="77777777" w:rsidTr="009D0776">
        <w:trPr>
          <w:trHeight w:val="261"/>
        </w:trPr>
        <w:tc>
          <w:tcPr>
            <w:tcW w:w="981" w:type="pct"/>
            <w:shd w:val="clear" w:color="auto" w:fill="auto"/>
          </w:tcPr>
          <w:p w14:paraId="58C4C21E" w14:textId="77777777" w:rsidR="00356775" w:rsidRPr="00DB0318" w:rsidRDefault="00356775" w:rsidP="007A3B4D">
            <w:pPr>
              <w:spacing w:line="228" w:lineRule="auto"/>
              <w:ind w:left="180" w:right="-90" w:hanging="18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B0318">
              <w:rPr>
                <w:rFonts w:ascii="Angsana New" w:hAnsi="Angsana New"/>
                <w:sz w:val="30"/>
                <w:szCs w:val="30"/>
                <w:cs/>
              </w:rPr>
              <w:t>เงินให้กู้ยืม</w:t>
            </w:r>
            <w:r w:rsidRPr="00DB0318"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  <w:r w:rsidRPr="00DB0318">
              <w:rPr>
                <w:rFonts w:ascii="Angsana New" w:hAnsi="Angsana New"/>
                <w:sz w:val="30"/>
                <w:szCs w:val="30"/>
                <w:cs/>
              </w:rPr>
              <w:t>แก่กิจการที่เกี่ยวข้องกัน</w:t>
            </w:r>
          </w:p>
        </w:tc>
        <w:tc>
          <w:tcPr>
            <w:tcW w:w="114" w:type="pct"/>
          </w:tcPr>
          <w:p w14:paraId="0F57E147" w14:textId="77777777" w:rsidR="00356775" w:rsidRPr="00DB0318" w:rsidRDefault="00356775" w:rsidP="007A3B4D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56" w:type="pct"/>
            <w:vAlign w:val="bottom"/>
          </w:tcPr>
          <w:p w14:paraId="396A153E" w14:textId="44D5A899" w:rsidR="00356775" w:rsidRPr="00DB0318" w:rsidRDefault="00E03CE3" w:rsidP="007A3B4D">
            <w:pPr>
              <w:pStyle w:val="acctfourfigures"/>
              <w:tabs>
                <w:tab w:val="clear" w:pos="765"/>
                <w:tab w:val="decimal" w:pos="771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031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522" w:type="pct"/>
            <w:shd w:val="clear" w:color="auto" w:fill="auto"/>
            <w:vAlign w:val="bottom"/>
          </w:tcPr>
          <w:p w14:paraId="35BDCB0F" w14:textId="45DC75DB" w:rsidR="00356775" w:rsidRPr="00DB0318" w:rsidRDefault="00E03CE3" w:rsidP="007A3B4D">
            <w:pPr>
              <w:pStyle w:val="acctfourfigures"/>
              <w:tabs>
                <w:tab w:val="clear" w:pos="765"/>
                <w:tab w:val="decimal" w:pos="699"/>
              </w:tabs>
              <w:spacing w:line="228" w:lineRule="auto"/>
              <w:ind w:left="-43" w:right="-86"/>
              <w:rPr>
                <w:rFonts w:ascii="Angsana New" w:eastAsia="MS Mincho" w:hAnsi="Angsana New"/>
                <w:sz w:val="30"/>
                <w:szCs w:val="30"/>
              </w:rPr>
            </w:pPr>
            <w:r w:rsidRPr="00DB0318">
              <w:rPr>
                <w:rFonts w:ascii="Angsana New" w:eastAsia="MS Mincho" w:hAnsi="Angsana New"/>
                <w:sz w:val="30"/>
                <w:szCs w:val="30"/>
              </w:rPr>
              <w:t>89,024,308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4D23C8A1" w14:textId="77777777" w:rsidR="00356775" w:rsidRPr="00DB0318" w:rsidRDefault="00356775" w:rsidP="007A3B4D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eastAsia="MS Mincho" w:hAnsi="Angsana New" w:cs="Times New Roman"/>
                <w:sz w:val="30"/>
                <w:szCs w:val="30"/>
                <w:lang w:val="en-GB" w:bidi="ar-SA"/>
              </w:rPr>
            </w:pPr>
          </w:p>
        </w:tc>
        <w:tc>
          <w:tcPr>
            <w:tcW w:w="483" w:type="pct"/>
            <w:shd w:val="clear" w:color="auto" w:fill="auto"/>
            <w:vAlign w:val="bottom"/>
          </w:tcPr>
          <w:p w14:paraId="70D49B95" w14:textId="0B3D2C35" w:rsidR="00356775" w:rsidRPr="00DB0318" w:rsidRDefault="00E03CE3" w:rsidP="007A3B4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DB0318">
              <w:rPr>
                <w:rFonts w:ascii="Angsana New" w:hAnsi="Angsana New" w:cs="Angsana New"/>
                <w:sz w:val="30"/>
                <w:szCs w:val="30"/>
              </w:rPr>
              <w:t>89,024,308</w:t>
            </w:r>
          </w:p>
        </w:tc>
        <w:tc>
          <w:tcPr>
            <w:tcW w:w="114" w:type="pct"/>
          </w:tcPr>
          <w:p w14:paraId="27618DD4" w14:textId="77777777" w:rsidR="00356775" w:rsidRPr="00DB0318" w:rsidRDefault="00356775" w:rsidP="007A3B4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2" w:type="pct"/>
            <w:vAlign w:val="bottom"/>
          </w:tcPr>
          <w:p w14:paraId="648ACAAA" w14:textId="5C0BC720" w:rsidR="00356775" w:rsidRPr="00DB0318" w:rsidRDefault="00E03CE3" w:rsidP="007A3B4D">
            <w:pPr>
              <w:pStyle w:val="acctfourfigures"/>
              <w:tabs>
                <w:tab w:val="clear" w:pos="765"/>
              </w:tabs>
              <w:spacing w:line="228" w:lineRule="auto"/>
              <w:ind w:left="-43" w:right="-912" w:firstLine="298"/>
              <w:rPr>
                <w:rFonts w:ascii="Angsana New" w:hAnsi="Angsana New" w:cs="Angsana New"/>
                <w:sz w:val="30"/>
                <w:szCs w:val="30"/>
              </w:rPr>
            </w:pPr>
            <w:r w:rsidRPr="00DB03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3B8DD4FE" w14:textId="77777777" w:rsidR="00356775" w:rsidRPr="00DB0318" w:rsidRDefault="00356775" w:rsidP="007A3B4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0" w:type="pct"/>
            <w:vAlign w:val="bottom"/>
          </w:tcPr>
          <w:p w14:paraId="4B30EA11" w14:textId="074ACF9F" w:rsidR="00356775" w:rsidRPr="00DB0318" w:rsidRDefault="00E03CE3" w:rsidP="006F4835">
            <w:pPr>
              <w:pStyle w:val="acctfourfigures"/>
              <w:tabs>
                <w:tab w:val="clear" w:pos="765"/>
                <w:tab w:val="decimal" w:pos="341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DB03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2E906731" w14:textId="77777777" w:rsidR="00356775" w:rsidRPr="00DB0318" w:rsidRDefault="00356775" w:rsidP="007A3B4D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</w:tcPr>
          <w:p w14:paraId="701596E5" w14:textId="77777777" w:rsidR="00E03CE3" w:rsidRPr="00DB0318" w:rsidRDefault="00E03CE3" w:rsidP="007A3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  <w:p w14:paraId="73F69F37" w14:textId="561B4AE8" w:rsidR="00356775" w:rsidRPr="00DB0318" w:rsidRDefault="00E03CE3" w:rsidP="007A3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DB0318">
              <w:rPr>
                <w:rFonts w:ascii="Angsana New" w:hAnsi="Angsana New"/>
                <w:sz w:val="30"/>
                <w:szCs w:val="30"/>
              </w:rPr>
              <w:t>90,123,309</w:t>
            </w:r>
          </w:p>
        </w:tc>
        <w:tc>
          <w:tcPr>
            <w:tcW w:w="115" w:type="pct"/>
          </w:tcPr>
          <w:p w14:paraId="5746F199" w14:textId="77777777" w:rsidR="00356775" w:rsidRPr="00DB0318" w:rsidRDefault="00356775" w:rsidP="007A3B4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  <w:gridSpan w:val="3"/>
            <w:shd w:val="clear" w:color="auto" w:fill="auto"/>
          </w:tcPr>
          <w:p w14:paraId="1A0893D0" w14:textId="77777777" w:rsidR="00E03CE3" w:rsidRPr="00DB0318" w:rsidRDefault="00E03CE3" w:rsidP="007A3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  <w:p w14:paraId="7C520463" w14:textId="17EDD4C7" w:rsidR="00356775" w:rsidRPr="00DB0318" w:rsidRDefault="00E03CE3" w:rsidP="007A3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DB0318">
              <w:rPr>
                <w:rFonts w:ascii="Angsana New" w:hAnsi="Angsana New"/>
                <w:sz w:val="30"/>
                <w:szCs w:val="30"/>
              </w:rPr>
              <w:t>90,123,309</w:t>
            </w:r>
          </w:p>
        </w:tc>
      </w:tr>
      <w:tr w:rsidR="00356775" w:rsidRPr="00DB0318" w14:paraId="7A53114D" w14:textId="77777777" w:rsidTr="009D0776">
        <w:trPr>
          <w:trHeight w:val="261"/>
        </w:trPr>
        <w:tc>
          <w:tcPr>
            <w:tcW w:w="981" w:type="pct"/>
            <w:shd w:val="clear" w:color="auto" w:fill="auto"/>
          </w:tcPr>
          <w:p w14:paraId="73416C61" w14:textId="77777777" w:rsidR="00356775" w:rsidRPr="00DB0318" w:rsidRDefault="00356775" w:rsidP="007A3B4D">
            <w:pPr>
              <w:spacing w:line="228" w:lineRule="auto"/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DB03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4" w:type="pct"/>
          </w:tcPr>
          <w:p w14:paraId="2FE7AF6A" w14:textId="77777777" w:rsidR="00356775" w:rsidRPr="00DB0318" w:rsidRDefault="00356775" w:rsidP="007A3B4D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56" w:type="pct"/>
            <w:vAlign w:val="bottom"/>
          </w:tcPr>
          <w:p w14:paraId="664137D1" w14:textId="77777777" w:rsidR="00356775" w:rsidRPr="00DB0318" w:rsidRDefault="00356775" w:rsidP="007A3B4D">
            <w:pPr>
              <w:pStyle w:val="acctfourfigures"/>
              <w:tabs>
                <w:tab w:val="clear" w:pos="765"/>
                <w:tab w:val="decimal" w:pos="969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22" w:type="pct"/>
            <w:shd w:val="clear" w:color="auto" w:fill="auto"/>
            <w:vAlign w:val="bottom"/>
          </w:tcPr>
          <w:p w14:paraId="6F07439C" w14:textId="77777777" w:rsidR="00356775" w:rsidRPr="00DB0318" w:rsidRDefault="00356775" w:rsidP="007A3B4D">
            <w:pPr>
              <w:pStyle w:val="acctfourfigures"/>
              <w:tabs>
                <w:tab w:val="clear" w:pos="765"/>
                <w:tab w:val="decimal" w:pos="699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04B9AD17" w14:textId="77777777" w:rsidR="00356775" w:rsidRPr="00DB0318" w:rsidRDefault="00356775" w:rsidP="007A3B4D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3" w:type="pct"/>
            <w:shd w:val="clear" w:color="auto" w:fill="auto"/>
          </w:tcPr>
          <w:p w14:paraId="6231F0BE" w14:textId="77777777" w:rsidR="00356775" w:rsidRPr="00DB0318" w:rsidRDefault="00356775" w:rsidP="007A3B4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" w:type="pct"/>
          </w:tcPr>
          <w:p w14:paraId="30ED9B5E" w14:textId="77777777" w:rsidR="00356775" w:rsidRPr="00DB0318" w:rsidRDefault="00356775" w:rsidP="007A3B4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2" w:type="pct"/>
          </w:tcPr>
          <w:p w14:paraId="266E1FAB" w14:textId="77777777" w:rsidR="00356775" w:rsidRPr="00DB0318" w:rsidRDefault="00356775" w:rsidP="007A3B4D">
            <w:pPr>
              <w:pStyle w:val="acctfourfigures"/>
              <w:tabs>
                <w:tab w:val="clear" w:pos="765"/>
              </w:tabs>
              <w:spacing w:line="228" w:lineRule="auto"/>
              <w:ind w:left="-43" w:right="-912" w:firstLine="2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69C1B7A3" w14:textId="77777777" w:rsidR="00356775" w:rsidRPr="00DB0318" w:rsidRDefault="00356775" w:rsidP="007A3B4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0" w:type="pct"/>
          </w:tcPr>
          <w:p w14:paraId="47AEE439" w14:textId="77777777" w:rsidR="00356775" w:rsidRPr="00DB0318" w:rsidRDefault="00356775" w:rsidP="007A3B4D">
            <w:pPr>
              <w:pStyle w:val="acctfourfigures"/>
              <w:tabs>
                <w:tab w:val="clear" w:pos="765"/>
              </w:tabs>
              <w:spacing w:line="228" w:lineRule="auto"/>
              <w:ind w:left="-43" w:right="-912" w:firstLine="3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1B7629CA" w14:textId="77777777" w:rsidR="00356775" w:rsidRPr="00DB0318" w:rsidRDefault="00356775" w:rsidP="007A3B4D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</w:tcPr>
          <w:p w14:paraId="1F2DDE03" w14:textId="77777777" w:rsidR="00356775" w:rsidRPr="00DB0318" w:rsidRDefault="00356775" w:rsidP="007A3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" w:type="pct"/>
          </w:tcPr>
          <w:p w14:paraId="3DAAD256" w14:textId="77777777" w:rsidR="00356775" w:rsidRPr="00DB0318" w:rsidRDefault="00356775" w:rsidP="007A3B4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  <w:gridSpan w:val="3"/>
            <w:shd w:val="clear" w:color="auto" w:fill="auto"/>
          </w:tcPr>
          <w:p w14:paraId="5D53FE63" w14:textId="77777777" w:rsidR="00356775" w:rsidRPr="00DB0318" w:rsidRDefault="00356775" w:rsidP="007A3B4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3CE3" w:rsidRPr="00DB0318" w14:paraId="3BFCB09F" w14:textId="77777777" w:rsidTr="00E15529">
        <w:trPr>
          <w:trHeight w:val="261"/>
        </w:trPr>
        <w:tc>
          <w:tcPr>
            <w:tcW w:w="981" w:type="pct"/>
            <w:shd w:val="clear" w:color="auto" w:fill="auto"/>
          </w:tcPr>
          <w:p w14:paraId="5FCBA20B" w14:textId="77777777" w:rsidR="00E03CE3" w:rsidRPr="00DB0318" w:rsidRDefault="00E03CE3" w:rsidP="00E03CE3">
            <w:pPr>
              <w:spacing w:line="228" w:lineRule="auto"/>
              <w:ind w:left="180" w:right="-9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DB0318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เงินกู้ยืม</w:t>
            </w:r>
            <w:r w:rsidRPr="00DB031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ระยะยาว</w:t>
            </w:r>
            <w:r w:rsidRPr="00DB0318">
              <w:rPr>
                <w:rFonts w:ascii="Angsana New" w:hAnsi="Angsana New"/>
                <w:sz w:val="30"/>
                <w:szCs w:val="30"/>
                <w:cs/>
                <w:lang w:val="en-GB"/>
              </w:rPr>
              <w:t>จากสถาบันการเงิน</w:t>
            </w:r>
          </w:p>
        </w:tc>
        <w:tc>
          <w:tcPr>
            <w:tcW w:w="114" w:type="pct"/>
          </w:tcPr>
          <w:p w14:paraId="22146F91" w14:textId="77777777" w:rsidR="00E03CE3" w:rsidRPr="00DB0318" w:rsidRDefault="00E03CE3" w:rsidP="00E03CE3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56" w:type="pct"/>
          </w:tcPr>
          <w:p w14:paraId="7158A6FC" w14:textId="77777777" w:rsidR="00E03CE3" w:rsidRPr="00DB0318" w:rsidRDefault="00E03CE3" w:rsidP="00E03CE3">
            <w:pPr>
              <w:pStyle w:val="acctfourfigures"/>
              <w:tabs>
                <w:tab w:val="clear" w:pos="765"/>
                <w:tab w:val="decimal" w:pos="771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508D2EA" w14:textId="6C1B60AC" w:rsidR="00E03CE3" w:rsidRPr="00DB0318" w:rsidRDefault="00E03CE3" w:rsidP="00E03CE3">
            <w:pPr>
              <w:pStyle w:val="acctfourfigures"/>
              <w:tabs>
                <w:tab w:val="clear" w:pos="765"/>
                <w:tab w:val="decimal" w:pos="771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B031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522" w:type="pct"/>
            <w:shd w:val="clear" w:color="auto" w:fill="auto"/>
            <w:vAlign w:val="bottom"/>
          </w:tcPr>
          <w:p w14:paraId="3E900831" w14:textId="098108D1" w:rsidR="00E03CE3" w:rsidRPr="00DB0318" w:rsidRDefault="00E03CE3" w:rsidP="00E03CE3">
            <w:pPr>
              <w:pStyle w:val="acctfourfigures"/>
              <w:tabs>
                <w:tab w:val="clear" w:pos="765"/>
                <w:tab w:val="decimal" w:pos="699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B031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43,732,894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6970795" w14:textId="77777777" w:rsidR="00E03CE3" w:rsidRPr="00DB0318" w:rsidRDefault="00E03CE3" w:rsidP="00E03CE3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3" w:type="pct"/>
            <w:shd w:val="clear" w:color="auto" w:fill="auto"/>
            <w:vAlign w:val="bottom"/>
          </w:tcPr>
          <w:p w14:paraId="5B0AB96B" w14:textId="2E67833C" w:rsidR="00E03CE3" w:rsidRPr="00DB0318" w:rsidRDefault="00E03CE3" w:rsidP="00E03CE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DB0318">
              <w:rPr>
                <w:rFonts w:ascii="Angsana New" w:hAnsi="Angsana New" w:cs="Angsana New"/>
                <w:sz w:val="30"/>
                <w:szCs w:val="30"/>
              </w:rPr>
              <w:t>43,732,894</w:t>
            </w:r>
          </w:p>
        </w:tc>
        <w:tc>
          <w:tcPr>
            <w:tcW w:w="114" w:type="pct"/>
            <w:vAlign w:val="bottom"/>
          </w:tcPr>
          <w:p w14:paraId="457812FD" w14:textId="77777777" w:rsidR="00E03CE3" w:rsidRPr="00DB0318" w:rsidRDefault="00E03CE3" w:rsidP="00E03CE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2" w:type="pct"/>
            <w:vAlign w:val="bottom"/>
          </w:tcPr>
          <w:p w14:paraId="2A7D5AF0" w14:textId="6871ADE8" w:rsidR="00E03CE3" w:rsidRPr="00DB0318" w:rsidRDefault="00E03CE3" w:rsidP="00E03CE3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298"/>
              <w:rPr>
                <w:rFonts w:ascii="Angsana New" w:hAnsi="Angsana New" w:cs="Angsana New"/>
                <w:sz w:val="30"/>
                <w:szCs w:val="30"/>
              </w:rPr>
            </w:pPr>
            <w:r w:rsidRPr="00DB03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261679AA" w14:textId="77777777" w:rsidR="00E03CE3" w:rsidRPr="00DB0318" w:rsidRDefault="00E03CE3" w:rsidP="00E03CE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0" w:type="pct"/>
            <w:vAlign w:val="bottom"/>
          </w:tcPr>
          <w:p w14:paraId="47462561" w14:textId="6C299E9B" w:rsidR="00E03CE3" w:rsidRPr="00DB0318" w:rsidRDefault="00E03CE3" w:rsidP="00E03CE3">
            <w:pPr>
              <w:pStyle w:val="acctfourfigures"/>
              <w:tabs>
                <w:tab w:val="clear" w:pos="765"/>
                <w:tab w:val="decimal" w:pos="341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DB03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6914E409" w14:textId="77777777" w:rsidR="00E03CE3" w:rsidRPr="00DB0318" w:rsidRDefault="00E03CE3" w:rsidP="00E03CE3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  <w:vAlign w:val="bottom"/>
          </w:tcPr>
          <w:p w14:paraId="617D1964" w14:textId="318789ED" w:rsidR="00E03CE3" w:rsidRPr="00DB0318" w:rsidRDefault="00E03CE3" w:rsidP="00E03CE3">
            <w:pPr>
              <w:pStyle w:val="acctfourfigures"/>
              <w:tabs>
                <w:tab w:val="clear" w:pos="765"/>
                <w:tab w:val="decimal" w:pos="788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DB0318">
              <w:rPr>
                <w:rFonts w:ascii="Angsana New" w:hAnsi="Angsana New"/>
                <w:sz w:val="30"/>
                <w:szCs w:val="30"/>
              </w:rPr>
              <w:t>43,711,346</w:t>
            </w:r>
          </w:p>
        </w:tc>
        <w:tc>
          <w:tcPr>
            <w:tcW w:w="115" w:type="pct"/>
            <w:vAlign w:val="bottom"/>
          </w:tcPr>
          <w:p w14:paraId="1743EF4A" w14:textId="77777777" w:rsidR="00E03CE3" w:rsidRPr="00DB0318" w:rsidRDefault="00E03CE3" w:rsidP="00E03CE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  <w:gridSpan w:val="3"/>
            <w:shd w:val="clear" w:color="auto" w:fill="auto"/>
            <w:vAlign w:val="bottom"/>
          </w:tcPr>
          <w:p w14:paraId="243FBB2F" w14:textId="3AE142BC" w:rsidR="00E03CE3" w:rsidRPr="00DB0318" w:rsidRDefault="00E03CE3" w:rsidP="00E03CE3">
            <w:pPr>
              <w:pStyle w:val="acctfourfigures"/>
              <w:tabs>
                <w:tab w:val="clear" w:pos="765"/>
                <w:tab w:val="decimal" w:pos="883"/>
              </w:tabs>
              <w:spacing w:line="228" w:lineRule="auto"/>
              <w:ind w:left="15" w:right="-86"/>
              <w:rPr>
                <w:rFonts w:ascii="Angsana New" w:hAnsi="Angsana New" w:cs="Angsana New"/>
                <w:sz w:val="30"/>
                <w:szCs w:val="30"/>
              </w:rPr>
            </w:pPr>
            <w:r w:rsidRPr="00DB0318">
              <w:rPr>
                <w:rFonts w:ascii="Angsana New" w:hAnsi="Angsana New" w:cs="Angsana New"/>
                <w:sz w:val="30"/>
                <w:szCs w:val="30"/>
              </w:rPr>
              <w:t>43,711,346</w:t>
            </w:r>
          </w:p>
        </w:tc>
      </w:tr>
      <w:tr w:rsidR="00E03CE3" w:rsidRPr="00DB0318" w14:paraId="5D71E67F" w14:textId="77777777" w:rsidTr="00E15529">
        <w:trPr>
          <w:trHeight w:val="261"/>
        </w:trPr>
        <w:tc>
          <w:tcPr>
            <w:tcW w:w="981" w:type="pct"/>
            <w:shd w:val="clear" w:color="auto" w:fill="auto"/>
          </w:tcPr>
          <w:p w14:paraId="70BC1D0A" w14:textId="07535F3F" w:rsidR="00E03CE3" w:rsidRPr="00DB0318" w:rsidRDefault="00E03CE3" w:rsidP="00E03CE3">
            <w:pPr>
              <w:spacing w:line="228" w:lineRule="auto"/>
              <w:ind w:left="180" w:right="-90" w:hanging="180"/>
              <w:rPr>
                <w:rFonts w:ascii="Angsana New" w:hAnsi="Angsana New"/>
                <w:sz w:val="30"/>
                <w:szCs w:val="30"/>
              </w:rPr>
            </w:pPr>
            <w:r w:rsidRPr="00DB0318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เงินกู้ยืม</w:t>
            </w:r>
            <w:r w:rsidRPr="00DB031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ระยะยาว</w:t>
            </w:r>
            <w:r w:rsidRPr="00DB0318">
              <w:rPr>
                <w:rFonts w:ascii="Angsana New" w:hAnsi="Angsana New"/>
                <w:sz w:val="30"/>
                <w:szCs w:val="30"/>
                <w:cs/>
                <w:lang w:val="en-GB"/>
              </w:rPr>
              <w:t>จาก</w:t>
            </w:r>
            <w:r w:rsidRPr="00DB031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14" w:type="pct"/>
          </w:tcPr>
          <w:p w14:paraId="7BB306A9" w14:textId="77777777" w:rsidR="00E03CE3" w:rsidRPr="00DB0318" w:rsidRDefault="00E03CE3" w:rsidP="00E03CE3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56" w:type="pct"/>
          </w:tcPr>
          <w:p w14:paraId="4DEBE492" w14:textId="77777777" w:rsidR="00E03CE3" w:rsidRPr="00DB0318" w:rsidRDefault="00E03CE3" w:rsidP="00E03CE3">
            <w:pPr>
              <w:pStyle w:val="acctfourfigures"/>
              <w:tabs>
                <w:tab w:val="clear" w:pos="765"/>
                <w:tab w:val="decimal" w:pos="771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E136F51" w14:textId="710AFF2A" w:rsidR="00E03CE3" w:rsidRPr="00DB0318" w:rsidRDefault="00E03CE3" w:rsidP="00E03CE3">
            <w:pPr>
              <w:pStyle w:val="acctfourfigures"/>
              <w:tabs>
                <w:tab w:val="clear" w:pos="765"/>
                <w:tab w:val="decimal" w:pos="771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B031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522" w:type="pct"/>
            <w:shd w:val="clear" w:color="auto" w:fill="auto"/>
            <w:vAlign w:val="bottom"/>
          </w:tcPr>
          <w:p w14:paraId="6AA23BE2" w14:textId="2C8E2992" w:rsidR="00E03CE3" w:rsidRPr="00DB0318" w:rsidRDefault="00E03CE3" w:rsidP="00E03CE3">
            <w:pPr>
              <w:pStyle w:val="acctfourfigures"/>
              <w:tabs>
                <w:tab w:val="clear" w:pos="765"/>
                <w:tab w:val="decimal" w:pos="854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B031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946,668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6CE0358D" w14:textId="77777777" w:rsidR="00E03CE3" w:rsidRPr="00DB0318" w:rsidRDefault="00E03CE3" w:rsidP="00E03CE3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3" w:type="pct"/>
            <w:shd w:val="clear" w:color="auto" w:fill="auto"/>
            <w:vAlign w:val="bottom"/>
          </w:tcPr>
          <w:p w14:paraId="70734400" w14:textId="3ECFEE2E" w:rsidR="00E03CE3" w:rsidRPr="00DB0318" w:rsidRDefault="00E03CE3" w:rsidP="00E03CE3">
            <w:pPr>
              <w:pStyle w:val="acctfourfigures"/>
              <w:tabs>
                <w:tab w:val="clear" w:pos="765"/>
                <w:tab w:val="decimal" w:pos="798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DB0318">
              <w:rPr>
                <w:rFonts w:ascii="Angsana New" w:hAnsi="Angsana New" w:cs="Angsana New"/>
                <w:sz w:val="30"/>
                <w:szCs w:val="30"/>
              </w:rPr>
              <w:t>946,668</w:t>
            </w:r>
          </w:p>
        </w:tc>
        <w:tc>
          <w:tcPr>
            <w:tcW w:w="114" w:type="pct"/>
            <w:vAlign w:val="bottom"/>
          </w:tcPr>
          <w:p w14:paraId="1104B5DB" w14:textId="77777777" w:rsidR="00E03CE3" w:rsidRPr="00DB0318" w:rsidRDefault="00E03CE3" w:rsidP="00E03CE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2" w:type="pct"/>
            <w:vAlign w:val="bottom"/>
          </w:tcPr>
          <w:p w14:paraId="7CC13DCA" w14:textId="571C0C9A" w:rsidR="00E03CE3" w:rsidRPr="00DB0318" w:rsidRDefault="00E03CE3" w:rsidP="00E03CE3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298"/>
              <w:rPr>
                <w:rFonts w:ascii="Angsana New" w:hAnsi="Angsana New" w:cs="Angsana New"/>
                <w:sz w:val="30"/>
                <w:szCs w:val="30"/>
              </w:rPr>
            </w:pPr>
            <w:r w:rsidRPr="00DB03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1C6C672B" w14:textId="77777777" w:rsidR="00E03CE3" w:rsidRPr="00DB0318" w:rsidRDefault="00E03CE3" w:rsidP="00E03CE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0" w:type="pct"/>
            <w:vAlign w:val="bottom"/>
          </w:tcPr>
          <w:p w14:paraId="05BEAEF9" w14:textId="6A1C430A" w:rsidR="00E03CE3" w:rsidRPr="00DB0318" w:rsidRDefault="00E03CE3" w:rsidP="00E03CE3">
            <w:pPr>
              <w:pStyle w:val="acctfourfigures"/>
              <w:tabs>
                <w:tab w:val="clear" w:pos="765"/>
                <w:tab w:val="decimal" w:pos="341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DB03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7F4B2B78" w14:textId="77777777" w:rsidR="00E03CE3" w:rsidRPr="00DB0318" w:rsidRDefault="00E03CE3" w:rsidP="00E03CE3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  <w:vAlign w:val="bottom"/>
          </w:tcPr>
          <w:p w14:paraId="01CF9076" w14:textId="06AC8DDC" w:rsidR="00E03CE3" w:rsidRPr="00DB0318" w:rsidRDefault="004D5BD2" w:rsidP="00E03CE3">
            <w:pPr>
              <w:pStyle w:val="acctfourfigures"/>
              <w:tabs>
                <w:tab w:val="clear" w:pos="765"/>
                <w:tab w:val="decimal" w:pos="788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DB0318">
              <w:rPr>
                <w:rFonts w:ascii="Angsana New" w:hAnsi="Angsana New"/>
                <w:sz w:val="30"/>
                <w:szCs w:val="30"/>
              </w:rPr>
              <w:t>922,544</w:t>
            </w:r>
          </w:p>
        </w:tc>
        <w:tc>
          <w:tcPr>
            <w:tcW w:w="115" w:type="pct"/>
            <w:vAlign w:val="bottom"/>
          </w:tcPr>
          <w:p w14:paraId="12E5A7B5" w14:textId="77777777" w:rsidR="00E03CE3" w:rsidRPr="00DB0318" w:rsidRDefault="00E03CE3" w:rsidP="00E03CE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  <w:gridSpan w:val="3"/>
            <w:shd w:val="clear" w:color="auto" w:fill="auto"/>
            <w:vAlign w:val="bottom"/>
          </w:tcPr>
          <w:p w14:paraId="0F5F7E03" w14:textId="4513DBB9" w:rsidR="00E03CE3" w:rsidRPr="00DB0318" w:rsidRDefault="004D5BD2" w:rsidP="00E03CE3">
            <w:pPr>
              <w:pStyle w:val="acctfourfigures"/>
              <w:tabs>
                <w:tab w:val="clear" w:pos="765"/>
                <w:tab w:val="decimal" w:pos="883"/>
              </w:tabs>
              <w:spacing w:line="228" w:lineRule="auto"/>
              <w:ind w:left="15" w:right="-8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B0318">
              <w:rPr>
                <w:rFonts w:ascii="Angsana New" w:hAnsi="Angsana New" w:cs="Angsana New"/>
                <w:sz w:val="30"/>
                <w:szCs w:val="30"/>
              </w:rPr>
              <w:t>922,544</w:t>
            </w:r>
          </w:p>
        </w:tc>
      </w:tr>
      <w:tr w:rsidR="00E03CE3" w:rsidRPr="00DB0318" w14:paraId="4E75E7F3" w14:textId="77777777" w:rsidTr="009D0776">
        <w:trPr>
          <w:trHeight w:val="261"/>
        </w:trPr>
        <w:tc>
          <w:tcPr>
            <w:tcW w:w="981" w:type="pct"/>
            <w:shd w:val="clear" w:color="auto" w:fill="auto"/>
          </w:tcPr>
          <w:p w14:paraId="6810A697" w14:textId="77777777" w:rsidR="00E03CE3" w:rsidRPr="00DB0318" w:rsidRDefault="00E03CE3" w:rsidP="00E03CE3">
            <w:pPr>
              <w:spacing w:line="228" w:lineRule="auto"/>
              <w:ind w:left="161" w:right="-90" w:hanging="161"/>
              <w:rPr>
                <w:rFonts w:ascii="Angsana New" w:hAnsi="Angsana New"/>
                <w:sz w:val="30"/>
                <w:szCs w:val="30"/>
              </w:rPr>
            </w:pPr>
            <w:r w:rsidRPr="00DB0318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หนี้สินอนุพันธ์</w:t>
            </w:r>
            <w:r w:rsidRPr="00DB031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DB0318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DB0318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DB0318">
              <w:rPr>
                <w:rFonts w:ascii="Angsana New" w:hAnsi="Angsana New" w:hint="cs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114" w:type="pct"/>
          </w:tcPr>
          <w:p w14:paraId="61D3DF19" w14:textId="77777777" w:rsidR="00E03CE3" w:rsidRPr="00DB0318" w:rsidRDefault="00E03CE3" w:rsidP="00E03CE3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56" w:type="pct"/>
            <w:vAlign w:val="bottom"/>
          </w:tcPr>
          <w:p w14:paraId="18229FAC" w14:textId="4A1FE28F" w:rsidR="00E03CE3" w:rsidRPr="00DB0318" w:rsidRDefault="00E03CE3" w:rsidP="00E03CE3">
            <w:pPr>
              <w:pStyle w:val="acctfourfigures"/>
              <w:tabs>
                <w:tab w:val="clear" w:pos="765"/>
                <w:tab w:val="decimal" w:pos="969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DB0318">
              <w:rPr>
                <w:rFonts w:ascii="Angsana New" w:hAnsi="Angsana New" w:cs="Angsana New"/>
                <w:sz w:val="30"/>
                <w:szCs w:val="30"/>
              </w:rPr>
              <w:t>126,005</w:t>
            </w:r>
          </w:p>
        </w:tc>
        <w:tc>
          <w:tcPr>
            <w:tcW w:w="522" w:type="pct"/>
            <w:shd w:val="clear" w:color="auto" w:fill="auto"/>
            <w:vAlign w:val="bottom"/>
          </w:tcPr>
          <w:p w14:paraId="035437F2" w14:textId="0C5487D2" w:rsidR="00E03CE3" w:rsidRPr="00DB0318" w:rsidRDefault="00E03CE3" w:rsidP="00E03CE3">
            <w:pPr>
              <w:pStyle w:val="acctfourfigures"/>
              <w:tabs>
                <w:tab w:val="clear" w:pos="765"/>
                <w:tab w:val="decimal" w:pos="609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DB031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50F2E3B4" w14:textId="77777777" w:rsidR="00E03CE3" w:rsidRPr="00DB0318" w:rsidRDefault="00E03CE3" w:rsidP="00E03CE3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3" w:type="pct"/>
            <w:shd w:val="clear" w:color="auto" w:fill="auto"/>
            <w:vAlign w:val="bottom"/>
          </w:tcPr>
          <w:p w14:paraId="1116515A" w14:textId="4423742A" w:rsidR="00E03CE3" w:rsidRPr="00DB0318" w:rsidRDefault="00E03CE3" w:rsidP="00E03CE3">
            <w:pPr>
              <w:pStyle w:val="acctfourfigures"/>
              <w:tabs>
                <w:tab w:val="clear" w:pos="765"/>
                <w:tab w:val="decimal" w:pos="833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DB0318">
              <w:rPr>
                <w:rFonts w:ascii="Angsana New" w:hAnsi="Angsana New" w:cs="Angsana New"/>
                <w:sz w:val="30"/>
                <w:szCs w:val="30"/>
              </w:rPr>
              <w:t>126,005</w:t>
            </w:r>
          </w:p>
        </w:tc>
        <w:tc>
          <w:tcPr>
            <w:tcW w:w="114" w:type="pct"/>
            <w:vAlign w:val="bottom"/>
          </w:tcPr>
          <w:p w14:paraId="203BB5D3" w14:textId="77777777" w:rsidR="00E03CE3" w:rsidRPr="00DB0318" w:rsidRDefault="00E03CE3" w:rsidP="00E03CE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2" w:type="pct"/>
            <w:vAlign w:val="bottom"/>
          </w:tcPr>
          <w:p w14:paraId="2DBB281C" w14:textId="6FE3AC43" w:rsidR="00E03CE3" w:rsidRPr="00DB0318" w:rsidRDefault="00E03CE3" w:rsidP="00E03CE3">
            <w:pPr>
              <w:pStyle w:val="acctfourfigures"/>
              <w:tabs>
                <w:tab w:val="clear" w:pos="765"/>
                <w:tab w:val="decimal" w:pos="345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B0318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8" w:type="pct"/>
            <w:vAlign w:val="bottom"/>
          </w:tcPr>
          <w:p w14:paraId="7FFE8672" w14:textId="77777777" w:rsidR="00E03CE3" w:rsidRPr="00DB0318" w:rsidRDefault="00E03CE3" w:rsidP="00E03CE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0" w:type="pct"/>
            <w:vAlign w:val="bottom"/>
          </w:tcPr>
          <w:p w14:paraId="6278C02B" w14:textId="6B76AF09" w:rsidR="00E03CE3" w:rsidRPr="00DB0318" w:rsidRDefault="00E03CE3" w:rsidP="00E03CE3">
            <w:pPr>
              <w:pStyle w:val="acctfourfigures"/>
              <w:tabs>
                <w:tab w:val="clear" w:pos="765"/>
                <w:tab w:val="decimal" w:pos="684"/>
              </w:tabs>
              <w:spacing w:line="228" w:lineRule="auto"/>
              <w:ind w:left="-105" w:right="-86"/>
              <w:rPr>
                <w:rFonts w:ascii="Angsana New" w:hAnsi="Angsana New" w:cs="Angsana New"/>
                <w:sz w:val="30"/>
                <w:szCs w:val="30"/>
              </w:rPr>
            </w:pPr>
            <w:r w:rsidRPr="00DB0318">
              <w:rPr>
                <w:rFonts w:ascii="Angsana New" w:hAnsi="Angsana New" w:cs="Angsana New"/>
                <w:sz w:val="30"/>
                <w:szCs w:val="30"/>
              </w:rPr>
              <w:t>126,005</w:t>
            </w:r>
          </w:p>
        </w:tc>
        <w:tc>
          <w:tcPr>
            <w:tcW w:w="128" w:type="pct"/>
            <w:vAlign w:val="bottom"/>
          </w:tcPr>
          <w:p w14:paraId="4D711C18" w14:textId="77777777" w:rsidR="00E03CE3" w:rsidRPr="00DB0318" w:rsidRDefault="00E03CE3" w:rsidP="00E03CE3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  <w:vAlign w:val="bottom"/>
          </w:tcPr>
          <w:p w14:paraId="074FA2D5" w14:textId="3CB110F0" w:rsidR="00E03CE3" w:rsidRPr="00DB0318" w:rsidRDefault="00E03CE3" w:rsidP="00E03CE3">
            <w:pPr>
              <w:pStyle w:val="acctfourfigures"/>
              <w:tabs>
                <w:tab w:val="clear" w:pos="765"/>
                <w:tab w:val="decimal" w:pos="609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DB03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5" w:type="pct"/>
            <w:vAlign w:val="bottom"/>
          </w:tcPr>
          <w:p w14:paraId="15267E41" w14:textId="77777777" w:rsidR="00E03CE3" w:rsidRPr="00DB0318" w:rsidRDefault="00E03CE3" w:rsidP="00E03CE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  <w:gridSpan w:val="3"/>
            <w:shd w:val="clear" w:color="auto" w:fill="auto"/>
            <w:vAlign w:val="bottom"/>
          </w:tcPr>
          <w:p w14:paraId="00C631EC" w14:textId="112111B5" w:rsidR="00E03CE3" w:rsidRPr="00DB0318" w:rsidRDefault="00E03CE3" w:rsidP="00E03CE3">
            <w:pPr>
              <w:pStyle w:val="acctfourfigures"/>
              <w:tabs>
                <w:tab w:val="clear" w:pos="765"/>
                <w:tab w:val="decimal" w:pos="883"/>
              </w:tabs>
              <w:spacing w:line="228" w:lineRule="auto"/>
              <w:ind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B031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126,005</w:t>
            </w:r>
          </w:p>
        </w:tc>
      </w:tr>
      <w:tr w:rsidR="00E03CE3" w:rsidRPr="00DB0318" w14:paraId="03A59130" w14:textId="77777777" w:rsidTr="009D0776">
        <w:trPr>
          <w:trHeight w:val="261"/>
        </w:trPr>
        <w:tc>
          <w:tcPr>
            <w:tcW w:w="981" w:type="pct"/>
            <w:shd w:val="clear" w:color="auto" w:fill="auto"/>
          </w:tcPr>
          <w:p w14:paraId="113773F7" w14:textId="77777777" w:rsidR="00E03CE3" w:rsidRPr="00DB0318" w:rsidRDefault="00E03CE3" w:rsidP="00E03CE3">
            <w:pPr>
              <w:spacing w:line="228" w:lineRule="auto"/>
              <w:ind w:left="161" w:right="-90" w:hanging="161"/>
              <w:rPr>
                <w:rFonts w:ascii="Angsana New" w:hAnsi="Angsana New"/>
                <w:sz w:val="30"/>
                <w:szCs w:val="30"/>
                <w:highlight w:val="cyan"/>
                <w:cs/>
                <w:lang w:val="en-GB"/>
              </w:rPr>
            </w:pPr>
          </w:p>
        </w:tc>
        <w:tc>
          <w:tcPr>
            <w:tcW w:w="114" w:type="pct"/>
          </w:tcPr>
          <w:p w14:paraId="17688F98" w14:textId="77777777" w:rsidR="00E03CE3" w:rsidRPr="00DB0318" w:rsidRDefault="00E03CE3" w:rsidP="00E03CE3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556" w:type="pct"/>
            <w:vAlign w:val="bottom"/>
          </w:tcPr>
          <w:p w14:paraId="21596AED" w14:textId="77777777" w:rsidR="00E03CE3" w:rsidRPr="00DB0318" w:rsidRDefault="00E03CE3" w:rsidP="00E03CE3">
            <w:pPr>
              <w:pStyle w:val="acctfourfigures"/>
              <w:tabs>
                <w:tab w:val="clear" w:pos="765"/>
                <w:tab w:val="decimal" w:pos="969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522" w:type="pct"/>
            <w:shd w:val="clear" w:color="auto" w:fill="auto"/>
            <w:vAlign w:val="bottom"/>
          </w:tcPr>
          <w:p w14:paraId="7E67BC1E" w14:textId="77777777" w:rsidR="00E03CE3" w:rsidRPr="00DB0318" w:rsidRDefault="00E03CE3" w:rsidP="00E03CE3">
            <w:pPr>
              <w:pStyle w:val="acctfourfigures"/>
              <w:tabs>
                <w:tab w:val="clear" w:pos="765"/>
                <w:tab w:val="decimal" w:pos="609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6CA8C9AD" w14:textId="77777777" w:rsidR="00E03CE3" w:rsidRPr="00DB0318" w:rsidRDefault="00E03CE3" w:rsidP="00E03CE3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483" w:type="pct"/>
            <w:shd w:val="clear" w:color="auto" w:fill="auto"/>
            <w:vAlign w:val="bottom"/>
          </w:tcPr>
          <w:p w14:paraId="224DD894" w14:textId="77777777" w:rsidR="00E03CE3" w:rsidRPr="00DB0318" w:rsidRDefault="00E03CE3" w:rsidP="00E03CE3">
            <w:pPr>
              <w:pStyle w:val="acctfourfigures"/>
              <w:tabs>
                <w:tab w:val="clear" w:pos="765"/>
                <w:tab w:val="decimal" w:pos="833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14" w:type="pct"/>
            <w:vAlign w:val="bottom"/>
          </w:tcPr>
          <w:p w14:paraId="1F7A5A71" w14:textId="77777777" w:rsidR="00E03CE3" w:rsidRPr="00DB0318" w:rsidRDefault="00E03CE3" w:rsidP="00E03CE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362" w:type="pct"/>
            <w:vAlign w:val="bottom"/>
          </w:tcPr>
          <w:p w14:paraId="33EC6F21" w14:textId="77777777" w:rsidR="00E03CE3" w:rsidRPr="00DB0318" w:rsidRDefault="00E03CE3" w:rsidP="00E03CE3">
            <w:pPr>
              <w:pStyle w:val="acctfourfigures"/>
              <w:tabs>
                <w:tab w:val="clear" w:pos="765"/>
                <w:tab w:val="decimal" w:pos="345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28" w:type="pct"/>
            <w:vAlign w:val="bottom"/>
          </w:tcPr>
          <w:p w14:paraId="107002CF" w14:textId="77777777" w:rsidR="00E03CE3" w:rsidRPr="00DB0318" w:rsidRDefault="00E03CE3" w:rsidP="00E03CE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350" w:type="pct"/>
            <w:vAlign w:val="bottom"/>
          </w:tcPr>
          <w:p w14:paraId="34286D0E" w14:textId="77777777" w:rsidR="00E03CE3" w:rsidRPr="00DB0318" w:rsidRDefault="00E03CE3" w:rsidP="00E03CE3">
            <w:pPr>
              <w:pStyle w:val="acctfourfigures"/>
              <w:tabs>
                <w:tab w:val="clear" w:pos="765"/>
                <w:tab w:val="decimal" w:pos="684"/>
              </w:tabs>
              <w:spacing w:line="228" w:lineRule="auto"/>
              <w:ind w:left="-105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28" w:type="pct"/>
            <w:vAlign w:val="bottom"/>
          </w:tcPr>
          <w:p w14:paraId="0DEC9239" w14:textId="77777777" w:rsidR="00E03CE3" w:rsidRPr="00DB0318" w:rsidRDefault="00E03CE3" w:rsidP="00E03CE3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490" w:type="pct"/>
            <w:vAlign w:val="bottom"/>
          </w:tcPr>
          <w:p w14:paraId="47B249E8" w14:textId="77777777" w:rsidR="00E03CE3" w:rsidRPr="00DB0318" w:rsidRDefault="00E03CE3" w:rsidP="00E03CE3">
            <w:pPr>
              <w:pStyle w:val="acctfourfigures"/>
              <w:tabs>
                <w:tab w:val="clear" w:pos="765"/>
                <w:tab w:val="decimal" w:pos="609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5" w:type="pct"/>
            <w:vAlign w:val="bottom"/>
          </w:tcPr>
          <w:p w14:paraId="1DCA21C6" w14:textId="77777777" w:rsidR="00E03CE3" w:rsidRPr="00DB0318" w:rsidRDefault="00E03CE3" w:rsidP="00E03CE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529" w:type="pct"/>
            <w:gridSpan w:val="3"/>
            <w:shd w:val="clear" w:color="auto" w:fill="auto"/>
            <w:vAlign w:val="bottom"/>
          </w:tcPr>
          <w:p w14:paraId="6E7E7042" w14:textId="77777777" w:rsidR="00E03CE3" w:rsidRPr="00DB0318" w:rsidRDefault="00E03CE3" w:rsidP="00E03CE3">
            <w:pPr>
              <w:pStyle w:val="acctfourfigures"/>
              <w:tabs>
                <w:tab w:val="clear" w:pos="765"/>
                <w:tab w:val="decimal" w:pos="883"/>
              </w:tabs>
              <w:spacing w:line="228" w:lineRule="auto"/>
              <w:ind w:right="-86"/>
              <w:rPr>
                <w:rFonts w:ascii="Angsana New" w:hAnsi="Angsana New" w:cs="Angsana New"/>
                <w:sz w:val="30"/>
                <w:szCs w:val="30"/>
                <w:highlight w:val="cyan"/>
                <w:lang w:val="en-US" w:bidi="th-TH"/>
              </w:rPr>
            </w:pPr>
          </w:p>
        </w:tc>
      </w:tr>
      <w:tr w:rsidR="00E03CE3" w:rsidRPr="00DB0318" w14:paraId="6D2151C6" w14:textId="77777777" w:rsidTr="009D0776">
        <w:trPr>
          <w:trHeight w:val="261"/>
        </w:trPr>
        <w:tc>
          <w:tcPr>
            <w:tcW w:w="981" w:type="pct"/>
            <w:shd w:val="clear" w:color="auto" w:fill="auto"/>
          </w:tcPr>
          <w:p w14:paraId="2FD0D340" w14:textId="6F58B666" w:rsidR="00E03CE3" w:rsidRPr="00606B0F" w:rsidRDefault="00E03CE3" w:rsidP="00E03CE3">
            <w:pPr>
              <w:pStyle w:val="acctfourfigures"/>
              <w:tabs>
                <w:tab w:val="clear" w:pos="765"/>
                <w:tab w:val="left" w:pos="75"/>
              </w:tabs>
              <w:spacing w:line="228" w:lineRule="auto"/>
              <w:ind w:left="-203" w:right="1016" w:hanging="1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06B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14" w:type="pct"/>
          </w:tcPr>
          <w:p w14:paraId="79450E0C" w14:textId="77777777" w:rsidR="00E03CE3" w:rsidRPr="00606B0F" w:rsidRDefault="00E03CE3" w:rsidP="00E03CE3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56" w:type="pct"/>
            <w:vAlign w:val="bottom"/>
          </w:tcPr>
          <w:p w14:paraId="6938CD5B" w14:textId="77777777" w:rsidR="00E03CE3" w:rsidRPr="00606B0F" w:rsidRDefault="00E03CE3" w:rsidP="00E03CE3">
            <w:pPr>
              <w:pStyle w:val="acctfourfigures"/>
              <w:tabs>
                <w:tab w:val="clear" w:pos="765"/>
                <w:tab w:val="decimal" w:pos="969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2" w:type="pct"/>
            <w:shd w:val="clear" w:color="auto" w:fill="auto"/>
            <w:vAlign w:val="bottom"/>
          </w:tcPr>
          <w:p w14:paraId="432B0495" w14:textId="77777777" w:rsidR="00E03CE3" w:rsidRPr="00606B0F" w:rsidRDefault="00E03CE3" w:rsidP="00E03CE3">
            <w:pPr>
              <w:pStyle w:val="acctfourfigures"/>
              <w:tabs>
                <w:tab w:val="clear" w:pos="765"/>
                <w:tab w:val="decimal" w:pos="609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645BB0E0" w14:textId="77777777" w:rsidR="00E03CE3" w:rsidRPr="00606B0F" w:rsidRDefault="00E03CE3" w:rsidP="00E03CE3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3" w:type="pct"/>
            <w:shd w:val="clear" w:color="auto" w:fill="auto"/>
            <w:vAlign w:val="bottom"/>
          </w:tcPr>
          <w:p w14:paraId="2C9D7F08" w14:textId="77777777" w:rsidR="00E03CE3" w:rsidRPr="00606B0F" w:rsidRDefault="00E03CE3" w:rsidP="00E03CE3">
            <w:pPr>
              <w:pStyle w:val="acctfourfigures"/>
              <w:tabs>
                <w:tab w:val="clear" w:pos="765"/>
                <w:tab w:val="decimal" w:pos="833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" w:type="pct"/>
            <w:vAlign w:val="bottom"/>
          </w:tcPr>
          <w:p w14:paraId="311F20D6" w14:textId="77777777" w:rsidR="00E03CE3" w:rsidRPr="00606B0F" w:rsidRDefault="00E03CE3" w:rsidP="00E03CE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2" w:type="pct"/>
            <w:vAlign w:val="bottom"/>
          </w:tcPr>
          <w:p w14:paraId="123B7DCC" w14:textId="77777777" w:rsidR="00E03CE3" w:rsidRPr="00606B0F" w:rsidRDefault="00E03CE3" w:rsidP="00E03CE3">
            <w:pPr>
              <w:pStyle w:val="acctfourfigures"/>
              <w:tabs>
                <w:tab w:val="clear" w:pos="765"/>
                <w:tab w:val="decimal" w:pos="345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8" w:type="pct"/>
            <w:vAlign w:val="bottom"/>
          </w:tcPr>
          <w:p w14:paraId="0F55BC9A" w14:textId="77777777" w:rsidR="00E03CE3" w:rsidRPr="00606B0F" w:rsidRDefault="00E03CE3" w:rsidP="00E03CE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0" w:type="pct"/>
            <w:vAlign w:val="bottom"/>
          </w:tcPr>
          <w:p w14:paraId="673109FA" w14:textId="77777777" w:rsidR="00E03CE3" w:rsidRPr="00606B0F" w:rsidRDefault="00E03CE3" w:rsidP="00E03CE3">
            <w:pPr>
              <w:pStyle w:val="acctfourfigures"/>
              <w:tabs>
                <w:tab w:val="clear" w:pos="765"/>
                <w:tab w:val="decimal" w:pos="684"/>
              </w:tabs>
              <w:spacing w:line="228" w:lineRule="auto"/>
              <w:ind w:left="-105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5F58B833" w14:textId="77777777" w:rsidR="00E03CE3" w:rsidRPr="00606B0F" w:rsidRDefault="00E03CE3" w:rsidP="00E03CE3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  <w:vAlign w:val="bottom"/>
          </w:tcPr>
          <w:p w14:paraId="699F6A72" w14:textId="77777777" w:rsidR="00E03CE3" w:rsidRPr="00606B0F" w:rsidRDefault="00E03CE3" w:rsidP="00E03CE3">
            <w:pPr>
              <w:pStyle w:val="acctfourfigures"/>
              <w:tabs>
                <w:tab w:val="clear" w:pos="765"/>
                <w:tab w:val="decimal" w:pos="609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" w:type="pct"/>
            <w:vAlign w:val="bottom"/>
          </w:tcPr>
          <w:p w14:paraId="23C3832A" w14:textId="77777777" w:rsidR="00E03CE3" w:rsidRPr="00606B0F" w:rsidRDefault="00E03CE3" w:rsidP="00E03CE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  <w:gridSpan w:val="3"/>
            <w:shd w:val="clear" w:color="auto" w:fill="auto"/>
            <w:vAlign w:val="bottom"/>
          </w:tcPr>
          <w:p w14:paraId="1E8B9D61" w14:textId="77777777" w:rsidR="00E03CE3" w:rsidRPr="00606B0F" w:rsidRDefault="00E03CE3" w:rsidP="00E03CE3">
            <w:pPr>
              <w:pStyle w:val="acctfourfigures"/>
              <w:tabs>
                <w:tab w:val="clear" w:pos="765"/>
                <w:tab w:val="decimal" w:pos="883"/>
              </w:tabs>
              <w:spacing w:line="228" w:lineRule="auto"/>
              <w:ind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16663A" w:rsidRPr="00DB0318" w14:paraId="2CED199B" w14:textId="77777777" w:rsidTr="00A311F0">
        <w:trPr>
          <w:trHeight w:val="261"/>
        </w:trPr>
        <w:tc>
          <w:tcPr>
            <w:tcW w:w="981" w:type="pct"/>
            <w:shd w:val="clear" w:color="auto" w:fill="auto"/>
          </w:tcPr>
          <w:p w14:paraId="39EB4807" w14:textId="0920EE73" w:rsidR="0016663A" w:rsidRPr="00606B0F" w:rsidRDefault="0016663A" w:rsidP="00E03CE3">
            <w:pPr>
              <w:spacing w:line="228" w:lineRule="auto"/>
              <w:ind w:left="161" w:right="-90" w:hanging="161"/>
              <w:rPr>
                <w:rFonts w:ascii="Angsana New" w:hAnsi="Angsana New"/>
                <w:sz w:val="30"/>
                <w:szCs w:val="30"/>
                <w:cs/>
              </w:rPr>
            </w:pPr>
            <w:r w:rsidRPr="00DB03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4" w:type="pct"/>
          </w:tcPr>
          <w:p w14:paraId="123706D1" w14:textId="77777777" w:rsidR="0016663A" w:rsidRPr="00606B0F" w:rsidRDefault="0016663A" w:rsidP="00E03CE3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56" w:type="pct"/>
            <w:vAlign w:val="bottom"/>
          </w:tcPr>
          <w:p w14:paraId="640D4455" w14:textId="77777777" w:rsidR="0016663A" w:rsidRPr="00606B0F" w:rsidRDefault="0016663A" w:rsidP="00002299">
            <w:pPr>
              <w:pStyle w:val="acctfourfigures"/>
              <w:tabs>
                <w:tab w:val="clear" w:pos="765"/>
                <w:tab w:val="decimal" w:pos="771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22" w:type="pct"/>
            <w:shd w:val="clear" w:color="auto" w:fill="auto"/>
            <w:vAlign w:val="bottom"/>
          </w:tcPr>
          <w:p w14:paraId="6C036ADC" w14:textId="77777777" w:rsidR="0016663A" w:rsidRPr="00606B0F" w:rsidRDefault="0016663A" w:rsidP="00E03CE3">
            <w:pPr>
              <w:pStyle w:val="acctfourfigures"/>
              <w:tabs>
                <w:tab w:val="clear" w:pos="765"/>
                <w:tab w:val="decimal" w:pos="609"/>
              </w:tabs>
              <w:spacing w:line="228" w:lineRule="auto"/>
              <w:ind w:left="-43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5A276F09" w14:textId="77777777" w:rsidR="0016663A" w:rsidRPr="00606B0F" w:rsidRDefault="0016663A" w:rsidP="00E03CE3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3" w:type="pct"/>
            <w:shd w:val="clear" w:color="auto" w:fill="auto"/>
            <w:vAlign w:val="bottom"/>
          </w:tcPr>
          <w:p w14:paraId="35DB8283" w14:textId="77777777" w:rsidR="0016663A" w:rsidRPr="00606B0F" w:rsidRDefault="0016663A" w:rsidP="00E03CE3">
            <w:pPr>
              <w:pStyle w:val="acctfourfigures"/>
              <w:tabs>
                <w:tab w:val="clear" w:pos="765"/>
                <w:tab w:val="decimal" w:pos="833"/>
              </w:tabs>
              <w:spacing w:line="228" w:lineRule="auto"/>
              <w:ind w:left="-43" w:right="-8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4" w:type="pct"/>
          </w:tcPr>
          <w:p w14:paraId="412AB80D" w14:textId="77777777" w:rsidR="0016663A" w:rsidRPr="00606B0F" w:rsidRDefault="0016663A" w:rsidP="00E03CE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2" w:type="pct"/>
            <w:vAlign w:val="bottom"/>
          </w:tcPr>
          <w:p w14:paraId="1EE3AA1C" w14:textId="77777777" w:rsidR="0016663A" w:rsidRPr="00606B0F" w:rsidRDefault="0016663A" w:rsidP="00E03CE3">
            <w:pPr>
              <w:pStyle w:val="acctfourfigures"/>
              <w:tabs>
                <w:tab w:val="clear" w:pos="765"/>
                <w:tab w:val="decimal" w:pos="345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1F01B06B" w14:textId="77777777" w:rsidR="0016663A" w:rsidRPr="00606B0F" w:rsidRDefault="0016663A" w:rsidP="00E03CE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0" w:type="pct"/>
            <w:vAlign w:val="bottom"/>
          </w:tcPr>
          <w:p w14:paraId="1ED9ADD9" w14:textId="77777777" w:rsidR="0016663A" w:rsidRPr="00606B0F" w:rsidRDefault="0016663A" w:rsidP="00002299">
            <w:pPr>
              <w:pStyle w:val="acctfourfigures"/>
              <w:tabs>
                <w:tab w:val="clear" w:pos="765"/>
                <w:tab w:val="decimal" w:pos="345"/>
              </w:tabs>
              <w:spacing w:line="228" w:lineRule="auto"/>
              <w:ind w:left="-105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1FEF216B" w14:textId="77777777" w:rsidR="0016663A" w:rsidRPr="00606B0F" w:rsidRDefault="0016663A" w:rsidP="00E03CE3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</w:tcPr>
          <w:p w14:paraId="33E1D991" w14:textId="77777777" w:rsidR="0016663A" w:rsidRPr="00606B0F" w:rsidRDefault="0016663A" w:rsidP="00E03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" w:type="pct"/>
          </w:tcPr>
          <w:p w14:paraId="7A646564" w14:textId="77777777" w:rsidR="0016663A" w:rsidRPr="00606B0F" w:rsidRDefault="0016663A" w:rsidP="00E03CE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  <w:gridSpan w:val="3"/>
            <w:shd w:val="clear" w:color="auto" w:fill="auto"/>
          </w:tcPr>
          <w:p w14:paraId="7892A5BC" w14:textId="77777777" w:rsidR="0016663A" w:rsidRPr="00606B0F" w:rsidRDefault="0016663A" w:rsidP="00E03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3CE3" w:rsidRPr="00DB0318" w14:paraId="3FE91AB7" w14:textId="77777777" w:rsidTr="00A311F0">
        <w:trPr>
          <w:trHeight w:val="261"/>
        </w:trPr>
        <w:tc>
          <w:tcPr>
            <w:tcW w:w="981" w:type="pct"/>
            <w:shd w:val="clear" w:color="auto" w:fill="auto"/>
          </w:tcPr>
          <w:p w14:paraId="22B9DA4B" w14:textId="198909DC" w:rsidR="00E03CE3" w:rsidRPr="00606B0F" w:rsidRDefault="00E03CE3" w:rsidP="00E03CE3">
            <w:pPr>
              <w:spacing w:line="228" w:lineRule="auto"/>
              <w:ind w:left="161" w:right="-90" w:hanging="16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606B0F">
              <w:rPr>
                <w:rFonts w:ascii="Angsana New" w:hAnsi="Angsana New"/>
                <w:sz w:val="30"/>
                <w:szCs w:val="30"/>
                <w:cs/>
              </w:rPr>
              <w:t>เงินให้กู้ยืม</w:t>
            </w:r>
            <w:r w:rsidRPr="00606B0F"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  <w:r w:rsidRPr="00606B0F">
              <w:rPr>
                <w:rFonts w:ascii="Angsana New" w:hAnsi="Angsana New"/>
                <w:sz w:val="30"/>
                <w:szCs w:val="30"/>
                <w:cs/>
              </w:rPr>
              <w:t>แก่กิจการที่เกี่ยวข้องกัน</w:t>
            </w:r>
          </w:p>
        </w:tc>
        <w:tc>
          <w:tcPr>
            <w:tcW w:w="114" w:type="pct"/>
          </w:tcPr>
          <w:p w14:paraId="4EF835D4" w14:textId="77777777" w:rsidR="00E03CE3" w:rsidRPr="00606B0F" w:rsidRDefault="00E03CE3" w:rsidP="00E03CE3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56" w:type="pct"/>
            <w:vAlign w:val="bottom"/>
          </w:tcPr>
          <w:p w14:paraId="2335E3E7" w14:textId="394C0E72" w:rsidR="00E03CE3" w:rsidRPr="00606B0F" w:rsidRDefault="00E03CE3" w:rsidP="00002299">
            <w:pPr>
              <w:pStyle w:val="acctfourfigures"/>
              <w:tabs>
                <w:tab w:val="clear" w:pos="765"/>
                <w:tab w:val="decimal" w:pos="771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606B0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522" w:type="pct"/>
            <w:shd w:val="clear" w:color="auto" w:fill="auto"/>
            <w:vAlign w:val="bottom"/>
          </w:tcPr>
          <w:p w14:paraId="6574DF3F" w14:textId="35D2F6DE" w:rsidR="00E03CE3" w:rsidRPr="00606B0F" w:rsidRDefault="00E03CE3" w:rsidP="00E03CE3">
            <w:pPr>
              <w:pStyle w:val="acctfourfigures"/>
              <w:tabs>
                <w:tab w:val="clear" w:pos="765"/>
                <w:tab w:val="decimal" w:pos="609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606B0F">
              <w:rPr>
                <w:rFonts w:ascii="Angsana New" w:eastAsia="MS Mincho" w:hAnsi="Angsana New"/>
                <w:sz w:val="30"/>
                <w:szCs w:val="30"/>
              </w:rPr>
              <w:t>87,551,581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4FA554EB" w14:textId="77777777" w:rsidR="00E03CE3" w:rsidRPr="00606B0F" w:rsidRDefault="00E03CE3" w:rsidP="00E03CE3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3" w:type="pct"/>
            <w:shd w:val="clear" w:color="auto" w:fill="auto"/>
            <w:vAlign w:val="bottom"/>
          </w:tcPr>
          <w:p w14:paraId="14B79DD4" w14:textId="7955791D" w:rsidR="00E03CE3" w:rsidRPr="00606B0F" w:rsidRDefault="00E03CE3" w:rsidP="00E03CE3">
            <w:pPr>
              <w:pStyle w:val="acctfourfigures"/>
              <w:tabs>
                <w:tab w:val="clear" w:pos="765"/>
                <w:tab w:val="decimal" w:pos="833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606B0F">
              <w:rPr>
                <w:rFonts w:ascii="Angsana New" w:eastAsia="MS Mincho" w:hAnsi="Angsana New"/>
                <w:sz w:val="30"/>
                <w:szCs w:val="30"/>
              </w:rPr>
              <w:t>87,551,581</w:t>
            </w:r>
          </w:p>
        </w:tc>
        <w:tc>
          <w:tcPr>
            <w:tcW w:w="114" w:type="pct"/>
          </w:tcPr>
          <w:p w14:paraId="632E9B6A" w14:textId="77777777" w:rsidR="00E03CE3" w:rsidRPr="00606B0F" w:rsidRDefault="00E03CE3" w:rsidP="00E03CE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2" w:type="pct"/>
            <w:vAlign w:val="bottom"/>
          </w:tcPr>
          <w:p w14:paraId="0E0D23B4" w14:textId="5F143EE6" w:rsidR="00E03CE3" w:rsidRPr="00606B0F" w:rsidRDefault="00E03CE3" w:rsidP="00E03CE3">
            <w:pPr>
              <w:pStyle w:val="acctfourfigures"/>
              <w:tabs>
                <w:tab w:val="clear" w:pos="765"/>
                <w:tab w:val="decimal" w:pos="345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06B0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291F5CFA" w14:textId="77777777" w:rsidR="00E03CE3" w:rsidRPr="00606B0F" w:rsidRDefault="00E03CE3" w:rsidP="00E03CE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0" w:type="pct"/>
            <w:vAlign w:val="bottom"/>
          </w:tcPr>
          <w:p w14:paraId="333E9938" w14:textId="26BDF704" w:rsidR="00E03CE3" w:rsidRPr="00606B0F" w:rsidRDefault="00E03CE3" w:rsidP="00002299">
            <w:pPr>
              <w:pStyle w:val="acctfourfigures"/>
              <w:tabs>
                <w:tab w:val="clear" w:pos="765"/>
                <w:tab w:val="decimal" w:pos="345"/>
              </w:tabs>
              <w:spacing w:line="228" w:lineRule="auto"/>
              <w:ind w:left="-105" w:right="-86"/>
              <w:rPr>
                <w:rFonts w:ascii="Angsana New" w:hAnsi="Angsana New" w:cs="Angsana New"/>
                <w:sz w:val="30"/>
                <w:szCs w:val="30"/>
              </w:rPr>
            </w:pPr>
            <w:r w:rsidRPr="00606B0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0388CE3E" w14:textId="77777777" w:rsidR="00E03CE3" w:rsidRPr="00606B0F" w:rsidRDefault="00E03CE3" w:rsidP="00E03CE3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</w:tcPr>
          <w:p w14:paraId="60BA18C9" w14:textId="77777777" w:rsidR="00E03CE3" w:rsidRPr="00606B0F" w:rsidRDefault="00E03CE3" w:rsidP="00E03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  <w:p w14:paraId="325CCC48" w14:textId="5E55CA08" w:rsidR="00E03CE3" w:rsidRPr="00606B0F" w:rsidRDefault="00E03CE3" w:rsidP="00E03CE3">
            <w:pPr>
              <w:pStyle w:val="acctfourfigures"/>
              <w:tabs>
                <w:tab w:val="clear" w:pos="765"/>
                <w:tab w:val="decimal" w:pos="609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606B0F">
              <w:rPr>
                <w:rFonts w:ascii="Angsana New" w:hAnsi="Angsana New"/>
                <w:sz w:val="30"/>
                <w:szCs w:val="30"/>
              </w:rPr>
              <w:t>88,789,572</w:t>
            </w:r>
          </w:p>
        </w:tc>
        <w:tc>
          <w:tcPr>
            <w:tcW w:w="115" w:type="pct"/>
          </w:tcPr>
          <w:p w14:paraId="2D15C2FE" w14:textId="77777777" w:rsidR="00E03CE3" w:rsidRPr="00606B0F" w:rsidRDefault="00E03CE3" w:rsidP="00E03CE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  <w:gridSpan w:val="3"/>
            <w:shd w:val="clear" w:color="auto" w:fill="auto"/>
          </w:tcPr>
          <w:p w14:paraId="1C348E25" w14:textId="77777777" w:rsidR="00E03CE3" w:rsidRPr="00606B0F" w:rsidRDefault="00E03CE3" w:rsidP="00E03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  <w:p w14:paraId="36E66623" w14:textId="273DD0DF" w:rsidR="00E03CE3" w:rsidRPr="00606B0F" w:rsidRDefault="00E03CE3" w:rsidP="00E03CE3">
            <w:pPr>
              <w:pStyle w:val="acctfourfigures"/>
              <w:tabs>
                <w:tab w:val="clear" w:pos="765"/>
                <w:tab w:val="decimal" w:pos="883"/>
              </w:tabs>
              <w:spacing w:line="228" w:lineRule="auto"/>
              <w:ind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06B0F">
              <w:rPr>
                <w:rFonts w:ascii="Angsana New" w:hAnsi="Angsana New"/>
                <w:sz w:val="30"/>
                <w:szCs w:val="30"/>
              </w:rPr>
              <w:t>88,789,572</w:t>
            </w:r>
          </w:p>
        </w:tc>
      </w:tr>
      <w:tr w:rsidR="00E03CE3" w:rsidRPr="00DB0318" w14:paraId="55E7C38D" w14:textId="77777777" w:rsidTr="00A311F0">
        <w:trPr>
          <w:trHeight w:val="261"/>
        </w:trPr>
        <w:tc>
          <w:tcPr>
            <w:tcW w:w="981" w:type="pct"/>
            <w:shd w:val="clear" w:color="auto" w:fill="auto"/>
          </w:tcPr>
          <w:p w14:paraId="260CDF64" w14:textId="0982D408" w:rsidR="00E03CE3" w:rsidRPr="00606B0F" w:rsidRDefault="00E03CE3" w:rsidP="00E03CE3">
            <w:pPr>
              <w:spacing w:line="228" w:lineRule="auto"/>
              <w:ind w:left="161" w:right="-90" w:hanging="16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606B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4" w:type="pct"/>
          </w:tcPr>
          <w:p w14:paraId="56E2CB87" w14:textId="77777777" w:rsidR="00E03CE3" w:rsidRPr="00606B0F" w:rsidRDefault="00E03CE3" w:rsidP="00E03CE3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56" w:type="pct"/>
            <w:vAlign w:val="bottom"/>
          </w:tcPr>
          <w:p w14:paraId="55A6EFD4" w14:textId="77777777" w:rsidR="00E03CE3" w:rsidRPr="00606B0F" w:rsidRDefault="00E03CE3" w:rsidP="00E03CE3">
            <w:pPr>
              <w:pStyle w:val="acctfourfigures"/>
              <w:tabs>
                <w:tab w:val="clear" w:pos="765"/>
                <w:tab w:val="decimal" w:pos="969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2" w:type="pct"/>
            <w:shd w:val="clear" w:color="auto" w:fill="auto"/>
            <w:vAlign w:val="bottom"/>
          </w:tcPr>
          <w:p w14:paraId="004B868A" w14:textId="77777777" w:rsidR="00E03CE3" w:rsidRPr="00606B0F" w:rsidRDefault="00E03CE3" w:rsidP="00E03CE3">
            <w:pPr>
              <w:pStyle w:val="acctfourfigures"/>
              <w:tabs>
                <w:tab w:val="clear" w:pos="765"/>
                <w:tab w:val="decimal" w:pos="609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6C750C89" w14:textId="77777777" w:rsidR="00E03CE3" w:rsidRPr="00606B0F" w:rsidRDefault="00E03CE3" w:rsidP="00E03CE3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3" w:type="pct"/>
            <w:shd w:val="clear" w:color="auto" w:fill="auto"/>
          </w:tcPr>
          <w:p w14:paraId="616ECAA5" w14:textId="77777777" w:rsidR="00E03CE3" w:rsidRPr="00606B0F" w:rsidRDefault="00E03CE3" w:rsidP="00E03CE3">
            <w:pPr>
              <w:pStyle w:val="acctfourfigures"/>
              <w:tabs>
                <w:tab w:val="clear" w:pos="765"/>
                <w:tab w:val="decimal" w:pos="833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" w:type="pct"/>
          </w:tcPr>
          <w:p w14:paraId="7261134D" w14:textId="77777777" w:rsidR="00E03CE3" w:rsidRPr="00606B0F" w:rsidRDefault="00E03CE3" w:rsidP="00E03CE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2" w:type="pct"/>
          </w:tcPr>
          <w:p w14:paraId="112E5860" w14:textId="77777777" w:rsidR="00E03CE3" w:rsidRPr="00606B0F" w:rsidRDefault="00E03CE3" w:rsidP="00E03CE3">
            <w:pPr>
              <w:pStyle w:val="acctfourfigures"/>
              <w:tabs>
                <w:tab w:val="clear" w:pos="765"/>
                <w:tab w:val="decimal" w:pos="345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8" w:type="pct"/>
          </w:tcPr>
          <w:p w14:paraId="3A0127D4" w14:textId="77777777" w:rsidR="00E03CE3" w:rsidRPr="00606B0F" w:rsidRDefault="00E03CE3" w:rsidP="00E03CE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0" w:type="pct"/>
          </w:tcPr>
          <w:p w14:paraId="5961B865" w14:textId="77777777" w:rsidR="00E03CE3" w:rsidRPr="00606B0F" w:rsidRDefault="00E03CE3" w:rsidP="00E03CE3">
            <w:pPr>
              <w:pStyle w:val="acctfourfigures"/>
              <w:tabs>
                <w:tab w:val="clear" w:pos="765"/>
                <w:tab w:val="decimal" w:pos="684"/>
              </w:tabs>
              <w:spacing w:line="228" w:lineRule="auto"/>
              <w:ind w:left="-105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14EBE65E" w14:textId="77777777" w:rsidR="00E03CE3" w:rsidRPr="00606B0F" w:rsidRDefault="00E03CE3" w:rsidP="00E03CE3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</w:tcPr>
          <w:p w14:paraId="38F1584D" w14:textId="77777777" w:rsidR="00E03CE3" w:rsidRPr="00606B0F" w:rsidRDefault="00E03CE3" w:rsidP="00E03CE3">
            <w:pPr>
              <w:pStyle w:val="acctfourfigures"/>
              <w:tabs>
                <w:tab w:val="clear" w:pos="765"/>
                <w:tab w:val="decimal" w:pos="609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" w:type="pct"/>
          </w:tcPr>
          <w:p w14:paraId="1DD545A3" w14:textId="77777777" w:rsidR="00E03CE3" w:rsidRPr="00606B0F" w:rsidRDefault="00E03CE3" w:rsidP="00E03CE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  <w:gridSpan w:val="3"/>
            <w:shd w:val="clear" w:color="auto" w:fill="auto"/>
          </w:tcPr>
          <w:p w14:paraId="19DD3284" w14:textId="77777777" w:rsidR="00E03CE3" w:rsidRPr="00606B0F" w:rsidRDefault="00E03CE3" w:rsidP="00E03CE3">
            <w:pPr>
              <w:pStyle w:val="acctfourfigures"/>
              <w:tabs>
                <w:tab w:val="clear" w:pos="765"/>
                <w:tab w:val="decimal" w:pos="883"/>
              </w:tabs>
              <w:spacing w:line="228" w:lineRule="auto"/>
              <w:ind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E03CE3" w:rsidRPr="00DB0318" w14:paraId="044B420A" w14:textId="77777777" w:rsidTr="009D0776">
        <w:trPr>
          <w:trHeight w:val="261"/>
        </w:trPr>
        <w:tc>
          <w:tcPr>
            <w:tcW w:w="981" w:type="pct"/>
            <w:shd w:val="clear" w:color="auto" w:fill="auto"/>
          </w:tcPr>
          <w:p w14:paraId="46CE44AE" w14:textId="7B0CE249" w:rsidR="00E03CE3" w:rsidRPr="00606B0F" w:rsidRDefault="00E03CE3" w:rsidP="00E03CE3">
            <w:pPr>
              <w:spacing w:line="228" w:lineRule="auto"/>
              <w:ind w:left="161" w:right="-90" w:hanging="16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606B0F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เงินกู้ยืม</w:t>
            </w:r>
            <w:r w:rsidRPr="00606B0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ระยะยาว</w:t>
            </w:r>
            <w:r w:rsidRPr="00606B0F">
              <w:rPr>
                <w:rFonts w:ascii="Angsana New" w:hAnsi="Angsana New"/>
                <w:sz w:val="30"/>
                <w:szCs w:val="30"/>
                <w:cs/>
                <w:lang w:val="en-GB"/>
              </w:rPr>
              <w:t>จากสถาบันการเงิน</w:t>
            </w:r>
          </w:p>
        </w:tc>
        <w:tc>
          <w:tcPr>
            <w:tcW w:w="114" w:type="pct"/>
          </w:tcPr>
          <w:p w14:paraId="722D96A2" w14:textId="77777777" w:rsidR="00E03CE3" w:rsidRPr="00606B0F" w:rsidRDefault="00E03CE3" w:rsidP="00E03CE3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56" w:type="pct"/>
            <w:vAlign w:val="bottom"/>
          </w:tcPr>
          <w:p w14:paraId="59F8B35F" w14:textId="3852113E" w:rsidR="00E03CE3" w:rsidRPr="00606B0F" w:rsidRDefault="00E03CE3" w:rsidP="00002299">
            <w:pPr>
              <w:pStyle w:val="acctfourfigures"/>
              <w:tabs>
                <w:tab w:val="clear" w:pos="765"/>
                <w:tab w:val="decimal" w:pos="771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606B0F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522" w:type="pct"/>
            <w:shd w:val="clear" w:color="auto" w:fill="auto"/>
            <w:vAlign w:val="bottom"/>
          </w:tcPr>
          <w:p w14:paraId="35061A5B" w14:textId="3F6C41C7" w:rsidR="00E03CE3" w:rsidRPr="00606B0F" w:rsidRDefault="00E03CE3" w:rsidP="00E03CE3">
            <w:pPr>
              <w:pStyle w:val="acctfourfigures"/>
              <w:tabs>
                <w:tab w:val="clear" w:pos="765"/>
                <w:tab w:val="decimal" w:pos="609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606B0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41,801,479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462DDC8A" w14:textId="77777777" w:rsidR="00E03CE3" w:rsidRPr="00606B0F" w:rsidRDefault="00E03CE3" w:rsidP="00E03CE3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3" w:type="pct"/>
            <w:shd w:val="clear" w:color="auto" w:fill="auto"/>
            <w:vAlign w:val="bottom"/>
          </w:tcPr>
          <w:p w14:paraId="68727EE9" w14:textId="3724495C" w:rsidR="00E03CE3" w:rsidRPr="00606B0F" w:rsidRDefault="00E03CE3" w:rsidP="00E03CE3">
            <w:pPr>
              <w:pStyle w:val="acctfourfigures"/>
              <w:tabs>
                <w:tab w:val="clear" w:pos="765"/>
                <w:tab w:val="decimal" w:pos="833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606B0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41,801,479</w:t>
            </w:r>
          </w:p>
        </w:tc>
        <w:tc>
          <w:tcPr>
            <w:tcW w:w="114" w:type="pct"/>
            <w:vAlign w:val="bottom"/>
          </w:tcPr>
          <w:p w14:paraId="0B7B9640" w14:textId="77777777" w:rsidR="00E03CE3" w:rsidRPr="00606B0F" w:rsidRDefault="00E03CE3" w:rsidP="00E03CE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2" w:type="pct"/>
            <w:vAlign w:val="bottom"/>
          </w:tcPr>
          <w:p w14:paraId="1F3FD46B" w14:textId="061F0EA4" w:rsidR="00E03CE3" w:rsidRPr="00606B0F" w:rsidRDefault="00E03CE3" w:rsidP="00E03CE3">
            <w:pPr>
              <w:pStyle w:val="acctfourfigures"/>
              <w:tabs>
                <w:tab w:val="clear" w:pos="765"/>
                <w:tab w:val="decimal" w:pos="345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06B0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6EC4C511" w14:textId="77777777" w:rsidR="00E03CE3" w:rsidRPr="00606B0F" w:rsidRDefault="00E03CE3" w:rsidP="00E03CE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0" w:type="pct"/>
            <w:vAlign w:val="bottom"/>
          </w:tcPr>
          <w:p w14:paraId="0DC8FFDC" w14:textId="7081503D" w:rsidR="00E03CE3" w:rsidRPr="00606B0F" w:rsidRDefault="00E03CE3" w:rsidP="00002299">
            <w:pPr>
              <w:pStyle w:val="acctfourfigures"/>
              <w:tabs>
                <w:tab w:val="clear" w:pos="765"/>
                <w:tab w:val="decimal" w:pos="345"/>
              </w:tabs>
              <w:spacing w:line="228" w:lineRule="auto"/>
              <w:ind w:left="-105" w:right="-86"/>
              <w:rPr>
                <w:rFonts w:ascii="Angsana New" w:hAnsi="Angsana New" w:cs="Angsana New"/>
                <w:sz w:val="30"/>
                <w:szCs w:val="30"/>
              </w:rPr>
            </w:pPr>
            <w:r w:rsidRPr="00606B0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730C56F0" w14:textId="77777777" w:rsidR="00E03CE3" w:rsidRPr="00606B0F" w:rsidRDefault="00E03CE3" w:rsidP="00E03CE3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  <w:vAlign w:val="bottom"/>
          </w:tcPr>
          <w:p w14:paraId="3B7021FC" w14:textId="2BF029E0" w:rsidR="00E03CE3" w:rsidRPr="00606B0F" w:rsidRDefault="00E03CE3" w:rsidP="00E03CE3">
            <w:pPr>
              <w:pStyle w:val="acctfourfigures"/>
              <w:tabs>
                <w:tab w:val="clear" w:pos="765"/>
                <w:tab w:val="decimal" w:pos="609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606B0F">
              <w:rPr>
                <w:rFonts w:ascii="Angsana New" w:hAnsi="Angsana New"/>
                <w:sz w:val="30"/>
                <w:szCs w:val="30"/>
              </w:rPr>
              <w:t>41,842,069</w:t>
            </w:r>
          </w:p>
        </w:tc>
        <w:tc>
          <w:tcPr>
            <w:tcW w:w="115" w:type="pct"/>
            <w:vAlign w:val="bottom"/>
          </w:tcPr>
          <w:p w14:paraId="57D4907F" w14:textId="77777777" w:rsidR="00E03CE3" w:rsidRPr="00606B0F" w:rsidRDefault="00E03CE3" w:rsidP="00E03CE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  <w:gridSpan w:val="3"/>
            <w:shd w:val="clear" w:color="auto" w:fill="auto"/>
            <w:vAlign w:val="bottom"/>
          </w:tcPr>
          <w:p w14:paraId="10B82AB6" w14:textId="378337A3" w:rsidR="00E03CE3" w:rsidRPr="00606B0F" w:rsidRDefault="00E03CE3" w:rsidP="00E03CE3">
            <w:pPr>
              <w:pStyle w:val="acctfourfigures"/>
              <w:tabs>
                <w:tab w:val="clear" w:pos="765"/>
                <w:tab w:val="decimal" w:pos="883"/>
              </w:tabs>
              <w:spacing w:line="228" w:lineRule="auto"/>
              <w:ind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06B0F">
              <w:rPr>
                <w:rFonts w:ascii="Angsana New" w:hAnsi="Angsana New"/>
                <w:sz w:val="30"/>
                <w:szCs w:val="30"/>
              </w:rPr>
              <w:t>41,842,069</w:t>
            </w:r>
          </w:p>
        </w:tc>
      </w:tr>
      <w:tr w:rsidR="00E03CE3" w:rsidRPr="00AE33D1" w14:paraId="545927D5" w14:textId="77777777" w:rsidTr="009D0776">
        <w:trPr>
          <w:trHeight w:val="261"/>
        </w:trPr>
        <w:tc>
          <w:tcPr>
            <w:tcW w:w="981" w:type="pct"/>
            <w:shd w:val="clear" w:color="auto" w:fill="auto"/>
          </w:tcPr>
          <w:p w14:paraId="08C52472" w14:textId="3FFA4A12" w:rsidR="00E03CE3" w:rsidRPr="00606B0F" w:rsidRDefault="00E03CE3" w:rsidP="00E03CE3">
            <w:pPr>
              <w:spacing w:line="228" w:lineRule="auto"/>
              <w:ind w:left="161" w:right="-90" w:hanging="16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606B0F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หนี้สินอนุพันธ์</w:t>
            </w:r>
            <w:r w:rsidRPr="00606B0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606B0F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606B0F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606B0F">
              <w:rPr>
                <w:rFonts w:ascii="Angsana New" w:hAnsi="Angsana New" w:hint="cs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114" w:type="pct"/>
          </w:tcPr>
          <w:p w14:paraId="0E13DFF7" w14:textId="77777777" w:rsidR="00E03CE3" w:rsidRPr="00606B0F" w:rsidRDefault="00E03CE3" w:rsidP="00E03CE3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56" w:type="pct"/>
            <w:vAlign w:val="bottom"/>
          </w:tcPr>
          <w:p w14:paraId="2B83C333" w14:textId="7FF876EB" w:rsidR="00E03CE3" w:rsidRPr="00606B0F" w:rsidRDefault="00E03CE3" w:rsidP="00E03CE3">
            <w:pPr>
              <w:pStyle w:val="acctfourfigures"/>
              <w:tabs>
                <w:tab w:val="clear" w:pos="765"/>
                <w:tab w:val="decimal" w:pos="969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606B0F">
              <w:rPr>
                <w:rFonts w:ascii="Angsana New" w:hAnsi="Angsana New" w:cs="Angsana New"/>
                <w:sz w:val="30"/>
                <w:szCs w:val="30"/>
              </w:rPr>
              <w:t>446,810</w:t>
            </w:r>
          </w:p>
        </w:tc>
        <w:tc>
          <w:tcPr>
            <w:tcW w:w="522" w:type="pct"/>
            <w:shd w:val="clear" w:color="auto" w:fill="auto"/>
            <w:vAlign w:val="bottom"/>
          </w:tcPr>
          <w:p w14:paraId="78E44567" w14:textId="79F7022A" w:rsidR="00E03CE3" w:rsidRPr="00606B0F" w:rsidRDefault="00E03CE3" w:rsidP="00E03CE3">
            <w:pPr>
              <w:pStyle w:val="acctfourfigures"/>
              <w:tabs>
                <w:tab w:val="clear" w:pos="765"/>
                <w:tab w:val="decimal" w:pos="609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606B0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6847845D" w14:textId="77777777" w:rsidR="00E03CE3" w:rsidRPr="00606B0F" w:rsidRDefault="00E03CE3" w:rsidP="00E03CE3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3" w:type="pct"/>
            <w:shd w:val="clear" w:color="auto" w:fill="auto"/>
            <w:vAlign w:val="bottom"/>
          </w:tcPr>
          <w:p w14:paraId="1AADDF0B" w14:textId="141AFB93" w:rsidR="00E03CE3" w:rsidRPr="00606B0F" w:rsidRDefault="00E03CE3" w:rsidP="00E03CE3">
            <w:pPr>
              <w:pStyle w:val="acctfourfigures"/>
              <w:tabs>
                <w:tab w:val="clear" w:pos="765"/>
                <w:tab w:val="decimal" w:pos="833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606B0F">
              <w:rPr>
                <w:rFonts w:ascii="Angsana New" w:hAnsi="Angsana New" w:cs="Angsana New"/>
                <w:sz w:val="30"/>
                <w:szCs w:val="30"/>
              </w:rPr>
              <w:t>446,810</w:t>
            </w:r>
          </w:p>
        </w:tc>
        <w:tc>
          <w:tcPr>
            <w:tcW w:w="114" w:type="pct"/>
            <w:vAlign w:val="bottom"/>
          </w:tcPr>
          <w:p w14:paraId="1B527B1F" w14:textId="77777777" w:rsidR="00E03CE3" w:rsidRPr="00606B0F" w:rsidRDefault="00E03CE3" w:rsidP="00E03CE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2" w:type="pct"/>
            <w:vAlign w:val="bottom"/>
          </w:tcPr>
          <w:p w14:paraId="464A0ABC" w14:textId="6A31E2AF" w:rsidR="00E03CE3" w:rsidRPr="00606B0F" w:rsidRDefault="00E03CE3" w:rsidP="00E03CE3">
            <w:pPr>
              <w:pStyle w:val="acctfourfigures"/>
              <w:tabs>
                <w:tab w:val="clear" w:pos="765"/>
                <w:tab w:val="decimal" w:pos="345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06B0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8" w:type="pct"/>
            <w:vAlign w:val="bottom"/>
          </w:tcPr>
          <w:p w14:paraId="218AAA29" w14:textId="77777777" w:rsidR="00E03CE3" w:rsidRPr="00606B0F" w:rsidRDefault="00E03CE3" w:rsidP="00E03CE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0" w:type="pct"/>
            <w:vAlign w:val="bottom"/>
          </w:tcPr>
          <w:p w14:paraId="5FAEB4E5" w14:textId="16D23AD4" w:rsidR="00E03CE3" w:rsidRPr="00606B0F" w:rsidRDefault="00E03CE3" w:rsidP="00E03CE3">
            <w:pPr>
              <w:pStyle w:val="acctfourfigures"/>
              <w:tabs>
                <w:tab w:val="clear" w:pos="765"/>
                <w:tab w:val="decimal" w:pos="684"/>
              </w:tabs>
              <w:spacing w:line="228" w:lineRule="auto"/>
              <w:ind w:left="-105" w:right="-86"/>
              <w:rPr>
                <w:rFonts w:ascii="Angsana New" w:hAnsi="Angsana New" w:cs="Angsana New"/>
                <w:sz w:val="30"/>
                <w:szCs w:val="30"/>
              </w:rPr>
            </w:pPr>
            <w:r w:rsidRPr="00606B0F">
              <w:rPr>
                <w:rFonts w:ascii="Angsana New" w:hAnsi="Angsana New" w:cs="Angsana New"/>
                <w:sz w:val="30"/>
                <w:szCs w:val="30"/>
              </w:rPr>
              <w:t>446,810</w:t>
            </w:r>
          </w:p>
        </w:tc>
        <w:tc>
          <w:tcPr>
            <w:tcW w:w="128" w:type="pct"/>
            <w:vAlign w:val="bottom"/>
          </w:tcPr>
          <w:p w14:paraId="4C5E9267" w14:textId="77777777" w:rsidR="00E03CE3" w:rsidRPr="00606B0F" w:rsidRDefault="00E03CE3" w:rsidP="00E03CE3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  <w:vAlign w:val="bottom"/>
          </w:tcPr>
          <w:p w14:paraId="632351C2" w14:textId="1A279608" w:rsidR="00E03CE3" w:rsidRPr="00606B0F" w:rsidRDefault="00E03CE3" w:rsidP="00E03CE3">
            <w:pPr>
              <w:pStyle w:val="acctfourfigures"/>
              <w:tabs>
                <w:tab w:val="clear" w:pos="765"/>
                <w:tab w:val="decimal" w:pos="609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606B0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5" w:type="pct"/>
            <w:vAlign w:val="bottom"/>
          </w:tcPr>
          <w:p w14:paraId="5D045F3C" w14:textId="77777777" w:rsidR="00E03CE3" w:rsidRPr="00606B0F" w:rsidRDefault="00E03CE3" w:rsidP="00E03CE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  <w:gridSpan w:val="3"/>
            <w:shd w:val="clear" w:color="auto" w:fill="auto"/>
            <w:vAlign w:val="bottom"/>
          </w:tcPr>
          <w:p w14:paraId="0BC65FE2" w14:textId="7BB38187" w:rsidR="00E03CE3" w:rsidRPr="00606B0F" w:rsidRDefault="00E03CE3" w:rsidP="00E03CE3">
            <w:pPr>
              <w:pStyle w:val="acctfourfigures"/>
              <w:tabs>
                <w:tab w:val="clear" w:pos="765"/>
                <w:tab w:val="decimal" w:pos="883"/>
              </w:tabs>
              <w:spacing w:line="228" w:lineRule="auto"/>
              <w:ind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06B0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446,810</w:t>
            </w:r>
          </w:p>
        </w:tc>
      </w:tr>
    </w:tbl>
    <w:p w14:paraId="68EEDCEB" w14:textId="3DFDF3E7" w:rsidR="00730BB1" w:rsidRDefault="00730BB1" w:rsidP="00E13C46">
      <w:pPr>
        <w:rPr>
          <w:cs/>
        </w:rPr>
      </w:pPr>
    </w:p>
    <w:p w14:paraId="513D9FEE" w14:textId="4EE805F0" w:rsidR="00E13C46" w:rsidRPr="00832503" w:rsidRDefault="00730BB1" w:rsidP="008325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>
        <w:br w:type="page"/>
      </w:r>
    </w:p>
    <w:p w14:paraId="3EAC06B0" w14:textId="08A50C72" w:rsidR="00DD135D" w:rsidRPr="00DD135D" w:rsidRDefault="00DD135D" w:rsidP="005E5B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</w:rPr>
      </w:pPr>
      <w:r w:rsidRPr="00D377F7">
        <w:rPr>
          <w:rFonts w:ascii="Angsana New" w:hAnsi="Angsana New"/>
          <w:b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7A8D0CE4" w14:textId="77777777" w:rsidR="00DD135D" w:rsidRDefault="00DD135D" w:rsidP="005A76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sz w:val="30"/>
          <w:szCs w:val="30"/>
        </w:rPr>
      </w:pPr>
    </w:p>
    <w:p w14:paraId="7A6C1250" w14:textId="688968F9" w:rsidR="005A768E" w:rsidRPr="00AE33D1" w:rsidRDefault="005A768E" w:rsidP="005A76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  <w:r w:rsidRPr="00AE33D1">
        <w:rPr>
          <w:rFonts w:asciiTheme="majorBidi" w:hAnsiTheme="majorBidi" w:cstheme="majorBidi" w:hint="cs"/>
          <w:b/>
          <w:b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  <w:r w:rsidRPr="00AE33D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1F07914F" w14:textId="77777777" w:rsidR="005A768E" w:rsidRPr="00AE33D1" w:rsidRDefault="005A768E" w:rsidP="005A768E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36"/>
        <w:gridCol w:w="6424"/>
      </w:tblGrid>
      <w:tr w:rsidR="005A768E" w:rsidRPr="00AE33D1" w14:paraId="25122DD3" w14:textId="77777777" w:rsidTr="005A768E">
        <w:trPr>
          <w:tblHeader/>
        </w:trPr>
        <w:tc>
          <w:tcPr>
            <w:tcW w:w="2430" w:type="dxa"/>
            <w:hideMark/>
          </w:tcPr>
          <w:p w14:paraId="121983F8" w14:textId="77777777" w:rsidR="005A768E" w:rsidRPr="00AE33D1" w:rsidRDefault="005A768E" w:rsidP="005A768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E33D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77E8837A" w14:textId="77777777" w:rsidR="005A768E" w:rsidRPr="00AE33D1" w:rsidRDefault="005A768E" w:rsidP="005A768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424" w:type="dxa"/>
            <w:hideMark/>
          </w:tcPr>
          <w:p w14:paraId="2E08DCFA" w14:textId="77777777" w:rsidR="005A768E" w:rsidRPr="00AE33D1" w:rsidRDefault="005A768E" w:rsidP="005A768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E33D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5A768E" w:rsidRPr="00AE33D1" w14:paraId="42AAECB1" w14:textId="77777777" w:rsidTr="005A768E">
        <w:tc>
          <w:tcPr>
            <w:tcW w:w="2430" w:type="dxa"/>
            <w:hideMark/>
          </w:tcPr>
          <w:p w14:paraId="1B0D2511" w14:textId="77777777" w:rsidR="005A768E" w:rsidRPr="00AE33D1" w:rsidRDefault="005A768E" w:rsidP="005A768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33D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สัญญาแลกเปลี่ยนอัตราดอกเบี้ย</w:t>
            </w:r>
          </w:p>
        </w:tc>
        <w:tc>
          <w:tcPr>
            <w:tcW w:w="236" w:type="dxa"/>
          </w:tcPr>
          <w:p w14:paraId="6253BFEF" w14:textId="77777777" w:rsidR="005A768E" w:rsidRPr="00647936" w:rsidRDefault="005A768E" w:rsidP="005A768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rtl/>
                <w:lang w:bidi="th-TH"/>
              </w:rPr>
            </w:pPr>
          </w:p>
        </w:tc>
        <w:tc>
          <w:tcPr>
            <w:tcW w:w="6424" w:type="dxa"/>
            <w:hideMark/>
          </w:tcPr>
          <w:p w14:paraId="41F72DF5" w14:textId="65B2C69B" w:rsidR="005A768E" w:rsidRPr="006953BA" w:rsidRDefault="00440912" w:rsidP="005A768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AE33D1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Swap model</w:t>
            </w:r>
            <w:r w:rsidRPr="00AE33D1">
              <w:rPr>
                <w:rFonts w:ascii="Angsana New" w:hAnsi="Angsana New"/>
                <w:i/>
                <w:iCs/>
                <w:sz w:val="30"/>
                <w:szCs w:val="30"/>
                <w:rtl/>
              </w:rPr>
              <w:t xml:space="preserve"> </w:t>
            </w:r>
            <w:r w:rsidRPr="00AE33D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</w:t>
            </w:r>
            <w:r w:rsidR="005C7CE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ปัจจุบันของประมาณการกระแสเงินสดในอนาคตโดยใช้เส้นอัตราผลตอบแทนสิ่งที่สังเกตได้</w:t>
            </w:r>
          </w:p>
        </w:tc>
      </w:tr>
    </w:tbl>
    <w:p w14:paraId="23B947B1" w14:textId="49F76829" w:rsidR="00647936" w:rsidRDefault="006479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2D2A948F" w14:textId="4C383796" w:rsidR="005A768E" w:rsidRPr="00AE33D1" w:rsidRDefault="005A768E" w:rsidP="005A768E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D9D9D9" w:themeFill="background1" w:themeFillShade="D9"/>
          <w:lang w:val="en-US" w:bidi="th-TH"/>
        </w:rPr>
      </w:pPr>
      <w:r w:rsidRPr="00AE33D1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เครื่องมือทางการเงินที่ไม่ได้วัดมูลค่าด้วยมูลค่ายุติธรรม</w:t>
      </w:r>
      <w:r w:rsidRPr="00AE33D1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</w:p>
    <w:p w14:paraId="54F6A87B" w14:textId="77777777" w:rsidR="005A768E" w:rsidRPr="00336FAA" w:rsidRDefault="005A768E" w:rsidP="005A768E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24"/>
          <w:szCs w:val="24"/>
          <w:cs/>
          <w:lang w:val="en-US" w:bidi="th-TH"/>
        </w:rPr>
      </w:pPr>
    </w:p>
    <w:tbl>
      <w:tblPr>
        <w:tblStyle w:val="TableGrid"/>
        <w:tblW w:w="74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70"/>
        <w:gridCol w:w="4770"/>
      </w:tblGrid>
      <w:tr w:rsidR="005A768E" w:rsidRPr="00AE33D1" w14:paraId="4CFB6B95" w14:textId="77777777" w:rsidTr="00FA23AC">
        <w:trPr>
          <w:tblHeader/>
        </w:trPr>
        <w:tc>
          <w:tcPr>
            <w:tcW w:w="2430" w:type="dxa"/>
            <w:vAlign w:val="bottom"/>
          </w:tcPr>
          <w:p w14:paraId="15AA4F8D" w14:textId="77777777" w:rsidR="005A768E" w:rsidRPr="00AE33D1" w:rsidRDefault="005A768E" w:rsidP="005A768E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E33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vAlign w:val="bottom"/>
          </w:tcPr>
          <w:p w14:paraId="41BA9808" w14:textId="77777777" w:rsidR="005A768E" w:rsidRPr="00AE33D1" w:rsidRDefault="005A768E" w:rsidP="005A768E">
            <w:pPr>
              <w:pStyle w:val="block"/>
              <w:spacing w:after="0" w:line="240" w:lineRule="atLeast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4770" w:type="dxa"/>
            <w:vAlign w:val="bottom"/>
          </w:tcPr>
          <w:p w14:paraId="2E675382" w14:textId="77777777" w:rsidR="005A768E" w:rsidRPr="00FA23AC" w:rsidRDefault="005A768E" w:rsidP="00FA23A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A23A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5A768E" w:rsidRPr="00AE33D1" w14:paraId="18F65A66" w14:textId="77777777" w:rsidTr="00FA23AC">
        <w:tc>
          <w:tcPr>
            <w:tcW w:w="2430" w:type="dxa"/>
          </w:tcPr>
          <w:p w14:paraId="645B064C" w14:textId="1827EF9E" w:rsidR="005A768E" w:rsidRPr="00AE33D1" w:rsidRDefault="005A768E" w:rsidP="005A768E">
            <w:pPr>
              <w:pStyle w:val="block"/>
              <w:spacing w:after="0" w:line="240" w:lineRule="atLeast"/>
              <w:ind w:left="0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33D1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เงินกู้ยืม</w:t>
            </w:r>
          </w:p>
        </w:tc>
        <w:tc>
          <w:tcPr>
            <w:tcW w:w="270" w:type="dxa"/>
          </w:tcPr>
          <w:p w14:paraId="130D8347" w14:textId="77777777" w:rsidR="005A768E" w:rsidRPr="00FA23AC" w:rsidRDefault="005A768E" w:rsidP="005A768E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770" w:type="dxa"/>
          </w:tcPr>
          <w:p w14:paraId="08720354" w14:textId="77777777" w:rsidR="005A768E" w:rsidRPr="00FA23AC" w:rsidRDefault="005A768E" w:rsidP="00FA23A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A23A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การคิดลดกระแสเงินสด</w:t>
            </w:r>
          </w:p>
        </w:tc>
      </w:tr>
    </w:tbl>
    <w:p w14:paraId="3DF6CD54" w14:textId="2C71A729" w:rsidR="005A768E" w:rsidRPr="0030122E" w:rsidRDefault="005A768E" w:rsidP="005A76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eastAsia="Calibri" w:hAnsiTheme="majorBidi" w:cstheme="majorBidi"/>
          <w:sz w:val="24"/>
          <w:szCs w:val="24"/>
          <w:lang w:val="en-GB"/>
        </w:rPr>
      </w:pPr>
    </w:p>
    <w:p w14:paraId="287E4C27" w14:textId="7DB31D7A" w:rsidR="005A768E" w:rsidRPr="00AE33D1" w:rsidRDefault="005A768E" w:rsidP="005A768E">
      <w:pPr>
        <w:pStyle w:val="block"/>
        <w:spacing w:after="0" w:line="228" w:lineRule="auto"/>
        <w:ind w:left="540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AE33D1">
        <w:rPr>
          <w:rFonts w:ascii="Angsana New" w:hAnsi="Angsana New" w:cs="Angsana New" w:hint="cs"/>
          <w:sz w:val="30"/>
          <w:szCs w:val="30"/>
          <w:cs/>
          <w:lang w:val="en-US" w:bidi="th-TH"/>
        </w:rPr>
        <w:t>สินทรัพย์และหนี้สินทางการเงินอื่นของกลุ่มบริษัทจัดอยู่ในประเภทระยะสั้น กลุ่ม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</w:t>
      </w:r>
    </w:p>
    <w:p w14:paraId="235320E2" w14:textId="77777777" w:rsidR="00C407B5" w:rsidRPr="0030122E" w:rsidRDefault="00C407B5" w:rsidP="00C407B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900" w:right="29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266E9B07" w14:textId="45A34321" w:rsidR="00020DB6" w:rsidRPr="00AE33D1" w:rsidRDefault="007129B3" w:rsidP="00661016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right="29" w:hanging="99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AE33D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  <w:r w:rsidRPr="00AE33D1">
        <w:rPr>
          <w:rFonts w:ascii="Angsana New" w:hAnsi="Angsana New" w:hint="cs"/>
          <w:b/>
          <w:bCs/>
          <w:i/>
          <w:iCs/>
          <w:sz w:val="30"/>
          <w:szCs w:val="30"/>
        </w:rPr>
        <w:t xml:space="preserve">   </w:t>
      </w:r>
    </w:p>
    <w:p w14:paraId="74DE5875" w14:textId="49433360" w:rsidR="00020DB6" w:rsidRPr="0030122E" w:rsidRDefault="00020DB6" w:rsidP="003C4F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b/>
          <w:bCs/>
          <w:i/>
          <w:iCs/>
          <w:sz w:val="24"/>
          <w:szCs w:val="24"/>
        </w:rPr>
      </w:pPr>
    </w:p>
    <w:p w14:paraId="3216B82D" w14:textId="0172C6F4" w:rsidR="0030122E" w:rsidRPr="00647936" w:rsidRDefault="0030122E" w:rsidP="009451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9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  <w:r w:rsidRPr="00647936">
        <w:rPr>
          <w:rFonts w:asciiTheme="majorBidi" w:hAnsiTheme="majorBidi" w:cstheme="majorBidi" w:hint="cs"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3A5F9F65" w14:textId="77777777" w:rsidR="0030122E" w:rsidRPr="0030122E" w:rsidRDefault="0030122E" w:rsidP="003C4F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b/>
          <w:bCs/>
          <w:i/>
          <w:iCs/>
          <w:sz w:val="24"/>
          <w:szCs w:val="24"/>
          <w:cs/>
        </w:rPr>
      </w:pPr>
    </w:p>
    <w:p w14:paraId="0A78EA76" w14:textId="77777777" w:rsidR="00F541BE" w:rsidRPr="00CF6D02" w:rsidRDefault="00F541BE" w:rsidP="00F541BE">
      <w:pPr>
        <w:tabs>
          <w:tab w:val="clear" w:pos="454"/>
        </w:tabs>
        <w:spacing w:line="240" w:lineRule="auto"/>
        <w:ind w:left="45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CF6D02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CF6D02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CF6D02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5CA0C90F" w14:textId="77777777" w:rsidR="0066689D" w:rsidRPr="00CF6D02" w:rsidRDefault="0066689D" w:rsidP="00C407B5">
      <w:pPr>
        <w:tabs>
          <w:tab w:val="clear" w:pos="454"/>
        </w:tabs>
        <w:spacing w:line="240" w:lineRule="auto"/>
        <w:ind w:left="450" w:right="-7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6A4CAADF" w14:textId="04D06AF8" w:rsidR="007129B3" w:rsidRPr="00CF6D02" w:rsidRDefault="007129B3" w:rsidP="00C407B5">
      <w:pPr>
        <w:tabs>
          <w:tab w:val="clear" w:pos="454"/>
        </w:tabs>
        <w:spacing w:line="240" w:lineRule="auto"/>
        <w:ind w:left="45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CF6D02">
        <w:rPr>
          <w:rFonts w:asciiTheme="majorBidi" w:hAnsiTheme="majorBidi" w:cstheme="majorBidi" w:hint="cs"/>
          <w:sz w:val="30"/>
          <w:szCs w:val="30"/>
          <w:cs/>
        </w:rPr>
        <w:t>นโยบายการบริหารความเสี่ยงของกลุ่มบริษั</w:t>
      </w:r>
      <w:r w:rsidR="00BD6119" w:rsidRPr="00CF6D02">
        <w:rPr>
          <w:rFonts w:asciiTheme="majorBidi" w:hAnsiTheme="majorBidi" w:cstheme="majorBidi" w:hint="cs"/>
          <w:sz w:val="30"/>
          <w:szCs w:val="30"/>
          <w:cs/>
        </w:rPr>
        <w:t>ท</w:t>
      </w:r>
      <w:r w:rsidRPr="00CF6D02">
        <w:rPr>
          <w:rFonts w:asciiTheme="majorBidi" w:hAnsiTheme="majorBidi" w:cstheme="majorBidi" w:hint="cs"/>
          <w:sz w:val="30"/>
          <w:szCs w:val="30"/>
          <w:cs/>
        </w:rPr>
        <w:t>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CF6D02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CF6D02">
        <w:rPr>
          <w:rFonts w:asciiTheme="majorBidi" w:hAnsiTheme="majorBidi" w:cstheme="majorBidi" w:hint="cs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1A442B91" w14:textId="77777777" w:rsidR="007129B3" w:rsidRPr="00CF6D02" w:rsidRDefault="007129B3" w:rsidP="00C407B5">
      <w:pPr>
        <w:tabs>
          <w:tab w:val="clear" w:pos="454"/>
        </w:tabs>
        <w:spacing w:line="240" w:lineRule="auto"/>
        <w:ind w:left="450" w:right="-7"/>
        <w:jc w:val="thaiDistribute"/>
        <w:rPr>
          <w:rFonts w:asciiTheme="majorBidi" w:hAnsiTheme="majorBidi" w:cstheme="majorBidi"/>
          <w:sz w:val="24"/>
          <w:szCs w:val="24"/>
        </w:rPr>
      </w:pPr>
    </w:p>
    <w:p w14:paraId="14B2CF2D" w14:textId="0C866359" w:rsidR="00F541BE" w:rsidRDefault="00F541BE" w:rsidP="00F541BE">
      <w:pPr>
        <w:tabs>
          <w:tab w:val="clear" w:pos="454"/>
        </w:tabs>
        <w:spacing w:line="240" w:lineRule="auto"/>
        <w:ind w:left="45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CF6D02">
        <w:rPr>
          <w:rFonts w:asciiTheme="majorBidi" w:hAnsiTheme="majorBidi" w:cstheme="majorBidi" w:hint="cs"/>
          <w:sz w:val="30"/>
          <w:szCs w:val="30"/>
          <w:cs/>
        </w:rPr>
        <w:t>คณะกรรมการ</w:t>
      </w:r>
      <w:r>
        <w:rPr>
          <w:rFonts w:asciiTheme="majorBidi" w:hAnsiTheme="majorBidi" w:cstheme="majorBidi" w:hint="cs"/>
          <w:sz w:val="30"/>
          <w:szCs w:val="30"/>
          <w:cs/>
        </w:rPr>
        <w:t>ตรวจสอบของ</w:t>
      </w:r>
      <w:r w:rsidRPr="00CF6D02">
        <w:rPr>
          <w:rFonts w:asciiTheme="majorBidi" w:hAnsiTheme="majorBidi" w:cstheme="majorBidi" w:hint="cs"/>
          <w:sz w:val="30"/>
          <w:szCs w:val="30"/>
          <w:cs/>
        </w:rPr>
        <w:t>กลุ่มบริษัทมี</w:t>
      </w:r>
      <w:r>
        <w:rPr>
          <w:rFonts w:asciiTheme="majorBidi" w:hAnsiTheme="majorBidi" w:cstheme="majorBidi" w:hint="cs"/>
          <w:sz w:val="30"/>
          <w:szCs w:val="30"/>
          <w:cs/>
        </w:rPr>
        <w:t>หน้าที่สอบทานระบบการบริหารความเสี่ยงให้เป็นไปอย่างรัดกุม เหมาะสม และมีประสิทธิภาพ เพื่อให้มั่นใจว่ามีระบบการควบคุมที่เหมาะสมและเพียงพอต่อความเสี่ยงด้าน</w:t>
      </w:r>
      <w:r>
        <w:rPr>
          <w:rFonts w:asciiTheme="majorBidi" w:hAnsiTheme="majorBidi" w:cstheme="majorBidi"/>
          <w:sz w:val="30"/>
          <w:szCs w:val="30"/>
          <w:cs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>การทุจริตที่อาจเกิดขึ้น โดยกำกับดูแลให้สำนักตรวจสอบภายในทำการสอบทานและประเมินความเพียงพอและ</w:t>
      </w:r>
      <w:r>
        <w:rPr>
          <w:rFonts w:asciiTheme="majorBidi" w:hAnsiTheme="majorBidi" w:cstheme="majorBidi"/>
          <w:sz w:val="30"/>
          <w:szCs w:val="30"/>
          <w:cs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>ความมีประสิทธิผลของการบริหารความเสี่ยงและการควบคุมภายในของบริษัทและบริษัทย่อย และรายงานผลที่ได้ต่อคณะกรรมการตรวจสอบ</w:t>
      </w:r>
    </w:p>
    <w:p w14:paraId="1A9E0036" w14:textId="77777777" w:rsidR="00666EC7" w:rsidRDefault="00666EC7" w:rsidP="00F541BE">
      <w:pPr>
        <w:tabs>
          <w:tab w:val="clear" w:pos="454"/>
        </w:tabs>
        <w:spacing w:line="240" w:lineRule="auto"/>
        <w:ind w:left="45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5D26D1CD" w14:textId="7AB7A32E" w:rsidR="00C47619" w:rsidRPr="0016663A" w:rsidRDefault="000D07E9" w:rsidP="003C4F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6663A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16663A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16663A">
        <w:rPr>
          <w:rFonts w:asciiTheme="majorBidi" w:hAnsiTheme="majorBidi" w:cstheme="majorBidi"/>
          <w:i/>
          <w:iCs/>
          <w:sz w:val="30"/>
          <w:szCs w:val="30"/>
        </w:rPr>
        <w:t xml:space="preserve">.1) </w:t>
      </w:r>
      <w:r w:rsidR="00C47619" w:rsidRPr="0016663A">
        <w:rPr>
          <w:rFonts w:asciiTheme="majorBidi" w:hAnsiTheme="majorBidi" w:cstheme="majorBidi" w:hint="cs"/>
          <w:i/>
          <w:iCs/>
          <w:sz w:val="30"/>
          <w:szCs w:val="30"/>
          <w:cs/>
        </w:rPr>
        <w:t>ความเสี่ยงด้านเครดิต</w:t>
      </w:r>
    </w:p>
    <w:p w14:paraId="2172F462" w14:textId="5216287F" w:rsidR="00C47619" w:rsidRPr="00B413CF" w:rsidRDefault="00C47619" w:rsidP="003C4F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3BB93EC8" w14:textId="7108A74B" w:rsidR="00C47619" w:rsidRPr="00CF6D02" w:rsidRDefault="00C47619" w:rsidP="0016663A">
      <w:pPr>
        <w:tabs>
          <w:tab w:val="clear" w:pos="454"/>
          <w:tab w:val="clear" w:pos="907"/>
          <w:tab w:val="left" w:pos="630"/>
          <w:tab w:val="left" w:pos="180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F6D02">
        <w:rPr>
          <w:rFonts w:asciiTheme="majorBidi" w:hAnsiTheme="majorBidi" w:cstheme="majorBidi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ซึ่งโดยส่วนใหญ่เกิดจากลูกหนี้ที่เป็นลูกค้าของกลุ่มบริษัท</w:t>
      </w:r>
    </w:p>
    <w:p w14:paraId="1B4266C4" w14:textId="77777777" w:rsidR="00647936" w:rsidRDefault="00647936" w:rsidP="00C476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71C6242" w14:textId="16000EBF" w:rsidR="00C47619" w:rsidRPr="00CF6D02" w:rsidRDefault="00B93F44" w:rsidP="00C476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F6D02">
        <w:rPr>
          <w:rFonts w:asciiTheme="majorBidi" w:hAnsiTheme="majorBidi" w:cstheme="majorBidi"/>
          <w:sz w:val="30"/>
          <w:szCs w:val="30"/>
        </w:rPr>
        <w:t>(</w:t>
      </w:r>
      <w:r w:rsidRPr="00CF6D02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CF6D02">
        <w:rPr>
          <w:rFonts w:asciiTheme="majorBidi" w:hAnsiTheme="majorBidi" w:cstheme="majorBidi"/>
          <w:sz w:val="30"/>
          <w:szCs w:val="30"/>
        </w:rPr>
        <w:t xml:space="preserve">.1.1) </w:t>
      </w:r>
      <w:r w:rsidR="00C47619" w:rsidRPr="00CF6D02">
        <w:rPr>
          <w:rFonts w:asciiTheme="majorBidi" w:hAnsiTheme="majorBidi" w:cstheme="majorBidi" w:hint="cs"/>
          <w:sz w:val="30"/>
          <w:szCs w:val="30"/>
          <w:cs/>
        </w:rPr>
        <w:t>ลูกหนี้การค้า</w:t>
      </w:r>
      <w:r w:rsidRPr="00CF6D02">
        <w:rPr>
          <w:rFonts w:asciiTheme="majorBidi" w:hAnsiTheme="majorBidi" w:hint="cs"/>
          <w:sz w:val="30"/>
          <w:szCs w:val="30"/>
          <w:cs/>
        </w:rPr>
        <w:t>และลูกหนี้หมุนเวียนอื่น</w:t>
      </w:r>
    </w:p>
    <w:p w14:paraId="2D7E21F3" w14:textId="77777777" w:rsidR="00C47619" w:rsidRPr="00B413CF" w:rsidRDefault="00C47619" w:rsidP="00C476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b/>
          <w:bCs/>
          <w:i/>
          <w:iCs/>
          <w:sz w:val="20"/>
          <w:szCs w:val="20"/>
        </w:rPr>
      </w:pPr>
    </w:p>
    <w:p w14:paraId="6CD4CB59" w14:textId="1CD90D24" w:rsidR="0014553C" w:rsidRPr="0014553C" w:rsidRDefault="0014553C" w:rsidP="0016663A">
      <w:pPr>
        <w:tabs>
          <w:tab w:val="clear" w:pos="454"/>
          <w:tab w:val="clear" w:pos="907"/>
          <w:tab w:val="left" w:pos="1080"/>
          <w:tab w:val="left" w:pos="153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14553C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</w:t>
      </w:r>
      <w:r w:rsidRPr="0014553C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 </w:t>
      </w:r>
    </w:p>
    <w:p w14:paraId="3A8A0F17" w14:textId="77777777" w:rsidR="0014553C" w:rsidRPr="0014553C" w:rsidRDefault="0014553C" w:rsidP="0016663A">
      <w:pPr>
        <w:tabs>
          <w:tab w:val="clear" w:pos="454"/>
          <w:tab w:val="clear" w:pos="907"/>
          <w:tab w:val="left" w:pos="1080"/>
          <w:tab w:val="left" w:pos="1530"/>
        </w:tabs>
        <w:spacing w:line="240" w:lineRule="auto"/>
        <w:ind w:left="99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5D71C5A3" w14:textId="77777777" w:rsidR="0014553C" w:rsidRPr="0014553C" w:rsidRDefault="0014553C" w:rsidP="0016663A">
      <w:pPr>
        <w:tabs>
          <w:tab w:val="clear" w:pos="454"/>
          <w:tab w:val="clear" w:pos="907"/>
          <w:tab w:val="left" w:pos="1080"/>
          <w:tab w:val="left" w:pos="153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4553C">
        <w:rPr>
          <w:rFonts w:asciiTheme="majorBidi" w:hAnsiTheme="majorBidi" w:cstheme="majorBidi" w:hint="cs"/>
          <w:sz w:val="30"/>
          <w:szCs w:val="30"/>
          <w:cs/>
        </w:rPr>
        <w:t>ผู้บริหารเป็นผู้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มาตรฐานในการชำระเงินและการให้บริการ กลุ่มบริษัทจะทบทวนอันดับความน่าเชื่อถือภายนอก</w:t>
      </w:r>
      <w:r w:rsidRPr="0014553C">
        <w:rPr>
          <w:rFonts w:asciiTheme="majorBidi" w:hAnsiTheme="majorBidi" w:cstheme="majorBidi"/>
          <w:sz w:val="30"/>
          <w:szCs w:val="30"/>
        </w:rPr>
        <w:t xml:space="preserve"> (</w:t>
      </w:r>
      <w:r w:rsidRPr="0014553C">
        <w:rPr>
          <w:rFonts w:asciiTheme="majorBidi" w:hAnsiTheme="majorBidi" w:cstheme="majorBidi" w:hint="cs"/>
          <w:sz w:val="30"/>
          <w:szCs w:val="30"/>
          <w:cs/>
        </w:rPr>
        <w:t>ถ้ามี</w:t>
      </w:r>
      <w:r w:rsidRPr="0014553C">
        <w:rPr>
          <w:rFonts w:asciiTheme="majorBidi" w:hAnsiTheme="majorBidi" w:cstheme="majorBidi"/>
          <w:sz w:val="30"/>
          <w:szCs w:val="30"/>
        </w:rPr>
        <w:t xml:space="preserve">) </w:t>
      </w:r>
      <w:r w:rsidRPr="0014553C">
        <w:rPr>
          <w:rFonts w:asciiTheme="majorBidi" w:hAnsiTheme="majorBidi" w:cstheme="majorBidi" w:hint="cs"/>
          <w:sz w:val="30"/>
          <w:szCs w:val="30"/>
          <w:cs/>
        </w:rPr>
        <w:t>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 วงเงินยอดขายจะกำหนดไว้สำหรับลูกค้าแต่ละราย ยอดขายที่เกินกว่าวงเงินดังกล่าวต้องได้รับการอนุมัติจากผู้รับผิดชอบ</w:t>
      </w:r>
    </w:p>
    <w:p w14:paraId="70B7E7B6" w14:textId="77777777" w:rsidR="0014553C" w:rsidRPr="0014553C" w:rsidRDefault="0014553C" w:rsidP="0014553C">
      <w:pPr>
        <w:tabs>
          <w:tab w:val="clear" w:pos="907"/>
          <w:tab w:val="left" w:pos="10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09DF918" w14:textId="5C400DAA" w:rsidR="0014553C" w:rsidRPr="00541CAF" w:rsidRDefault="00541CAF" w:rsidP="00541CAF">
      <w:pPr>
        <w:tabs>
          <w:tab w:val="clear" w:pos="454"/>
          <w:tab w:val="clear" w:pos="907"/>
          <w:tab w:val="left" w:pos="1080"/>
          <w:tab w:val="left" w:pos="153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5F6EA6">
        <w:rPr>
          <w:rFonts w:asciiTheme="majorBidi" w:hAnsiTheme="majorBidi" w:cstheme="majorBidi" w:hint="cs"/>
          <w:sz w:val="30"/>
          <w:szCs w:val="30"/>
          <w:cs/>
        </w:rPr>
        <w:t>กลุ่มบริษัทจำกัดความเสี่ยงด้านเครดิตของลูกหนี้การค้าด้วยการกำหนดระยะเวลาการจ่ายชำระสูงสุด</w:t>
      </w:r>
      <w:r w:rsidR="005F6EA6" w:rsidRPr="005F6EA6">
        <w:rPr>
          <w:rFonts w:asciiTheme="majorBidi" w:hAnsiTheme="majorBidi" w:cstheme="majorBidi" w:hint="cs"/>
          <w:sz w:val="30"/>
          <w:szCs w:val="30"/>
          <w:cs/>
        </w:rPr>
        <w:t xml:space="preserve">ที่ </w:t>
      </w:r>
      <w:r w:rsidR="005F6EA6" w:rsidRPr="005F6EA6">
        <w:rPr>
          <w:rFonts w:asciiTheme="majorBidi" w:hAnsiTheme="majorBidi" w:cstheme="majorBidi"/>
          <w:sz w:val="30"/>
          <w:szCs w:val="30"/>
        </w:rPr>
        <w:t xml:space="preserve">30 </w:t>
      </w:r>
      <w:r w:rsidR="005F6EA6" w:rsidRPr="005F6EA6">
        <w:rPr>
          <w:rFonts w:asciiTheme="majorBidi" w:hAnsiTheme="majorBidi" w:cstheme="majorBidi" w:hint="cs"/>
          <w:sz w:val="30"/>
          <w:szCs w:val="30"/>
          <w:cs/>
        </w:rPr>
        <w:t>วัน</w:t>
      </w:r>
      <w:r w:rsidRPr="005F6EA6">
        <w:rPr>
          <w:rFonts w:asciiTheme="majorBidi" w:hAnsiTheme="majorBidi" w:cstheme="majorBidi" w:hint="cs"/>
          <w:sz w:val="30"/>
          <w:szCs w:val="30"/>
          <w:cs/>
        </w:rPr>
        <w:t>และมีการติดตามยอดคงค้างของลูกหนี้การค้าอย่างสม่ำเสมอ</w:t>
      </w:r>
      <w:r w:rsidRPr="005F6EA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F6EA6">
        <w:rPr>
          <w:rFonts w:asciiTheme="majorBidi" w:hAnsiTheme="majorBidi" w:cstheme="majorBidi" w:hint="cs"/>
          <w:sz w:val="30"/>
          <w:szCs w:val="30"/>
          <w:cs/>
        </w:rPr>
        <w:t>กลุ่มบริษัทพิจารณาการด้อยค่าทุกวันสิ้นรอบระยะเวลารายงาน</w:t>
      </w:r>
      <w:r w:rsidRPr="005F6EA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F6EA6">
        <w:rPr>
          <w:rFonts w:asciiTheme="majorBidi" w:hAnsiTheme="majorBidi" w:cstheme="majorBidi" w:hint="cs"/>
          <w:sz w:val="30"/>
          <w:szCs w:val="30"/>
          <w:cs/>
        </w:rPr>
        <w:t>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</w:t>
      </w:r>
      <w:r w:rsidRPr="005F6EA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F6EA6">
        <w:rPr>
          <w:rFonts w:asciiTheme="majorBidi" w:hAnsiTheme="majorBidi" w:cstheme="majorBidi" w:hint="cs"/>
          <w:sz w:val="30"/>
          <w:szCs w:val="30"/>
          <w:cs/>
        </w:rPr>
        <w:t>กลุ่มลูกค้าที่มีรูปแบบของความเสี่ยงด้านเครดิตที่คล้ายคลึงกันและสะท้อนผลแตกต่างระหว่างสภาวะเศรษฐกิจในอดีตที่ผ่านมา</w:t>
      </w:r>
      <w:r w:rsidRPr="005F6EA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F6EA6">
        <w:rPr>
          <w:rFonts w:asciiTheme="majorBidi" w:hAnsiTheme="majorBidi" w:cstheme="majorBidi" w:hint="cs"/>
          <w:sz w:val="30"/>
          <w:szCs w:val="30"/>
          <w:cs/>
        </w:rPr>
        <w:t>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53BFEBBD" w14:textId="77777777" w:rsidR="00C46AEC" w:rsidRDefault="00C46A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1769BE20" w14:textId="3D648144" w:rsidR="0014553C" w:rsidRPr="0014553C" w:rsidRDefault="0014553C" w:rsidP="001666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C4509A">
        <w:rPr>
          <w:rFonts w:asciiTheme="majorBidi" w:hAnsiTheme="majorBidi" w:hint="cs"/>
          <w:sz w:val="30"/>
          <w:szCs w:val="30"/>
          <w:cs/>
        </w:rPr>
        <w:t>ความเสี่ยงด้านเครดิตของ</w:t>
      </w:r>
      <w:r w:rsidRPr="00C4509A">
        <w:rPr>
          <w:rFonts w:asciiTheme="majorBidi" w:hAnsiTheme="majorBidi" w:cstheme="majorBidi" w:hint="cs"/>
          <w:sz w:val="30"/>
          <w:szCs w:val="30"/>
          <w:cs/>
        </w:rPr>
        <w:t>ลูกหนี้การค้า ลูกหนี้อื่นกับกิจการที่เกี่ยวข้องกันและเงินให้กู้ยืมแก่กิจการที่เกี่ยวข้องกัน</w:t>
      </w:r>
      <w:r w:rsidRPr="00C4509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4509A">
        <w:rPr>
          <w:rFonts w:asciiTheme="majorBidi" w:hAnsiTheme="majorBidi" w:cstheme="majorBidi" w:hint="cs"/>
          <w:sz w:val="30"/>
          <w:szCs w:val="30"/>
          <w:cs/>
        </w:rPr>
        <w:t>ผู้บริหารได้พิจารณาปัจจัยต่างๆ</w:t>
      </w:r>
      <w:r w:rsidRPr="00C4509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4509A">
        <w:rPr>
          <w:rFonts w:asciiTheme="majorBidi" w:hAnsiTheme="majorBidi" w:cstheme="majorBidi" w:hint="cs"/>
          <w:sz w:val="30"/>
          <w:szCs w:val="30"/>
          <w:cs/>
        </w:rPr>
        <w:t>ทั้งภายในและภายนอกที่อาจส่งผลกระทบต่อความเสี่ยงทางด้านเครดิตของกิจการที่เกี่ยวข้องกันแต่ละรายซึ่งผู้บริหารพิจารณาว่ากิจการที่เกี่ยวข้องกันและบริษัทย่อยมีความเสี่ยงด้านเครดิตต่ำ</w:t>
      </w:r>
      <w:r w:rsidRPr="00C4509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4509A">
        <w:rPr>
          <w:rFonts w:asciiTheme="majorBidi" w:hAnsiTheme="majorBidi" w:cstheme="majorBidi" w:hint="cs"/>
          <w:sz w:val="30"/>
          <w:szCs w:val="30"/>
          <w:cs/>
        </w:rPr>
        <w:t>นโยบายของกลุ่มบริษัทจะให้มีเงินให้กู้ยืมแก่กิจการที่เกี่ยวข้องกันเฉพาะบริษัท</w:t>
      </w:r>
      <w:r w:rsidRPr="00C4509A">
        <w:rPr>
          <w:rFonts w:asciiTheme="majorBidi" w:hAnsiTheme="majorBidi" w:hint="cs"/>
          <w:sz w:val="30"/>
          <w:szCs w:val="30"/>
          <w:cs/>
        </w:rPr>
        <w:t>ย่อยของบริษัทเท่านั้น</w:t>
      </w:r>
    </w:p>
    <w:p w14:paraId="4EAF9223" w14:textId="77777777" w:rsidR="0014553C" w:rsidRPr="0014553C" w:rsidRDefault="0014553C" w:rsidP="001666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4086319D" w14:textId="2648FDDB" w:rsidR="0014553C" w:rsidRPr="00250D6A" w:rsidRDefault="0014553C" w:rsidP="003E1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 w:hanging="90"/>
        <w:jc w:val="thaiDistribute"/>
        <w:rPr>
          <w:rFonts w:ascii="Angsana New" w:hAnsi="Angsana New"/>
          <w:sz w:val="30"/>
          <w:szCs w:val="30"/>
          <w:cs/>
        </w:rPr>
      </w:pPr>
      <w:r w:rsidRPr="0014553C">
        <w:rPr>
          <w:rFonts w:ascii="Angsana New" w:hAnsi="Angsana New"/>
          <w:sz w:val="30"/>
          <w:szCs w:val="30"/>
          <w:cs/>
        </w:rPr>
        <w:t>ข้อมูลเกี่ยวกับลูกหนี้การค้า</w:t>
      </w:r>
      <w:r w:rsidR="0016663A">
        <w:rPr>
          <w:rFonts w:ascii="Angsana New" w:hAnsi="Angsana New" w:hint="cs"/>
          <w:sz w:val="30"/>
          <w:szCs w:val="30"/>
          <w:cs/>
        </w:rPr>
        <w:t>และล</w:t>
      </w:r>
      <w:r w:rsidR="00C46AEC">
        <w:rPr>
          <w:rFonts w:ascii="Angsana New" w:hAnsi="Angsana New" w:hint="cs"/>
          <w:sz w:val="30"/>
          <w:szCs w:val="30"/>
          <w:cs/>
        </w:rPr>
        <w:t>ู</w:t>
      </w:r>
      <w:r w:rsidR="0016663A">
        <w:rPr>
          <w:rFonts w:ascii="Angsana New" w:hAnsi="Angsana New" w:hint="cs"/>
          <w:sz w:val="30"/>
          <w:szCs w:val="30"/>
          <w:cs/>
        </w:rPr>
        <w:t>กหนี้อื่น</w:t>
      </w:r>
      <w:r w:rsidRPr="0014553C">
        <w:rPr>
          <w:rFonts w:ascii="Angsana New" w:hAnsi="Angsana New"/>
          <w:sz w:val="30"/>
          <w:szCs w:val="30"/>
          <w:cs/>
        </w:rPr>
        <w:t xml:space="preserve">เปิดเผยในหมายเหตุข้อ </w:t>
      </w:r>
      <w:r w:rsidRPr="0014553C">
        <w:rPr>
          <w:rFonts w:ascii="Angsana New" w:hAnsi="Angsana New"/>
          <w:sz w:val="30"/>
          <w:szCs w:val="30"/>
        </w:rPr>
        <w:t>8</w:t>
      </w:r>
    </w:p>
    <w:p w14:paraId="1678199A" w14:textId="4D2B28A5" w:rsidR="00E13C46" w:rsidRDefault="00E13C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0"/>
          <w:szCs w:val="30"/>
          <w:cs/>
        </w:rPr>
      </w:pPr>
    </w:p>
    <w:p w14:paraId="1F7737CB" w14:textId="13B9DEE5" w:rsidR="00B93F44" w:rsidRPr="00AE33D1" w:rsidRDefault="00B93F44" w:rsidP="00B93F44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AE33D1">
        <w:rPr>
          <w:rFonts w:asciiTheme="majorBidi" w:hAnsiTheme="majorBidi" w:cstheme="majorBidi"/>
          <w:sz w:val="30"/>
          <w:szCs w:val="30"/>
        </w:rPr>
        <w:t>(</w:t>
      </w:r>
      <w:r w:rsidRPr="00AE33D1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Pr="00AE33D1">
        <w:rPr>
          <w:rFonts w:asciiTheme="majorBidi" w:hAnsiTheme="majorBidi" w:cstheme="majorBidi"/>
          <w:sz w:val="30"/>
          <w:szCs w:val="30"/>
        </w:rPr>
        <w:t>.1</w:t>
      </w:r>
      <w:r w:rsidRPr="00AE33D1">
        <w:rPr>
          <w:rFonts w:asciiTheme="majorBidi" w:hAnsiTheme="majorBidi" w:cstheme="majorBidi"/>
          <w:sz w:val="30"/>
          <w:szCs w:val="30"/>
          <w:lang w:val="en-US" w:bidi="th-TH"/>
        </w:rPr>
        <w:t>.2</w:t>
      </w:r>
      <w:r w:rsidRPr="00AE33D1">
        <w:rPr>
          <w:rFonts w:asciiTheme="majorBidi" w:hAnsiTheme="majorBidi" w:cstheme="majorBidi"/>
          <w:sz w:val="30"/>
          <w:szCs w:val="30"/>
        </w:rPr>
        <w:t>)</w:t>
      </w:r>
      <w:r w:rsidRPr="00AE33D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E33D1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เงินสดและรายการเทียบเท่าเงินสด </w:t>
      </w:r>
    </w:p>
    <w:p w14:paraId="3BA41CC5" w14:textId="77777777" w:rsidR="00B93F44" w:rsidRPr="00AE33D1" w:rsidRDefault="00B93F44" w:rsidP="00B93F44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30"/>
          <w:szCs w:val="30"/>
        </w:rPr>
      </w:pPr>
      <w:r w:rsidRPr="00AE33D1">
        <w:rPr>
          <w:rFonts w:asciiTheme="majorBidi" w:hAnsiTheme="majorBidi" w:cstheme="majorBidi"/>
          <w:sz w:val="30"/>
          <w:szCs w:val="30"/>
        </w:rPr>
        <w:tab/>
      </w:r>
    </w:p>
    <w:p w14:paraId="238E4905" w14:textId="3CA57749" w:rsidR="00137E51" w:rsidRPr="00FE5CE6" w:rsidRDefault="007C792F" w:rsidP="00FE5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FE5CE6">
        <w:rPr>
          <w:rFonts w:asciiTheme="majorBidi" w:hAnsiTheme="majorBidi"/>
          <w:sz w:val="30"/>
          <w:szCs w:val="30"/>
          <w:cs/>
        </w:rPr>
        <w:t>ความเสี่ยงด้านเครดิตของ</w:t>
      </w:r>
      <w:r w:rsidRPr="00FE5CE6">
        <w:rPr>
          <w:rFonts w:asciiTheme="majorBidi" w:hAnsiTheme="majorBidi" w:hint="cs"/>
          <w:sz w:val="30"/>
          <w:szCs w:val="30"/>
          <w:cs/>
        </w:rPr>
        <w:t>กลุ่มบริษัท</w:t>
      </w:r>
      <w:r w:rsidRPr="00FE5CE6">
        <w:rPr>
          <w:rFonts w:asciiTheme="majorBidi" w:hAnsiTheme="majorBidi"/>
          <w:sz w:val="30"/>
          <w:szCs w:val="30"/>
          <w:cs/>
        </w:rPr>
        <w:t>ที่เกิดจากเงินสดและรายการเทียบเท่าเงินสด</w:t>
      </w:r>
      <w:r w:rsidRPr="00FE5CE6">
        <w:rPr>
          <w:rFonts w:asciiTheme="majorBidi" w:hAnsiTheme="majorBidi"/>
          <w:sz w:val="30"/>
          <w:szCs w:val="30"/>
        </w:rPr>
        <w:t xml:space="preserve"> </w:t>
      </w:r>
      <w:r w:rsidRPr="00FE5CE6">
        <w:rPr>
          <w:rFonts w:asciiTheme="majorBidi" w:hAnsiTheme="majorBidi"/>
          <w:sz w:val="30"/>
          <w:szCs w:val="30"/>
          <w:cs/>
        </w:rPr>
        <w:t>ถูกจำกัดเนื่องจากคู่สัญญาเป็นธนาคารและสถาบันการเงิน ซึ่ง</w:t>
      </w:r>
      <w:r w:rsidRPr="00FE5CE6">
        <w:rPr>
          <w:rFonts w:asciiTheme="majorBidi" w:hAnsiTheme="majorBidi" w:hint="cs"/>
          <w:sz w:val="30"/>
          <w:szCs w:val="30"/>
          <w:cs/>
        </w:rPr>
        <w:t>กลุ่มบริษัท</w:t>
      </w:r>
      <w:r w:rsidRPr="00FE5CE6">
        <w:rPr>
          <w:rFonts w:asciiTheme="majorBidi" w:hAnsiTheme="majorBidi"/>
          <w:sz w:val="30"/>
          <w:szCs w:val="30"/>
          <w:cs/>
        </w:rPr>
        <w:t>พิจารณาว่ามีความเสี่ยงด้านเครดิตต่ำ</w:t>
      </w:r>
    </w:p>
    <w:p w14:paraId="0CE7460E" w14:textId="0FD6B1A7" w:rsidR="00B93F44" w:rsidRDefault="00B93F44" w:rsidP="000207CB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5E1E0B1F" w14:textId="5BBB2669" w:rsidR="00881D6D" w:rsidRPr="00C46AEC" w:rsidRDefault="007C792F" w:rsidP="007C7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C46AEC">
        <w:rPr>
          <w:rFonts w:asciiTheme="majorBidi" w:hAnsiTheme="majorBidi"/>
          <w:i/>
          <w:iCs/>
          <w:sz w:val="30"/>
          <w:szCs w:val="30"/>
        </w:rPr>
        <w:tab/>
      </w:r>
      <w:r w:rsidR="00F527D2" w:rsidRPr="00C46AEC">
        <w:rPr>
          <w:rFonts w:asciiTheme="majorBidi" w:hAnsiTheme="majorBidi"/>
          <w:i/>
          <w:iCs/>
          <w:sz w:val="30"/>
          <w:szCs w:val="30"/>
        </w:rPr>
        <w:t>(</w:t>
      </w:r>
      <w:r w:rsidR="00F527D2" w:rsidRPr="00C46AEC">
        <w:rPr>
          <w:rFonts w:asciiTheme="majorBidi" w:hAnsiTheme="majorBidi" w:hint="cs"/>
          <w:i/>
          <w:iCs/>
          <w:sz w:val="30"/>
          <w:szCs w:val="30"/>
          <w:cs/>
        </w:rPr>
        <w:t>ข</w:t>
      </w:r>
      <w:r w:rsidR="00F527D2" w:rsidRPr="00C46AEC">
        <w:rPr>
          <w:rFonts w:asciiTheme="majorBidi" w:hAnsiTheme="majorBidi"/>
          <w:i/>
          <w:iCs/>
          <w:sz w:val="30"/>
          <w:szCs w:val="30"/>
        </w:rPr>
        <w:t xml:space="preserve">.2) </w:t>
      </w:r>
      <w:r w:rsidR="00881D6D" w:rsidRPr="00C46AEC">
        <w:rPr>
          <w:rFonts w:asciiTheme="majorBidi" w:hAnsiTheme="majorBidi" w:hint="cs"/>
          <w:i/>
          <w:iCs/>
          <w:sz w:val="30"/>
          <w:szCs w:val="30"/>
          <w:cs/>
        </w:rPr>
        <w:t>ความเสี่ยงด้านสภาพคล่อง</w:t>
      </w:r>
    </w:p>
    <w:p w14:paraId="7FE03D54" w14:textId="589DC1E4" w:rsidR="00881D6D" w:rsidRPr="00FE4FBF" w:rsidRDefault="00881D6D" w:rsidP="00881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</w:p>
    <w:p w14:paraId="372423C4" w14:textId="3FAEF221" w:rsidR="00881D6D" w:rsidRDefault="00881D6D" w:rsidP="00FE5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FE4FBF">
        <w:rPr>
          <w:rFonts w:asciiTheme="majorBidi" w:hAnsiTheme="majorBidi" w:hint="cs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</w:t>
      </w:r>
      <w:r w:rsidRPr="00FE4FBF">
        <w:rPr>
          <w:rFonts w:asciiTheme="majorBidi" w:hAnsiTheme="majorBidi"/>
          <w:sz w:val="30"/>
          <w:szCs w:val="30"/>
          <w:cs/>
        </w:rPr>
        <w:t xml:space="preserve"> </w:t>
      </w:r>
      <w:r w:rsidRPr="00FE4FBF">
        <w:rPr>
          <w:rFonts w:asciiTheme="majorBidi" w:hAnsiTheme="majorBidi" w:hint="cs"/>
          <w:sz w:val="30"/>
          <w:szCs w:val="30"/>
          <w:cs/>
        </w:rPr>
        <w:t>และลดผลกระทบจากความผันผวนในกระแสเงินสด</w:t>
      </w:r>
    </w:p>
    <w:p w14:paraId="358BB7A0" w14:textId="77777777" w:rsidR="004919D6" w:rsidRDefault="004919D6" w:rsidP="00FE5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</w:p>
    <w:p w14:paraId="53348D4F" w14:textId="7FD6E337" w:rsidR="00BE0925" w:rsidRPr="0086608C" w:rsidRDefault="0086608C" w:rsidP="00FE5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7C792F">
        <w:rPr>
          <w:rFonts w:asciiTheme="majorBidi" w:hAnsiTheme="majorBidi" w:hint="cs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7C792F">
        <w:rPr>
          <w:rFonts w:asciiTheme="majorBidi" w:hAnsiTheme="majorBidi"/>
          <w:sz w:val="30"/>
          <w:szCs w:val="30"/>
          <w:cs/>
        </w:rPr>
        <w:t xml:space="preserve"> </w:t>
      </w:r>
      <w:r w:rsidRPr="007C792F">
        <w:rPr>
          <w:rFonts w:asciiTheme="majorBidi" w:hAnsiTheme="majorBidi" w:hint="cs"/>
          <w:sz w:val="30"/>
          <w:szCs w:val="30"/>
          <w:cs/>
        </w:rPr>
        <w:t>ณ</w:t>
      </w:r>
      <w:r w:rsidRPr="007C792F">
        <w:rPr>
          <w:rFonts w:asciiTheme="majorBidi" w:hAnsiTheme="majorBidi"/>
          <w:sz w:val="30"/>
          <w:szCs w:val="30"/>
          <w:cs/>
        </w:rPr>
        <w:t xml:space="preserve"> </w:t>
      </w:r>
      <w:r w:rsidRPr="007C792F">
        <w:rPr>
          <w:rFonts w:asciiTheme="majorBidi" w:hAnsiTheme="majorBidi" w:hint="cs"/>
          <w:sz w:val="30"/>
          <w:szCs w:val="30"/>
          <w:cs/>
        </w:rPr>
        <w:t>วันที่รายงาน</w:t>
      </w:r>
      <w:r w:rsidRPr="007C792F">
        <w:rPr>
          <w:rFonts w:asciiTheme="majorBidi" w:hAnsiTheme="majorBidi"/>
          <w:sz w:val="30"/>
          <w:szCs w:val="30"/>
          <w:cs/>
        </w:rPr>
        <w:t xml:space="preserve"> </w:t>
      </w:r>
      <w:r w:rsidRPr="007C792F">
        <w:rPr>
          <w:rFonts w:asciiTheme="majorBidi" w:hAnsiTheme="majorBidi" w:hint="cs"/>
          <w:sz w:val="30"/>
          <w:szCs w:val="30"/>
          <w:cs/>
        </w:rPr>
        <w:t>โดยแสดงจำนวนขั้นต้นซึ่งไม่ได้คิดลด</w:t>
      </w:r>
      <w:r w:rsidRPr="007C792F">
        <w:rPr>
          <w:rFonts w:asciiTheme="majorBidi" w:hAnsiTheme="majorBidi"/>
          <w:sz w:val="30"/>
          <w:szCs w:val="30"/>
          <w:cs/>
        </w:rPr>
        <w:t xml:space="preserve"> </w:t>
      </w:r>
      <w:r w:rsidRPr="007C792F">
        <w:rPr>
          <w:rFonts w:asciiTheme="majorBidi" w:hAnsiTheme="majorBidi" w:hint="cs"/>
          <w:sz w:val="30"/>
          <w:szCs w:val="30"/>
          <w:cs/>
        </w:rPr>
        <w:t>รวมดอกเบี้ยตามสัญญาและไม่รวมผลกระทบหากหักกลบตามสัญญา</w:t>
      </w:r>
    </w:p>
    <w:p w14:paraId="71D7BE8C" w14:textId="77777777" w:rsidR="0086608C" w:rsidRPr="0086608C" w:rsidRDefault="0086608C" w:rsidP="00881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10710" w:type="dxa"/>
        <w:tblInd w:w="-270" w:type="dxa"/>
        <w:tblLayout w:type="fixed"/>
        <w:tblLook w:val="04A0" w:firstRow="1" w:lastRow="0" w:firstColumn="1" w:lastColumn="0" w:noHBand="0" w:noVBand="1"/>
      </w:tblPr>
      <w:tblGrid>
        <w:gridCol w:w="2430"/>
        <w:gridCol w:w="1170"/>
        <w:gridCol w:w="270"/>
        <w:gridCol w:w="1170"/>
        <w:gridCol w:w="270"/>
        <w:gridCol w:w="1170"/>
        <w:gridCol w:w="270"/>
        <w:gridCol w:w="1152"/>
        <w:gridCol w:w="270"/>
        <w:gridCol w:w="1098"/>
        <w:gridCol w:w="270"/>
        <w:gridCol w:w="1170"/>
      </w:tblGrid>
      <w:tr w:rsidR="00881D6D" w:rsidRPr="0086608C" w14:paraId="2DB88988" w14:textId="77777777" w:rsidTr="0086608C">
        <w:trPr>
          <w:tblHeader/>
        </w:trPr>
        <w:tc>
          <w:tcPr>
            <w:tcW w:w="2430" w:type="dxa"/>
            <w:vAlign w:val="bottom"/>
          </w:tcPr>
          <w:p w14:paraId="5E5A7D8E" w14:textId="77777777" w:rsidR="00881D6D" w:rsidRPr="0086608C" w:rsidRDefault="00881D6D" w:rsidP="00995681">
            <w:pPr>
              <w:spacing w:line="233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280" w:type="dxa"/>
            <w:gridSpan w:val="11"/>
            <w:hideMark/>
          </w:tcPr>
          <w:p w14:paraId="508F8A46" w14:textId="77777777" w:rsidR="00881D6D" w:rsidRPr="0086608C" w:rsidRDefault="00881D6D" w:rsidP="00995681">
            <w:pPr>
              <w:spacing w:line="233" w:lineRule="auto"/>
              <w:ind w:left="73" w:right="-24" w:hanging="7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60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C0F46" w:rsidRPr="00BE5906" w14:paraId="5747FF87" w14:textId="77777777" w:rsidTr="0086608C">
        <w:trPr>
          <w:tblHeader/>
        </w:trPr>
        <w:tc>
          <w:tcPr>
            <w:tcW w:w="2430" w:type="dxa"/>
            <w:vAlign w:val="bottom"/>
          </w:tcPr>
          <w:p w14:paraId="1B80E1AD" w14:textId="77777777" w:rsidR="00BC0F46" w:rsidRPr="00BE5906" w:rsidRDefault="00BC0F46" w:rsidP="00BC0F46">
            <w:pPr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A5E7753" w14:textId="37E2F18F" w:rsidR="00BC0F46" w:rsidRPr="00BE5906" w:rsidRDefault="00BC0F46" w:rsidP="00BC0F46">
            <w:pPr>
              <w:tabs>
                <w:tab w:val="clear" w:pos="907"/>
                <w:tab w:val="left" w:pos="520"/>
              </w:tabs>
              <w:spacing w:line="233" w:lineRule="auto"/>
              <w:ind w:left="73" w:right="-200" w:hanging="27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5147DF2" w14:textId="77777777" w:rsidR="00BC0F46" w:rsidRPr="00BE5906" w:rsidRDefault="00BC0F46" w:rsidP="00BC0F46">
            <w:pPr>
              <w:spacing w:line="233" w:lineRule="auto"/>
              <w:ind w:left="73" w:right="-24" w:hanging="7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9"/>
          </w:tcPr>
          <w:p w14:paraId="56CED180" w14:textId="77777777" w:rsidR="00BC0F46" w:rsidRPr="00BE5906" w:rsidRDefault="00BC0F46" w:rsidP="00BC0F46">
            <w:pPr>
              <w:spacing w:line="233" w:lineRule="auto"/>
              <w:ind w:left="73" w:right="-24" w:hanging="7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E5906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FE5CE6" w:rsidRPr="00BE5906" w14:paraId="2D3CC40B" w14:textId="77777777" w:rsidTr="0086608C">
        <w:trPr>
          <w:tblHeader/>
        </w:trPr>
        <w:tc>
          <w:tcPr>
            <w:tcW w:w="2430" w:type="dxa"/>
            <w:vAlign w:val="bottom"/>
            <w:hideMark/>
          </w:tcPr>
          <w:p w14:paraId="0022CAB1" w14:textId="4C95B5C9" w:rsidR="00FE5CE6" w:rsidRPr="00BE5906" w:rsidRDefault="00FE5CE6" w:rsidP="00FE5CE6">
            <w:pPr>
              <w:spacing w:line="233" w:lineRule="auto"/>
              <w:ind w:left="16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BE590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bookmarkStart w:id="42" w:name="_Hlk49728440"/>
            <w:r w:rsidRPr="00BE590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3</w:t>
            </w:r>
            <w:r w:rsidRPr="00BE590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1 </w:t>
            </w:r>
            <w:r w:rsidRPr="00BE590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bookmarkEnd w:id="42"/>
          </w:p>
        </w:tc>
        <w:tc>
          <w:tcPr>
            <w:tcW w:w="1170" w:type="dxa"/>
          </w:tcPr>
          <w:p w14:paraId="34AA8F3D" w14:textId="77777777" w:rsidR="00FE5CE6" w:rsidRDefault="00FE5CE6" w:rsidP="00FE5C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3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1C6AA50" w14:textId="5590F241" w:rsidR="00FE5CE6" w:rsidRPr="00BE5906" w:rsidRDefault="00FE5CE6" w:rsidP="00FE5C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3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5906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4D8099E0" w14:textId="77777777" w:rsidR="00FE5CE6" w:rsidRPr="00BE5906" w:rsidRDefault="00FE5CE6" w:rsidP="00FE5CE6">
            <w:pPr>
              <w:spacing w:line="233" w:lineRule="auto"/>
              <w:ind w:left="-11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599C144B" w14:textId="75EF1C15" w:rsidR="00FE5CE6" w:rsidRPr="00BE5906" w:rsidRDefault="00FE5CE6" w:rsidP="00FE5C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3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5906">
              <w:rPr>
                <w:rFonts w:ascii="Angsana New" w:hAnsi="Angsana New" w:hint="cs"/>
                <w:sz w:val="28"/>
                <w:szCs w:val="28"/>
                <w:cs/>
              </w:rPr>
              <w:t>ภายใน</w:t>
            </w:r>
            <w:r w:rsidRPr="00BE590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E5906">
              <w:rPr>
                <w:rFonts w:ascii="Angsana New" w:hAnsi="Angsana New"/>
                <w:sz w:val="28"/>
                <w:szCs w:val="28"/>
              </w:rPr>
              <w:t>1</w:t>
            </w:r>
            <w:r w:rsidRPr="00BE590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E5906">
              <w:rPr>
                <w:rFonts w:ascii="Angsana New" w:hAnsi="Angsana New" w:hint="cs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70" w:type="dxa"/>
          </w:tcPr>
          <w:p w14:paraId="53C36CFE" w14:textId="77777777" w:rsidR="00FE5CE6" w:rsidRPr="00BE5906" w:rsidRDefault="00FE5CE6" w:rsidP="00FE5CE6">
            <w:pPr>
              <w:tabs>
                <w:tab w:val="clear" w:pos="227"/>
                <w:tab w:val="clear" w:pos="454"/>
                <w:tab w:val="clear" w:pos="680"/>
                <w:tab w:val="left" w:pos="764"/>
              </w:tabs>
              <w:spacing w:line="233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0B392DC2" w14:textId="0912F0A8" w:rsidR="00FE5CE6" w:rsidRPr="00BE5906" w:rsidRDefault="00FE5CE6" w:rsidP="00FE5C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3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5906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  <w:r w:rsidRPr="00BE590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E5906">
              <w:rPr>
                <w:rFonts w:ascii="Angsana New" w:hAnsi="Angsana New"/>
                <w:sz w:val="28"/>
                <w:szCs w:val="28"/>
              </w:rPr>
              <w:t>1</w:t>
            </w:r>
            <w:r w:rsidRPr="00BE590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E5906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BE590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E5906">
              <w:rPr>
                <w:rFonts w:ascii="Angsana New" w:hAnsi="Angsana New" w:hint="cs"/>
                <w:sz w:val="28"/>
                <w:szCs w:val="28"/>
                <w:cs/>
              </w:rPr>
              <w:t>แต่ไม่เกิน</w:t>
            </w:r>
            <w:r w:rsidRPr="00BE590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E5906">
              <w:rPr>
                <w:rFonts w:ascii="Angsana New" w:hAnsi="Angsana New"/>
                <w:sz w:val="28"/>
                <w:szCs w:val="28"/>
              </w:rPr>
              <w:t>2</w:t>
            </w:r>
            <w:r w:rsidRPr="00BE590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E5906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2B9D2B04" w14:textId="77777777" w:rsidR="00FE5CE6" w:rsidRPr="00BE5906" w:rsidRDefault="00FE5CE6" w:rsidP="00FE5CE6">
            <w:pPr>
              <w:spacing w:line="233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  <w:hideMark/>
          </w:tcPr>
          <w:p w14:paraId="4788137E" w14:textId="72474468" w:rsidR="00FE5CE6" w:rsidRPr="00BE5906" w:rsidRDefault="00FE5CE6" w:rsidP="00FE5C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3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5906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  <w:r w:rsidRPr="00BE590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E5906">
              <w:rPr>
                <w:rFonts w:ascii="Angsana New" w:hAnsi="Angsana New"/>
                <w:sz w:val="28"/>
                <w:szCs w:val="28"/>
              </w:rPr>
              <w:t xml:space="preserve">2 </w:t>
            </w:r>
            <w:r w:rsidRPr="00BE5906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BE590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E5906">
              <w:rPr>
                <w:rFonts w:ascii="Angsana New" w:hAnsi="Angsana New" w:hint="cs"/>
                <w:sz w:val="28"/>
                <w:szCs w:val="28"/>
                <w:cs/>
              </w:rPr>
              <w:t>แต่ไม่เกิน</w:t>
            </w:r>
            <w:r w:rsidRPr="00BE590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E5906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BE5906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4A6096D9" w14:textId="77777777" w:rsidR="00FE5CE6" w:rsidRPr="00BE5906" w:rsidRDefault="00FE5CE6" w:rsidP="00FE5CE6">
            <w:pPr>
              <w:tabs>
                <w:tab w:val="clear" w:pos="907"/>
                <w:tab w:val="left" w:pos="775"/>
              </w:tabs>
              <w:spacing w:line="233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14:paraId="7687E702" w14:textId="77777777" w:rsidR="00FE5CE6" w:rsidRPr="00BE5906" w:rsidRDefault="00FE5CE6" w:rsidP="00FE5C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3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56B6324F" w14:textId="77777777" w:rsidR="00FE5CE6" w:rsidRPr="00BE5906" w:rsidRDefault="00FE5CE6" w:rsidP="00FE5C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3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5906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BE5906">
              <w:rPr>
                <w:rFonts w:ascii="Angsana New" w:hAnsi="Angsana New" w:hint="cs"/>
                <w:sz w:val="28"/>
                <w:szCs w:val="28"/>
              </w:rPr>
              <w:t xml:space="preserve">5 </w:t>
            </w:r>
            <w:r w:rsidRPr="00BE5906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</w:tcPr>
          <w:p w14:paraId="26B4E0D6" w14:textId="77777777" w:rsidR="00FE5CE6" w:rsidRPr="00BE5906" w:rsidRDefault="00FE5CE6" w:rsidP="00FE5C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3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042226F2" w14:textId="77777777" w:rsidR="00FE5CE6" w:rsidRPr="00BE5906" w:rsidRDefault="00FE5CE6" w:rsidP="00FE5C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3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590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FE5CE6" w:rsidRPr="00BE5906" w14:paraId="58A192E7" w14:textId="77777777" w:rsidTr="0086608C">
        <w:trPr>
          <w:tblHeader/>
        </w:trPr>
        <w:tc>
          <w:tcPr>
            <w:tcW w:w="2430" w:type="dxa"/>
            <w:vAlign w:val="bottom"/>
          </w:tcPr>
          <w:p w14:paraId="0F39A155" w14:textId="77777777" w:rsidR="00FE5CE6" w:rsidRPr="00BE5906" w:rsidRDefault="00FE5CE6" w:rsidP="00FE5CE6">
            <w:pPr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280" w:type="dxa"/>
            <w:gridSpan w:val="11"/>
            <w:hideMark/>
          </w:tcPr>
          <w:p w14:paraId="30EEEA5C" w14:textId="77777777" w:rsidR="00FE5CE6" w:rsidRPr="00BE5906" w:rsidRDefault="00FE5CE6" w:rsidP="00FE5C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3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5906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E5CE6" w:rsidRPr="00BE5906" w14:paraId="51C24512" w14:textId="77777777" w:rsidTr="0086608C">
        <w:tc>
          <w:tcPr>
            <w:tcW w:w="2430" w:type="dxa"/>
            <w:vAlign w:val="bottom"/>
          </w:tcPr>
          <w:p w14:paraId="6E85182E" w14:textId="266BC8FF" w:rsidR="00FE5CE6" w:rsidRPr="00BE5906" w:rsidRDefault="00FE5CE6" w:rsidP="00FE5CE6">
            <w:pPr>
              <w:spacing w:line="233" w:lineRule="auto"/>
              <w:ind w:firstLine="16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BE590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8280" w:type="dxa"/>
            <w:gridSpan w:val="11"/>
          </w:tcPr>
          <w:p w14:paraId="02FD7D73" w14:textId="77777777" w:rsidR="00FE5CE6" w:rsidRPr="00BE5906" w:rsidRDefault="00FE5CE6" w:rsidP="00FE5C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3" w:lineRule="auto"/>
              <w:ind w:left="-109" w:right="-10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FE5CE6" w:rsidRPr="00BE5906" w14:paraId="646BB1F4" w14:textId="77777777" w:rsidTr="0086608C">
        <w:tc>
          <w:tcPr>
            <w:tcW w:w="2430" w:type="dxa"/>
            <w:hideMark/>
          </w:tcPr>
          <w:p w14:paraId="498D8CB2" w14:textId="77777777" w:rsidR="00FE5CE6" w:rsidRPr="00BE5906" w:rsidRDefault="00FE5CE6" w:rsidP="00FE5CE6">
            <w:pPr>
              <w:spacing w:line="233" w:lineRule="auto"/>
              <w:ind w:left="250" w:right="-24" w:hanging="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BE590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1170" w:type="dxa"/>
          </w:tcPr>
          <w:p w14:paraId="13F55DCD" w14:textId="77777777" w:rsidR="00FE5CE6" w:rsidRPr="00BE5906" w:rsidRDefault="00FE5CE6" w:rsidP="00FE5CE6">
            <w:pPr>
              <w:tabs>
                <w:tab w:val="decimal" w:pos="708"/>
              </w:tabs>
              <w:spacing w:line="233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565B6E44" w14:textId="62CEBD81" w:rsidR="00FE5CE6" w:rsidRPr="00BE5906" w:rsidRDefault="00FE5CE6" w:rsidP="00FE5CE6">
            <w:pPr>
              <w:tabs>
                <w:tab w:val="clear" w:pos="680"/>
                <w:tab w:val="decimal" w:pos="780"/>
                <w:tab w:val="left" w:pos="855"/>
              </w:tabs>
              <w:spacing w:line="233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CA20C3C" w14:textId="77777777" w:rsidR="00FE5CE6" w:rsidRPr="00BE5906" w:rsidRDefault="00FE5CE6" w:rsidP="00FE5CE6">
            <w:pPr>
              <w:tabs>
                <w:tab w:val="decimal" w:pos="708"/>
              </w:tabs>
              <w:spacing w:line="233" w:lineRule="auto"/>
              <w:ind w:lef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FBC11FE" w14:textId="77777777" w:rsidR="00FE5CE6" w:rsidRPr="00BE5906" w:rsidRDefault="00FE5CE6" w:rsidP="00FE5CE6">
            <w:pPr>
              <w:tabs>
                <w:tab w:val="decimal" w:pos="708"/>
              </w:tabs>
              <w:spacing w:line="233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D0B1FF5" w14:textId="77777777" w:rsidR="00FE5CE6" w:rsidRPr="00BE5906" w:rsidRDefault="00FE5CE6" w:rsidP="00FE5CE6">
            <w:pPr>
              <w:tabs>
                <w:tab w:val="decimal" w:pos="708"/>
              </w:tabs>
              <w:spacing w:line="233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ED5B5F3" w14:textId="77777777" w:rsidR="00FE5CE6" w:rsidRPr="00BE5906" w:rsidRDefault="00FE5CE6" w:rsidP="00FE5CE6">
            <w:pPr>
              <w:tabs>
                <w:tab w:val="decimal" w:pos="708"/>
              </w:tabs>
              <w:spacing w:line="233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7B1EABF" w14:textId="77777777" w:rsidR="00FE5CE6" w:rsidRPr="00BE5906" w:rsidRDefault="00FE5CE6" w:rsidP="00FE5CE6">
            <w:pPr>
              <w:tabs>
                <w:tab w:val="decimal" w:pos="708"/>
              </w:tabs>
              <w:spacing w:line="233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4F874F18" w14:textId="77777777" w:rsidR="00FE5CE6" w:rsidRPr="00BE5906" w:rsidRDefault="00FE5CE6" w:rsidP="00FE5CE6">
            <w:pPr>
              <w:tabs>
                <w:tab w:val="decimal" w:pos="708"/>
              </w:tabs>
              <w:spacing w:line="233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4F21DEB" w14:textId="77777777" w:rsidR="00FE5CE6" w:rsidRPr="00BE5906" w:rsidRDefault="00FE5CE6" w:rsidP="00FE5CE6">
            <w:pPr>
              <w:tabs>
                <w:tab w:val="decimal" w:pos="708"/>
              </w:tabs>
              <w:spacing w:line="233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14:paraId="27727DD0" w14:textId="77777777" w:rsidR="00FE5CE6" w:rsidRPr="00BE5906" w:rsidRDefault="00FE5CE6" w:rsidP="00FE5CE6">
            <w:pPr>
              <w:tabs>
                <w:tab w:val="decimal" w:pos="708"/>
              </w:tabs>
              <w:spacing w:line="233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516C4D" w14:textId="77777777" w:rsidR="00FE5CE6" w:rsidRPr="00BE5906" w:rsidRDefault="00FE5CE6" w:rsidP="00FE5CE6">
            <w:pPr>
              <w:tabs>
                <w:tab w:val="decimal" w:pos="708"/>
              </w:tabs>
              <w:spacing w:line="233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4B4BAB6" w14:textId="77777777" w:rsidR="00FE5CE6" w:rsidRPr="00BE5906" w:rsidRDefault="00FE5CE6" w:rsidP="00FE5CE6">
            <w:pPr>
              <w:tabs>
                <w:tab w:val="decimal" w:pos="708"/>
              </w:tabs>
              <w:spacing w:line="233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5CE6" w:rsidRPr="00BE5906" w14:paraId="676833ED" w14:textId="77777777" w:rsidTr="0086608C">
        <w:tc>
          <w:tcPr>
            <w:tcW w:w="2430" w:type="dxa"/>
            <w:hideMark/>
          </w:tcPr>
          <w:p w14:paraId="100C72EA" w14:textId="6B021AF7" w:rsidR="00FE5CE6" w:rsidRPr="00BE5906" w:rsidRDefault="00FE5CE6" w:rsidP="00FE5CE6">
            <w:pPr>
              <w:spacing w:line="233" w:lineRule="auto"/>
              <w:ind w:left="250" w:right="-24" w:hanging="90"/>
              <w:rPr>
                <w:rFonts w:ascii="Angsana New" w:hAnsi="Angsana New" w:cs="Cordia New"/>
                <w:sz w:val="28"/>
                <w:szCs w:val="28"/>
              </w:rPr>
            </w:pPr>
            <w:r w:rsidRPr="00BE5906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  <w:r w:rsidRPr="00BE5906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170" w:type="dxa"/>
          </w:tcPr>
          <w:p w14:paraId="4F958891" w14:textId="77777777" w:rsidR="00FE5CE6" w:rsidRDefault="00FE5CE6" w:rsidP="00FE5C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48A1415E" w14:textId="14099B3F" w:rsidR="00FE5CE6" w:rsidRPr="00924305" w:rsidRDefault="00FE5CE6" w:rsidP="00FE5C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24305">
              <w:rPr>
                <w:rFonts w:ascii="Angsana New" w:hAnsi="Angsana New"/>
                <w:color w:val="000000"/>
                <w:sz w:val="28"/>
                <w:szCs w:val="28"/>
              </w:rPr>
              <w:t xml:space="preserve">1,435,868 </w:t>
            </w:r>
          </w:p>
        </w:tc>
        <w:tc>
          <w:tcPr>
            <w:tcW w:w="270" w:type="dxa"/>
          </w:tcPr>
          <w:p w14:paraId="6D557C20" w14:textId="77777777" w:rsidR="00FE5CE6" w:rsidRPr="00BE5906" w:rsidRDefault="00FE5CE6" w:rsidP="00FE5CE6">
            <w:pPr>
              <w:tabs>
                <w:tab w:val="decimal" w:pos="706"/>
              </w:tabs>
              <w:spacing w:line="233" w:lineRule="auto"/>
              <w:ind w:left="-110"/>
              <w:jc w:val="right"/>
              <w:rPr>
                <w:rFonts w:ascii="Angsana New" w:hAnsi="Angsana New" w:cs="Times New Roman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E6A243D" w14:textId="77777777" w:rsidR="00FE5CE6" w:rsidRDefault="00FE5CE6" w:rsidP="00FE5C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0387D4AF" w14:textId="48FD360A" w:rsidR="00FE5CE6" w:rsidRPr="00BE5906" w:rsidRDefault="00FE5CE6" w:rsidP="00FE5C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42F1B">
              <w:rPr>
                <w:rFonts w:ascii="Angsana New" w:hAnsi="Angsana New"/>
                <w:color w:val="000000"/>
                <w:sz w:val="28"/>
                <w:szCs w:val="28"/>
              </w:rPr>
              <w:t xml:space="preserve">1,435,868 </w:t>
            </w:r>
          </w:p>
        </w:tc>
        <w:tc>
          <w:tcPr>
            <w:tcW w:w="270" w:type="dxa"/>
          </w:tcPr>
          <w:p w14:paraId="0CF6F733" w14:textId="77777777" w:rsidR="00FE5CE6" w:rsidRPr="00BE5906" w:rsidRDefault="00FE5CE6" w:rsidP="00FE5C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D62A92F" w14:textId="77777777" w:rsidR="00FE5CE6" w:rsidRPr="00042F1B" w:rsidRDefault="00FE5CE6" w:rsidP="00FE5C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797606C9" w14:textId="0D015502" w:rsidR="00FE5CE6" w:rsidRPr="00042F1B" w:rsidRDefault="00FE5CE6" w:rsidP="00FE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</w:tabs>
              <w:spacing w:line="233" w:lineRule="auto"/>
              <w:ind w:left="-1365" w:right="248" w:hanging="10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42F1B">
              <w:rPr>
                <w:rFonts w:ascii="Angsana New" w:hAnsi="Angsana New"/>
                <w:color w:val="000000"/>
                <w:sz w:val="28"/>
                <w:szCs w:val="28"/>
              </w:rPr>
              <w:t xml:space="preserve">- </w:t>
            </w:r>
          </w:p>
        </w:tc>
        <w:tc>
          <w:tcPr>
            <w:tcW w:w="270" w:type="dxa"/>
          </w:tcPr>
          <w:p w14:paraId="3FEF541E" w14:textId="77777777" w:rsidR="00FE5CE6" w:rsidRPr="00BE5906" w:rsidRDefault="00FE5CE6" w:rsidP="00FE5CE6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 w:cs="Times New Roman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18DD2A2B" w14:textId="77777777" w:rsidR="00FE5CE6" w:rsidRDefault="00FE5CE6" w:rsidP="00FE5C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5B7AC98E" w14:textId="42177480" w:rsidR="00FE5CE6" w:rsidRPr="00042F1B" w:rsidRDefault="00FE5CE6" w:rsidP="00FE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04"/>
              </w:tabs>
              <w:spacing w:line="233" w:lineRule="auto"/>
              <w:ind w:left="-1365" w:right="235" w:hanging="10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42F1B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270" w:type="dxa"/>
          </w:tcPr>
          <w:p w14:paraId="10933171" w14:textId="77777777" w:rsidR="00FE5CE6" w:rsidRPr="00BE5906" w:rsidRDefault="00FE5CE6" w:rsidP="00FE5CE6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 w:cs="Times New Roman"/>
                <w:sz w:val="28"/>
                <w:szCs w:val="28"/>
              </w:rPr>
            </w:pPr>
          </w:p>
        </w:tc>
        <w:tc>
          <w:tcPr>
            <w:tcW w:w="1098" w:type="dxa"/>
          </w:tcPr>
          <w:p w14:paraId="1521897E" w14:textId="77777777" w:rsidR="00FE5CE6" w:rsidRDefault="00FE5CE6" w:rsidP="00FE5C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right="140" w:hanging="10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79DC8241" w14:textId="52F827F3" w:rsidR="00FE5CE6" w:rsidRPr="00042F1B" w:rsidRDefault="00FE5CE6" w:rsidP="00FE5C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3" w:lineRule="auto"/>
              <w:ind w:left="-1365" w:right="250" w:hanging="10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42F1B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270" w:type="dxa"/>
          </w:tcPr>
          <w:p w14:paraId="1B7DFF63" w14:textId="77777777" w:rsidR="00FE5CE6" w:rsidRPr="00BE5906" w:rsidRDefault="00FE5CE6" w:rsidP="00FE5CE6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 w:cs="Times New Roman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A19DE39" w14:textId="77777777" w:rsidR="00FE5CE6" w:rsidRDefault="00FE5CE6" w:rsidP="00FE5C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right="140" w:hanging="10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4BBB3189" w14:textId="42A4760C" w:rsidR="00FE5CE6" w:rsidRPr="00042F1B" w:rsidRDefault="00FE5CE6" w:rsidP="00FE5CE6">
            <w:pPr>
              <w:tabs>
                <w:tab w:val="clear" w:pos="227"/>
                <w:tab w:val="clear" w:pos="454"/>
                <w:tab w:val="clear" w:pos="68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42F1B">
              <w:rPr>
                <w:rFonts w:ascii="Angsana New" w:hAnsi="Angsana New"/>
                <w:color w:val="000000"/>
                <w:sz w:val="28"/>
                <w:szCs w:val="28"/>
              </w:rPr>
              <w:t xml:space="preserve"> 1,435,868</w:t>
            </w:r>
          </w:p>
        </w:tc>
      </w:tr>
      <w:tr w:rsidR="00FE5CE6" w:rsidRPr="00BE5906" w14:paraId="34B66B5E" w14:textId="77777777" w:rsidTr="0086608C">
        <w:tc>
          <w:tcPr>
            <w:tcW w:w="2430" w:type="dxa"/>
            <w:hideMark/>
          </w:tcPr>
          <w:p w14:paraId="239CFF2A" w14:textId="77777777" w:rsidR="00FE5CE6" w:rsidRPr="00BE5906" w:rsidRDefault="00FE5CE6" w:rsidP="00FE5CE6">
            <w:pPr>
              <w:spacing w:line="233" w:lineRule="auto"/>
              <w:ind w:left="160" w:right="-24"/>
              <w:rPr>
                <w:rFonts w:ascii="Angsana New" w:hAnsi="Angsana New"/>
                <w:sz w:val="28"/>
                <w:szCs w:val="28"/>
                <w:cs/>
              </w:rPr>
            </w:pPr>
            <w:r w:rsidRPr="00BE5906">
              <w:rPr>
                <w:rFonts w:ascii="Angsana New" w:hAnsi="Angsana New" w:hint="cs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</w:tcPr>
          <w:p w14:paraId="58F5AF98" w14:textId="642C1B37" w:rsidR="00FE5CE6" w:rsidRPr="00924305" w:rsidRDefault="00FE5CE6" w:rsidP="00FE5C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D70A4">
              <w:rPr>
                <w:rFonts w:ascii="Angsana New" w:hAnsi="Angsana New"/>
                <w:color w:val="000000"/>
                <w:sz w:val="28"/>
                <w:szCs w:val="28"/>
              </w:rPr>
              <w:t xml:space="preserve">47,544,894 </w:t>
            </w:r>
            <w:r w:rsidRPr="00924305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645E430B" w14:textId="77777777" w:rsidR="00FE5CE6" w:rsidRPr="00BE5906" w:rsidRDefault="00FE5CE6" w:rsidP="00FE5CE6">
            <w:pPr>
              <w:tabs>
                <w:tab w:val="decimal" w:pos="706"/>
              </w:tabs>
              <w:spacing w:line="233" w:lineRule="auto"/>
              <w:ind w:left="-11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F3EDB42" w14:textId="300A8969" w:rsidR="00FE5CE6" w:rsidRPr="00042F1B" w:rsidRDefault="00FE5CE6" w:rsidP="00FE5C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25FEF">
              <w:rPr>
                <w:rFonts w:ascii="Angsana New" w:hAnsi="Angsana New"/>
                <w:color w:val="000000"/>
                <w:sz w:val="28"/>
                <w:szCs w:val="28"/>
              </w:rPr>
              <w:t>4,665,211</w:t>
            </w:r>
          </w:p>
        </w:tc>
        <w:tc>
          <w:tcPr>
            <w:tcW w:w="270" w:type="dxa"/>
          </w:tcPr>
          <w:p w14:paraId="796E39C8" w14:textId="77777777" w:rsidR="00FE5CE6" w:rsidRPr="00BE5906" w:rsidRDefault="00FE5CE6" w:rsidP="00FE5CE6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4ABA073" w14:textId="0D15114C" w:rsidR="00FE5CE6" w:rsidRPr="0077541F" w:rsidRDefault="00FE5CE6" w:rsidP="00FE5C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7541F">
              <w:rPr>
                <w:rFonts w:asciiTheme="majorBidi" w:hAnsiTheme="majorBidi"/>
                <w:sz w:val="28"/>
                <w:szCs w:val="28"/>
                <w:cs/>
              </w:rPr>
              <w:t>21</w:t>
            </w:r>
            <w:r w:rsidRPr="0077541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541F">
              <w:rPr>
                <w:rFonts w:asciiTheme="majorBidi" w:hAnsiTheme="majorBidi"/>
                <w:sz w:val="28"/>
                <w:szCs w:val="28"/>
                <w:cs/>
              </w:rPr>
              <w:t>304</w:t>
            </w:r>
            <w:r w:rsidRPr="0077541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541F">
              <w:rPr>
                <w:rFonts w:asciiTheme="majorBidi" w:hAnsiTheme="majorBidi"/>
                <w:sz w:val="28"/>
                <w:szCs w:val="28"/>
                <w:cs/>
              </w:rPr>
              <w:t>192</w:t>
            </w:r>
          </w:p>
        </w:tc>
        <w:tc>
          <w:tcPr>
            <w:tcW w:w="270" w:type="dxa"/>
          </w:tcPr>
          <w:p w14:paraId="173719BF" w14:textId="77777777" w:rsidR="00FE5CE6" w:rsidRPr="0077541F" w:rsidRDefault="00FE5CE6" w:rsidP="00FE5CE6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37E3702E" w14:textId="0ABEB5BC" w:rsidR="00FE5CE6" w:rsidRPr="0077541F" w:rsidRDefault="00FE5CE6" w:rsidP="00FE5C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7541F">
              <w:rPr>
                <w:rFonts w:asciiTheme="majorBidi" w:hAnsiTheme="majorBidi"/>
                <w:sz w:val="28"/>
                <w:szCs w:val="28"/>
                <w:cs/>
              </w:rPr>
              <w:t>23</w:t>
            </w:r>
            <w:r w:rsidRPr="0077541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541F">
              <w:rPr>
                <w:rFonts w:asciiTheme="majorBidi" w:hAnsiTheme="majorBidi"/>
                <w:sz w:val="28"/>
                <w:szCs w:val="28"/>
                <w:cs/>
              </w:rPr>
              <w:t>550</w:t>
            </w:r>
            <w:r w:rsidRPr="0077541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541F">
              <w:rPr>
                <w:rFonts w:asciiTheme="majorBidi" w:hAnsiTheme="majorBidi"/>
                <w:sz w:val="28"/>
                <w:szCs w:val="28"/>
                <w:cs/>
              </w:rPr>
              <w:t>653</w:t>
            </w:r>
          </w:p>
        </w:tc>
        <w:tc>
          <w:tcPr>
            <w:tcW w:w="270" w:type="dxa"/>
          </w:tcPr>
          <w:p w14:paraId="2B536C9A" w14:textId="77777777" w:rsidR="00FE5CE6" w:rsidRPr="0077541F" w:rsidRDefault="00FE5CE6" w:rsidP="00FE5CE6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14:paraId="3A7A2C42" w14:textId="4F442B91" w:rsidR="00FE5CE6" w:rsidRPr="0077541F" w:rsidRDefault="00FE5CE6" w:rsidP="00FE5C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7541F">
              <w:rPr>
                <w:rFonts w:asciiTheme="majorBidi" w:hAnsiTheme="majorBidi"/>
                <w:sz w:val="28"/>
                <w:szCs w:val="28"/>
                <w:cs/>
              </w:rPr>
              <w:t>680</w:t>
            </w:r>
            <w:r w:rsidRPr="0077541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541F">
              <w:rPr>
                <w:rFonts w:asciiTheme="majorBidi" w:hAnsiTheme="majorBidi"/>
                <w:sz w:val="28"/>
                <w:szCs w:val="28"/>
                <w:cs/>
              </w:rPr>
              <w:t>515</w:t>
            </w:r>
          </w:p>
        </w:tc>
        <w:tc>
          <w:tcPr>
            <w:tcW w:w="270" w:type="dxa"/>
          </w:tcPr>
          <w:p w14:paraId="7C00B16C" w14:textId="77777777" w:rsidR="00FE5CE6" w:rsidRPr="0077541F" w:rsidRDefault="00FE5CE6" w:rsidP="00FE5CE6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1A36715" w14:textId="41513992" w:rsidR="00FE5CE6" w:rsidRPr="0077541F" w:rsidRDefault="00FE5CE6" w:rsidP="00FE5C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7541F">
              <w:rPr>
                <w:rFonts w:asciiTheme="majorBidi" w:hAnsiTheme="majorBidi"/>
                <w:sz w:val="28"/>
                <w:szCs w:val="28"/>
                <w:cs/>
              </w:rPr>
              <w:t>50</w:t>
            </w:r>
            <w:r w:rsidRPr="0077541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541F">
              <w:rPr>
                <w:rFonts w:asciiTheme="majorBidi" w:hAnsiTheme="majorBidi"/>
                <w:sz w:val="28"/>
                <w:szCs w:val="28"/>
                <w:cs/>
              </w:rPr>
              <w:t>200</w:t>
            </w:r>
            <w:r w:rsidRPr="0077541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541F">
              <w:rPr>
                <w:rFonts w:asciiTheme="majorBidi" w:hAnsiTheme="majorBidi"/>
                <w:sz w:val="28"/>
                <w:szCs w:val="28"/>
                <w:cs/>
              </w:rPr>
              <w:t>571</w:t>
            </w:r>
          </w:p>
        </w:tc>
      </w:tr>
      <w:tr w:rsidR="00FE5CE6" w:rsidRPr="00BE5906" w14:paraId="1F43BC96" w14:textId="77777777" w:rsidTr="0086608C">
        <w:tc>
          <w:tcPr>
            <w:tcW w:w="2430" w:type="dxa"/>
            <w:hideMark/>
          </w:tcPr>
          <w:p w14:paraId="5541CDB6" w14:textId="77777777" w:rsidR="00FE5CE6" w:rsidRPr="00BE5906" w:rsidRDefault="00FE5CE6" w:rsidP="00FE5CE6">
            <w:pPr>
              <w:spacing w:line="233" w:lineRule="auto"/>
              <w:ind w:left="160" w:right="-24"/>
              <w:rPr>
                <w:rFonts w:ascii="Angsana New" w:hAnsi="Angsana New"/>
                <w:sz w:val="28"/>
                <w:szCs w:val="28"/>
              </w:rPr>
            </w:pPr>
            <w:r w:rsidRPr="00BE5906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587DB3C8" w14:textId="415414F5" w:rsidR="00FE5CE6" w:rsidRPr="00924305" w:rsidRDefault="00FE5CE6" w:rsidP="00FE5C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24305">
              <w:rPr>
                <w:rFonts w:ascii="Angsana New" w:hAnsi="Angsana New"/>
                <w:color w:val="000000"/>
                <w:sz w:val="28"/>
                <w:szCs w:val="28"/>
              </w:rPr>
              <w:t xml:space="preserve"> 1,984,489 </w:t>
            </w:r>
          </w:p>
        </w:tc>
        <w:tc>
          <w:tcPr>
            <w:tcW w:w="270" w:type="dxa"/>
          </w:tcPr>
          <w:p w14:paraId="6966D260" w14:textId="77777777" w:rsidR="00FE5CE6" w:rsidRPr="00BE5906" w:rsidRDefault="00FE5CE6" w:rsidP="00FE5CE6">
            <w:pPr>
              <w:tabs>
                <w:tab w:val="decimal" w:pos="706"/>
              </w:tabs>
              <w:spacing w:line="233" w:lineRule="auto"/>
              <w:ind w:left="-11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8A19B19" w14:textId="3BB66E7F" w:rsidR="00FE5CE6" w:rsidRPr="00BE5906" w:rsidRDefault="00FE5CE6" w:rsidP="00FE5C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7541F">
              <w:rPr>
                <w:rFonts w:ascii="Angsana New" w:hAnsi="Angsana New"/>
                <w:color w:val="000000"/>
                <w:sz w:val="28"/>
                <w:szCs w:val="28"/>
              </w:rPr>
              <w:t>115,303</w:t>
            </w:r>
          </w:p>
        </w:tc>
        <w:tc>
          <w:tcPr>
            <w:tcW w:w="270" w:type="dxa"/>
          </w:tcPr>
          <w:p w14:paraId="5AC7C8F9" w14:textId="77777777" w:rsidR="00FE5CE6" w:rsidRPr="00BE5906" w:rsidRDefault="00FE5CE6" w:rsidP="00FE5CE6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D75EFD1" w14:textId="0098CAAF" w:rsidR="00FE5CE6" w:rsidRPr="00042F1B" w:rsidRDefault="00FE5CE6" w:rsidP="00FE5C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7541F">
              <w:rPr>
                <w:rFonts w:ascii="Angsana New" w:hAnsi="Angsana New"/>
                <w:color w:val="000000"/>
                <w:sz w:val="28"/>
                <w:szCs w:val="28"/>
              </w:rPr>
              <w:t>111,876</w:t>
            </w:r>
          </w:p>
        </w:tc>
        <w:tc>
          <w:tcPr>
            <w:tcW w:w="270" w:type="dxa"/>
          </w:tcPr>
          <w:p w14:paraId="707E0C53" w14:textId="77777777" w:rsidR="00FE5CE6" w:rsidRPr="00BE5906" w:rsidRDefault="00FE5CE6" w:rsidP="00FE5CE6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2EABBF78" w14:textId="5271D53B" w:rsidR="00FE5CE6" w:rsidRPr="00042F1B" w:rsidRDefault="00FE5CE6" w:rsidP="00FE5C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7541F">
              <w:rPr>
                <w:rFonts w:ascii="Angsana New" w:hAnsi="Angsana New"/>
                <w:color w:val="000000"/>
                <w:sz w:val="28"/>
                <w:szCs w:val="28"/>
              </w:rPr>
              <w:t xml:space="preserve">300,279 </w:t>
            </w:r>
            <w:r w:rsidRPr="0056762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042F1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0DDD270E" w14:textId="77777777" w:rsidR="00FE5CE6" w:rsidRPr="00BE5906" w:rsidRDefault="00FE5CE6" w:rsidP="00FE5CE6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2FE9FF" w14:textId="6CC92E94" w:rsidR="00FE5CE6" w:rsidRPr="00042F1B" w:rsidRDefault="00FE5CE6" w:rsidP="00FE5C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7541F">
              <w:rPr>
                <w:rFonts w:ascii="Angsana New" w:hAnsi="Angsana New"/>
                <w:color w:val="000000"/>
                <w:sz w:val="28"/>
                <w:szCs w:val="28"/>
              </w:rPr>
              <w:t>3,777,720</w:t>
            </w:r>
          </w:p>
        </w:tc>
        <w:tc>
          <w:tcPr>
            <w:tcW w:w="270" w:type="dxa"/>
          </w:tcPr>
          <w:p w14:paraId="6130D864" w14:textId="77777777" w:rsidR="00FE5CE6" w:rsidRPr="00BE5906" w:rsidRDefault="00FE5CE6" w:rsidP="00FE5CE6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9EA5ECE" w14:textId="730CA543" w:rsidR="00FE5CE6" w:rsidRPr="00042F1B" w:rsidRDefault="00FE5CE6" w:rsidP="00FE5C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7541F">
              <w:rPr>
                <w:rFonts w:ascii="Angsana New" w:hAnsi="Angsana New"/>
                <w:color w:val="000000"/>
                <w:sz w:val="28"/>
                <w:szCs w:val="28"/>
              </w:rPr>
              <w:t>4,305,178</w:t>
            </w:r>
          </w:p>
        </w:tc>
      </w:tr>
      <w:tr w:rsidR="00FE5CE6" w:rsidRPr="00BE5906" w14:paraId="23824F85" w14:textId="77777777" w:rsidTr="0086608C">
        <w:tc>
          <w:tcPr>
            <w:tcW w:w="2430" w:type="dxa"/>
          </w:tcPr>
          <w:p w14:paraId="04A67F5E" w14:textId="77777777" w:rsidR="00FE5CE6" w:rsidRPr="00BE5906" w:rsidRDefault="00FE5CE6" w:rsidP="00FE5CE6">
            <w:pPr>
              <w:spacing w:line="233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70E775" w14:textId="02C3311E" w:rsidR="00FE5CE6" w:rsidRPr="00924305" w:rsidRDefault="00FE5CE6" w:rsidP="00FE5C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D70A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50,965,251</w:t>
            </w:r>
            <w:r w:rsidRPr="0092430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406C30B8" w14:textId="77777777" w:rsidR="00FE5CE6" w:rsidRPr="00924305" w:rsidRDefault="00FE5CE6" w:rsidP="00FE5CE6">
            <w:pPr>
              <w:tabs>
                <w:tab w:val="decimal" w:pos="706"/>
              </w:tabs>
              <w:spacing w:line="233" w:lineRule="auto"/>
              <w:ind w:left="-11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95EC0C" w14:textId="5CE3567E" w:rsidR="00FE5CE6" w:rsidRPr="00042F1B" w:rsidRDefault="00FE5CE6" w:rsidP="00FE5C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7541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6,216,382</w:t>
            </w:r>
          </w:p>
        </w:tc>
        <w:tc>
          <w:tcPr>
            <w:tcW w:w="270" w:type="dxa"/>
          </w:tcPr>
          <w:p w14:paraId="3F8D53BD" w14:textId="77777777" w:rsidR="00FE5CE6" w:rsidRPr="00042F1B" w:rsidRDefault="00FE5CE6" w:rsidP="00FE5CE6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D24929" w14:textId="7B61449C" w:rsidR="00FE5CE6" w:rsidRPr="00AC6C4A" w:rsidRDefault="00FE5CE6" w:rsidP="00FE5C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highlight w:val="yellow"/>
              </w:rPr>
            </w:pPr>
            <w:r w:rsidRPr="0077541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21</w:t>
            </w:r>
            <w:r w:rsidRPr="0077541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77541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416</w:t>
            </w:r>
            <w:r w:rsidRPr="0077541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77541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068</w:t>
            </w:r>
          </w:p>
        </w:tc>
        <w:tc>
          <w:tcPr>
            <w:tcW w:w="270" w:type="dxa"/>
          </w:tcPr>
          <w:p w14:paraId="3D4D7905" w14:textId="77777777" w:rsidR="00FE5CE6" w:rsidRPr="00AC6C4A" w:rsidRDefault="00FE5CE6" w:rsidP="00FE5CE6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288776" w14:textId="0C9B8CAE" w:rsidR="00FE5CE6" w:rsidRPr="00AC6C4A" w:rsidRDefault="00FE5CE6" w:rsidP="00FE5C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highlight w:val="yellow"/>
              </w:rPr>
            </w:pPr>
            <w:r w:rsidRPr="0077541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23</w:t>
            </w:r>
            <w:r w:rsidRPr="0077541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77541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850</w:t>
            </w:r>
            <w:r w:rsidRPr="0077541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77541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932</w:t>
            </w:r>
          </w:p>
        </w:tc>
        <w:tc>
          <w:tcPr>
            <w:tcW w:w="270" w:type="dxa"/>
          </w:tcPr>
          <w:p w14:paraId="0DE1A11F" w14:textId="77777777" w:rsidR="00FE5CE6" w:rsidRPr="00AC6C4A" w:rsidRDefault="00FE5CE6" w:rsidP="00FE5CE6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EEE147" w14:textId="23C6930A" w:rsidR="00FE5CE6" w:rsidRPr="00AC6C4A" w:rsidRDefault="00FE5CE6" w:rsidP="00FE5C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highlight w:val="yellow"/>
              </w:rPr>
            </w:pPr>
            <w:r w:rsidRPr="0077541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4</w:t>
            </w:r>
            <w:r w:rsidRPr="0077541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77541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458</w:t>
            </w:r>
            <w:r w:rsidRPr="0077541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77541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235</w:t>
            </w:r>
          </w:p>
        </w:tc>
        <w:tc>
          <w:tcPr>
            <w:tcW w:w="270" w:type="dxa"/>
          </w:tcPr>
          <w:p w14:paraId="1E45316B" w14:textId="77777777" w:rsidR="00FE5CE6" w:rsidRPr="00AC6C4A" w:rsidRDefault="00FE5CE6" w:rsidP="00FE5CE6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859A6E" w14:textId="3954B9AE" w:rsidR="00FE5CE6" w:rsidRPr="00AC6C4A" w:rsidRDefault="00FE5CE6" w:rsidP="00FE5C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highlight w:val="yellow"/>
              </w:rPr>
            </w:pPr>
            <w:r w:rsidRPr="0077541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55</w:t>
            </w:r>
            <w:r w:rsidRPr="0077541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77541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941</w:t>
            </w:r>
            <w:r w:rsidRPr="0077541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77541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617</w:t>
            </w:r>
          </w:p>
        </w:tc>
      </w:tr>
      <w:tr w:rsidR="00FE5CE6" w:rsidRPr="00BE5906" w14:paraId="256FAA91" w14:textId="77777777" w:rsidTr="0086608C">
        <w:tc>
          <w:tcPr>
            <w:tcW w:w="2430" w:type="dxa"/>
            <w:hideMark/>
          </w:tcPr>
          <w:p w14:paraId="593167D3" w14:textId="77777777" w:rsidR="00FE5CE6" w:rsidRPr="00BE5906" w:rsidRDefault="00FE5CE6" w:rsidP="00FE5CE6">
            <w:pPr>
              <w:spacing w:line="233" w:lineRule="auto"/>
              <w:ind w:left="250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BE590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หนี้สินทางการเงินที่เป็นอนุพันธ์ </w:t>
            </w:r>
          </w:p>
        </w:tc>
        <w:tc>
          <w:tcPr>
            <w:tcW w:w="1170" w:type="dxa"/>
          </w:tcPr>
          <w:p w14:paraId="5768E091" w14:textId="77777777" w:rsidR="00FE5CE6" w:rsidRPr="00BE5906" w:rsidRDefault="00FE5CE6" w:rsidP="00FE5CE6">
            <w:pPr>
              <w:tabs>
                <w:tab w:val="decimal" w:pos="706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D7C0F7D" w14:textId="77777777" w:rsidR="00FE5CE6" w:rsidRPr="00BE5906" w:rsidRDefault="00FE5CE6" w:rsidP="00FE5CE6">
            <w:pPr>
              <w:tabs>
                <w:tab w:val="decimal" w:pos="706"/>
              </w:tabs>
              <w:spacing w:line="233" w:lineRule="auto"/>
              <w:ind w:left="-11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B6B0F11" w14:textId="77777777" w:rsidR="00FE5CE6" w:rsidRPr="00BE5906" w:rsidRDefault="00FE5CE6" w:rsidP="00FE5CE6">
            <w:pPr>
              <w:tabs>
                <w:tab w:val="decimal" w:pos="706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52DE54D" w14:textId="77777777" w:rsidR="00FE5CE6" w:rsidRPr="00BE5906" w:rsidRDefault="00FE5CE6" w:rsidP="00FE5CE6">
            <w:pPr>
              <w:tabs>
                <w:tab w:val="decimal" w:pos="706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CC2AAEB" w14:textId="77777777" w:rsidR="00FE5CE6" w:rsidRPr="00BE5906" w:rsidRDefault="00FE5CE6" w:rsidP="00FE5CE6">
            <w:pPr>
              <w:tabs>
                <w:tab w:val="decimal" w:pos="706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323BB15" w14:textId="77777777" w:rsidR="00FE5CE6" w:rsidRPr="00BE5906" w:rsidRDefault="00FE5CE6" w:rsidP="00FE5CE6">
            <w:pPr>
              <w:tabs>
                <w:tab w:val="decimal" w:pos="706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4CCCF9EE" w14:textId="77777777" w:rsidR="00FE5CE6" w:rsidRPr="00BE5906" w:rsidRDefault="00FE5CE6" w:rsidP="00FE5CE6">
            <w:pPr>
              <w:tabs>
                <w:tab w:val="decimal" w:pos="706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E9D0F7A" w14:textId="77777777" w:rsidR="00FE5CE6" w:rsidRPr="00BE5906" w:rsidRDefault="00FE5CE6" w:rsidP="00FE5CE6">
            <w:pPr>
              <w:tabs>
                <w:tab w:val="decimal" w:pos="820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A67AA5E" w14:textId="77777777" w:rsidR="00FE5CE6" w:rsidRPr="00BE5906" w:rsidRDefault="00FE5CE6" w:rsidP="00FE5CE6">
            <w:pPr>
              <w:tabs>
                <w:tab w:val="decimal" w:pos="820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5FF931F" w14:textId="77777777" w:rsidR="00FE5CE6" w:rsidRPr="00BE5906" w:rsidRDefault="00FE5CE6" w:rsidP="00FE5CE6">
            <w:pPr>
              <w:tabs>
                <w:tab w:val="decimal" w:pos="820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8BBBDDE" w14:textId="77777777" w:rsidR="00FE5CE6" w:rsidRPr="00BE5906" w:rsidRDefault="00FE5CE6" w:rsidP="00FE5CE6">
            <w:pPr>
              <w:tabs>
                <w:tab w:val="decimal" w:pos="820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FE5CE6" w:rsidRPr="00BE5906" w14:paraId="3C0A6202" w14:textId="77777777" w:rsidTr="00042F1B">
        <w:tc>
          <w:tcPr>
            <w:tcW w:w="2430" w:type="dxa"/>
          </w:tcPr>
          <w:p w14:paraId="796A3583" w14:textId="4BD2F712" w:rsidR="00FE5CE6" w:rsidRPr="00BE5906" w:rsidRDefault="00FE5CE6" w:rsidP="00FE5CE6">
            <w:pPr>
              <w:tabs>
                <w:tab w:val="clear" w:pos="227"/>
                <w:tab w:val="left" w:pos="177"/>
              </w:tabs>
              <w:spacing w:line="233" w:lineRule="auto"/>
              <w:ind w:left="250" w:right="-24" w:hanging="73"/>
              <w:rPr>
                <w:rFonts w:ascii="Angsana New" w:hAnsi="Angsana New"/>
                <w:sz w:val="28"/>
                <w:szCs w:val="28"/>
                <w:cs/>
              </w:rPr>
            </w:pPr>
            <w:r w:rsidRPr="00BE5906">
              <w:rPr>
                <w:rFonts w:ascii="Angsana New" w:hAnsi="Angsana New" w:hint="cs"/>
                <w:sz w:val="28"/>
                <w:szCs w:val="28"/>
                <w:cs/>
              </w:rPr>
              <w:t>สัญญาแลกเปลี่ยนอัตราดอกเบี้ยใช้ในการป้องกันความเสี่ยง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780B8A44" w14:textId="77777777" w:rsidR="00FE5CE6" w:rsidRDefault="00FE5CE6" w:rsidP="00FE5CE6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144719A4" w14:textId="77777777" w:rsidR="00FE5CE6" w:rsidRDefault="00FE5CE6" w:rsidP="00FE5CE6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7A93D274" w14:textId="585D7465" w:rsidR="00FE5CE6" w:rsidRPr="00BE5906" w:rsidRDefault="00FE5CE6" w:rsidP="00FE5CE6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42F1B">
              <w:rPr>
                <w:rFonts w:ascii="Angsana New" w:hAnsi="Angsana New"/>
                <w:b/>
                <w:bCs/>
                <w:sz w:val="28"/>
                <w:szCs w:val="28"/>
              </w:rPr>
              <w:t>126,005</w:t>
            </w:r>
          </w:p>
        </w:tc>
        <w:tc>
          <w:tcPr>
            <w:tcW w:w="270" w:type="dxa"/>
          </w:tcPr>
          <w:p w14:paraId="13FDB3B0" w14:textId="77777777" w:rsidR="00FE5CE6" w:rsidRPr="00BE5906" w:rsidRDefault="00FE5CE6" w:rsidP="00FE5CE6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6F785F21" w14:textId="77777777" w:rsidR="00FE5CE6" w:rsidRDefault="00FE5CE6" w:rsidP="00FE5C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  <w:p w14:paraId="5F5B8846" w14:textId="77777777" w:rsidR="00FE5CE6" w:rsidRDefault="00FE5CE6" w:rsidP="00FE5C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  <w:p w14:paraId="06E3310C" w14:textId="0E3B9D4C" w:rsidR="00FE5CE6" w:rsidRPr="00BE5906" w:rsidRDefault="00FE5CE6" w:rsidP="00FE5C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163,987</w:t>
            </w:r>
          </w:p>
        </w:tc>
        <w:tc>
          <w:tcPr>
            <w:tcW w:w="270" w:type="dxa"/>
          </w:tcPr>
          <w:p w14:paraId="54DD3F1F" w14:textId="77777777" w:rsidR="00FE5CE6" w:rsidRPr="00BE5906" w:rsidRDefault="00FE5CE6" w:rsidP="00FE5CE6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4A1A42D7" w14:textId="77777777" w:rsidR="00FE5CE6" w:rsidRDefault="00FE5CE6" w:rsidP="00FE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3" w:lineRule="auto"/>
              <w:ind w:left="-558" w:right="75" w:hanging="8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7B204C90" w14:textId="77777777" w:rsidR="00FE5CE6" w:rsidRDefault="00FE5CE6" w:rsidP="00FE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3" w:lineRule="auto"/>
              <w:ind w:left="-558" w:right="75" w:hanging="8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46CB7715" w14:textId="21263D1B" w:rsidR="00FE5CE6" w:rsidRPr="00BE5906" w:rsidRDefault="00FE5CE6" w:rsidP="00FE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3" w:lineRule="auto"/>
              <w:ind w:left="-558" w:right="248" w:hanging="8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6A42CE9" w14:textId="77777777" w:rsidR="00FE5CE6" w:rsidRPr="00BE5906" w:rsidRDefault="00FE5CE6" w:rsidP="00FE5CE6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bottom w:val="double" w:sz="4" w:space="0" w:color="auto"/>
              <w:right w:val="nil"/>
            </w:tcBorders>
          </w:tcPr>
          <w:p w14:paraId="33567605" w14:textId="77777777" w:rsidR="00FE5CE6" w:rsidRDefault="00FE5CE6" w:rsidP="00FE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3" w:lineRule="auto"/>
              <w:ind w:left="-558" w:right="235" w:hanging="8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1D60ACA9" w14:textId="77777777" w:rsidR="00FE5CE6" w:rsidRDefault="00FE5CE6" w:rsidP="00FE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3" w:lineRule="auto"/>
              <w:ind w:left="-558" w:right="235" w:hanging="8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635B96AC" w14:textId="20CC8EDC" w:rsidR="00FE5CE6" w:rsidRPr="00BE5906" w:rsidRDefault="00FE5CE6" w:rsidP="00FE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3" w:lineRule="auto"/>
              <w:ind w:left="-558" w:right="235" w:hanging="8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BB02EE2" w14:textId="77777777" w:rsidR="00FE5CE6" w:rsidRPr="00BE5906" w:rsidRDefault="00FE5CE6" w:rsidP="00FE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  <w:tab w:val="decimal" w:pos="820"/>
              </w:tabs>
              <w:spacing w:line="233" w:lineRule="auto"/>
              <w:ind w:left="-558" w:right="339" w:hanging="8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left w:val="nil"/>
              <w:bottom w:val="double" w:sz="4" w:space="0" w:color="auto"/>
              <w:right w:val="nil"/>
            </w:tcBorders>
          </w:tcPr>
          <w:p w14:paraId="7E691F77" w14:textId="77777777" w:rsidR="00FE5CE6" w:rsidRDefault="00FE5CE6" w:rsidP="00FE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3" w:lineRule="auto"/>
              <w:ind w:left="-558" w:right="248" w:hanging="8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07D97ACD" w14:textId="77777777" w:rsidR="00FE5CE6" w:rsidRDefault="00FE5CE6" w:rsidP="00FE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3" w:lineRule="auto"/>
              <w:ind w:left="-558" w:right="248" w:hanging="8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41036B3E" w14:textId="3D48B27C" w:rsidR="00FE5CE6" w:rsidRPr="00BE5906" w:rsidRDefault="00FE5CE6" w:rsidP="00FE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3" w:lineRule="auto"/>
              <w:ind w:left="-558" w:right="248" w:hanging="8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B360CE1" w14:textId="77777777" w:rsidR="00FE5CE6" w:rsidRPr="00BE5906" w:rsidRDefault="00FE5CE6" w:rsidP="00FE5CE6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4CCD9347" w14:textId="77777777" w:rsidR="00FE5CE6" w:rsidRDefault="00FE5CE6" w:rsidP="00FE5CE6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2FDA44A3" w14:textId="77777777" w:rsidR="00FE5CE6" w:rsidRDefault="00FE5CE6" w:rsidP="00FE5CE6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2398E809" w14:textId="197257A7" w:rsidR="00FE5CE6" w:rsidRPr="00BE5906" w:rsidRDefault="00FE5CE6" w:rsidP="00FE5CE6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163,987</w:t>
            </w:r>
          </w:p>
        </w:tc>
      </w:tr>
      <w:tr w:rsidR="0009686B" w:rsidRPr="00BE5906" w14:paraId="32FB11EA" w14:textId="77777777" w:rsidTr="0009686B">
        <w:tc>
          <w:tcPr>
            <w:tcW w:w="2430" w:type="dxa"/>
          </w:tcPr>
          <w:p w14:paraId="61FDB036" w14:textId="77777777" w:rsidR="0009686B" w:rsidRPr="00BE5906" w:rsidRDefault="0009686B" w:rsidP="00FE5CE6">
            <w:pPr>
              <w:tabs>
                <w:tab w:val="clear" w:pos="227"/>
                <w:tab w:val="left" w:pos="177"/>
              </w:tabs>
              <w:spacing w:line="233" w:lineRule="auto"/>
              <w:ind w:left="250" w:right="-24" w:hanging="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C5DDFEB" w14:textId="77777777" w:rsidR="0009686B" w:rsidRDefault="0009686B" w:rsidP="00FE5CE6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86429DE" w14:textId="77777777" w:rsidR="0009686B" w:rsidRPr="00BE5906" w:rsidRDefault="0009686B" w:rsidP="00FE5CE6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5A6E7EA" w14:textId="77777777" w:rsidR="0009686B" w:rsidRDefault="0009686B" w:rsidP="00FE5C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7F1BD3AC" w14:textId="77777777" w:rsidR="0009686B" w:rsidRPr="00BE5906" w:rsidRDefault="0009686B" w:rsidP="00FE5CE6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9945B41" w14:textId="77777777" w:rsidR="0009686B" w:rsidRDefault="0009686B" w:rsidP="00FE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3" w:lineRule="auto"/>
              <w:ind w:left="-558" w:right="75" w:hanging="8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B7DAA7F" w14:textId="77777777" w:rsidR="0009686B" w:rsidRPr="00BE5906" w:rsidRDefault="0009686B" w:rsidP="00FE5CE6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F02BAD5" w14:textId="77777777" w:rsidR="0009686B" w:rsidRDefault="0009686B" w:rsidP="00FE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3" w:lineRule="auto"/>
              <w:ind w:left="-558" w:right="235" w:hanging="8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6C6380C" w14:textId="77777777" w:rsidR="0009686B" w:rsidRPr="00BE5906" w:rsidRDefault="0009686B" w:rsidP="00FE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  <w:tab w:val="decimal" w:pos="820"/>
              </w:tabs>
              <w:spacing w:line="233" w:lineRule="auto"/>
              <w:ind w:left="-558" w:right="339" w:hanging="8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3D6106D1" w14:textId="77777777" w:rsidR="0009686B" w:rsidRDefault="0009686B" w:rsidP="00FE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3" w:lineRule="auto"/>
              <w:ind w:left="-558" w:right="248" w:hanging="8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E4F4D53" w14:textId="77777777" w:rsidR="0009686B" w:rsidRPr="00BE5906" w:rsidRDefault="0009686B" w:rsidP="00FE5CE6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3565B58" w14:textId="77777777" w:rsidR="0009686B" w:rsidRDefault="0009686B" w:rsidP="00FE5CE6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FE5CE6" w:rsidRPr="00BE5906" w14:paraId="5AC41952" w14:textId="77777777" w:rsidTr="0086608C">
        <w:tc>
          <w:tcPr>
            <w:tcW w:w="2430" w:type="dxa"/>
          </w:tcPr>
          <w:p w14:paraId="66F15F7D" w14:textId="09C43D9B" w:rsidR="00FE5CE6" w:rsidRPr="00BE5906" w:rsidRDefault="00FE5CE6" w:rsidP="00FE5CE6">
            <w:pPr>
              <w:tabs>
                <w:tab w:val="clear" w:pos="227"/>
                <w:tab w:val="left" w:pos="177"/>
              </w:tabs>
              <w:spacing w:line="233" w:lineRule="auto"/>
              <w:ind w:left="250" w:right="-24" w:hanging="73"/>
              <w:rPr>
                <w:rFonts w:ascii="Angsana New" w:hAnsi="Angsana New"/>
                <w:sz w:val="28"/>
                <w:szCs w:val="28"/>
                <w:cs/>
              </w:rPr>
            </w:pPr>
            <w:r w:rsidRPr="00BE590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54E920B7" w14:textId="77777777" w:rsidR="00FE5CE6" w:rsidRPr="00BE5906" w:rsidRDefault="00FE5CE6" w:rsidP="00FE5CE6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E98F250" w14:textId="77777777" w:rsidR="00FE5CE6" w:rsidRPr="00BE5906" w:rsidRDefault="00FE5CE6" w:rsidP="00FE5CE6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1C9494C5" w14:textId="77777777" w:rsidR="00FE5CE6" w:rsidRPr="00BE5906" w:rsidRDefault="00FE5CE6" w:rsidP="00FE5C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0B1C1BC4" w14:textId="77777777" w:rsidR="00FE5CE6" w:rsidRPr="00BE5906" w:rsidRDefault="00FE5CE6" w:rsidP="00FE5CE6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5061EBA5" w14:textId="77777777" w:rsidR="00FE5CE6" w:rsidRPr="00BE5906" w:rsidRDefault="00FE5CE6" w:rsidP="00FE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3" w:lineRule="auto"/>
              <w:ind w:left="-558" w:right="75" w:hanging="8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799F0AE" w14:textId="77777777" w:rsidR="00FE5CE6" w:rsidRPr="00BE5906" w:rsidRDefault="00FE5CE6" w:rsidP="00FE5CE6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47B337F3" w14:textId="77777777" w:rsidR="00FE5CE6" w:rsidRPr="00BE5906" w:rsidRDefault="00FE5CE6" w:rsidP="00FE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3" w:lineRule="auto"/>
              <w:ind w:left="-558" w:right="235" w:hanging="8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1763EF7" w14:textId="77777777" w:rsidR="00FE5CE6" w:rsidRPr="00BE5906" w:rsidRDefault="00FE5CE6" w:rsidP="00FE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  <w:tab w:val="decimal" w:pos="820"/>
              </w:tabs>
              <w:spacing w:line="233" w:lineRule="auto"/>
              <w:ind w:left="-558" w:right="339" w:hanging="8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</w:tcPr>
          <w:p w14:paraId="705A73D4" w14:textId="77777777" w:rsidR="00FE5CE6" w:rsidRPr="00BE5906" w:rsidRDefault="00FE5CE6" w:rsidP="00FE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3" w:lineRule="auto"/>
              <w:ind w:left="-558" w:right="248" w:hanging="8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91A6DA5" w14:textId="77777777" w:rsidR="00FE5CE6" w:rsidRPr="00BE5906" w:rsidRDefault="00FE5CE6" w:rsidP="00FE5CE6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5ED46DA" w14:textId="77777777" w:rsidR="00FE5CE6" w:rsidRPr="00BE5906" w:rsidRDefault="00FE5CE6" w:rsidP="00FE5CE6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FE5CE6" w:rsidRPr="00BE5906" w14:paraId="252FEA84" w14:textId="77777777" w:rsidTr="0086608C">
        <w:tc>
          <w:tcPr>
            <w:tcW w:w="2430" w:type="dxa"/>
          </w:tcPr>
          <w:p w14:paraId="340518E0" w14:textId="704CB55B" w:rsidR="00FE5CE6" w:rsidRPr="00BE5906" w:rsidRDefault="00FE5CE6" w:rsidP="00FE5CE6">
            <w:pPr>
              <w:tabs>
                <w:tab w:val="clear" w:pos="227"/>
                <w:tab w:val="left" w:pos="177"/>
              </w:tabs>
              <w:spacing w:line="233" w:lineRule="auto"/>
              <w:ind w:left="250" w:right="-24" w:hanging="73"/>
              <w:rPr>
                <w:rFonts w:ascii="Angsana New" w:hAnsi="Angsana New"/>
                <w:sz w:val="28"/>
                <w:szCs w:val="28"/>
                <w:cs/>
              </w:rPr>
            </w:pPr>
            <w:r w:rsidRPr="00BE590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9D6665C" w14:textId="77777777" w:rsidR="00FE5CE6" w:rsidRPr="00BE5906" w:rsidRDefault="00FE5CE6" w:rsidP="00FE5CE6">
            <w:pPr>
              <w:tabs>
                <w:tab w:val="decimal" w:pos="708"/>
              </w:tabs>
              <w:spacing w:line="233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42980E02" w14:textId="77777777" w:rsidR="00FE5CE6" w:rsidRPr="00BE5906" w:rsidRDefault="00FE5CE6" w:rsidP="00FE5CE6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E5E4B40" w14:textId="77777777" w:rsidR="00FE5CE6" w:rsidRPr="00BE5906" w:rsidRDefault="00FE5CE6" w:rsidP="00FE5CE6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279BEFF" w14:textId="77777777" w:rsidR="00FE5CE6" w:rsidRPr="00BE5906" w:rsidRDefault="00FE5CE6" w:rsidP="00FE5C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73A13A4A" w14:textId="77777777" w:rsidR="00FE5CE6" w:rsidRPr="00BE5906" w:rsidRDefault="00FE5CE6" w:rsidP="00FE5CE6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B461A2E" w14:textId="77777777" w:rsidR="00FE5CE6" w:rsidRPr="00BE5906" w:rsidRDefault="00FE5CE6" w:rsidP="00FE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3" w:lineRule="auto"/>
              <w:ind w:left="-558" w:right="75" w:hanging="8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B66FC67" w14:textId="77777777" w:rsidR="00FE5CE6" w:rsidRPr="00BE5906" w:rsidRDefault="00FE5CE6" w:rsidP="00FE5CE6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8EDBCE7" w14:textId="77777777" w:rsidR="00FE5CE6" w:rsidRPr="00BE5906" w:rsidRDefault="00FE5CE6" w:rsidP="00FE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3" w:lineRule="auto"/>
              <w:ind w:left="-558" w:right="235" w:hanging="8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374E0AE" w14:textId="77777777" w:rsidR="00FE5CE6" w:rsidRPr="00BE5906" w:rsidRDefault="00FE5CE6" w:rsidP="00FE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  <w:tab w:val="decimal" w:pos="820"/>
              </w:tabs>
              <w:spacing w:line="233" w:lineRule="auto"/>
              <w:ind w:left="-558" w:right="339" w:hanging="8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25DC493B" w14:textId="77777777" w:rsidR="00FE5CE6" w:rsidRPr="00BE5906" w:rsidRDefault="00FE5CE6" w:rsidP="00FE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3" w:lineRule="auto"/>
              <w:ind w:left="-558" w:right="248" w:hanging="8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EF223FE" w14:textId="77777777" w:rsidR="00FE5CE6" w:rsidRPr="00BE5906" w:rsidRDefault="00FE5CE6" w:rsidP="00FE5CE6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A5B8CA7" w14:textId="77777777" w:rsidR="00FE5CE6" w:rsidRPr="00BE5906" w:rsidRDefault="00FE5CE6" w:rsidP="00FE5CE6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FE5CE6" w:rsidRPr="00BE5906" w14:paraId="54E4BBC1" w14:textId="77777777" w:rsidTr="0086608C">
        <w:tc>
          <w:tcPr>
            <w:tcW w:w="2430" w:type="dxa"/>
          </w:tcPr>
          <w:p w14:paraId="054A0B8B" w14:textId="4121AC77" w:rsidR="00FE5CE6" w:rsidRPr="00BE5906" w:rsidRDefault="00FE5CE6" w:rsidP="00FE5CE6">
            <w:pPr>
              <w:tabs>
                <w:tab w:val="clear" w:pos="227"/>
                <w:tab w:val="left" w:pos="177"/>
              </w:tabs>
              <w:spacing w:line="233" w:lineRule="auto"/>
              <w:ind w:left="250" w:right="-24" w:hanging="73"/>
              <w:rPr>
                <w:rFonts w:ascii="Angsana New" w:hAnsi="Angsana New"/>
                <w:sz w:val="28"/>
                <w:szCs w:val="28"/>
                <w:cs/>
              </w:rPr>
            </w:pPr>
            <w:r w:rsidRPr="00BE5906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  <w:r w:rsidRPr="00BE5906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3E2314A" w14:textId="77777777" w:rsidR="00FE5CE6" w:rsidRPr="00BE5906" w:rsidRDefault="00FE5CE6" w:rsidP="00FE5CE6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 w:cs="Cordia New"/>
                <w:sz w:val="28"/>
                <w:szCs w:val="28"/>
                <w:lang w:eastAsia="zh-CN"/>
              </w:rPr>
            </w:pPr>
          </w:p>
          <w:p w14:paraId="04A9997C" w14:textId="5789B87A" w:rsidR="00FE5CE6" w:rsidRPr="00BE5906" w:rsidRDefault="00FE5CE6" w:rsidP="00FE5CE6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5906">
              <w:rPr>
                <w:rFonts w:ascii="Angsana New" w:hAnsi="Angsana New" w:cs="Cordia New"/>
                <w:sz w:val="28"/>
                <w:szCs w:val="28"/>
                <w:lang w:eastAsia="zh-CN"/>
              </w:rPr>
              <w:t>1,464,46</w:t>
            </w:r>
            <w:r>
              <w:rPr>
                <w:rFonts w:ascii="Angsana New" w:hAnsi="Angsana New" w:cs="Cordia New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270" w:type="dxa"/>
            <w:tcBorders>
              <w:bottom w:val="nil"/>
            </w:tcBorders>
          </w:tcPr>
          <w:p w14:paraId="7971D02F" w14:textId="77777777" w:rsidR="00FE5CE6" w:rsidRPr="00BE5906" w:rsidRDefault="00FE5CE6" w:rsidP="00FE5CE6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976FCEE" w14:textId="77777777" w:rsidR="00FE5CE6" w:rsidRPr="00BE5906" w:rsidRDefault="00FE5CE6" w:rsidP="00FE5C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1E4C8660" w14:textId="44D223C8" w:rsidR="00FE5CE6" w:rsidRPr="00BE5906" w:rsidRDefault="00FE5CE6" w:rsidP="00FE5C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E5906">
              <w:rPr>
                <w:rFonts w:ascii="Angsana New" w:hAnsi="Angsana New" w:cs="Cordia New"/>
                <w:sz w:val="28"/>
                <w:szCs w:val="28"/>
                <w:lang w:eastAsia="zh-CN"/>
              </w:rPr>
              <w:t>1,464,46</w:t>
            </w:r>
            <w:r>
              <w:rPr>
                <w:rFonts w:ascii="Angsana New" w:hAnsi="Angsana New" w:cs="Cordia New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270" w:type="dxa"/>
            <w:tcBorders>
              <w:bottom w:val="nil"/>
            </w:tcBorders>
          </w:tcPr>
          <w:p w14:paraId="78CBC88B" w14:textId="77777777" w:rsidR="00FE5CE6" w:rsidRPr="00BE5906" w:rsidRDefault="00FE5CE6" w:rsidP="00FE5CE6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CB38A05" w14:textId="77777777" w:rsidR="00FE5CE6" w:rsidRPr="00BE5906" w:rsidRDefault="00FE5CE6" w:rsidP="00FE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3" w:lineRule="auto"/>
              <w:ind w:left="-558" w:right="248" w:hanging="828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CD97B20" w14:textId="1EC2BDE8" w:rsidR="00FE5CE6" w:rsidRPr="00BE5906" w:rsidRDefault="00FE5CE6" w:rsidP="00FE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3" w:lineRule="auto"/>
              <w:ind w:left="-558" w:right="248" w:hanging="8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59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E555390" w14:textId="77777777" w:rsidR="00FE5CE6" w:rsidRPr="00BE5906" w:rsidRDefault="00FE5CE6" w:rsidP="00FE5CE6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FFC29D3" w14:textId="77777777" w:rsidR="00FE5CE6" w:rsidRPr="00BE5906" w:rsidRDefault="00FE5CE6" w:rsidP="00FE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3" w:lineRule="auto"/>
              <w:ind w:left="-558" w:right="248" w:hanging="828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A73AC75" w14:textId="77DD547F" w:rsidR="00FE5CE6" w:rsidRPr="00BE5906" w:rsidRDefault="00FE5CE6" w:rsidP="00FE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3" w:lineRule="auto"/>
              <w:ind w:left="-558" w:right="235" w:hanging="8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59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2ABC2C5" w14:textId="77777777" w:rsidR="00FE5CE6" w:rsidRPr="00BE5906" w:rsidRDefault="00FE5CE6" w:rsidP="00FE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  <w:tab w:val="decimal" w:pos="820"/>
              </w:tabs>
              <w:spacing w:line="233" w:lineRule="auto"/>
              <w:ind w:left="-558" w:right="339" w:hanging="8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00FF8BF8" w14:textId="77777777" w:rsidR="00FE5CE6" w:rsidRPr="00BE5906" w:rsidRDefault="00FE5CE6" w:rsidP="00FE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3" w:lineRule="auto"/>
              <w:ind w:left="-558" w:right="248" w:hanging="828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25BD73D" w14:textId="66A95812" w:rsidR="00FE5CE6" w:rsidRPr="00BE5906" w:rsidRDefault="00FE5CE6" w:rsidP="00FE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3" w:lineRule="auto"/>
              <w:ind w:left="-558" w:right="248" w:hanging="8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59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85CE035" w14:textId="77777777" w:rsidR="00FE5CE6" w:rsidRPr="00BE5906" w:rsidRDefault="00FE5CE6" w:rsidP="00FE5CE6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9A4A67A" w14:textId="77777777" w:rsidR="00FE5CE6" w:rsidRPr="00BE5906" w:rsidRDefault="00FE5CE6" w:rsidP="00FE5CE6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 w:cs="Cordia New"/>
                <w:sz w:val="28"/>
                <w:szCs w:val="28"/>
              </w:rPr>
            </w:pPr>
          </w:p>
          <w:p w14:paraId="3E1208B4" w14:textId="0C933F89" w:rsidR="00FE5CE6" w:rsidRPr="00BE5906" w:rsidRDefault="00FE5CE6" w:rsidP="00FE5CE6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5906">
              <w:rPr>
                <w:rFonts w:ascii="Angsana New" w:hAnsi="Angsana New" w:cs="Cordia New"/>
                <w:sz w:val="28"/>
                <w:szCs w:val="28"/>
                <w:lang w:eastAsia="zh-CN"/>
              </w:rPr>
              <w:t>1,464,46</w:t>
            </w:r>
            <w:r>
              <w:rPr>
                <w:rFonts w:ascii="Angsana New" w:hAnsi="Angsana New" w:cs="Cordia New"/>
                <w:sz w:val="28"/>
                <w:szCs w:val="28"/>
                <w:lang w:eastAsia="zh-CN"/>
              </w:rPr>
              <w:t>7</w:t>
            </w:r>
          </w:p>
        </w:tc>
      </w:tr>
      <w:tr w:rsidR="00FE5CE6" w:rsidRPr="00BE5906" w14:paraId="0CFADD4B" w14:textId="77777777" w:rsidTr="0086608C">
        <w:tc>
          <w:tcPr>
            <w:tcW w:w="2430" w:type="dxa"/>
          </w:tcPr>
          <w:p w14:paraId="34AC444C" w14:textId="07F91A81" w:rsidR="00FE5CE6" w:rsidRPr="00BE5906" w:rsidRDefault="00FE5CE6" w:rsidP="00FE5CE6">
            <w:pPr>
              <w:tabs>
                <w:tab w:val="clear" w:pos="227"/>
                <w:tab w:val="left" w:pos="177"/>
              </w:tabs>
              <w:spacing w:line="233" w:lineRule="auto"/>
              <w:ind w:left="250" w:right="-24" w:hanging="73"/>
              <w:rPr>
                <w:rFonts w:ascii="Angsana New" w:hAnsi="Angsana New"/>
                <w:sz w:val="28"/>
                <w:szCs w:val="28"/>
                <w:cs/>
              </w:rPr>
            </w:pPr>
            <w:r w:rsidRPr="00BE5906">
              <w:rPr>
                <w:rFonts w:ascii="Angsana New" w:hAnsi="Angsana New" w:hint="cs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FC4E888" w14:textId="7A7A6F06" w:rsidR="00FE5CE6" w:rsidRPr="00BE5906" w:rsidRDefault="00FE5CE6" w:rsidP="00FE5CE6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5906">
              <w:rPr>
                <w:rFonts w:ascii="Angsana New" w:hAnsi="Angsana New"/>
                <w:sz w:val="28"/>
                <w:szCs w:val="28"/>
              </w:rPr>
              <w:t>43,326,479</w:t>
            </w:r>
          </w:p>
        </w:tc>
        <w:tc>
          <w:tcPr>
            <w:tcW w:w="270" w:type="dxa"/>
            <w:tcBorders>
              <w:bottom w:val="nil"/>
            </w:tcBorders>
          </w:tcPr>
          <w:p w14:paraId="501989D7" w14:textId="77777777" w:rsidR="00FE5CE6" w:rsidRPr="00BE5906" w:rsidRDefault="00FE5CE6" w:rsidP="00FE5CE6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EC9CE2D" w14:textId="460220CE" w:rsidR="00FE5CE6" w:rsidRPr="00BE5906" w:rsidRDefault="00FE5CE6" w:rsidP="00FE5C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E5906">
              <w:rPr>
                <w:rFonts w:ascii="Angsana New" w:hAnsi="Angsana New"/>
                <w:sz w:val="28"/>
                <w:szCs w:val="28"/>
                <w:lang w:eastAsia="zh-CN"/>
              </w:rPr>
              <w:t>2,383,275</w:t>
            </w:r>
          </w:p>
        </w:tc>
        <w:tc>
          <w:tcPr>
            <w:tcW w:w="270" w:type="dxa"/>
            <w:tcBorders>
              <w:bottom w:val="nil"/>
            </w:tcBorders>
          </w:tcPr>
          <w:p w14:paraId="1EF782B8" w14:textId="77777777" w:rsidR="00FE5CE6" w:rsidRPr="00BE5906" w:rsidRDefault="00FE5CE6" w:rsidP="00FE5CE6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85E95C0" w14:textId="5AB160C4" w:rsidR="00FE5CE6" w:rsidRPr="00BE5906" w:rsidRDefault="00FE5CE6" w:rsidP="00FE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3" w:lineRule="auto"/>
              <w:ind w:left="-558" w:right="75" w:hanging="8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5906">
              <w:rPr>
                <w:rFonts w:ascii="Angsana New" w:hAnsi="Angsana New"/>
                <w:sz w:val="28"/>
                <w:szCs w:val="28"/>
              </w:rPr>
              <w:t>854,786</w:t>
            </w:r>
          </w:p>
        </w:tc>
        <w:tc>
          <w:tcPr>
            <w:tcW w:w="270" w:type="dxa"/>
            <w:tcBorders>
              <w:bottom w:val="nil"/>
            </w:tcBorders>
          </w:tcPr>
          <w:p w14:paraId="7FA3B678" w14:textId="77777777" w:rsidR="00FE5CE6" w:rsidRPr="00BE5906" w:rsidRDefault="00FE5CE6" w:rsidP="00FE5CE6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69C23FC" w14:textId="61DA288D" w:rsidR="00FE5CE6" w:rsidRPr="00BE5906" w:rsidRDefault="00FE5CE6" w:rsidP="00FE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3" w:lineRule="auto"/>
              <w:ind w:left="-558" w:right="55" w:hanging="8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5906">
              <w:rPr>
                <w:rFonts w:ascii="Angsana New" w:hAnsi="Angsana New"/>
                <w:sz w:val="28"/>
                <w:szCs w:val="28"/>
              </w:rPr>
              <w:t>41,836,190</w:t>
            </w:r>
          </w:p>
        </w:tc>
        <w:tc>
          <w:tcPr>
            <w:tcW w:w="270" w:type="dxa"/>
            <w:tcBorders>
              <w:bottom w:val="nil"/>
            </w:tcBorders>
          </w:tcPr>
          <w:p w14:paraId="6F1D6744" w14:textId="77777777" w:rsidR="00FE5CE6" w:rsidRPr="00BE5906" w:rsidRDefault="00FE5CE6" w:rsidP="00FE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  <w:tab w:val="decimal" w:pos="820"/>
              </w:tabs>
              <w:spacing w:line="233" w:lineRule="auto"/>
              <w:ind w:left="-558" w:right="339" w:hanging="8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560F8B0C" w14:textId="095291E7" w:rsidR="00FE5CE6" w:rsidRPr="00BE5906" w:rsidRDefault="00FE5CE6" w:rsidP="00FE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3" w:lineRule="auto"/>
              <w:ind w:left="-558" w:right="70" w:hanging="8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5906">
              <w:rPr>
                <w:rFonts w:ascii="Angsana New" w:hAnsi="Angsana New"/>
                <w:sz w:val="28"/>
                <w:szCs w:val="28"/>
              </w:rPr>
              <w:t>695,655</w:t>
            </w:r>
          </w:p>
        </w:tc>
        <w:tc>
          <w:tcPr>
            <w:tcW w:w="270" w:type="dxa"/>
            <w:tcBorders>
              <w:bottom w:val="nil"/>
            </w:tcBorders>
          </w:tcPr>
          <w:p w14:paraId="2D562234" w14:textId="77777777" w:rsidR="00FE5CE6" w:rsidRPr="00BE5906" w:rsidRDefault="00FE5CE6" w:rsidP="00FE5CE6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C6AEC5F" w14:textId="3FB3F4E1" w:rsidR="00FE5CE6" w:rsidRPr="00BE5906" w:rsidRDefault="00FE5CE6" w:rsidP="00FE5CE6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5906">
              <w:rPr>
                <w:rFonts w:ascii="Angsana New" w:hAnsi="Angsana New"/>
                <w:sz w:val="28"/>
                <w:szCs w:val="28"/>
              </w:rPr>
              <w:t>45,769,906</w:t>
            </w:r>
          </w:p>
        </w:tc>
      </w:tr>
      <w:tr w:rsidR="00FE5CE6" w:rsidRPr="00BE5906" w14:paraId="12329B8F" w14:textId="77777777" w:rsidTr="0086608C">
        <w:tc>
          <w:tcPr>
            <w:tcW w:w="2430" w:type="dxa"/>
          </w:tcPr>
          <w:p w14:paraId="119BE248" w14:textId="75C62AC9" w:rsidR="00FE5CE6" w:rsidRPr="00BE5906" w:rsidRDefault="00FE5CE6" w:rsidP="00FE5CE6">
            <w:pPr>
              <w:tabs>
                <w:tab w:val="clear" w:pos="227"/>
                <w:tab w:val="left" w:pos="177"/>
              </w:tabs>
              <w:spacing w:line="233" w:lineRule="auto"/>
              <w:ind w:left="250" w:right="-24" w:hanging="73"/>
              <w:rPr>
                <w:rFonts w:ascii="Angsana New" w:hAnsi="Angsana New"/>
                <w:sz w:val="28"/>
                <w:szCs w:val="28"/>
                <w:cs/>
              </w:rPr>
            </w:pPr>
            <w:r w:rsidRPr="00BE5906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44A738" w14:textId="4E64530F" w:rsidR="00FE5CE6" w:rsidRPr="00BE5906" w:rsidRDefault="00FE5CE6" w:rsidP="00FE5CE6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5906">
              <w:rPr>
                <w:rFonts w:ascii="Angsana New" w:hAnsi="Angsana New"/>
                <w:sz w:val="28"/>
                <w:szCs w:val="28"/>
              </w:rPr>
              <w:t>1,831,114</w:t>
            </w:r>
          </w:p>
        </w:tc>
        <w:tc>
          <w:tcPr>
            <w:tcW w:w="270" w:type="dxa"/>
            <w:tcBorders>
              <w:bottom w:val="nil"/>
            </w:tcBorders>
          </w:tcPr>
          <w:p w14:paraId="78CFD89F" w14:textId="77777777" w:rsidR="00FE5CE6" w:rsidRPr="00BE5906" w:rsidRDefault="00FE5CE6" w:rsidP="00FE5CE6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B63E53" w14:textId="79D351F8" w:rsidR="00FE5CE6" w:rsidRPr="00BE5906" w:rsidRDefault="00FE5CE6" w:rsidP="00FE5C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E5906">
              <w:rPr>
                <w:rFonts w:ascii="Angsana New" w:hAnsi="Angsana New"/>
                <w:color w:val="000000"/>
                <w:sz w:val="28"/>
                <w:szCs w:val="28"/>
              </w:rPr>
              <w:t>113,353</w:t>
            </w:r>
          </w:p>
        </w:tc>
        <w:tc>
          <w:tcPr>
            <w:tcW w:w="270" w:type="dxa"/>
            <w:tcBorders>
              <w:bottom w:val="nil"/>
            </w:tcBorders>
          </w:tcPr>
          <w:p w14:paraId="6281EC03" w14:textId="77777777" w:rsidR="00FE5CE6" w:rsidRPr="00BE5906" w:rsidRDefault="00FE5CE6" w:rsidP="00FE5CE6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482494" w14:textId="3AFC8A09" w:rsidR="00FE5CE6" w:rsidRPr="00BE5906" w:rsidRDefault="00FE5CE6" w:rsidP="00FE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3" w:lineRule="auto"/>
              <w:ind w:left="-558" w:right="75" w:hanging="8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110,619</w:t>
            </w:r>
          </w:p>
        </w:tc>
        <w:tc>
          <w:tcPr>
            <w:tcW w:w="270" w:type="dxa"/>
            <w:tcBorders>
              <w:bottom w:val="nil"/>
            </w:tcBorders>
          </w:tcPr>
          <w:p w14:paraId="43B01469" w14:textId="77777777" w:rsidR="00FE5CE6" w:rsidRPr="00BE5906" w:rsidRDefault="00FE5CE6" w:rsidP="00FE5CE6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0BE765" w14:textId="05484753" w:rsidR="00FE5CE6" w:rsidRPr="00BE5906" w:rsidRDefault="00FE5CE6" w:rsidP="00FE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3" w:lineRule="auto"/>
              <w:ind w:left="-558" w:right="55" w:hanging="8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309,831</w:t>
            </w:r>
          </w:p>
        </w:tc>
        <w:tc>
          <w:tcPr>
            <w:tcW w:w="270" w:type="dxa"/>
            <w:tcBorders>
              <w:bottom w:val="nil"/>
            </w:tcBorders>
          </w:tcPr>
          <w:p w14:paraId="44B8F312" w14:textId="77777777" w:rsidR="00FE5CE6" w:rsidRPr="00BE5906" w:rsidRDefault="00FE5CE6" w:rsidP="00FE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  <w:tab w:val="decimal" w:pos="820"/>
              </w:tabs>
              <w:spacing w:line="233" w:lineRule="auto"/>
              <w:ind w:left="-558" w:right="339" w:hanging="8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51CA2A" w14:textId="40E4FCA4" w:rsidR="00FE5CE6" w:rsidRPr="00BE5906" w:rsidRDefault="00FE5CE6" w:rsidP="00FE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3" w:lineRule="auto"/>
              <w:ind w:left="-558" w:right="70" w:hanging="8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5906">
              <w:rPr>
                <w:rFonts w:ascii="Angsana New" w:hAnsi="Angsana New"/>
                <w:sz w:val="28"/>
                <w:szCs w:val="28"/>
              </w:rPr>
              <w:t>2,808,183</w:t>
            </w:r>
          </w:p>
        </w:tc>
        <w:tc>
          <w:tcPr>
            <w:tcW w:w="270" w:type="dxa"/>
            <w:tcBorders>
              <w:bottom w:val="nil"/>
            </w:tcBorders>
          </w:tcPr>
          <w:p w14:paraId="0AC571D2" w14:textId="77777777" w:rsidR="00FE5CE6" w:rsidRPr="00BE5906" w:rsidRDefault="00FE5CE6" w:rsidP="00FE5CE6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AC407B" w14:textId="2BBCEFFA" w:rsidR="00FE5CE6" w:rsidRPr="00BE5906" w:rsidRDefault="00FE5CE6" w:rsidP="00FE5CE6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5906">
              <w:rPr>
                <w:rFonts w:ascii="Angsana New" w:hAnsi="Angsana New"/>
                <w:sz w:val="28"/>
                <w:szCs w:val="28"/>
              </w:rPr>
              <w:t>3,341,986</w:t>
            </w:r>
          </w:p>
        </w:tc>
      </w:tr>
      <w:tr w:rsidR="00FE5CE6" w:rsidRPr="00BE5906" w14:paraId="16AD90D5" w14:textId="77777777" w:rsidTr="0086608C">
        <w:tc>
          <w:tcPr>
            <w:tcW w:w="2430" w:type="dxa"/>
          </w:tcPr>
          <w:p w14:paraId="6E317654" w14:textId="77777777" w:rsidR="00FE5CE6" w:rsidRPr="00BE5906" w:rsidRDefault="00FE5CE6" w:rsidP="00FE5CE6">
            <w:pPr>
              <w:tabs>
                <w:tab w:val="clear" w:pos="227"/>
                <w:tab w:val="left" w:pos="177"/>
              </w:tabs>
              <w:spacing w:line="233" w:lineRule="auto"/>
              <w:ind w:left="250" w:right="-24" w:hanging="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956521" w14:textId="0A4F1FD7" w:rsidR="00FE5CE6" w:rsidRPr="00BE5906" w:rsidRDefault="00FE5CE6" w:rsidP="00FE5CE6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5906">
              <w:rPr>
                <w:rFonts w:ascii="Angsana New" w:hAnsi="Angsana New"/>
                <w:b/>
                <w:bCs/>
                <w:sz w:val="28"/>
                <w:szCs w:val="28"/>
              </w:rPr>
              <w:t>46,622,06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5055A37D" w14:textId="77777777" w:rsidR="00FE5CE6" w:rsidRPr="00BE5906" w:rsidRDefault="00FE5CE6" w:rsidP="00FE5CE6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6DE009" w14:textId="188542AA" w:rsidR="00FE5CE6" w:rsidRPr="00BE5906" w:rsidRDefault="00FE5CE6" w:rsidP="00FE5C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E5906">
              <w:rPr>
                <w:rFonts w:ascii="Angsana New" w:hAnsi="Angsana New"/>
                <w:b/>
                <w:bCs/>
                <w:sz w:val="28"/>
                <w:szCs w:val="28"/>
              </w:rPr>
              <w:t>3,961,09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123862C8" w14:textId="77777777" w:rsidR="00FE5CE6" w:rsidRPr="00BE5906" w:rsidRDefault="00FE5CE6" w:rsidP="00FE5CE6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325E43" w14:textId="4B5B3924" w:rsidR="00FE5CE6" w:rsidRPr="00BE5906" w:rsidRDefault="00FE5CE6" w:rsidP="00FE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3" w:lineRule="auto"/>
              <w:ind w:left="-558" w:right="75" w:hanging="8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965,405</w:t>
            </w:r>
          </w:p>
        </w:tc>
        <w:tc>
          <w:tcPr>
            <w:tcW w:w="270" w:type="dxa"/>
          </w:tcPr>
          <w:p w14:paraId="5F56F9E1" w14:textId="77777777" w:rsidR="00FE5CE6" w:rsidRPr="00BE5906" w:rsidRDefault="00FE5CE6" w:rsidP="00FE5CE6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BD2483" w14:textId="05ABFB90" w:rsidR="00FE5CE6" w:rsidRPr="00BE5906" w:rsidRDefault="00FE5CE6" w:rsidP="00FE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3" w:lineRule="auto"/>
              <w:ind w:left="-558" w:right="55" w:hanging="8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42,146,021</w:t>
            </w:r>
          </w:p>
        </w:tc>
        <w:tc>
          <w:tcPr>
            <w:tcW w:w="270" w:type="dxa"/>
          </w:tcPr>
          <w:p w14:paraId="412E89CF" w14:textId="77777777" w:rsidR="00FE5CE6" w:rsidRPr="00BE5906" w:rsidRDefault="00FE5CE6" w:rsidP="00FE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  <w:tab w:val="decimal" w:pos="820"/>
              </w:tabs>
              <w:spacing w:line="233" w:lineRule="auto"/>
              <w:ind w:left="-558" w:right="339" w:hanging="8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69AA55" w14:textId="31DE82DA" w:rsidR="00FE5CE6" w:rsidRPr="00BE5906" w:rsidRDefault="00FE5CE6" w:rsidP="00FE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3" w:lineRule="auto"/>
              <w:ind w:left="-558" w:right="70" w:hanging="8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5906">
              <w:rPr>
                <w:rFonts w:ascii="Angsana New" w:hAnsi="Angsana New"/>
                <w:b/>
                <w:bCs/>
                <w:sz w:val="28"/>
                <w:szCs w:val="28"/>
              </w:rPr>
              <w:t>3,503,838</w:t>
            </w:r>
          </w:p>
        </w:tc>
        <w:tc>
          <w:tcPr>
            <w:tcW w:w="270" w:type="dxa"/>
          </w:tcPr>
          <w:p w14:paraId="3DB85A71" w14:textId="77777777" w:rsidR="00FE5CE6" w:rsidRPr="00BE5906" w:rsidRDefault="00FE5CE6" w:rsidP="00FE5CE6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72798A" w14:textId="404EC03C" w:rsidR="00FE5CE6" w:rsidRPr="00BE5906" w:rsidRDefault="00FE5CE6" w:rsidP="00FE5CE6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5906">
              <w:rPr>
                <w:rFonts w:ascii="Angsana New" w:hAnsi="Angsana New"/>
                <w:b/>
                <w:bCs/>
                <w:sz w:val="28"/>
                <w:szCs w:val="28"/>
              </w:rPr>
              <w:t>50,576,3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59</w:t>
            </w:r>
          </w:p>
        </w:tc>
      </w:tr>
      <w:tr w:rsidR="00FE5CE6" w:rsidRPr="00BE5906" w14:paraId="30199779" w14:textId="77777777" w:rsidTr="0086608C">
        <w:tc>
          <w:tcPr>
            <w:tcW w:w="2430" w:type="dxa"/>
          </w:tcPr>
          <w:p w14:paraId="63853B84" w14:textId="149444FA" w:rsidR="00FE5CE6" w:rsidRPr="00BE5906" w:rsidRDefault="00FE5CE6" w:rsidP="00FE5CE6">
            <w:pPr>
              <w:tabs>
                <w:tab w:val="clear" w:pos="227"/>
                <w:tab w:val="left" w:pos="177"/>
              </w:tabs>
              <w:spacing w:line="233" w:lineRule="auto"/>
              <w:ind w:left="250" w:right="-24" w:hanging="73"/>
              <w:rPr>
                <w:rFonts w:ascii="Angsana New" w:hAnsi="Angsana New"/>
                <w:sz w:val="28"/>
                <w:szCs w:val="28"/>
                <w:cs/>
              </w:rPr>
            </w:pPr>
            <w:r w:rsidRPr="00BE590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หนี้สินทางการเงินที่เป็นอนุพันธ์ </w:t>
            </w: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949349D" w14:textId="77777777" w:rsidR="00FE5CE6" w:rsidRPr="00BE5906" w:rsidRDefault="00FE5CE6" w:rsidP="00FE5CE6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8740F99" w14:textId="77777777" w:rsidR="00FE5CE6" w:rsidRPr="00BE5906" w:rsidRDefault="00FE5CE6" w:rsidP="00FE5CE6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78752FF" w14:textId="77777777" w:rsidR="00FE5CE6" w:rsidRPr="00BE5906" w:rsidRDefault="00FE5CE6" w:rsidP="00FE5C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D87E87D" w14:textId="77777777" w:rsidR="00FE5CE6" w:rsidRPr="00BE5906" w:rsidRDefault="00FE5CE6" w:rsidP="00FE5CE6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1EED3F6" w14:textId="77777777" w:rsidR="00FE5CE6" w:rsidRDefault="00FE5CE6" w:rsidP="00FE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3" w:lineRule="auto"/>
              <w:ind w:left="-558" w:right="75" w:hanging="8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24641F5" w14:textId="77777777" w:rsidR="00FE5CE6" w:rsidRPr="00BE5906" w:rsidRDefault="00FE5CE6" w:rsidP="00FE5CE6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C5D39B0" w14:textId="77777777" w:rsidR="00FE5CE6" w:rsidRDefault="00FE5CE6" w:rsidP="00FE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3" w:lineRule="auto"/>
              <w:ind w:left="-558" w:right="235" w:hanging="8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F7ACBB6" w14:textId="77777777" w:rsidR="00FE5CE6" w:rsidRPr="00BE5906" w:rsidRDefault="00FE5CE6" w:rsidP="00FE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  <w:tab w:val="decimal" w:pos="820"/>
              </w:tabs>
              <w:spacing w:line="233" w:lineRule="auto"/>
              <w:ind w:left="-558" w:right="339" w:hanging="8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4E5D67D" w14:textId="77777777" w:rsidR="00FE5CE6" w:rsidRPr="00BE5906" w:rsidRDefault="00FE5CE6" w:rsidP="00FE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3" w:lineRule="auto"/>
              <w:ind w:left="-558" w:right="248" w:hanging="8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0625D4A" w14:textId="77777777" w:rsidR="00FE5CE6" w:rsidRPr="00BE5906" w:rsidRDefault="00FE5CE6" w:rsidP="00FE5CE6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8A1BE98" w14:textId="77777777" w:rsidR="00FE5CE6" w:rsidRPr="00BE5906" w:rsidRDefault="00FE5CE6" w:rsidP="00FE5CE6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FE5CE6" w:rsidRPr="00BE5906" w14:paraId="45D70B6A" w14:textId="77777777" w:rsidTr="0086608C">
        <w:tc>
          <w:tcPr>
            <w:tcW w:w="2430" w:type="dxa"/>
          </w:tcPr>
          <w:p w14:paraId="71E1FB07" w14:textId="4563BBB6" w:rsidR="00FE5CE6" w:rsidRPr="00BE5906" w:rsidRDefault="00FE5CE6" w:rsidP="00FE5CE6">
            <w:pPr>
              <w:tabs>
                <w:tab w:val="clear" w:pos="227"/>
                <w:tab w:val="left" w:pos="177"/>
              </w:tabs>
              <w:spacing w:line="233" w:lineRule="auto"/>
              <w:ind w:left="250" w:right="-24" w:hanging="73"/>
              <w:rPr>
                <w:rFonts w:ascii="Angsana New" w:hAnsi="Angsana New"/>
                <w:sz w:val="28"/>
                <w:szCs w:val="28"/>
                <w:cs/>
              </w:rPr>
            </w:pPr>
            <w:r w:rsidRPr="00BE5906">
              <w:rPr>
                <w:rFonts w:ascii="Angsana New" w:hAnsi="Angsana New" w:hint="cs"/>
                <w:sz w:val="28"/>
                <w:szCs w:val="28"/>
                <w:cs/>
              </w:rPr>
              <w:t>สัญญาแลกเปลี่ยนอัตราดอกเบี้ยใช้ในการป้องกันความเสี่ยง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816E7B2" w14:textId="77777777" w:rsidR="00FE5CE6" w:rsidRPr="00BE5906" w:rsidRDefault="00FE5CE6" w:rsidP="00FE5CE6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31C37D0B" w14:textId="77777777" w:rsidR="00FE5CE6" w:rsidRPr="00BE5906" w:rsidRDefault="00FE5CE6" w:rsidP="00FE5CE6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056835C1" w14:textId="33A0DF9F" w:rsidR="00FE5CE6" w:rsidRPr="00BE5906" w:rsidRDefault="00FE5CE6" w:rsidP="00FE5CE6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5906">
              <w:rPr>
                <w:rFonts w:ascii="Angsana New" w:hAnsi="Angsana New"/>
                <w:b/>
                <w:bCs/>
                <w:sz w:val="28"/>
                <w:szCs w:val="28"/>
              </w:rPr>
              <w:t>446,810</w:t>
            </w:r>
          </w:p>
        </w:tc>
        <w:tc>
          <w:tcPr>
            <w:tcW w:w="270" w:type="dxa"/>
            <w:tcBorders>
              <w:bottom w:val="nil"/>
            </w:tcBorders>
          </w:tcPr>
          <w:p w14:paraId="09E2EA7C" w14:textId="77777777" w:rsidR="00FE5CE6" w:rsidRPr="00BE5906" w:rsidRDefault="00FE5CE6" w:rsidP="00FE5CE6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DAF9B52" w14:textId="77777777" w:rsidR="00FE5CE6" w:rsidRPr="00BE5906" w:rsidRDefault="00FE5CE6" w:rsidP="00FE5C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  <w:p w14:paraId="14E67A59" w14:textId="77777777" w:rsidR="00FE5CE6" w:rsidRPr="00BE5906" w:rsidRDefault="00FE5CE6" w:rsidP="00FE5C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  <w:p w14:paraId="614A4174" w14:textId="68F06ED6" w:rsidR="00FE5CE6" w:rsidRPr="00BE5906" w:rsidRDefault="00FE5CE6" w:rsidP="00FE5CE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590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307,433</w:t>
            </w:r>
          </w:p>
        </w:tc>
        <w:tc>
          <w:tcPr>
            <w:tcW w:w="270" w:type="dxa"/>
            <w:tcBorders>
              <w:bottom w:val="nil"/>
            </w:tcBorders>
          </w:tcPr>
          <w:p w14:paraId="78BDF7FF" w14:textId="77777777" w:rsidR="00FE5CE6" w:rsidRPr="00BE5906" w:rsidRDefault="00FE5CE6" w:rsidP="00FE5CE6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AD90505" w14:textId="77777777" w:rsidR="00FE5CE6" w:rsidRPr="00BE5906" w:rsidRDefault="00FE5CE6" w:rsidP="00FE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3" w:lineRule="auto"/>
              <w:ind w:left="-558" w:right="339" w:hanging="8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22A285A2" w14:textId="77777777" w:rsidR="00FE5CE6" w:rsidRPr="00BE5906" w:rsidRDefault="00FE5CE6" w:rsidP="00FE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3" w:lineRule="auto"/>
              <w:ind w:left="-558" w:right="339" w:hanging="8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2ADFF151" w14:textId="4FED5238" w:rsidR="00FE5CE6" w:rsidRDefault="00FE5CE6" w:rsidP="00FE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3" w:lineRule="auto"/>
              <w:ind w:left="-558" w:right="75" w:hanging="8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5906">
              <w:rPr>
                <w:rFonts w:ascii="Angsana New" w:hAnsi="Angsana New"/>
                <w:b/>
                <w:bCs/>
                <w:sz w:val="28"/>
                <w:szCs w:val="28"/>
              </w:rPr>
              <w:t>144,527</w:t>
            </w:r>
          </w:p>
        </w:tc>
        <w:tc>
          <w:tcPr>
            <w:tcW w:w="270" w:type="dxa"/>
            <w:tcBorders>
              <w:bottom w:val="nil"/>
            </w:tcBorders>
          </w:tcPr>
          <w:p w14:paraId="6C3977AE" w14:textId="77777777" w:rsidR="00FE5CE6" w:rsidRPr="00BE5906" w:rsidRDefault="00FE5CE6" w:rsidP="00FE5CE6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E781B4A" w14:textId="77777777" w:rsidR="00FE5CE6" w:rsidRPr="00BE5906" w:rsidRDefault="00FE5CE6" w:rsidP="00FE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3" w:lineRule="auto"/>
              <w:ind w:left="-558" w:right="339" w:hanging="8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40BBC3C5" w14:textId="77777777" w:rsidR="00FE5CE6" w:rsidRPr="00BE5906" w:rsidRDefault="00FE5CE6" w:rsidP="00FE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3" w:lineRule="auto"/>
              <w:ind w:left="-558" w:right="339" w:hanging="8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73B14472" w14:textId="7E5226E4" w:rsidR="00FE5CE6" w:rsidRDefault="00FE5CE6" w:rsidP="00FE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3" w:lineRule="auto"/>
              <w:ind w:left="-558" w:right="235" w:hanging="8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590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29BBB87" w14:textId="77777777" w:rsidR="00FE5CE6" w:rsidRPr="00BE5906" w:rsidRDefault="00FE5CE6" w:rsidP="00FE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  <w:tab w:val="decimal" w:pos="820"/>
              </w:tabs>
              <w:spacing w:line="233" w:lineRule="auto"/>
              <w:ind w:left="-558" w:right="339" w:hanging="8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0AB003A" w14:textId="77777777" w:rsidR="00FE5CE6" w:rsidRPr="00BE5906" w:rsidRDefault="00FE5CE6" w:rsidP="00FE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3" w:lineRule="auto"/>
              <w:ind w:left="-558" w:right="339" w:hanging="8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2B346D3D" w14:textId="77777777" w:rsidR="00FE5CE6" w:rsidRPr="00BE5906" w:rsidRDefault="00FE5CE6" w:rsidP="00FE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3" w:lineRule="auto"/>
              <w:ind w:left="-558" w:right="339" w:hanging="8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5B761C75" w14:textId="154F9188" w:rsidR="00FE5CE6" w:rsidRPr="00BE5906" w:rsidRDefault="00FE5CE6" w:rsidP="00FE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3" w:lineRule="auto"/>
              <w:ind w:left="-558" w:right="248" w:hanging="8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590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D2E9C6E" w14:textId="77777777" w:rsidR="00FE5CE6" w:rsidRPr="00BE5906" w:rsidRDefault="00FE5CE6" w:rsidP="00FE5CE6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88ED61D" w14:textId="77777777" w:rsidR="00FE5CE6" w:rsidRPr="00BE5906" w:rsidRDefault="00FE5CE6" w:rsidP="00FE5CE6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0AB8E9DC" w14:textId="77777777" w:rsidR="00FE5CE6" w:rsidRPr="00BE5906" w:rsidRDefault="00FE5CE6" w:rsidP="00FE5CE6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6033FF53" w14:textId="72F04FCC" w:rsidR="00FE5CE6" w:rsidRPr="00BE5906" w:rsidRDefault="00FE5CE6" w:rsidP="00FE5CE6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5906">
              <w:rPr>
                <w:rFonts w:ascii="Angsana New" w:hAnsi="Angsana New"/>
                <w:b/>
                <w:bCs/>
                <w:sz w:val="28"/>
                <w:szCs w:val="28"/>
              </w:rPr>
              <w:t>451,960</w:t>
            </w:r>
          </w:p>
        </w:tc>
      </w:tr>
    </w:tbl>
    <w:p w14:paraId="49130998" w14:textId="5FB52064" w:rsidR="00881D6D" w:rsidRDefault="00881D6D" w:rsidP="00BA513F">
      <w:pPr>
        <w:pStyle w:val="block"/>
        <w:spacing w:after="0" w:line="240" w:lineRule="auto"/>
        <w:ind w:left="0" w:right="-7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14:paraId="3CF14217" w14:textId="77777777" w:rsidR="00140105" w:rsidRPr="00AE33D1" w:rsidRDefault="00140105" w:rsidP="00140105">
      <w:pPr>
        <w:pStyle w:val="block"/>
        <w:spacing w:after="0" w:line="240" w:lineRule="auto"/>
        <w:ind w:left="0" w:right="-7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AE33D1">
        <w:rPr>
          <w:rFonts w:ascii="Angsana New" w:hAnsi="Angsana New" w:cs="Angsana New" w:hint="cs"/>
          <w:i/>
          <w:iCs/>
          <w:sz w:val="30"/>
          <w:szCs w:val="30"/>
          <w:lang w:val="en-US" w:bidi="th-TH"/>
        </w:rPr>
        <w:t xml:space="preserve">* </w:t>
      </w:r>
      <w:r w:rsidRPr="00AE33D1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เจ้าหนี้</w:t>
      </w:r>
      <w:r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หมุนเวียน</w:t>
      </w:r>
      <w:r w:rsidRPr="00AE33D1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อื่นไม่รวมรายได้รับล่วงหน้า</w:t>
      </w:r>
    </w:p>
    <w:p w14:paraId="42A892A4" w14:textId="2A7CAA6B" w:rsidR="00140105" w:rsidRDefault="00140105" w:rsidP="00881D6D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14:paraId="0BA2A011" w14:textId="77777777" w:rsidR="00966CAE" w:rsidRPr="0086608C" w:rsidRDefault="00966CAE" w:rsidP="00881D6D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W w:w="10950" w:type="dxa"/>
        <w:tblInd w:w="-270" w:type="dxa"/>
        <w:tblLayout w:type="fixed"/>
        <w:tblLook w:val="04A0" w:firstRow="1" w:lastRow="0" w:firstColumn="1" w:lastColumn="0" w:noHBand="0" w:noVBand="1"/>
      </w:tblPr>
      <w:tblGrid>
        <w:gridCol w:w="2412"/>
        <w:gridCol w:w="1188"/>
        <w:gridCol w:w="270"/>
        <w:gridCol w:w="1169"/>
        <w:gridCol w:w="270"/>
        <w:gridCol w:w="1169"/>
        <w:gridCol w:w="270"/>
        <w:gridCol w:w="1169"/>
        <w:gridCol w:w="270"/>
        <w:gridCol w:w="1083"/>
        <w:gridCol w:w="270"/>
        <w:gridCol w:w="1174"/>
        <w:gridCol w:w="236"/>
      </w:tblGrid>
      <w:tr w:rsidR="00881D6D" w:rsidRPr="00BE5906" w14:paraId="6BAB0C10" w14:textId="77777777" w:rsidTr="00140105">
        <w:trPr>
          <w:gridAfter w:val="1"/>
          <w:wAfter w:w="236" w:type="dxa"/>
          <w:tblHeader/>
        </w:trPr>
        <w:tc>
          <w:tcPr>
            <w:tcW w:w="2412" w:type="dxa"/>
            <w:vAlign w:val="bottom"/>
          </w:tcPr>
          <w:p w14:paraId="7A63F796" w14:textId="747C8331" w:rsidR="00BE5906" w:rsidRPr="00BE5906" w:rsidRDefault="00BE5906">
            <w:pPr>
              <w:spacing w:line="232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302" w:type="dxa"/>
            <w:gridSpan w:val="11"/>
            <w:hideMark/>
          </w:tcPr>
          <w:p w14:paraId="681E40DB" w14:textId="77777777" w:rsidR="00881D6D" w:rsidRPr="00BE5906" w:rsidRDefault="00881D6D">
            <w:pPr>
              <w:spacing w:line="232" w:lineRule="auto"/>
              <w:ind w:left="73" w:right="-24" w:hanging="7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590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C0F46" w:rsidRPr="00BE5906" w14:paraId="64B19F76" w14:textId="77777777" w:rsidTr="00140105">
        <w:trPr>
          <w:gridAfter w:val="1"/>
          <w:wAfter w:w="236" w:type="dxa"/>
          <w:tblHeader/>
        </w:trPr>
        <w:tc>
          <w:tcPr>
            <w:tcW w:w="2412" w:type="dxa"/>
            <w:vAlign w:val="bottom"/>
          </w:tcPr>
          <w:p w14:paraId="1BFAC158" w14:textId="77777777" w:rsidR="00BC0F46" w:rsidRPr="00BE5906" w:rsidRDefault="00BC0F46" w:rsidP="00BC0F46">
            <w:pPr>
              <w:spacing w:line="232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88" w:type="dxa"/>
          </w:tcPr>
          <w:p w14:paraId="7DD8066F" w14:textId="2D6EF0D6" w:rsidR="00BC0F46" w:rsidRPr="00BE5906" w:rsidRDefault="00BC0F46" w:rsidP="00BC0F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37BDCBD" w14:textId="77777777" w:rsidR="00BC0F46" w:rsidRPr="00BE5906" w:rsidRDefault="00BC0F46" w:rsidP="00BC0F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44" w:type="dxa"/>
            <w:gridSpan w:val="9"/>
          </w:tcPr>
          <w:p w14:paraId="2BEAAB12" w14:textId="77777777" w:rsidR="00BC0F46" w:rsidRPr="00BE5906" w:rsidRDefault="00BC0F46" w:rsidP="00BC0F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5906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F527D2" w:rsidRPr="00BE5906" w14:paraId="18E86F23" w14:textId="77777777" w:rsidTr="00140105">
        <w:trPr>
          <w:gridAfter w:val="1"/>
          <w:wAfter w:w="236" w:type="dxa"/>
          <w:tblHeader/>
        </w:trPr>
        <w:tc>
          <w:tcPr>
            <w:tcW w:w="2412" w:type="dxa"/>
            <w:vAlign w:val="bottom"/>
            <w:hideMark/>
          </w:tcPr>
          <w:p w14:paraId="0D3F6E7A" w14:textId="212634EF" w:rsidR="00F527D2" w:rsidRPr="00BE5906" w:rsidRDefault="00F527D2" w:rsidP="00BE5906">
            <w:pPr>
              <w:spacing w:line="232" w:lineRule="auto"/>
              <w:ind w:left="160" w:firstLine="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BE590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BE590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3</w:t>
            </w:r>
            <w:r w:rsidRPr="00BE590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1 </w:t>
            </w:r>
            <w:r w:rsidRPr="00BE590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88" w:type="dxa"/>
            <w:vAlign w:val="bottom"/>
          </w:tcPr>
          <w:p w14:paraId="557DF46B" w14:textId="141A082E" w:rsidR="00F527D2" w:rsidRPr="00BE5906" w:rsidRDefault="00FE5CE6" w:rsidP="00F527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5906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5C168C41" w14:textId="77777777" w:rsidR="00F527D2" w:rsidRPr="00BE5906" w:rsidRDefault="00F527D2" w:rsidP="00F527D2">
            <w:pPr>
              <w:spacing w:line="232" w:lineRule="auto"/>
              <w:ind w:left="-11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9" w:type="dxa"/>
            <w:vAlign w:val="bottom"/>
            <w:hideMark/>
          </w:tcPr>
          <w:p w14:paraId="680F7C37" w14:textId="52BA2A79" w:rsidR="00F527D2" w:rsidRPr="00BE5906" w:rsidRDefault="00F527D2" w:rsidP="00F527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5906">
              <w:rPr>
                <w:rFonts w:ascii="Angsana New" w:hAnsi="Angsana New" w:hint="cs"/>
                <w:sz w:val="28"/>
                <w:szCs w:val="28"/>
                <w:cs/>
              </w:rPr>
              <w:t>ภายใน</w:t>
            </w:r>
            <w:r w:rsidRPr="00BE590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E5906">
              <w:rPr>
                <w:rFonts w:ascii="Angsana New" w:hAnsi="Angsana New"/>
                <w:sz w:val="28"/>
                <w:szCs w:val="28"/>
              </w:rPr>
              <w:t>1</w:t>
            </w:r>
            <w:r w:rsidRPr="00BE590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E5906">
              <w:rPr>
                <w:rFonts w:ascii="Angsana New" w:hAnsi="Angsana New" w:hint="cs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70" w:type="dxa"/>
          </w:tcPr>
          <w:p w14:paraId="351D4BAF" w14:textId="77777777" w:rsidR="00F527D2" w:rsidRPr="00BE5906" w:rsidRDefault="00F527D2" w:rsidP="00F527D2">
            <w:pPr>
              <w:tabs>
                <w:tab w:val="clear" w:pos="227"/>
                <w:tab w:val="clear" w:pos="454"/>
                <w:tab w:val="clear" w:pos="680"/>
                <w:tab w:val="left" w:pos="764"/>
              </w:tabs>
              <w:spacing w:line="232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9" w:type="dxa"/>
            <w:vAlign w:val="bottom"/>
            <w:hideMark/>
          </w:tcPr>
          <w:p w14:paraId="3FED3C29" w14:textId="4D3FA5B9" w:rsidR="00F527D2" w:rsidRPr="00BE5906" w:rsidRDefault="00F527D2" w:rsidP="00F527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5906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  <w:r w:rsidRPr="00BE590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E5906">
              <w:rPr>
                <w:rFonts w:ascii="Angsana New" w:hAnsi="Angsana New"/>
                <w:sz w:val="28"/>
                <w:szCs w:val="28"/>
              </w:rPr>
              <w:t>1</w:t>
            </w:r>
            <w:r w:rsidRPr="00BE590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E5906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BE590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E5906">
              <w:rPr>
                <w:rFonts w:ascii="Angsana New" w:hAnsi="Angsana New" w:hint="cs"/>
                <w:sz w:val="28"/>
                <w:szCs w:val="28"/>
                <w:cs/>
              </w:rPr>
              <w:t>แต่ไม่เกิน</w:t>
            </w:r>
            <w:r w:rsidRPr="00BE590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E5906">
              <w:rPr>
                <w:rFonts w:ascii="Angsana New" w:hAnsi="Angsana New"/>
                <w:sz w:val="28"/>
                <w:szCs w:val="28"/>
              </w:rPr>
              <w:t>2</w:t>
            </w:r>
            <w:r w:rsidRPr="00BE590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E5906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0B29C498" w14:textId="77777777" w:rsidR="00F527D2" w:rsidRPr="00BE5906" w:rsidRDefault="00F527D2" w:rsidP="00F527D2">
            <w:pPr>
              <w:spacing w:line="232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9" w:type="dxa"/>
            <w:vAlign w:val="bottom"/>
            <w:hideMark/>
          </w:tcPr>
          <w:p w14:paraId="5C67AA92" w14:textId="408C6DD2" w:rsidR="00F527D2" w:rsidRPr="00BE5906" w:rsidRDefault="00F527D2" w:rsidP="00F527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5906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  <w:r w:rsidRPr="00BE590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E5906">
              <w:rPr>
                <w:rFonts w:ascii="Angsana New" w:hAnsi="Angsana New"/>
                <w:sz w:val="28"/>
                <w:szCs w:val="28"/>
              </w:rPr>
              <w:t xml:space="preserve">2 </w:t>
            </w:r>
            <w:r w:rsidRPr="00BE5906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BE590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E5906">
              <w:rPr>
                <w:rFonts w:ascii="Angsana New" w:hAnsi="Angsana New" w:hint="cs"/>
                <w:sz w:val="28"/>
                <w:szCs w:val="28"/>
                <w:cs/>
              </w:rPr>
              <w:t>แต่ไม่เกิน</w:t>
            </w:r>
            <w:r w:rsidRPr="00BE590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E5906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BE5906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10079B74" w14:textId="77777777" w:rsidR="00F527D2" w:rsidRPr="00BE5906" w:rsidRDefault="00F527D2" w:rsidP="00F527D2">
            <w:pPr>
              <w:tabs>
                <w:tab w:val="clear" w:pos="907"/>
                <w:tab w:val="left" w:pos="775"/>
              </w:tabs>
              <w:spacing w:line="232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3" w:type="dxa"/>
          </w:tcPr>
          <w:p w14:paraId="3B8DE89C" w14:textId="77777777" w:rsidR="00F527D2" w:rsidRPr="00BE5906" w:rsidRDefault="00F527D2" w:rsidP="00F527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43FF79ED" w14:textId="4E217FD0" w:rsidR="00F527D2" w:rsidRPr="00BE5906" w:rsidRDefault="00F527D2" w:rsidP="00F527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5906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BE5906">
              <w:rPr>
                <w:rFonts w:ascii="Angsana New" w:hAnsi="Angsana New" w:hint="cs"/>
                <w:sz w:val="28"/>
                <w:szCs w:val="28"/>
              </w:rPr>
              <w:t xml:space="preserve">5 </w:t>
            </w:r>
            <w:r w:rsidRPr="00BE5906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</w:tcPr>
          <w:p w14:paraId="3AF546B9" w14:textId="77777777" w:rsidR="00F527D2" w:rsidRPr="00BE5906" w:rsidRDefault="00F527D2" w:rsidP="00F527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4" w:type="dxa"/>
            <w:vAlign w:val="bottom"/>
            <w:hideMark/>
          </w:tcPr>
          <w:p w14:paraId="6EA707F0" w14:textId="5854D8AA" w:rsidR="00F527D2" w:rsidRPr="00BE5906" w:rsidRDefault="00F527D2" w:rsidP="00F527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590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881D6D" w:rsidRPr="00BE5906" w14:paraId="2DF2373A" w14:textId="77777777" w:rsidTr="00140105">
        <w:trPr>
          <w:gridAfter w:val="1"/>
          <w:wAfter w:w="236" w:type="dxa"/>
          <w:tblHeader/>
        </w:trPr>
        <w:tc>
          <w:tcPr>
            <w:tcW w:w="2412" w:type="dxa"/>
            <w:vAlign w:val="bottom"/>
          </w:tcPr>
          <w:p w14:paraId="27FC4963" w14:textId="77777777" w:rsidR="00881D6D" w:rsidRPr="00BE5906" w:rsidRDefault="00881D6D">
            <w:pPr>
              <w:spacing w:line="232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302" w:type="dxa"/>
            <w:gridSpan w:val="11"/>
            <w:vAlign w:val="bottom"/>
            <w:hideMark/>
          </w:tcPr>
          <w:p w14:paraId="1498333C" w14:textId="77777777" w:rsidR="00881D6D" w:rsidRPr="00BE5906" w:rsidRDefault="00881D6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5906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6608C" w:rsidRPr="00BE5906" w14:paraId="4F1246DB" w14:textId="77777777" w:rsidTr="00140105">
        <w:trPr>
          <w:gridAfter w:val="1"/>
          <w:wAfter w:w="236" w:type="dxa"/>
        </w:trPr>
        <w:tc>
          <w:tcPr>
            <w:tcW w:w="2412" w:type="dxa"/>
            <w:vAlign w:val="bottom"/>
          </w:tcPr>
          <w:p w14:paraId="1447EFFB" w14:textId="51C96EBE" w:rsidR="0086608C" w:rsidRPr="00BE5906" w:rsidRDefault="0086608C" w:rsidP="0086608C">
            <w:pPr>
              <w:spacing w:line="232" w:lineRule="auto"/>
              <w:ind w:firstLine="16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BE590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8302" w:type="dxa"/>
            <w:gridSpan w:val="11"/>
            <w:vAlign w:val="bottom"/>
          </w:tcPr>
          <w:p w14:paraId="26CE2FF3" w14:textId="77777777" w:rsidR="0086608C" w:rsidRPr="00BE5906" w:rsidRDefault="008660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left="-109" w:right="-10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881D6D" w:rsidRPr="00BE5906" w14:paraId="575A33F2" w14:textId="77777777" w:rsidTr="00140105">
        <w:trPr>
          <w:gridAfter w:val="1"/>
          <w:wAfter w:w="236" w:type="dxa"/>
        </w:trPr>
        <w:tc>
          <w:tcPr>
            <w:tcW w:w="2412" w:type="dxa"/>
            <w:hideMark/>
          </w:tcPr>
          <w:p w14:paraId="403D68EA" w14:textId="77777777" w:rsidR="00881D6D" w:rsidRPr="00BE5906" w:rsidRDefault="00881D6D" w:rsidP="00BE5906">
            <w:pPr>
              <w:spacing w:line="232" w:lineRule="auto"/>
              <w:ind w:left="250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BE590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1188" w:type="dxa"/>
          </w:tcPr>
          <w:p w14:paraId="0EEE9F5E" w14:textId="77777777" w:rsidR="00881D6D" w:rsidRPr="00BE5906" w:rsidRDefault="00881D6D">
            <w:pPr>
              <w:tabs>
                <w:tab w:val="decimal" w:pos="708"/>
              </w:tabs>
              <w:spacing w:line="232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364A220" w14:textId="77777777" w:rsidR="00881D6D" w:rsidRPr="00BE5906" w:rsidRDefault="00881D6D">
            <w:pPr>
              <w:tabs>
                <w:tab w:val="decimal" w:pos="708"/>
              </w:tabs>
              <w:spacing w:line="232" w:lineRule="auto"/>
              <w:ind w:lef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</w:tcPr>
          <w:p w14:paraId="76ACA2AD" w14:textId="77777777" w:rsidR="00881D6D" w:rsidRPr="00BE5906" w:rsidRDefault="00881D6D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7E9CD31" w14:textId="77777777" w:rsidR="00881D6D" w:rsidRPr="00BE5906" w:rsidRDefault="00881D6D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3F71C4DD" w14:textId="77777777" w:rsidR="00881D6D" w:rsidRPr="00BE5906" w:rsidRDefault="00881D6D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A9A39FD" w14:textId="77777777" w:rsidR="00881D6D" w:rsidRPr="00BE5906" w:rsidRDefault="00881D6D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59AF615F" w14:textId="77777777" w:rsidR="00881D6D" w:rsidRPr="00BE5906" w:rsidRDefault="00881D6D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83757C6" w14:textId="77777777" w:rsidR="00881D6D" w:rsidRPr="00BE5906" w:rsidRDefault="00881D6D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3" w:type="dxa"/>
          </w:tcPr>
          <w:p w14:paraId="3E2F0DBD" w14:textId="77777777" w:rsidR="00881D6D" w:rsidRPr="00BE5906" w:rsidRDefault="00881D6D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2ED817" w14:textId="77777777" w:rsidR="00881D6D" w:rsidRPr="00BE5906" w:rsidRDefault="00881D6D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</w:tcPr>
          <w:p w14:paraId="5624A852" w14:textId="77777777" w:rsidR="00881D6D" w:rsidRPr="00BE5906" w:rsidRDefault="00881D6D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66C25" w:rsidRPr="00BE5906" w14:paraId="6024B29D" w14:textId="77777777" w:rsidTr="00E15529">
        <w:trPr>
          <w:gridAfter w:val="1"/>
          <w:wAfter w:w="236" w:type="dxa"/>
          <w:trHeight w:val="488"/>
        </w:trPr>
        <w:tc>
          <w:tcPr>
            <w:tcW w:w="2412" w:type="dxa"/>
            <w:vAlign w:val="center"/>
            <w:hideMark/>
          </w:tcPr>
          <w:p w14:paraId="3A87A2CE" w14:textId="5D54D32E" w:rsidR="00E66C25" w:rsidRPr="00BE5906" w:rsidRDefault="00E66C25" w:rsidP="00E66C25">
            <w:pPr>
              <w:spacing w:line="232" w:lineRule="auto"/>
              <w:ind w:left="250" w:right="-24" w:hanging="73"/>
              <w:rPr>
                <w:rFonts w:ascii="Angsana New" w:hAnsi="Angsana New" w:cs="Cordia New"/>
                <w:sz w:val="28"/>
                <w:szCs w:val="28"/>
              </w:rPr>
            </w:pPr>
            <w:r w:rsidRPr="00BE5906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  <w:r w:rsidRPr="00BE5906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188" w:type="dxa"/>
          </w:tcPr>
          <w:p w14:paraId="43E7C6F3" w14:textId="77777777" w:rsidR="00E86A50" w:rsidRDefault="00E86A50" w:rsidP="00E66C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07D9527" w14:textId="1BD284D4" w:rsidR="00E66C25" w:rsidRPr="00E66C25" w:rsidRDefault="00E66C25" w:rsidP="00E66C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66C25">
              <w:rPr>
                <w:rFonts w:asciiTheme="majorBidi" w:hAnsiTheme="majorBidi" w:cstheme="majorBidi"/>
                <w:sz w:val="28"/>
                <w:szCs w:val="28"/>
              </w:rPr>
              <w:t xml:space="preserve">255,797 </w:t>
            </w:r>
          </w:p>
        </w:tc>
        <w:tc>
          <w:tcPr>
            <w:tcW w:w="270" w:type="dxa"/>
            <w:vAlign w:val="center"/>
          </w:tcPr>
          <w:p w14:paraId="6CCFA440" w14:textId="77777777" w:rsidR="00E66C25" w:rsidRPr="00E66C25" w:rsidRDefault="00E66C25" w:rsidP="00E66C25">
            <w:pPr>
              <w:tabs>
                <w:tab w:val="decimal" w:pos="708"/>
              </w:tabs>
              <w:spacing w:line="232" w:lineRule="auto"/>
              <w:ind w:lef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9" w:type="dxa"/>
          </w:tcPr>
          <w:p w14:paraId="66A9F52E" w14:textId="77777777" w:rsidR="00E86A50" w:rsidRDefault="00E86A50" w:rsidP="00E66C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4DD1619" w14:textId="0FC07DE2" w:rsidR="00E66C25" w:rsidRPr="00E66C25" w:rsidRDefault="00E66C25" w:rsidP="00E66C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66C25">
              <w:rPr>
                <w:rFonts w:asciiTheme="majorBidi" w:hAnsiTheme="majorBidi" w:cstheme="majorBidi"/>
                <w:sz w:val="28"/>
                <w:szCs w:val="28"/>
              </w:rPr>
              <w:t xml:space="preserve"> 255,797 </w:t>
            </w:r>
          </w:p>
        </w:tc>
        <w:tc>
          <w:tcPr>
            <w:tcW w:w="270" w:type="dxa"/>
            <w:vAlign w:val="center"/>
          </w:tcPr>
          <w:p w14:paraId="60A5A335" w14:textId="77777777" w:rsidR="00E66C25" w:rsidRPr="00E66C25" w:rsidRDefault="00E66C25" w:rsidP="00E66C25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4462721C" w14:textId="77777777" w:rsidR="00E86A50" w:rsidRDefault="00E86A50" w:rsidP="00D37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right="165" w:hanging="8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D731845" w14:textId="0C12B2CF" w:rsidR="00E66C25" w:rsidRPr="00E66C25" w:rsidRDefault="00E66C25" w:rsidP="00FB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right="343" w:hanging="8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66C25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270" w:type="dxa"/>
            <w:vAlign w:val="center"/>
          </w:tcPr>
          <w:p w14:paraId="5376FE1C" w14:textId="77777777" w:rsidR="00E66C25" w:rsidRPr="00E66C25" w:rsidRDefault="00E66C25" w:rsidP="00E66C25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41985571" w14:textId="77777777" w:rsidR="00E86A50" w:rsidRDefault="00E86A50" w:rsidP="00E66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right="248" w:hanging="8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6FF595B" w14:textId="2EE5D139" w:rsidR="00E66C25" w:rsidRPr="00E66C25" w:rsidRDefault="00E66C25" w:rsidP="00FB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right="343" w:hanging="82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66C25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270" w:type="dxa"/>
            <w:vAlign w:val="center"/>
          </w:tcPr>
          <w:p w14:paraId="5D13C216" w14:textId="77777777" w:rsidR="00E66C25" w:rsidRPr="00E66C25" w:rsidRDefault="00E66C25" w:rsidP="00E66C25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14:paraId="6BD16FA3" w14:textId="77777777" w:rsidR="00E86A50" w:rsidRDefault="00E86A50" w:rsidP="00E66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right="248" w:hanging="8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A09B183" w14:textId="3C4CDD45" w:rsidR="00E66C25" w:rsidRPr="00E66C25" w:rsidRDefault="00E66C25" w:rsidP="00E66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right="248" w:hanging="82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66C25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270" w:type="dxa"/>
            <w:vAlign w:val="center"/>
          </w:tcPr>
          <w:p w14:paraId="40EBE188" w14:textId="77777777" w:rsidR="00E66C25" w:rsidRPr="00E66C25" w:rsidRDefault="00E66C25" w:rsidP="00E66C25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</w:tcPr>
          <w:p w14:paraId="1CB6E116" w14:textId="77777777" w:rsidR="00E86A50" w:rsidRDefault="00E86A50" w:rsidP="00E66C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437EA4F" w14:textId="5CB4BCAB" w:rsidR="00E66C25" w:rsidRPr="00E66C25" w:rsidRDefault="00E66C25" w:rsidP="00E66C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66C25">
              <w:rPr>
                <w:rFonts w:asciiTheme="majorBidi" w:hAnsiTheme="majorBidi" w:cstheme="majorBidi"/>
                <w:sz w:val="28"/>
                <w:szCs w:val="28"/>
              </w:rPr>
              <w:t xml:space="preserve"> 255,797 </w:t>
            </w:r>
          </w:p>
        </w:tc>
      </w:tr>
      <w:tr w:rsidR="00E66C25" w:rsidRPr="00BE5906" w14:paraId="711BB436" w14:textId="77777777" w:rsidTr="00025FEF">
        <w:trPr>
          <w:gridAfter w:val="1"/>
          <w:wAfter w:w="236" w:type="dxa"/>
          <w:trHeight w:val="623"/>
        </w:trPr>
        <w:tc>
          <w:tcPr>
            <w:tcW w:w="2412" w:type="dxa"/>
            <w:vAlign w:val="center"/>
            <w:hideMark/>
          </w:tcPr>
          <w:p w14:paraId="7AE509AC" w14:textId="77777777" w:rsidR="00E66C25" w:rsidRPr="00BE5906" w:rsidRDefault="00E66C25" w:rsidP="00E66C25">
            <w:pPr>
              <w:spacing w:line="232" w:lineRule="auto"/>
              <w:ind w:left="250" w:right="-24" w:hanging="73"/>
              <w:rPr>
                <w:rFonts w:ascii="Angsana New" w:hAnsi="Angsana New" w:cs="Times New Roman"/>
                <w:sz w:val="28"/>
                <w:szCs w:val="28"/>
              </w:rPr>
            </w:pPr>
            <w:r w:rsidRPr="00BE5906">
              <w:rPr>
                <w:rFonts w:ascii="Angsana New" w:hAnsi="Angsana New" w:hint="cs"/>
                <w:sz w:val="28"/>
                <w:szCs w:val="28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188" w:type="dxa"/>
          </w:tcPr>
          <w:p w14:paraId="4EF83277" w14:textId="77777777" w:rsidR="004029A4" w:rsidRDefault="004029A4" w:rsidP="00E66C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56AD8A7" w14:textId="245794E7" w:rsidR="00E66C25" w:rsidRPr="00E66C25" w:rsidRDefault="00E66C25" w:rsidP="00E66C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66C25">
              <w:rPr>
                <w:rFonts w:asciiTheme="majorBidi" w:hAnsiTheme="majorBidi" w:cstheme="majorBidi"/>
                <w:sz w:val="28"/>
                <w:szCs w:val="28"/>
              </w:rPr>
              <w:t xml:space="preserve"> 946,668 </w:t>
            </w:r>
          </w:p>
        </w:tc>
        <w:tc>
          <w:tcPr>
            <w:tcW w:w="270" w:type="dxa"/>
            <w:vAlign w:val="center"/>
          </w:tcPr>
          <w:p w14:paraId="6F062E78" w14:textId="77777777" w:rsidR="00E66C25" w:rsidRPr="00E66C25" w:rsidRDefault="00E66C25" w:rsidP="00E66C25">
            <w:pPr>
              <w:tabs>
                <w:tab w:val="decimal" w:pos="708"/>
              </w:tabs>
              <w:spacing w:line="232" w:lineRule="auto"/>
              <w:ind w:lef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</w:tcPr>
          <w:p w14:paraId="4C5FD453" w14:textId="77777777" w:rsidR="004029A4" w:rsidRDefault="004029A4" w:rsidP="00E66C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BD7F85C" w14:textId="1884B647" w:rsidR="00E66C25" w:rsidRPr="00E66C25" w:rsidRDefault="0077541F" w:rsidP="00E66C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754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961,359</w:t>
            </w:r>
          </w:p>
        </w:tc>
        <w:tc>
          <w:tcPr>
            <w:tcW w:w="270" w:type="dxa"/>
            <w:vAlign w:val="center"/>
          </w:tcPr>
          <w:p w14:paraId="475FA442" w14:textId="77777777" w:rsidR="00E66C25" w:rsidRPr="00E66C25" w:rsidRDefault="00E66C25" w:rsidP="00E66C25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185B6B0A" w14:textId="77777777" w:rsidR="004029A4" w:rsidRDefault="004029A4" w:rsidP="00D377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165" w:hanging="10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4CB0F0B" w14:textId="13615736" w:rsidR="00E66C25" w:rsidRPr="00E66C25" w:rsidRDefault="00E66C25" w:rsidP="00FB1A78">
            <w:pPr>
              <w:tabs>
                <w:tab w:val="clear" w:pos="227"/>
                <w:tab w:val="clear" w:pos="454"/>
                <w:tab w:val="clear" w:pos="680"/>
                <w:tab w:val="left" w:pos="519"/>
              </w:tabs>
              <w:spacing w:line="232" w:lineRule="auto"/>
              <w:ind w:left="-1365" w:right="343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66C25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270" w:type="dxa"/>
            <w:vAlign w:val="center"/>
          </w:tcPr>
          <w:p w14:paraId="0D0D0DAA" w14:textId="77777777" w:rsidR="00E66C25" w:rsidRPr="00E66C25" w:rsidRDefault="00E66C25" w:rsidP="00E66C25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0D7DD6A7" w14:textId="77777777" w:rsidR="004029A4" w:rsidRDefault="004029A4" w:rsidP="00E66C25">
            <w:pPr>
              <w:tabs>
                <w:tab w:val="clear" w:pos="227"/>
                <w:tab w:val="clear" w:pos="454"/>
                <w:tab w:val="clear" w:pos="680"/>
                <w:tab w:val="left" w:pos="700"/>
              </w:tabs>
              <w:spacing w:line="232" w:lineRule="auto"/>
              <w:ind w:left="-1365" w:right="251" w:hanging="10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66949C1" w14:textId="572DA773" w:rsidR="00E66C25" w:rsidRPr="00E66C25" w:rsidRDefault="00E66C25" w:rsidP="00FB1A78">
            <w:pPr>
              <w:tabs>
                <w:tab w:val="clear" w:pos="227"/>
                <w:tab w:val="clear" w:pos="454"/>
                <w:tab w:val="clear" w:pos="680"/>
                <w:tab w:val="left" w:pos="429"/>
              </w:tabs>
              <w:spacing w:line="232" w:lineRule="auto"/>
              <w:ind w:left="-1365" w:right="343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66C25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270" w:type="dxa"/>
            <w:vAlign w:val="center"/>
          </w:tcPr>
          <w:p w14:paraId="003F5260" w14:textId="77777777" w:rsidR="00E66C25" w:rsidRPr="00E66C25" w:rsidRDefault="00E66C25" w:rsidP="00E66C25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14:paraId="38F78315" w14:textId="77777777" w:rsidR="004029A4" w:rsidRDefault="004029A4" w:rsidP="00E66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right="248" w:hanging="8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7237DA2" w14:textId="2FA0700E" w:rsidR="00E66C25" w:rsidRPr="00E66C25" w:rsidRDefault="00E66C25" w:rsidP="00E66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right="248" w:hanging="82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66C25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270" w:type="dxa"/>
            <w:vAlign w:val="center"/>
          </w:tcPr>
          <w:p w14:paraId="479764CF" w14:textId="77777777" w:rsidR="00E66C25" w:rsidRPr="00E66C25" w:rsidRDefault="00E66C25" w:rsidP="00E66C25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</w:tcPr>
          <w:p w14:paraId="0079A66E" w14:textId="77777777" w:rsidR="004029A4" w:rsidRDefault="004029A4" w:rsidP="00E66C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1A13930" w14:textId="4826BAE8" w:rsidR="00E66C25" w:rsidRPr="00E66C25" w:rsidRDefault="0077541F" w:rsidP="00E66C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541F">
              <w:rPr>
                <w:rFonts w:asciiTheme="majorBidi" w:hAnsiTheme="majorBidi" w:cstheme="majorBidi"/>
                <w:sz w:val="28"/>
                <w:szCs w:val="28"/>
              </w:rPr>
              <w:t>961,359</w:t>
            </w:r>
          </w:p>
        </w:tc>
      </w:tr>
      <w:tr w:rsidR="00025FEF" w:rsidRPr="00BE5906" w14:paraId="79588A8B" w14:textId="77777777" w:rsidTr="00E15529">
        <w:trPr>
          <w:gridAfter w:val="1"/>
          <w:wAfter w:w="236" w:type="dxa"/>
        </w:trPr>
        <w:tc>
          <w:tcPr>
            <w:tcW w:w="2412" w:type="dxa"/>
            <w:vAlign w:val="center"/>
            <w:hideMark/>
          </w:tcPr>
          <w:p w14:paraId="4EDD6A49" w14:textId="77777777" w:rsidR="00025FEF" w:rsidRPr="00BE5906" w:rsidRDefault="00025FEF" w:rsidP="00025FEF">
            <w:pPr>
              <w:spacing w:line="232" w:lineRule="auto"/>
              <w:ind w:left="73" w:right="-24" w:firstLine="87"/>
              <w:rPr>
                <w:rFonts w:ascii="Angsana New" w:hAnsi="Angsana New"/>
                <w:sz w:val="28"/>
                <w:szCs w:val="28"/>
              </w:rPr>
            </w:pPr>
            <w:r w:rsidRPr="00BE5906">
              <w:rPr>
                <w:rFonts w:ascii="Angsana New" w:hAnsi="Angsana New" w:hint="cs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188" w:type="dxa"/>
          </w:tcPr>
          <w:p w14:paraId="1F43574D" w14:textId="5130C431" w:rsidR="00025FEF" w:rsidRPr="00E66C25" w:rsidRDefault="00025FEF" w:rsidP="00025F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66C25">
              <w:rPr>
                <w:rFonts w:asciiTheme="majorBidi" w:hAnsiTheme="majorBidi" w:cstheme="majorBidi"/>
                <w:sz w:val="28"/>
                <w:szCs w:val="28"/>
              </w:rPr>
              <w:t xml:space="preserve"> 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7,544,894</w:t>
            </w:r>
          </w:p>
        </w:tc>
        <w:tc>
          <w:tcPr>
            <w:tcW w:w="270" w:type="dxa"/>
            <w:vAlign w:val="center"/>
          </w:tcPr>
          <w:p w14:paraId="7578E436" w14:textId="77777777" w:rsidR="00025FEF" w:rsidRPr="00E66C25" w:rsidRDefault="00025FEF" w:rsidP="00025FEF">
            <w:pPr>
              <w:tabs>
                <w:tab w:val="decimal" w:pos="708"/>
              </w:tabs>
              <w:spacing w:line="232" w:lineRule="auto"/>
              <w:ind w:lef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</w:tcPr>
          <w:p w14:paraId="39D7D125" w14:textId="3124797C" w:rsidR="00025FEF" w:rsidRPr="00025FEF" w:rsidRDefault="0077541F" w:rsidP="00025F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541F">
              <w:rPr>
                <w:rFonts w:asciiTheme="majorBidi" w:hAnsiTheme="majorBidi" w:cstheme="majorBidi"/>
                <w:sz w:val="28"/>
                <w:szCs w:val="28"/>
              </w:rPr>
              <w:t>4,665,211</w:t>
            </w:r>
          </w:p>
        </w:tc>
        <w:tc>
          <w:tcPr>
            <w:tcW w:w="270" w:type="dxa"/>
          </w:tcPr>
          <w:p w14:paraId="277F5714" w14:textId="77777777" w:rsidR="00025FEF" w:rsidRPr="00E66C25" w:rsidRDefault="00025FEF" w:rsidP="00025FEF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5B3C5D8D" w14:textId="7B4BDC05" w:rsidR="00025FEF" w:rsidRPr="00D1313D" w:rsidRDefault="0077541F" w:rsidP="00B0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hanging="82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77541F">
              <w:rPr>
                <w:rFonts w:asciiTheme="majorBidi" w:hAnsiTheme="majorBidi"/>
                <w:sz w:val="28"/>
                <w:szCs w:val="28"/>
                <w:cs/>
              </w:rPr>
              <w:t>21</w:t>
            </w:r>
            <w:r w:rsidRPr="0077541F">
              <w:rPr>
                <w:rFonts w:asciiTheme="majorBidi" w:hAnsiTheme="majorBidi"/>
                <w:sz w:val="28"/>
                <w:szCs w:val="28"/>
              </w:rPr>
              <w:t>,</w:t>
            </w:r>
            <w:r w:rsidRPr="0077541F">
              <w:rPr>
                <w:rFonts w:asciiTheme="majorBidi" w:hAnsiTheme="majorBidi"/>
                <w:sz w:val="28"/>
                <w:szCs w:val="28"/>
                <w:cs/>
              </w:rPr>
              <w:t>304</w:t>
            </w:r>
            <w:r w:rsidRPr="0077541F">
              <w:rPr>
                <w:rFonts w:asciiTheme="majorBidi" w:hAnsiTheme="majorBidi"/>
                <w:sz w:val="28"/>
                <w:szCs w:val="28"/>
              </w:rPr>
              <w:t>,</w:t>
            </w:r>
            <w:r w:rsidRPr="0077541F">
              <w:rPr>
                <w:rFonts w:asciiTheme="majorBidi" w:hAnsiTheme="majorBidi"/>
                <w:sz w:val="28"/>
                <w:szCs w:val="28"/>
                <w:cs/>
              </w:rPr>
              <w:t>192</w:t>
            </w:r>
          </w:p>
        </w:tc>
        <w:tc>
          <w:tcPr>
            <w:tcW w:w="270" w:type="dxa"/>
          </w:tcPr>
          <w:p w14:paraId="35DDC869" w14:textId="77777777" w:rsidR="00025FEF" w:rsidRPr="00D1313D" w:rsidRDefault="00025FEF" w:rsidP="00025FEF">
            <w:pPr>
              <w:tabs>
                <w:tab w:val="clear" w:pos="680"/>
                <w:tab w:val="left" w:pos="720"/>
              </w:tabs>
              <w:spacing w:line="232" w:lineRule="auto"/>
              <w:ind w:left="-1365" w:right="65" w:hanging="1095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69" w:type="dxa"/>
          </w:tcPr>
          <w:p w14:paraId="185E23FC" w14:textId="4B7D3288" w:rsidR="00025FEF" w:rsidRPr="00D1313D" w:rsidRDefault="0077541F" w:rsidP="00025F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77541F">
              <w:rPr>
                <w:rFonts w:asciiTheme="majorBidi" w:hAnsiTheme="majorBidi"/>
                <w:sz w:val="28"/>
                <w:szCs w:val="28"/>
                <w:cs/>
              </w:rPr>
              <w:t>23</w:t>
            </w:r>
            <w:r w:rsidRPr="0077541F">
              <w:rPr>
                <w:rFonts w:asciiTheme="majorBidi" w:hAnsiTheme="majorBidi"/>
                <w:sz w:val="28"/>
                <w:szCs w:val="28"/>
              </w:rPr>
              <w:t>,</w:t>
            </w:r>
            <w:r w:rsidRPr="0077541F">
              <w:rPr>
                <w:rFonts w:asciiTheme="majorBidi" w:hAnsiTheme="majorBidi"/>
                <w:sz w:val="28"/>
                <w:szCs w:val="28"/>
                <w:cs/>
              </w:rPr>
              <w:t>550</w:t>
            </w:r>
            <w:r w:rsidRPr="0077541F">
              <w:rPr>
                <w:rFonts w:asciiTheme="majorBidi" w:hAnsiTheme="majorBidi"/>
                <w:sz w:val="28"/>
                <w:szCs w:val="28"/>
              </w:rPr>
              <w:t>,</w:t>
            </w:r>
            <w:r w:rsidRPr="0077541F">
              <w:rPr>
                <w:rFonts w:asciiTheme="majorBidi" w:hAnsiTheme="majorBidi"/>
                <w:sz w:val="28"/>
                <w:szCs w:val="28"/>
                <w:cs/>
              </w:rPr>
              <w:t>653</w:t>
            </w:r>
          </w:p>
        </w:tc>
        <w:tc>
          <w:tcPr>
            <w:tcW w:w="270" w:type="dxa"/>
          </w:tcPr>
          <w:p w14:paraId="6E974B18" w14:textId="77777777" w:rsidR="00025FEF" w:rsidRPr="00D1313D" w:rsidRDefault="00025FEF" w:rsidP="00025FEF">
            <w:pPr>
              <w:tabs>
                <w:tab w:val="clear" w:pos="680"/>
                <w:tab w:val="left" w:pos="720"/>
              </w:tabs>
              <w:spacing w:line="232" w:lineRule="auto"/>
              <w:ind w:left="-1365" w:right="65" w:hanging="1095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3" w:type="dxa"/>
          </w:tcPr>
          <w:p w14:paraId="3D28BBAC" w14:textId="7F5DC90E" w:rsidR="00025FEF" w:rsidRPr="0077541F" w:rsidRDefault="00D1313D" w:rsidP="00025F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541F">
              <w:rPr>
                <w:rFonts w:asciiTheme="majorBidi" w:hAnsiTheme="majorBidi"/>
                <w:sz w:val="28"/>
                <w:szCs w:val="28"/>
                <w:cs/>
              </w:rPr>
              <w:t>680</w:t>
            </w:r>
            <w:r w:rsidRPr="0077541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541F">
              <w:rPr>
                <w:rFonts w:asciiTheme="majorBidi" w:hAnsiTheme="majorBidi"/>
                <w:sz w:val="28"/>
                <w:szCs w:val="28"/>
                <w:cs/>
              </w:rPr>
              <w:t>515</w:t>
            </w:r>
          </w:p>
        </w:tc>
        <w:tc>
          <w:tcPr>
            <w:tcW w:w="270" w:type="dxa"/>
          </w:tcPr>
          <w:p w14:paraId="5EB49B4F" w14:textId="77777777" w:rsidR="00025FEF" w:rsidRPr="0077541F" w:rsidRDefault="00025FEF" w:rsidP="00025FEF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</w:tcPr>
          <w:p w14:paraId="51B72022" w14:textId="1BC65ACA" w:rsidR="00025FEF" w:rsidRPr="0077541F" w:rsidRDefault="00D1313D" w:rsidP="00025F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541F">
              <w:rPr>
                <w:rFonts w:asciiTheme="majorBidi" w:hAnsiTheme="majorBidi"/>
                <w:sz w:val="28"/>
                <w:szCs w:val="28"/>
                <w:cs/>
              </w:rPr>
              <w:t>50</w:t>
            </w:r>
            <w:r w:rsidRPr="0077541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541F">
              <w:rPr>
                <w:rFonts w:asciiTheme="majorBidi" w:hAnsiTheme="majorBidi"/>
                <w:sz w:val="28"/>
                <w:szCs w:val="28"/>
                <w:cs/>
              </w:rPr>
              <w:t>200</w:t>
            </w:r>
            <w:r w:rsidRPr="0077541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541F">
              <w:rPr>
                <w:rFonts w:asciiTheme="majorBidi" w:hAnsiTheme="majorBidi"/>
                <w:sz w:val="28"/>
                <w:szCs w:val="28"/>
                <w:cs/>
              </w:rPr>
              <w:t>571</w:t>
            </w:r>
          </w:p>
        </w:tc>
      </w:tr>
      <w:tr w:rsidR="00E66C25" w:rsidRPr="00BE5906" w14:paraId="5A3A5464" w14:textId="77777777" w:rsidTr="00E15529">
        <w:trPr>
          <w:gridAfter w:val="1"/>
          <w:wAfter w:w="236" w:type="dxa"/>
        </w:trPr>
        <w:tc>
          <w:tcPr>
            <w:tcW w:w="2412" w:type="dxa"/>
            <w:vAlign w:val="center"/>
            <w:hideMark/>
          </w:tcPr>
          <w:p w14:paraId="54C800AA" w14:textId="77777777" w:rsidR="00E66C25" w:rsidRPr="00BE5906" w:rsidRDefault="00E66C25" w:rsidP="00E66C25">
            <w:pPr>
              <w:spacing w:line="232" w:lineRule="auto"/>
              <w:ind w:left="73" w:right="-24" w:firstLine="87"/>
              <w:rPr>
                <w:rFonts w:ascii="Angsana New" w:hAnsi="Angsana New"/>
                <w:sz w:val="28"/>
                <w:szCs w:val="28"/>
              </w:rPr>
            </w:pPr>
            <w:r w:rsidRPr="00BE5906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CE5180" w14:textId="5101FC73" w:rsidR="00E66C25" w:rsidRPr="00E66C25" w:rsidRDefault="00E66C25" w:rsidP="00E66C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66C25">
              <w:rPr>
                <w:rFonts w:asciiTheme="majorBidi" w:hAnsiTheme="majorBidi" w:cstheme="majorBidi"/>
                <w:sz w:val="28"/>
                <w:szCs w:val="28"/>
              </w:rPr>
              <w:t xml:space="preserve"> 61,663 </w:t>
            </w:r>
          </w:p>
        </w:tc>
        <w:tc>
          <w:tcPr>
            <w:tcW w:w="270" w:type="dxa"/>
            <w:vAlign w:val="center"/>
          </w:tcPr>
          <w:p w14:paraId="611969E0" w14:textId="77777777" w:rsidR="00E66C25" w:rsidRPr="00E66C25" w:rsidRDefault="00E66C25" w:rsidP="00E66C25">
            <w:pPr>
              <w:tabs>
                <w:tab w:val="decimal" w:pos="708"/>
              </w:tabs>
              <w:spacing w:line="232" w:lineRule="auto"/>
              <w:ind w:lef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FF9011" w14:textId="5BD8D7D8" w:rsidR="00E66C25" w:rsidRPr="00321413" w:rsidRDefault="00FA7F3F" w:rsidP="00E66C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eastAsia="zh-CN"/>
              </w:rPr>
            </w:pPr>
            <w:r w:rsidRPr="00321413">
              <w:rPr>
                <w:rFonts w:asciiTheme="majorBidi" w:hAnsiTheme="majorBidi" w:cstheme="majorBidi"/>
                <w:sz w:val="28"/>
                <w:szCs w:val="28"/>
              </w:rPr>
              <w:t>23,616</w:t>
            </w:r>
          </w:p>
        </w:tc>
        <w:tc>
          <w:tcPr>
            <w:tcW w:w="270" w:type="dxa"/>
            <w:vAlign w:val="center"/>
          </w:tcPr>
          <w:p w14:paraId="35469FE9" w14:textId="77777777" w:rsidR="00E66C25" w:rsidRPr="00321413" w:rsidRDefault="00E66C25" w:rsidP="00E66C25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ind w:right="65"/>
              <w:rPr>
                <w:rFonts w:asciiTheme="majorBidi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718F46" w14:textId="4D7CE5A5" w:rsidR="00E66C25" w:rsidRPr="00321413" w:rsidRDefault="0077541F" w:rsidP="00E66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hanging="8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541F">
              <w:rPr>
                <w:rFonts w:asciiTheme="majorBidi" w:hAnsiTheme="majorBidi" w:cstheme="majorBidi"/>
                <w:sz w:val="28"/>
                <w:szCs w:val="28"/>
              </w:rPr>
              <w:t>20,722</w:t>
            </w:r>
          </w:p>
        </w:tc>
        <w:tc>
          <w:tcPr>
            <w:tcW w:w="270" w:type="dxa"/>
            <w:vAlign w:val="center"/>
          </w:tcPr>
          <w:p w14:paraId="2C926445" w14:textId="77777777" w:rsidR="00E66C25" w:rsidRPr="00321413" w:rsidRDefault="00E66C25" w:rsidP="00E66C25">
            <w:pPr>
              <w:tabs>
                <w:tab w:val="clear" w:pos="680"/>
                <w:tab w:val="clear" w:pos="907"/>
                <w:tab w:val="left" w:pos="720"/>
                <w:tab w:val="decimal" w:pos="890"/>
              </w:tabs>
              <w:spacing w:line="232" w:lineRule="auto"/>
              <w:ind w:left="-1365" w:right="251" w:hanging="109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1D7E04" w14:textId="2631254F" w:rsidR="00E66C25" w:rsidRPr="00321413" w:rsidRDefault="0077541F" w:rsidP="00FB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99"/>
              </w:tabs>
              <w:spacing w:line="232" w:lineRule="auto"/>
              <w:ind w:left="-1365" w:right="73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7541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19,784</w:t>
            </w:r>
          </w:p>
        </w:tc>
        <w:tc>
          <w:tcPr>
            <w:tcW w:w="270" w:type="dxa"/>
            <w:vAlign w:val="center"/>
          </w:tcPr>
          <w:p w14:paraId="117815DB" w14:textId="77777777" w:rsidR="00E66C25" w:rsidRPr="00321413" w:rsidRDefault="00E66C25" w:rsidP="00E66C25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EB2117" w14:textId="35D18D0A" w:rsidR="00E66C25" w:rsidRPr="00321413" w:rsidRDefault="00FA7F3F" w:rsidP="00FB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right="255" w:hanging="82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2141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4561417A" w14:textId="77777777" w:rsidR="00E66C25" w:rsidRPr="00321413" w:rsidRDefault="00E66C25" w:rsidP="00E66C25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19C228" w14:textId="161520FB" w:rsidR="00E66C25" w:rsidRPr="00321413" w:rsidRDefault="00FA7F3F" w:rsidP="00E66C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21413">
              <w:rPr>
                <w:rFonts w:asciiTheme="majorBidi" w:hAnsiTheme="majorBidi" w:cstheme="majorBidi"/>
                <w:sz w:val="28"/>
                <w:szCs w:val="28"/>
              </w:rPr>
              <w:t>64,122</w:t>
            </w:r>
          </w:p>
        </w:tc>
      </w:tr>
      <w:tr w:rsidR="00A804F0" w:rsidRPr="00BE5906" w14:paraId="3FE230E7" w14:textId="77777777" w:rsidTr="0077541F">
        <w:tc>
          <w:tcPr>
            <w:tcW w:w="2412" w:type="dxa"/>
          </w:tcPr>
          <w:p w14:paraId="0AC474B2" w14:textId="77777777" w:rsidR="00A804F0" w:rsidRPr="00BE5906" w:rsidRDefault="00A804F0" w:rsidP="00A804F0">
            <w:pPr>
              <w:spacing w:line="232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BD8783" w14:textId="48202001" w:rsidR="00A804F0" w:rsidRPr="00E66C25" w:rsidRDefault="00A804F0" w:rsidP="00A804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66C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8,809,022</w:t>
            </w:r>
          </w:p>
        </w:tc>
        <w:tc>
          <w:tcPr>
            <w:tcW w:w="270" w:type="dxa"/>
          </w:tcPr>
          <w:p w14:paraId="5B0484EE" w14:textId="77777777" w:rsidR="00A804F0" w:rsidRPr="00E66C25" w:rsidRDefault="00A804F0" w:rsidP="00A804F0">
            <w:pPr>
              <w:tabs>
                <w:tab w:val="decimal" w:pos="708"/>
              </w:tabs>
              <w:spacing w:line="232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6C7E38" w14:textId="29653A57" w:rsidR="00A804F0" w:rsidRPr="00321413" w:rsidRDefault="0077541F" w:rsidP="00A804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7541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5,905,983</w:t>
            </w:r>
          </w:p>
        </w:tc>
        <w:tc>
          <w:tcPr>
            <w:tcW w:w="270" w:type="dxa"/>
          </w:tcPr>
          <w:p w14:paraId="7833096D" w14:textId="77777777" w:rsidR="00A804F0" w:rsidRPr="00321413" w:rsidRDefault="00A804F0" w:rsidP="00A804F0">
            <w:pPr>
              <w:tabs>
                <w:tab w:val="decimal" w:pos="708"/>
              </w:tabs>
              <w:spacing w:line="232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FD87B1" w14:textId="1BC9B8C7" w:rsidR="00A804F0" w:rsidRPr="00D1313D" w:rsidRDefault="0077541F" w:rsidP="00FA7F3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left="-1365" w:hanging="10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77541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21</w:t>
            </w:r>
            <w:r w:rsidRPr="0077541F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77541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324</w:t>
            </w:r>
            <w:r w:rsidRPr="0077541F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77541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914</w:t>
            </w:r>
          </w:p>
        </w:tc>
        <w:tc>
          <w:tcPr>
            <w:tcW w:w="270" w:type="dxa"/>
          </w:tcPr>
          <w:p w14:paraId="114B7D20" w14:textId="77777777" w:rsidR="00A804F0" w:rsidRPr="00D1313D" w:rsidRDefault="00A804F0" w:rsidP="00A804F0">
            <w:pPr>
              <w:tabs>
                <w:tab w:val="decimal" w:pos="708"/>
              </w:tabs>
              <w:spacing w:line="232" w:lineRule="auto"/>
              <w:ind w:left="-1365" w:right="65" w:hanging="1095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0BF6B7" w14:textId="2E595AFC" w:rsidR="00A804F0" w:rsidRPr="00D1313D" w:rsidRDefault="0077541F" w:rsidP="00A804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</w:rPr>
            </w:pPr>
            <w:r w:rsidRPr="0077541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23</w:t>
            </w:r>
            <w:r w:rsidRPr="0077541F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77541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570</w:t>
            </w:r>
            <w:r w:rsidRPr="0077541F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77541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437</w:t>
            </w:r>
          </w:p>
        </w:tc>
        <w:tc>
          <w:tcPr>
            <w:tcW w:w="270" w:type="dxa"/>
          </w:tcPr>
          <w:p w14:paraId="1E0485E7" w14:textId="77777777" w:rsidR="00A804F0" w:rsidRPr="00D1313D" w:rsidRDefault="00A804F0" w:rsidP="00A804F0">
            <w:pPr>
              <w:tabs>
                <w:tab w:val="decimal" w:pos="708"/>
              </w:tabs>
              <w:spacing w:line="232" w:lineRule="auto"/>
              <w:ind w:left="-1365" w:right="65" w:hanging="1095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E91A3F8" w14:textId="5C59206A" w:rsidR="00A804F0" w:rsidRPr="00D1313D" w:rsidRDefault="00D1313D" w:rsidP="00A804F0">
            <w:pPr>
              <w:tabs>
                <w:tab w:val="clear" w:pos="227"/>
                <w:tab w:val="clear" w:pos="454"/>
                <w:tab w:val="clear" w:pos="680"/>
              </w:tabs>
              <w:spacing w:line="232" w:lineRule="auto"/>
              <w:ind w:left="-1365" w:right="65" w:hanging="10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77541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680</w:t>
            </w:r>
            <w:r w:rsidRPr="007754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7541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515</w:t>
            </w:r>
          </w:p>
        </w:tc>
        <w:tc>
          <w:tcPr>
            <w:tcW w:w="270" w:type="dxa"/>
          </w:tcPr>
          <w:p w14:paraId="244C2BA6" w14:textId="77777777" w:rsidR="00A804F0" w:rsidRPr="00D1313D" w:rsidRDefault="00A804F0" w:rsidP="00A804F0">
            <w:pPr>
              <w:tabs>
                <w:tab w:val="decimal" w:pos="708"/>
              </w:tabs>
              <w:spacing w:line="232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334EE2" w14:textId="51929418" w:rsidR="00A804F0" w:rsidRPr="00D1313D" w:rsidRDefault="0077541F" w:rsidP="00A804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77541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51</w:t>
            </w:r>
            <w:r w:rsidRPr="0077541F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77541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481</w:t>
            </w:r>
            <w:r w:rsidRPr="0077541F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77541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849</w:t>
            </w:r>
          </w:p>
        </w:tc>
        <w:tc>
          <w:tcPr>
            <w:tcW w:w="236" w:type="dxa"/>
          </w:tcPr>
          <w:p w14:paraId="6065E3D4" w14:textId="77777777" w:rsidR="00A804F0" w:rsidRPr="00BE5906" w:rsidRDefault="00A804F0" w:rsidP="00A804F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rPr>
                <w:b/>
                <w:bCs/>
                <w:sz w:val="28"/>
                <w:szCs w:val="28"/>
                <w:cs/>
              </w:rPr>
            </w:pPr>
          </w:p>
        </w:tc>
      </w:tr>
      <w:tr w:rsidR="00881D6D" w:rsidRPr="00BE5906" w14:paraId="499E2702" w14:textId="77777777" w:rsidTr="00FA23AC">
        <w:trPr>
          <w:gridAfter w:val="1"/>
          <w:wAfter w:w="236" w:type="dxa"/>
        </w:trPr>
        <w:tc>
          <w:tcPr>
            <w:tcW w:w="2412" w:type="dxa"/>
            <w:hideMark/>
          </w:tcPr>
          <w:p w14:paraId="62BCB26A" w14:textId="17A16AFF" w:rsidR="00881D6D" w:rsidRPr="00BE5906" w:rsidRDefault="00881D6D" w:rsidP="00E35E47">
            <w:pPr>
              <w:tabs>
                <w:tab w:val="clear" w:pos="227"/>
                <w:tab w:val="clear" w:pos="454"/>
                <w:tab w:val="left" w:pos="1246"/>
                <w:tab w:val="left" w:pos="1426"/>
              </w:tabs>
              <w:spacing w:line="232" w:lineRule="auto"/>
              <w:ind w:left="256" w:right="-24" w:hanging="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BE590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</w:t>
            </w:r>
            <w:r w:rsidR="00CB7E8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เป็น</w:t>
            </w:r>
            <w:r w:rsidRPr="00BE590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อนุพันธ์ </w:t>
            </w:r>
          </w:p>
        </w:tc>
        <w:tc>
          <w:tcPr>
            <w:tcW w:w="1188" w:type="dxa"/>
          </w:tcPr>
          <w:p w14:paraId="7C157568" w14:textId="77777777" w:rsidR="00881D6D" w:rsidRPr="00BE5906" w:rsidRDefault="00881D6D">
            <w:pPr>
              <w:tabs>
                <w:tab w:val="decimal" w:pos="708"/>
              </w:tabs>
              <w:spacing w:line="232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E460A65" w14:textId="77777777" w:rsidR="00881D6D" w:rsidRPr="00BE5906" w:rsidRDefault="00881D6D">
            <w:pPr>
              <w:tabs>
                <w:tab w:val="decimal" w:pos="708"/>
              </w:tabs>
              <w:spacing w:line="232" w:lineRule="auto"/>
              <w:ind w:lef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</w:tcPr>
          <w:p w14:paraId="4009A905" w14:textId="77777777" w:rsidR="00881D6D" w:rsidRPr="00BE5906" w:rsidRDefault="00881D6D">
            <w:pPr>
              <w:tabs>
                <w:tab w:val="decimal" w:pos="708"/>
              </w:tabs>
              <w:spacing w:line="232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DA606F9" w14:textId="77777777" w:rsidR="00881D6D" w:rsidRPr="00BE5906" w:rsidRDefault="00881D6D">
            <w:pPr>
              <w:tabs>
                <w:tab w:val="decimal" w:pos="708"/>
              </w:tabs>
              <w:spacing w:line="232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</w:tcPr>
          <w:p w14:paraId="75665658" w14:textId="77777777" w:rsidR="00881D6D" w:rsidRPr="00BE5906" w:rsidRDefault="00881D6D">
            <w:pPr>
              <w:tabs>
                <w:tab w:val="decimal" w:pos="708"/>
              </w:tabs>
              <w:spacing w:line="232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20B70A4" w14:textId="77777777" w:rsidR="00881D6D" w:rsidRPr="00BE5906" w:rsidRDefault="00881D6D">
            <w:pPr>
              <w:tabs>
                <w:tab w:val="decimal" w:pos="708"/>
              </w:tabs>
              <w:spacing w:line="232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</w:tcPr>
          <w:p w14:paraId="3BED3B64" w14:textId="77777777" w:rsidR="00881D6D" w:rsidRPr="00BE5906" w:rsidRDefault="00881D6D">
            <w:pPr>
              <w:tabs>
                <w:tab w:val="decimal" w:pos="708"/>
              </w:tabs>
              <w:spacing w:line="232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70C2FE4" w14:textId="77777777" w:rsidR="00881D6D" w:rsidRPr="00BE5906" w:rsidRDefault="00881D6D">
            <w:pPr>
              <w:tabs>
                <w:tab w:val="decimal" w:pos="708"/>
              </w:tabs>
              <w:spacing w:line="232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3" w:type="dxa"/>
          </w:tcPr>
          <w:p w14:paraId="4995F905" w14:textId="77777777" w:rsidR="00881D6D" w:rsidRPr="00BE5906" w:rsidRDefault="00881D6D">
            <w:pPr>
              <w:tabs>
                <w:tab w:val="decimal" w:pos="708"/>
              </w:tabs>
              <w:spacing w:line="232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97F21B1" w14:textId="77777777" w:rsidR="00881D6D" w:rsidRPr="00BE5906" w:rsidRDefault="00881D6D">
            <w:pPr>
              <w:tabs>
                <w:tab w:val="decimal" w:pos="708"/>
              </w:tabs>
              <w:spacing w:line="232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</w:tcPr>
          <w:p w14:paraId="3D3C33DB" w14:textId="77777777" w:rsidR="00881D6D" w:rsidRPr="00BE5906" w:rsidRDefault="00881D6D">
            <w:pPr>
              <w:tabs>
                <w:tab w:val="decimal" w:pos="708"/>
              </w:tabs>
              <w:spacing w:line="232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044F5" w:rsidRPr="00BE5906" w14:paraId="52DC6152" w14:textId="77777777" w:rsidTr="00FA23AC">
        <w:trPr>
          <w:gridAfter w:val="1"/>
          <w:wAfter w:w="236" w:type="dxa"/>
        </w:trPr>
        <w:tc>
          <w:tcPr>
            <w:tcW w:w="2412" w:type="dxa"/>
            <w:hideMark/>
          </w:tcPr>
          <w:p w14:paraId="534B5862" w14:textId="28AF0EEA" w:rsidR="004044F5" w:rsidRPr="00BE5906" w:rsidRDefault="004044F5" w:rsidP="00E35E47">
            <w:pPr>
              <w:tabs>
                <w:tab w:val="clear" w:pos="227"/>
                <w:tab w:val="clear" w:pos="454"/>
                <w:tab w:val="left" w:pos="976"/>
                <w:tab w:val="left" w:pos="1066"/>
                <w:tab w:val="left" w:pos="1156"/>
              </w:tabs>
              <w:spacing w:line="232" w:lineRule="auto"/>
              <w:ind w:left="256" w:right="-24" w:hanging="90"/>
              <w:rPr>
                <w:rFonts w:ascii="Angsana New" w:hAnsi="Angsana New" w:cs="Times New Roman"/>
                <w:sz w:val="28"/>
                <w:szCs w:val="28"/>
              </w:rPr>
            </w:pPr>
            <w:r w:rsidRPr="00BE5906">
              <w:rPr>
                <w:rFonts w:ascii="Angsana New" w:hAnsi="Angsana New" w:hint="cs"/>
                <w:sz w:val="28"/>
                <w:szCs w:val="28"/>
                <w:cs/>
              </w:rPr>
              <w:t>สัญญาแลกเปลี่ยนอัตรา</w:t>
            </w:r>
            <w:r w:rsidRPr="00982E6F">
              <w:rPr>
                <w:rFonts w:ascii="Angsana New" w:hAnsi="Angsana New" w:hint="cs"/>
                <w:sz w:val="28"/>
                <w:szCs w:val="28"/>
                <w:cs/>
              </w:rPr>
              <w:t>ดอกเบี้ย</w:t>
            </w:r>
            <w:r w:rsidRPr="00BE5906">
              <w:rPr>
                <w:rFonts w:ascii="Angsana New" w:hAnsi="Angsana New" w:hint="cs"/>
                <w:sz w:val="28"/>
                <w:szCs w:val="28"/>
                <w:cs/>
              </w:rPr>
              <w:t>ใช้ในการป้องกันความเสี่ยง</w:t>
            </w:r>
          </w:p>
        </w:tc>
        <w:tc>
          <w:tcPr>
            <w:tcW w:w="118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5E612B8" w14:textId="77777777" w:rsidR="00E66C25" w:rsidRDefault="00E66C25" w:rsidP="004044F5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228D579A" w14:textId="77777777" w:rsidR="00E66C25" w:rsidRDefault="00E66C25" w:rsidP="004044F5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3A6648C6" w14:textId="2668EE5E" w:rsidR="004044F5" w:rsidRPr="00BE5906" w:rsidRDefault="00E66C25" w:rsidP="004044F5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66C25">
              <w:rPr>
                <w:rFonts w:ascii="Angsana New" w:hAnsi="Angsana New"/>
                <w:b/>
                <w:bCs/>
                <w:sz w:val="28"/>
                <w:szCs w:val="28"/>
              </w:rPr>
              <w:t>126,005</w:t>
            </w:r>
          </w:p>
        </w:tc>
        <w:tc>
          <w:tcPr>
            <w:tcW w:w="270" w:type="dxa"/>
          </w:tcPr>
          <w:p w14:paraId="01029DE3" w14:textId="77777777" w:rsidR="004044F5" w:rsidRPr="00BE5906" w:rsidRDefault="004044F5" w:rsidP="004044F5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F18FE83" w14:textId="77777777" w:rsidR="004044F5" w:rsidRDefault="004044F5" w:rsidP="004044F5">
            <w:pPr>
              <w:tabs>
                <w:tab w:val="clear" w:pos="454"/>
                <w:tab w:val="clear" w:pos="680"/>
                <w:tab w:val="clear" w:pos="907"/>
              </w:tabs>
              <w:spacing w:line="232" w:lineRule="auto"/>
              <w:ind w:left="-1993" w:hanging="163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374BD667" w14:textId="77777777" w:rsidR="00E66C25" w:rsidRDefault="00E66C25" w:rsidP="004044F5">
            <w:pPr>
              <w:tabs>
                <w:tab w:val="clear" w:pos="454"/>
                <w:tab w:val="clear" w:pos="680"/>
                <w:tab w:val="clear" w:pos="907"/>
              </w:tabs>
              <w:spacing w:line="232" w:lineRule="auto"/>
              <w:ind w:left="-1993" w:hanging="163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47E4BCBB" w14:textId="1D533228" w:rsidR="00E66C25" w:rsidRPr="00BE5906" w:rsidRDefault="00EB3D25" w:rsidP="004044F5">
            <w:pPr>
              <w:tabs>
                <w:tab w:val="clear" w:pos="454"/>
                <w:tab w:val="clear" w:pos="680"/>
                <w:tab w:val="clear" w:pos="907"/>
              </w:tabs>
              <w:spacing w:line="232" w:lineRule="auto"/>
              <w:ind w:left="-1993" w:hanging="163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163,</w:t>
            </w:r>
            <w:r w:rsidR="00AB03B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987</w:t>
            </w:r>
          </w:p>
        </w:tc>
        <w:tc>
          <w:tcPr>
            <w:tcW w:w="270" w:type="dxa"/>
          </w:tcPr>
          <w:p w14:paraId="2D2928ED" w14:textId="77777777" w:rsidR="004044F5" w:rsidRPr="00BE5906" w:rsidRDefault="004044F5" w:rsidP="004044F5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97ACD59" w14:textId="77777777" w:rsidR="004044F5" w:rsidRDefault="004044F5" w:rsidP="004044F5">
            <w:pPr>
              <w:tabs>
                <w:tab w:val="clear" w:pos="227"/>
                <w:tab w:val="clear" w:pos="454"/>
                <w:tab w:val="clear" w:pos="680"/>
              </w:tabs>
              <w:spacing w:line="232" w:lineRule="auto"/>
              <w:ind w:left="-1003" w:right="75" w:hanging="733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  <w:p w14:paraId="12448823" w14:textId="77777777" w:rsidR="00D377F7" w:rsidRDefault="00D377F7" w:rsidP="004044F5">
            <w:pPr>
              <w:tabs>
                <w:tab w:val="clear" w:pos="227"/>
                <w:tab w:val="clear" w:pos="454"/>
                <w:tab w:val="clear" w:pos="680"/>
              </w:tabs>
              <w:spacing w:line="232" w:lineRule="auto"/>
              <w:ind w:left="-1003" w:right="75" w:hanging="733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  <w:p w14:paraId="58BF617D" w14:textId="6A275FF5" w:rsidR="00D377F7" w:rsidRPr="00BE5906" w:rsidRDefault="00D377F7" w:rsidP="00FB1A7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left="-1003" w:right="343" w:hanging="733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10BDEC3" w14:textId="77777777" w:rsidR="004044F5" w:rsidRPr="00BE5906" w:rsidRDefault="004044F5" w:rsidP="004044F5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7BF662C" w14:textId="77777777" w:rsidR="00D377F7" w:rsidRPr="00FB1A78" w:rsidRDefault="00D377F7" w:rsidP="00FB1A78">
            <w:pPr>
              <w:tabs>
                <w:tab w:val="clear" w:pos="227"/>
                <w:tab w:val="clear" w:pos="454"/>
                <w:tab w:val="clear" w:pos="680"/>
              </w:tabs>
              <w:spacing w:line="232" w:lineRule="auto"/>
              <w:ind w:left="-1003" w:right="75" w:hanging="733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  <w:p w14:paraId="0F16902B" w14:textId="77777777" w:rsidR="00D377F7" w:rsidRPr="00FB1A78" w:rsidRDefault="00D377F7" w:rsidP="00FB1A78">
            <w:pPr>
              <w:tabs>
                <w:tab w:val="clear" w:pos="227"/>
                <w:tab w:val="clear" w:pos="454"/>
                <w:tab w:val="clear" w:pos="680"/>
              </w:tabs>
              <w:spacing w:line="232" w:lineRule="auto"/>
              <w:ind w:left="-1003" w:right="75" w:hanging="733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  <w:p w14:paraId="3004F4DE" w14:textId="14BF6F1E" w:rsidR="004044F5" w:rsidRPr="00FB1A78" w:rsidRDefault="00D377F7" w:rsidP="00FB1A7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left="-1003" w:right="343" w:hanging="733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B1A7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932A8B6" w14:textId="77777777" w:rsidR="004044F5" w:rsidRPr="00BE5906" w:rsidRDefault="004044F5" w:rsidP="004044F5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936B581" w14:textId="77777777" w:rsidR="004044F5" w:rsidRDefault="004044F5" w:rsidP="00BE0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right="160" w:hanging="82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  <w:p w14:paraId="17DCD715" w14:textId="77777777" w:rsidR="00D377F7" w:rsidRDefault="00D377F7" w:rsidP="00BE0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right="160" w:hanging="82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  <w:p w14:paraId="25EA3FA2" w14:textId="0E33FB4E" w:rsidR="00D377F7" w:rsidRPr="00BE5906" w:rsidRDefault="00D377F7" w:rsidP="00FB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right="165" w:hanging="82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697EA4B" w14:textId="77777777" w:rsidR="004044F5" w:rsidRPr="00BE5906" w:rsidRDefault="004044F5" w:rsidP="004044F5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6407E12" w14:textId="77777777" w:rsidR="004044F5" w:rsidRDefault="004044F5" w:rsidP="004044F5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3C39BF76" w14:textId="77777777" w:rsidR="00E66C25" w:rsidRDefault="00E66C25" w:rsidP="004044F5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0CB9E6EA" w14:textId="1080B169" w:rsidR="00E66C25" w:rsidRPr="00BE5906" w:rsidRDefault="00EB3D25" w:rsidP="004044F5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163,</w:t>
            </w:r>
            <w:r w:rsidR="00AB03B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987</w:t>
            </w:r>
          </w:p>
        </w:tc>
      </w:tr>
      <w:tr w:rsidR="00140105" w:rsidRPr="00BE5906" w14:paraId="3A71E543" w14:textId="77777777" w:rsidTr="00FA23AC">
        <w:trPr>
          <w:gridAfter w:val="1"/>
          <w:wAfter w:w="236" w:type="dxa"/>
        </w:trPr>
        <w:tc>
          <w:tcPr>
            <w:tcW w:w="2412" w:type="dxa"/>
          </w:tcPr>
          <w:p w14:paraId="064AE1C0" w14:textId="77777777" w:rsidR="00140105" w:rsidRPr="00BE5906" w:rsidRDefault="00140105" w:rsidP="00982E6F">
            <w:pPr>
              <w:tabs>
                <w:tab w:val="clear" w:pos="227"/>
                <w:tab w:val="left" w:pos="250"/>
              </w:tabs>
              <w:spacing w:line="232" w:lineRule="auto"/>
              <w:ind w:left="425" w:right="-24" w:hanging="16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1C33F72" w14:textId="77777777" w:rsidR="00140105" w:rsidRPr="00BE5906" w:rsidRDefault="00140105" w:rsidP="004044F5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A65B0D6" w14:textId="77777777" w:rsidR="00140105" w:rsidRPr="00BE5906" w:rsidRDefault="00140105" w:rsidP="004044F5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A3DD2F7" w14:textId="77777777" w:rsidR="00140105" w:rsidRPr="00BE5906" w:rsidRDefault="00140105" w:rsidP="004044F5">
            <w:pPr>
              <w:tabs>
                <w:tab w:val="clear" w:pos="454"/>
                <w:tab w:val="clear" w:pos="680"/>
                <w:tab w:val="clear" w:pos="907"/>
              </w:tabs>
              <w:spacing w:line="232" w:lineRule="auto"/>
              <w:ind w:left="-1993" w:hanging="163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0D33AAD" w14:textId="77777777" w:rsidR="00140105" w:rsidRPr="00BE5906" w:rsidRDefault="00140105" w:rsidP="004044F5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27EDCBC" w14:textId="77777777" w:rsidR="00140105" w:rsidRPr="00BE5906" w:rsidRDefault="00140105" w:rsidP="004044F5">
            <w:pPr>
              <w:tabs>
                <w:tab w:val="clear" w:pos="227"/>
                <w:tab w:val="clear" w:pos="454"/>
                <w:tab w:val="clear" w:pos="680"/>
              </w:tabs>
              <w:spacing w:line="232" w:lineRule="auto"/>
              <w:ind w:left="-1003" w:right="75" w:hanging="733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77E6E29F" w14:textId="77777777" w:rsidR="00140105" w:rsidRPr="00BE5906" w:rsidRDefault="00140105" w:rsidP="004044F5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F90F528" w14:textId="77777777" w:rsidR="00140105" w:rsidRPr="00BE5906" w:rsidRDefault="00140105" w:rsidP="004044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right="16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719E210" w14:textId="77777777" w:rsidR="00140105" w:rsidRPr="00BE5906" w:rsidRDefault="00140105" w:rsidP="004044F5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7025442" w14:textId="77777777" w:rsidR="00140105" w:rsidRPr="00BE5906" w:rsidRDefault="00140105" w:rsidP="00BE0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right="160" w:hanging="82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6736A7" w14:textId="77777777" w:rsidR="00140105" w:rsidRPr="00BE5906" w:rsidRDefault="00140105" w:rsidP="004044F5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5A873DE" w14:textId="77777777" w:rsidR="00140105" w:rsidRPr="00BE5906" w:rsidRDefault="00140105" w:rsidP="004044F5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140105" w:rsidRPr="00BE5906" w14:paraId="0C9FC50E" w14:textId="77777777" w:rsidTr="00140105">
        <w:trPr>
          <w:gridAfter w:val="1"/>
          <w:wAfter w:w="236" w:type="dxa"/>
        </w:trPr>
        <w:tc>
          <w:tcPr>
            <w:tcW w:w="2412" w:type="dxa"/>
          </w:tcPr>
          <w:p w14:paraId="222C0723" w14:textId="3CE36EA4" w:rsidR="00140105" w:rsidRPr="00140105" w:rsidRDefault="00140105" w:rsidP="00E35E47">
            <w:pPr>
              <w:tabs>
                <w:tab w:val="clear" w:pos="227"/>
                <w:tab w:val="clear" w:pos="454"/>
                <w:tab w:val="clear" w:pos="907"/>
                <w:tab w:val="left" w:pos="706"/>
                <w:tab w:val="left" w:pos="886"/>
              </w:tabs>
              <w:spacing w:line="232" w:lineRule="auto"/>
              <w:ind w:left="425" w:right="-24" w:hanging="25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4010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0E1A9C84" w14:textId="77777777" w:rsidR="00140105" w:rsidRPr="00BE5906" w:rsidRDefault="00140105" w:rsidP="004044F5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DF31C6A" w14:textId="77777777" w:rsidR="00140105" w:rsidRPr="00BE5906" w:rsidRDefault="00140105" w:rsidP="004044F5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6295EBA4" w14:textId="77777777" w:rsidR="00140105" w:rsidRPr="00BE5906" w:rsidRDefault="00140105" w:rsidP="004044F5">
            <w:pPr>
              <w:tabs>
                <w:tab w:val="clear" w:pos="454"/>
                <w:tab w:val="clear" w:pos="680"/>
                <w:tab w:val="clear" w:pos="907"/>
              </w:tabs>
              <w:spacing w:line="232" w:lineRule="auto"/>
              <w:ind w:left="-1993" w:hanging="163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C7DEA51" w14:textId="77777777" w:rsidR="00140105" w:rsidRPr="00BE5906" w:rsidRDefault="00140105" w:rsidP="004044F5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7592E2F0" w14:textId="77777777" w:rsidR="00140105" w:rsidRPr="00BE5906" w:rsidRDefault="00140105" w:rsidP="004044F5">
            <w:pPr>
              <w:tabs>
                <w:tab w:val="clear" w:pos="227"/>
                <w:tab w:val="clear" w:pos="454"/>
                <w:tab w:val="clear" w:pos="680"/>
              </w:tabs>
              <w:spacing w:line="232" w:lineRule="auto"/>
              <w:ind w:left="-1003" w:right="75" w:hanging="733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191643" w14:textId="77777777" w:rsidR="00140105" w:rsidRPr="00BE5906" w:rsidRDefault="00140105" w:rsidP="004044F5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2077D299" w14:textId="77777777" w:rsidR="00140105" w:rsidRPr="00BE5906" w:rsidRDefault="00140105" w:rsidP="004044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right="16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FD6EB49" w14:textId="77777777" w:rsidR="00140105" w:rsidRPr="00BE5906" w:rsidRDefault="00140105" w:rsidP="004044F5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630D0FBB" w14:textId="77777777" w:rsidR="00140105" w:rsidRPr="00BE5906" w:rsidRDefault="00140105" w:rsidP="00BE0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right="160" w:hanging="82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07216C54" w14:textId="77777777" w:rsidR="00140105" w:rsidRPr="00BE5906" w:rsidRDefault="00140105" w:rsidP="004044F5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28457B81" w14:textId="77777777" w:rsidR="00140105" w:rsidRPr="00BE5906" w:rsidRDefault="00140105" w:rsidP="004044F5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140105" w:rsidRPr="00BE5906" w14:paraId="01E3449C" w14:textId="77777777" w:rsidTr="00140105">
        <w:trPr>
          <w:gridAfter w:val="1"/>
          <w:wAfter w:w="236" w:type="dxa"/>
        </w:trPr>
        <w:tc>
          <w:tcPr>
            <w:tcW w:w="2412" w:type="dxa"/>
          </w:tcPr>
          <w:p w14:paraId="1FCE64A3" w14:textId="2885844E" w:rsidR="00140105" w:rsidRPr="00BE5906" w:rsidRDefault="00140105" w:rsidP="00E35E47">
            <w:pPr>
              <w:tabs>
                <w:tab w:val="clear" w:pos="227"/>
                <w:tab w:val="clear" w:pos="454"/>
                <w:tab w:val="left" w:pos="976"/>
                <w:tab w:val="left" w:pos="1156"/>
                <w:tab w:val="left" w:pos="1246"/>
              </w:tabs>
              <w:spacing w:line="232" w:lineRule="auto"/>
              <w:ind w:left="256" w:right="-24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BE590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4BF776B7" w14:textId="77777777" w:rsidR="00140105" w:rsidRPr="00BE5906" w:rsidRDefault="00140105" w:rsidP="00140105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F92187A" w14:textId="77777777" w:rsidR="00140105" w:rsidRPr="00BE5906" w:rsidRDefault="00140105" w:rsidP="00140105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52C203E5" w14:textId="77777777" w:rsidR="00140105" w:rsidRPr="00BE5906" w:rsidRDefault="00140105" w:rsidP="00140105">
            <w:pPr>
              <w:tabs>
                <w:tab w:val="clear" w:pos="454"/>
                <w:tab w:val="clear" w:pos="680"/>
                <w:tab w:val="clear" w:pos="907"/>
              </w:tabs>
              <w:spacing w:line="232" w:lineRule="auto"/>
              <w:ind w:left="-1993" w:hanging="163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81C4087" w14:textId="77777777" w:rsidR="00140105" w:rsidRPr="00BE5906" w:rsidRDefault="00140105" w:rsidP="00140105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6EE48129" w14:textId="77777777" w:rsidR="00140105" w:rsidRPr="00BE5906" w:rsidRDefault="00140105" w:rsidP="00140105">
            <w:pPr>
              <w:tabs>
                <w:tab w:val="clear" w:pos="227"/>
                <w:tab w:val="clear" w:pos="454"/>
                <w:tab w:val="clear" w:pos="680"/>
              </w:tabs>
              <w:spacing w:line="232" w:lineRule="auto"/>
              <w:ind w:left="-1003" w:right="75" w:hanging="733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4F3C077E" w14:textId="77777777" w:rsidR="00140105" w:rsidRPr="00BE5906" w:rsidRDefault="00140105" w:rsidP="00140105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4CF84184" w14:textId="77777777" w:rsidR="00140105" w:rsidRPr="00BE5906" w:rsidRDefault="00140105" w:rsidP="0014010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right="16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AF64F80" w14:textId="77777777" w:rsidR="00140105" w:rsidRPr="00BE5906" w:rsidRDefault="00140105" w:rsidP="00140105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0654C695" w14:textId="77777777" w:rsidR="00140105" w:rsidRPr="00BE5906" w:rsidRDefault="00140105" w:rsidP="00140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right="160" w:hanging="82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7D52F6F3" w14:textId="77777777" w:rsidR="00140105" w:rsidRPr="00BE5906" w:rsidRDefault="00140105" w:rsidP="00140105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72D8CAA6" w14:textId="77777777" w:rsidR="00140105" w:rsidRPr="00BE5906" w:rsidRDefault="00140105" w:rsidP="00140105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140105" w:rsidRPr="00BE5906" w14:paraId="7980DB31" w14:textId="77777777" w:rsidTr="00026C6F">
        <w:trPr>
          <w:gridAfter w:val="1"/>
          <w:wAfter w:w="236" w:type="dxa"/>
        </w:trPr>
        <w:tc>
          <w:tcPr>
            <w:tcW w:w="2412" w:type="dxa"/>
            <w:vAlign w:val="center"/>
          </w:tcPr>
          <w:p w14:paraId="18BB0E75" w14:textId="25316500" w:rsidR="00140105" w:rsidRPr="00BE5906" w:rsidRDefault="00140105" w:rsidP="00E35E47">
            <w:pPr>
              <w:tabs>
                <w:tab w:val="clear" w:pos="227"/>
                <w:tab w:val="clear" w:pos="454"/>
                <w:tab w:val="left" w:pos="1066"/>
                <w:tab w:val="left" w:pos="1156"/>
              </w:tabs>
              <w:spacing w:line="232" w:lineRule="auto"/>
              <w:ind w:left="256" w:right="-24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BE5906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  <w:r w:rsidRPr="00BE5906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FC8178" w14:textId="77777777" w:rsidR="00140105" w:rsidRPr="00BE5906" w:rsidRDefault="00140105" w:rsidP="001401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  <w:p w14:paraId="5B2668D5" w14:textId="5BFFDBF1" w:rsidR="00140105" w:rsidRPr="00BE5906" w:rsidRDefault="00140105" w:rsidP="00140105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5906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224,081</w:t>
            </w:r>
          </w:p>
        </w:tc>
        <w:tc>
          <w:tcPr>
            <w:tcW w:w="270" w:type="dxa"/>
            <w:vAlign w:val="center"/>
          </w:tcPr>
          <w:p w14:paraId="6B909469" w14:textId="77777777" w:rsidR="00140105" w:rsidRPr="00BE5906" w:rsidRDefault="00140105" w:rsidP="00140105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A5966E" w14:textId="77777777" w:rsidR="00140105" w:rsidRPr="00BE5906" w:rsidRDefault="00140105" w:rsidP="001401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  <w:p w14:paraId="249A629A" w14:textId="4888A053" w:rsidR="00140105" w:rsidRPr="00BE5906" w:rsidRDefault="00140105" w:rsidP="00140105">
            <w:pPr>
              <w:tabs>
                <w:tab w:val="clear" w:pos="454"/>
                <w:tab w:val="clear" w:pos="680"/>
                <w:tab w:val="clear" w:pos="907"/>
              </w:tabs>
              <w:spacing w:line="232" w:lineRule="auto"/>
              <w:ind w:left="-1993" w:hanging="163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5906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224,081</w:t>
            </w:r>
          </w:p>
        </w:tc>
        <w:tc>
          <w:tcPr>
            <w:tcW w:w="270" w:type="dxa"/>
            <w:vAlign w:val="center"/>
          </w:tcPr>
          <w:p w14:paraId="51C57B7F" w14:textId="77777777" w:rsidR="00140105" w:rsidRPr="00BE5906" w:rsidRDefault="00140105" w:rsidP="00140105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3C7B69FE" w14:textId="77777777" w:rsidR="00140105" w:rsidRPr="00BE5906" w:rsidRDefault="00140105" w:rsidP="00140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33"/>
              </w:tabs>
              <w:spacing w:line="232" w:lineRule="auto"/>
              <w:ind w:left="-1003" w:right="338" w:hanging="733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01F90E7" w14:textId="659E1268" w:rsidR="00140105" w:rsidRPr="00140105" w:rsidRDefault="00140105" w:rsidP="00140105">
            <w:pPr>
              <w:tabs>
                <w:tab w:val="clear" w:pos="227"/>
                <w:tab w:val="clear" w:pos="454"/>
                <w:tab w:val="clear" w:pos="680"/>
                <w:tab w:val="left" w:pos="433"/>
              </w:tabs>
              <w:spacing w:line="232" w:lineRule="auto"/>
              <w:ind w:left="-1003" w:right="338" w:hanging="7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59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7606B89E" w14:textId="77777777" w:rsidR="00140105" w:rsidRPr="00BE5906" w:rsidRDefault="00140105" w:rsidP="00140105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7C351783" w14:textId="77777777" w:rsidR="00140105" w:rsidRPr="00BE5906" w:rsidRDefault="00140105" w:rsidP="00140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right="248" w:hanging="828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AE58945" w14:textId="1BD406D6" w:rsidR="00140105" w:rsidRPr="00BE5906" w:rsidRDefault="00140105" w:rsidP="00140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33"/>
              </w:tabs>
              <w:spacing w:line="232" w:lineRule="auto"/>
              <w:ind w:left="-1003" w:right="338" w:hanging="73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59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52D01048" w14:textId="77777777" w:rsidR="00140105" w:rsidRPr="00BE5906" w:rsidRDefault="00140105" w:rsidP="00140105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3016F82A" w14:textId="77777777" w:rsidR="00140105" w:rsidRPr="00BE5906" w:rsidRDefault="00140105" w:rsidP="00140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33"/>
              </w:tabs>
              <w:spacing w:line="232" w:lineRule="auto"/>
              <w:ind w:left="-1003" w:right="338" w:hanging="733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30D6982" w14:textId="7C3B347A" w:rsidR="00140105" w:rsidRPr="00140105" w:rsidRDefault="00140105" w:rsidP="00FB1A7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left="-1003" w:right="165" w:hanging="7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59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0495616B" w14:textId="77777777" w:rsidR="00140105" w:rsidRPr="00BE5906" w:rsidRDefault="00140105" w:rsidP="00140105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5928A1" w14:textId="77777777" w:rsidR="00140105" w:rsidRPr="00BE5906" w:rsidRDefault="00140105" w:rsidP="001401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  <w:p w14:paraId="71C6FA65" w14:textId="25786927" w:rsidR="00140105" w:rsidRPr="00BE5906" w:rsidRDefault="00140105" w:rsidP="00140105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5906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224,081</w:t>
            </w:r>
          </w:p>
        </w:tc>
      </w:tr>
      <w:tr w:rsidR="00140105" w:rsidRPr="00BE5906" w14:paraId="675EDE3D" w14:textId="77777777" w:rsidTr="00026C6F">
        <w:trPr>
          <w:gridAfter w:val="1"/>
          <w:wAfter w:w="236" w:type="dxa"/>
        </w:trPr>
        <w:tc>
          <w:tcPr>
            <w:tcW w:w="2412" w:type="dxa"/>
            <w:vAlign w:val="center"/>
          </w:tcPr>
          <w:p w14:paraId="677E5A92" w14:textId="1766CDA5" w:rsidR="00140105" w:rsidRPr="00BE5906" w:rsidRDefault="00140105" w:rsidP="00E35E47">
            <w:pPr>
              <w:tabs>
                <w:tab w:val="clear" w:pos="227"/>
                <w:tab w:val="clear" w:pos="454"/>
                <w:tab w:val="clear" w:pos="907"/>
                <w:tab w:val="left" w:pos="886"/>
                <w:tab w:val="left" w:pos="976"/>
              </w:tabs>
              <w:spacing w:line="232" w:lineRule="auto"/>
              <w:ind w:left="256" w:right="-24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BE5906">
              <w:rPr>
                <w:rFonts w:ascii="Angsana New" w:hAnsi="Angsana New" w:hint="cs"/>
                <w:sz w:val="28"/>
                <w:szCs w:val="28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EBE990" w14:textId="77777777" w:rsidR="00140105" w:rsidRPr="00BE5906" w:rsidRDefault="00140105" w:rsidP="001401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75658694" w14:textId="3E6C231D" w:rsidR="00140105" w:rsidRPr="00BE5906" w:rsidRDefault="00140105" w:rsidP="00140105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5906">
              <w:rPr>
                <w:rFonts w:ascii="Angsana New" w:hAnsi="Angsana New"/>
                <w:color w:val="000000"/>
                <w:sz w:val="28"/>
                <w:szCs w:val="28"/>
              </w:rPr>
              <w:t>879,213</w:t>
            </w:r>
          </w:p>
        </w:tc>
        <w:tc>
          <w:tcPr>
            <w:tcW w:w="270" w:type="dxa"/>
            <w:vAlign w:val="center"/>
          </w:tcPr>
          <w:p w14:paraId="52E8C770" w14:textId="77777777" w:rsidR="00140105" w:rsidRPr="00BE5906" w:rsidRDefault="00140105" w:rsidP="00140105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8BD54B" w14:textId="77777777" w:rsidR="00140105" w:rsidRPr="00BE5906" w:rsidRDefault="00140105" w:rsidP="001401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4737EE47" w14:textId="70827C34" w:rsidR="00140105" w:rsidRPr="00BE5906" w:rsidRDefault="00140105" w:rsidP="00140105">
            <w:pPr>
              <w:tabs>
                <w:tab w:val="clear" w:pos="454"/>
                <w:tab w:val="clear" w:pos="680"/>
                <w:tab w:val="clear" w:pos="907"/>
              </w:tabs>
              <w:spacing w:line="232" w:lineRule="auto"/>
              <w:ind w:left="-1993" w:hanging="163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5906">
              <w:rPr>
                <w:rFonts w:ascii="Angsana New" w:hAnsi="Angsana New"/>
                <w:color w:val="000000"/>
                <w:sz w:val="28"/>
                <w:szCs w:val="28"/>
              </w:rPr>
              <w:t>890,412</w:t>
            </w:r>
          </w:p>
        </w:tc>
        <w:tc>
          <w:tcPr>
            <w:tcW w:w="270" w:type="dxa"/>
            <w:vAlign w:val="center"/>
          </w:tcPr>
          <w:p w14:paraId="47BCE46C" w14:textId="77777777" w:rsidR="00140105" w:rsidRPr="00BE5906" w:rsidRDefault="00140105" w:rsidP="00140105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58E3CE8D" w14:textId="77777777" w:rsidR="00140105" w:rsidRPr="00BE5906" w:rsidRDefault="00140105" w:rsidP="001401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251" w:hanging="1095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493D9C7" w14:textId="3677D436" w:rsidR="00140105" w:rsidRPr="00BE5906" w:rsidRDefault="00140105" w:rsidP="00140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33"/>
              </w:tabs>
              <w:spacing w:line="232" w:lineRule="auto"/>
              <w:ind w:left="-1003" w:right="338" w:hanging="733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E59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27167944" w14:textId="77777777" w:rsidR="00140105" w:rsidRPr="00BE5906" w:rsidRDefault="00140105" w:rsidP="00140105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2E14DF0E" w14:textId="77777777" w:rsidR="00140105" w:rsidRPr="00BE5906" w:rsidRDefault="00140105" w:rsidP="001401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251" w:hanging="1095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436F49B" w14:textId="71BDE1D7" w:rsidR="00140105" w:rsidRPr="00BE5906" w:rsidRDefault="00140105" w:rsidP="00140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33"/>
              </w:tabs>
              <w:spacing w:line="232" w:lineRule="auto"/>
              <w:ind w:left="-1003" w:right="338" w:hanging="73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59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6B529C0C" w14:textId="77777777" w:rsidR="00140105" w:rsidRPr="00BE5906" w:rsidRDefault="00140105" w:rsidP="00140105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1C8DF96E" w14:textId="77777777" w:rsidR="00140105" w:rsidRPr="00BE5906" w:rsidRDefault="00140105" w:rsidP="00140105">
            <w:pPr>
              <w:tabs>
                <w:tab w:val="clear" w:pos="227"/>
                <w:tab w:val="clear" w:pos="454"/>
                <w:tab w:val="left" w:pos="523"/>
              </w:tabs>
              <w:spacing w:line="232" w:lineRule="auto"/>
              <w:ind w:left="-1365" w:right="339" w:hanging="1095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B396BF9" w14:textId="0DA6C269" w:rsidR="00140105" w:rsidRPr="00BE5906" w:rsidRDefault="00140105" w:rsidP="00FB1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50"/>
              </w:tabs>
              <w:spacing w:line="232" w:lineRule="auto"/>
              <w:ind w:left="-1003" w:right="165" w:hanging="733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E59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44F013C9" w14:textId="77777777" w:rsidR="00140105" w:rsidRPr="00BE5906" w:rsidRDefault="00140105" w:rsidP="00140105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7CFAA1" w14:textId="77777777" w:rsidR="00140105" w:rsidRPr="00BE5906" w:rsidRDefault="00140105" w:rsidP="001401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4933E82D" w14:textId="42A7CD14" w:rsidR="00140105" w:rsidRPr="00BE5906" w:rsidRDefault="00140105" w:rsidP="00140105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5906">
              <w:rPr>
                <w:rFonts w:ascii="Angsana New" w:hAnsi="Angsana New"/>
                <w:color w:val="000000"/>
                <w:sz w:val="28"/>
                <w:szCs w:val="28"/>
              </w:rPr>
              <w:t>890,412</w:t>
            </w:r>
          </w:p>
        </w:tc>
      </w:tr>
      <w:tr w:rsidR="00140105" w:rsidRPr="00BE5906" w14:paraId="311D2BF8" w14:textId="77777777" w:rsidTr="00026C6F">
        <w:trPr>
          <w:gridAfter w:val="1"/>
          <w:wAfter w:w="236" w:type="dxa"/>
        </w:trPr>
        <w:tc>
          <w:tcPr>
            <w:tcW w:w="2412" w:type="dxa"/>
            <w:vAlign w:val="center"/>
          </w:tcPr>
          <w:p w14:paraId="7C8D700D" w14:textId="3A7342E5" w:rsidR="00140105" w:rsidRPr="00BE5906" w:rsidRDefault="00140105" w:rsidP="00E35E47">
            <w:pPr>
              <w:tabs>
                <w:tab w:val="clear" w:pos="227"/>
                <w:tab w:val="clear" w:pos="454"/>
                <w:tab w:val="clear" w:pos="907"/>
                <w:tab w:val="left" w:pos="886"/>
                <w:tab w:val="left" w:pos="1156"/>
              </w:tabs>
              <w:spacing w:line="232" w:lineRule="auto"/>
              <w:ind w:left="425" w:right="-24" w:hanging="259"/>
              <w:rPr>
                <w:rFonts w:ascii="Angsana New" w:hAnsi="Angsana New"/>
                <w:sz w:val="28"/>
                <w:szCs w:val="28"/>
                <w:cs/>
              </w:rPr>
            </w:pPr>
            <w:r w:rsidRPr="00BE5906">
              <w:rPr>
                <w:rFonts w:ascii="Angsana New" w:hAnsi="Angsana New" w:hint="cs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108E3E" w14:textId="7DAD9A64" w:rsidR="00140105" w:rsidRPr="00BE5906" w:rsidRDefault="00140105" w:rsidP="00140105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5906">
              <w:rPr>
                <w:rFonts w:ascii="Angsana New" w:hAnsi="Angsana New"/>
                <w:color w:val="000000"/>
                <w:sz w:val="28"/>
                <w:szCs w:val="28"/>
              </w:rPr>
              <w:t>43,326,479</w:t>
            </w:r>
          </w:p>
        </w:tc>
        <w:tc>
          <w:tcPr>
            <w:tcW w:w="270" w:type="dxa"/>
            <w:vAlign w:val="center"/>
          </w:tcPr>
          <w:p w14:paraId="6B2DD389" w14:textId="77777777" w:rsidR="00140105" w:rsidRPr="00BE5906" w:rsidRDefault="00140105" w:rsidP="00140105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58192801" w14:textId="6B550F0F" w:rsidR="00140105" w:rsidRPr="00BE5906" w:rsidRDefault="00140105" w:rsidP="00140105">
            <w:pPr>
              <w:tabs>
                <w:tab w:val="clear" w:pos="454"/>
                <w:tab w:val="clear" w:pos="680"/>
                <w:tab w:val="clear" w:pos="907"/>
              </w:tabs>
              <w:spacing w:line="232" w:lineRule="auto"/>
              <w:ind w:left="-1993" w:hanging="163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5906">
              <w:rPr>
                <w:rFonts w:ascii="Angsana New" w:hAnsi="Angsana New"/>
                <w:sz w:val="28"/>
                <w:szCs w:val="28"/>
                <w:lang w:eastAsia="zh-CN"/>
              </w:rPr>
              <w:t>2,383,275</w:t>
            </w:r>
          </w:p>
        </w:tc>
        <w:tc>
          <w:tcPr>
            <w:tcW w:w="270" w:type="dxa"/>
          </w:tcPr>
          <w:p w14:paraId="5820844E" w14:textId="77777777" w:rsidR="00140105" w:rsidRPr="00BE5906" w:rsidRDefault="00140105" w:rsidP="00140105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72808B49" w14:textId="74C60F58" w:rsidR="00140105" w:rsidRPr="00BE5906" w:rsidRDefault="00140105" w:rsidP="00140105">
            <w:pPr>
              <w:tabs>
                <w:tab w:val="clear" w:pos="227"/>
                <w:tab w:val="clear" w:pos="454"/>
                <w:tab w:val="clear" w:pos="680"/>
              </w:tabs>
              <w:spacing w:line="232" w:lineRule="auto"/>
              <w:ind w:left="-1003" w:right="75" w:hanging="733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E5906">
              <w:rPr>
                <w:rFonts w:ascii="Angsana New" w:hAnsi="Angsana New"/>
                <w:sz w:val="28"/>
                <w:szCs w:val="28"/>
              </w:rPr>
              <w:t>854,786</w:t>
            </w:r>
          </w:p>
        </w:tc>
        <w:tc>
          <w:tcPr>
            <w:tcW w:w="270" w:type="dxa"/>
          </w:tcPr>
          <w:p w14:paraId="486C5F63" w14:textId="6FCA46A0" w:rsidR="00140105" w:rsidRPr="00BE5906" w:rsidRDefault="00140105" w:rsidP="00140105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00943A27" w14:textId="45776610" w:rsidR="00140105" w:rsidRPr="00BE5906" w:rsidRDefault="00140105" w:rsidP="0014010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right="6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5906">
              <w:rPr>
                <w:rFonts w:ascii="Angsana New" w:hAnsi="Angsana New"/>
                <w:sz w:val="28"/>
                <w:szCs w:val="28"/>
              </w:rPr>
              <w:t>41,836,190</w:t>
            </w:r>
          </w:p>
        </w:tc>
        <w:tc>
          <w:tcPr>
            <w:tcW w:w="270" w:type="dxa"/>
          </w:tcPr>
          <w:p w14:paraId="51878DD5" w14:textId="77777777" w:rsidR="00140105" w:rsidRPr="00BE5906" w:rsidRDefault="00140105" w:rsidP="00140105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58590FE7" w14:textId="7D44FAC7" w:rsidR="00140105" w:rsidRPr="00BE5906" w:rsidRDefault="00140105" w:rsidP="00140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hanging="82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E5906">
              <w:rPr>
                <w:rFonts w:ascii="Angsana New" w:hAnsi="Angsana New"/>
                <w:color w:val="000000"/>
                <w:sz w:val="28"/>
                <w:szCs w:val="28"/>
              </w:rPr>
              <w:t>695,655</w:t>
            </w:r>
          </w:p>
        </w:tc>
        <w:tc>
          <w:tcPr>
            <w:tcW w:w="270" w:type="dxa"/>
          </w:tcPr>
          <w:p w14:paraId="6BC3E8F5" w14:textId="77777777" w:rsidR="00140105" w:rsidRPr="00BE5906" w:rsidRDefault="00140105" w:rsidP="00140105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55CCE940" w14:textId="219A5910" w:rsidR="00140105" w:rsidRPr="00BE5906" w:rsidRDefault="00140105" w:rsidP="00140105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5906">
              <w:rPr>
                <w:rFonts w:ascii="Angsana New" w:hAnsi="Angsana New"/>
                <w:sz w:val="28"/>
                <w:szCs w:val="28"/>
              </w:rPr>
              <w:t>45,769,906</w:t>
            </w:r>
          </w:p>
        </w:tc>
      </w:tr>
      <w:tr w:rsidR="00140105" w:rsidRPr="00BE5906" w14:paraId="5615EFE2" w14:textId="77777777" w:rsidTr="00140105">
        <w:trPr>
          <w:gridAfter w:val="1"/>
          <w:wAfter w:w="236" w:type="dxa"/>
        </w:trPr>
        <w:tc>
          <w:tcPr>
            <w:tcW w:w="2412" w:type="dxa"/>
            <w:vAlign w:val="center"/>
          </w:tcPr>
          <w:p w14:paraId="58C25DDB" w14:textId="240FCDF9" w:rsidR="00140105" w:rsidRPr="00BE5906" w:rsidRDefault="00140105" w:rsidP="00E35E47">
            <w:pPr>
              <w:tabs>
                <w:tab w:val="clear" w:pos="227"/>
                <w:tab w:val="clear" w:pos="454"/>
                <w:tab w:val="clear" w:pos="907"/>
                <w:tab w:val="left" w:pos="796"/>
                <w:tab w:val="left" w:pos="886"/>
              </w:tabs>
              <w:spacing w:line="232" w:lineRule="auto"/>
              <w:ind w:left="425" w:right="-24" w:hanging="259"/>
              <w:rPr>
                <w:rFonts w:ascii="Angsana New" w:hAnsi="Angsana New"/>
                <w:sz w:val="28"/>
                <w:szCs w:val="28"/>
                <w:cs/>
              </w:rPr>
            </w:pPr>
            <w:r w:rsidRPr="00BE5906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978FF9" w14:textId="4CD211F7" w:rsidR="00140105" w:rsidRPr="00BE5906" w:rsidRDefault="00140105" w:rsidP="00140105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5906">
              <w:rPr>
                <w:rFonts w:ascii="Angsana New" w:hAnsi="Angsana New"/>
                <w:color w:val="000000"/>
                <w:sz w:val="28"/>
                <w:szCs w:val="28"/>
              </w:rPr>
              <w:t>108,70</w:t>
            </w:r>
            <w:r w:rsidR="00761E77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270" w:type="dxa"/>
            <w:vAlign w:val="center"/>
          </w:tcPr>
          <w:p w14:paraId="587B0F22" w14:textId="77777777" w:rsidR="00140105" w:rsidRPr="00BE5906" w:rsidRDefault="00140105" w:rsidP="00140105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0076BA" w14:textId="5674CFA9" w:rsidR="00140105" w:rsidRPr="00BE5906" w:rsidRDefault="00140105" w:rsidP="00140105">
            <w:pPr>
              <w:tabs>
                <w:tab w:val="clear" w:pos="454"/>
                <w:tab w:val="clear" w:pos="680"/>
                <w:tab w:val="clear" w:pos="907"/>
              </w:tabs>
              <w:spacing w:line="232" w:lineRule="auto"/>
              <w:ind w:left="-1993" w:hanging="163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5906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42,913</w:t>
            </w:r>
          </w:p>
        </w:tc>
        <w:tc>
          <w:tcPr>
            <w:tcW w:w="270" w:type="dxa"/>
            <w:vAlign w:val="center"/>
          </w:tcPr>
          <w:p w14:paraId="20D77C36" w14:textId="77777777" w:rsidR="00140105" w:rsidRPr="00BE5906" w:rsidRDefault="00140105" w:rsidP="00140105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C4F7C4" w14:textId="5A4F5E82" w:rsidR="00140105" w:rsidRPr="00BE5906" w:rsidRDefault="00140105" w:rsidP="00140105">
            <w:pPr>
              <w:tabs>
                <w:tab w:val="clear" w:pos="227"/>
                <w:tab w:val="clear" w:pos="454"/>
                <w:tab w:val="clear" w:pos="680"/>
              </w:tabs>
              <w:spacing w:line="232" w:lineRule="auto"/>
              <w:ind w:left="-1003" w:right="75" w:hanging="733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23,517</w:t>
            </w:r>
          </w:p>
        </w:tc>
        <w:tc>
          <w:tcPr>
            <w:tcW w:w="270" w:type="dxa"/>
            <w:vAlign w:val="center"/>
          </w:tcPr>
          <w:p w14:paraId="7061CD00" w14:textId="77777777" w:rsidR="00140105" w:rsidRPr="00BE5906" w:rsidRDefault="00140105" w:rsidP="00140105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027F0B" w14:textId="31E99272" w:rsidR="00140105" w:rsidRPr="00BE5906" w:rsidRDefault="00140105" w:rsidP="0014010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right="6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47,456</w:t>
            </w:r>
          </w:p>
        </w:tc>
        <w:tc>
          <w:tcPr>
            <w:tcW w:w="270" w:type="dxa"/>
            <w:vAlign w:val="center"/>
          </w:tcPr>
          <w:p w14:paraId="41D0C78D" w14:textId="77777777" w:rsidR="00140105" w:rsidRPr="00BE5906" w:rsidRDefault="00140105" w:rsidP="00140105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843E20" w14:textId="68A3E47F" w:rsidR="00140105" w:rsidRPr="00BE5906" w:rsidRDefault="00140105" w:rsidP="00140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right="160" w:hanging="82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E59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494FF331" w14:textId="77777777" w:rsidR="00140105" w:rsidRPr="00BE5906" w:rsidRDefault="00140105" w:rsidP="00140105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B318708" w14:textId="7281C81B" w:rsidR="00140105" w:rsidRPr="00BE5906" w:rsidRDefault="00140105" w:rsidP="00140105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5906">
              <w:rPr>
                <w:rFonts w:ascii="Angsana New" w:hAnsi="Angsana New"/>
                <w:sz w:val="28"/>
                <w:szCs w:val="28"/>
              </w:rPr>
              <w:t>113,886</w:t>
            </w:r>
          </w:p>
        </w:tc>
      </w:tr>
      <w:tr w:rsidR="00140105" w:rsidRPr="00BE5906" w14:paraId="0651DB9F" w14:textId="77777777" w:rsidTr="00140105">
        <w:trPr>
          <w:gridAfter w:val="1"/>
          <w:wAfter w:w="236" w:type="dxa"/>
          <w:trHeight w:val="92"/>
        </w:trPr>
        <w:tc>
          <w:tcPr>
            <w:tcW w:w="2412" w:type="dxa"/>
          </w:tcPr>
          <w:p w14:paraId="2BCB4F58" w14:textId="77777777" w:rsidR="00140105" w:rsidRPr="00BE5906" w:rsidRDefault="00140105" w:rsidP="00140105">
            <w:pPr>
              <w:tabs>
                <w:tab w:val="clear" w:pos="227"/>
                <w:tab w:val="left" w:pos="250"/>
              </w:tabs>
              <w:spacing w:line="232" w:lineRule="auto"/>
              <w:ind w:left="425" w:right="-24" w:hanging="16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AFB684" w14:textId="7B8CDD8F" w:rsidR="00140105" w:rsidRPr="00BE5906" w:rsidRDefault="00140105" w:rsidP="00140105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5906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>44,538,47</w:t>
            </w:r>
            <w:r w:rsidR="00761E77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270" w:type="dxa"/>
          </w:tcPr>
          <w:p w14:paraId="3CF9ADBC" w14:textId="77777777" w:rsidR="00140105" w:rsidRPr="00BE5906" w:rsidRDefault="00140105" w:rsidP="00140105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8ADF96" w14:textId="671C19B4" w:rsidR="00140105" w:rsidRPr="00BE5906" w:rsidRDefault="00140105" w:rsidP="00140105">
            <w:pPr>
              <w:tabs>
                <w:tab w:val="clear" w:pos="454"/>
                <w:tab w:val="clear" w:pos="680"/>
                <w:tab w:val="clear" w:pos="907"/>
              </w:tabs>
              <w:spacing w:line="232" w:lineRule="auto"/>
              <w:ind w:left="-1993" w:hanging="163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590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3,540,681</w:t>
            </w:r>
          </w:p>
        </w:tc>
        <w:tc>
          <w:tcPr>
            <w:tcW w:w="270" w:type="dxa"/>
          </w:tcPr>
          <w:p w14:paraId="57B0529C" w14:textId="77777777" w:rsidR="00140105" w:rsidRPr="00BE5906" w:rsidRDefault="00140105" w:rsidP="00140105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5E11B3" w14:textId="3C12EAA1" w:rsidR="00140105" w:rsidRPr="00BE5906" w:rsidRDefault="00140105" w:rsidP="00140105">
            <w:pPr>
              <w:tabs>
                <w:tab w:val="clear" w:pos="227"/>
                <w:tab w:val="clear" w:pos="454"/>
                <w:tab w:val="clear" w:pos="680"/>
              </w:tabs>
              <w:spacing w:line="232" w:lineRule="auto"/>
              <w:ind w:left="-1003" w:right="75" w:hanging="733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878,303</w:t>
            </w:r>
          </w:p>
        </w:tc>
        <w:tc>
          <w:tcPr>
            <w:tcW w:w="270" w:type="dxa"/>
          </w:tcPr>
          <w:p w14:paraId="0DD9D081" w14:textId="77777777" w:rsidR="00140105" w:rsidRPr="00BE5906" w:rsidRDefault="00140105" w:rsidP="00140105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209B7C" w14:textId="3CBFECF8" w:rsidR="00140105" w:rsidRPr="00BE5906" w:rsidRDefault="00140105" w:rsidP="0014010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right="6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590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41,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883,646</w:t>
            </w:r>
          </w:p>
        </w:tc>
        <w:tc>
          <w:tcPr>
            <w:tcW w:w="270" w:type="dxa"/>
          </w:tcPr>
          <w:p w14:paraId="15F9CDD9" w14:textId="77777777" w:rsidR="00140105" w:rsidRPr="00BE5906" w:rsidRDefault="00140105" w:rsidP="00140105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5AC398" w14:textId="29F2AEB3" w:rsidR="00140105" w:rsidRPr="00BE5906" w:rsidRDefault="00140105" w:rsidP="00140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  <w:tab w:val="left" w:pos="-287"/>
              </w:tabs>
              <w:spacing w:line="232" w:lineRule="auto"/>
              <w:ind w:left="-558" w:hanging="82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E590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695,655</w:t>
            </w:r>
          </w:p>
        </w:tc>
        <w:tc>
          <w:tcPr>
            <w:tcW w:w="270" w:type="dxa"/>
          </w:tcPr>
          <w:p w14:paraId="540E55D1" w14:textId="77777777" w:rsidR="00140105" w:rsidRPr="00BE5906" w:rsidRDefault="00140105" w:rsidP="00140105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FF0439" w14:textId="5E24E33D" w:rsidR="00140105" w:rsidRPr="00BE5906" w:rsidRDefault="00140105" w:rsidP="00140105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5906">
              <w:rPr>
                <w:rFonts w:ascii="Angsana New" w:hAnsi="Angsana New"/>
                <w:b/>
                <w:bCs/>
                <w:sz w:val="28"/>
                <w:szCs w:val="28"/>
              </w:rPr>
              <w:t>46,998,285</w:t>
            </w:r>
          </w:p>
        </w:tc>
      </w:tr>
      <w:tr w:rsidR="00966CAE" w:rsidRPr="00BE5906" w14:paraId="56CF899C" w14:textId="77777777" w:rsidTr="00E35E47">
        <w:trPr>
          <w:gridAfter w:val="1"/>
          <w:wAfter w:w="236" w:type="dxa"/>
          <w:trHeight w:val="92"/>
        </w:trPr>
        <w:tc>
          <w:tcPr>
            <w:tcW w:w="2412" w:type="dxa"/>
          </w:tcPr>
          <w:p w14:paraId="3907C99E" w14:textId="77777777" w:rsidR="00966CAE" w:rsidRPr="00BE5906" w:rsidRDefault="00966CAE" w:rsidP="00140105">
            <w:pPr>
              <w:tabs>
                <w:tab w:val="clear" w:pos="227"/>
                <w:tab w:val="left" w:pos="250"/>
              </w:tabs>
              <w:spacing w:line="232" w:lineRule="auto"/>
              <w:ind w:left="425" w:right="-24" w:hanging="16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right w:val="nil"/>
            </w:tcBorders>
          </w:tcPr>
          <w:p w14:paraId="7ACE89B0" w14:textId="77777777" w:rsidR="00966CAE" w:rsidRPr="00BE5906" w:rsidRDefault="00966CAE" w:rsidP="00140105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</w:tcPr>
          <w:p w14:paraId="6085163A" w14:textId="77777777" w:rsidR="00966CAE" w:rsidRPr="00BE5906" w:rsidRDefault="00966CAE" w:rsidP="00140105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right w:val="nil"/>
            </w:tcBorders>
          </w:tcPr>
          <w:p w14:paraId="6CB2A17C" w14:textId="77777777" w:rsidR="00966CAE" w:rsidRPr="00BE5906" w:rsidRDefault="00966CAE" w:rsidP="00140105">
            <w:pPr>
              <w:tabs>
                <w:tab w:val="clear" w:pos="454"/>
                <w:tab w:val="clear" w:pos="680"/>
                <w:tab w:val="clear" w:pos="907"/>
              </w:tabs>
              <w:spacing w:line="232" w:lineRule="auto"/>
              <w:ind w:left="-1993" w:hanging="1633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1BE9F9E6" w14:textId="77777777" w:rsidR="00966CAE" w:rsidRPr="00BE5906" w:rsidRDefault="00966CAE" w:rsidP="00140105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right w:val="nil"/>
            </w:tcBorders>
          </w:tcPr>
          <w:p w14:paraId="7A24BD19" w14:textId="77777777" w:rsidR="00966CAE" w:rsidRDefault="00966CAE" w:rsidP="00140105">
            <w:pPr>
              <w:tabs>
                <w:tab w:val="clear" w:pos="227"/>
                <w:tab w:val="clear" w:pos="454"/>
                <w:tab w:val="clear" w:pos="680"/>
              </w:tabs>
              <w:spacing w:line="232" w:lineRule="auto"/>
              <w:ind w:left="-1003" w:right="75" w:hanging="73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E777266" w14:textId="77777777" w:rsidR="00966CAE" w:rsidRPr="00BE5906" w:rsidRDefault="00966CAE" w:rsidP="00140105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right w:val="nil"/>
            </w:tcBorders>
          </w:tcPr>
          <w:p w14:paraId="776C98E1" w14:textId="77777777" w:rsidR="00966CAE" w:rsidRPr="00BE5906" w:rsidRDefault="00966CAE" w:rsidP="0014010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right="6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31EA40" w14:textId="77777777" w:rsidR="00966CAE" w:rsidRPr="00BE5906" w:rsidRDefault="00966CAE" w:rsidP="00140105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right w:val="nil"/>
            </w:tcBorders>
          </w:tcPr>
          <w:p w14:paraId="41F44C20" w14:textId="77777777" w:rsidR="00966CAE" w:rsidRPr="00BE5906" w:rsidRDefault="00966CAE" w:rsidP="00140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  <w:tab w:val="left" w:pos="-287"/>
              </w:tabs>
              <w:spacing w:line="232" w:lineRule="auto"/>
              <w:ind w:left="-558" w:hanging="82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54194E47" w14:textId="77777777" w:rsidR="00966CAE" w:rsidRPr="00BE5906" w:rsidRDefault="00966CAE" w:rsidP="00140105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right w:val="nil"/>
            </w:tcBorders>
          </w:tcPr>
          <w:p w14:paraId="69DCCDC9" w14:textId="77777777" w:rsidR="00966CAE" w:rsidRPr="00BE5906" w:rsidRDefault="00966CAE" w:rsidP="00140105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35E47" w:rsidRPr="00BE5906" w14:paraId="285FAFF4" w14:textId="77777777" w:rsidTr="00E35E47">
        <w:trPr>
          <w:gridAfter w:val="1"/>
          <w:wAfter w:w="236" w:type="dxa"/>
          <w:trHeight w:val="92"/>
        </w:trPr>
        <w:tc>
          <w:tcPr>
            <w:tcW w:w="2412" w:type="dxa"/>
          </w:tcPr>
          <w:p w14:paraId="626DD2B2" w14:textId="77777777" w:rsidR="00E35E47" w:rsidRPr="00BE5906" w:rsidRDefault="00E35E47" w:rsidP="00140105">
            <w:pPr>
              <w:tabs>
                <w:tab w:val="clear" w:pos="227"/>
                <w:tab w:val="left" w:pos="250"/>
              </w:tabs>
              <w:spacing w:line="232" w:lineRule="auto"/>
              <w:ind w:left="425" w:right="-24" w:hanging="16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left w:val="nil"/>
              <w:right w:val="nil"/>
            </w:tcBorders>
          </w:tcPr>
          <w:p w14:paraId="2A38D261" w14:textId="77777777" w:rsidR="00E35E47" w:rsidRPr="00BE5906" w:rsidRDefault="00E35E47" w:rsidP="00140105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</w:tcPr>
          <w:p w14:paraId="60EB934D" w14:textId="77777777" w:rsidR="00E35E47" w:rsidRPr="00BE5906" w:rsidRDefault="00E35E47" w:rsidP="00140105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left w:val="nil"/>
              <w:right w:val="nil"/>
            </w:tcBorders>
          </w:tcPr>
          <w:p w14:paraId="487ED66D" w14:textId="77777777" w:rsidR="00E35E47" w:rsidRPr="00BE5906" w:rsidRDefault="00E35E47" w:rsidP="00140105">
            <w:pPr>
              <w:tabs>
                <w:tab w:val="clear" w:pos="454"/>
                <w:tab w:val="clear" w:pos="680"/>
                <w:tab w:val="clear" w:pos="907"/>
              </w:tabs>
              <w:spacing w:line="232" w:lineRule="auto"/>
              <w:ind w:left="-1993" w:hanging="1633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44F4EB30" w14:textId="77777777" w:rsidR="00E35E47" w:rsidRPr="00BE5906" w:rsidRDefault="00E35E47" w:rsidP="00140105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left w:val="nil"/>
              <w:right w:val="nil"/>
            </w:tcBorders>
          </w:tcPr>
          <w:p w14:paraId="02EF773E" w14:textId="77777777" w:rsidR="00E35E47" w:rsidRDefault="00E35E47" w:rsidP="00140105">
            <w:pPr>
              <w:tabs>
                <w:tab w:val="clear" w:pos="227"/>
                <w:tab w:val="clear" w:pos="454"/>
                <w:tab w:val="clear" w:pos="680"/>
              </w:tabs>
              <w:spacing w:line="232" w:lineRule="auto"/>
              <w:ind w:left="-1003" w:right="75" w:hanging="73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7BE4118" w14:textId="77777777" w:rsidR="00E35E47" w:rsidRPr="00BE5906" w:rsidRDefault="00E35E47" w:rsidP="00140105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left w:val="nil"/>
              <w:right w:val="nil"/>
            </w:tcBorders>
          </w:tcPr>
          <w:p w14:paraId="18D3F8B6" w14:textId="77777777" w:rsidR="00E35E47" w:rsidRPr="00BE5906" w:rsidRDefault="00E35E47" w:rsidP="0014010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right="6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16F91112" w14:textId="77777777" w:rsidR="00E35E47" w:rsidRPr="00BE5906" w:rsidRDefault="00E35E47" w:rsidP="00140105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left w:val="nil"/>
              <w:right w:val="nil"/>
            </w:tcBorders>
          </w:tcPr>
          <w:p w14:paraId="6C10A6CB" w14:textId="77777777" w:rsidR="00E35E47" w:rsidRPr="00BE5906" w:rsidRDefault="00E35E47" w:rsidP="00140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  <w:tab w:val="left" w:pos="-287"/>
              </w:tabs>
              <w:spacing w:line="232" w:lineRule="auto"/>
              <w:ind w:left="-558" w:hanging="82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55DBAFFB" w14:textId="77777777" w:rsidR="00E35E47" w:rsidRPr="00BE5906" w:rsidRDefault="00E35E47" w:rsidP="00140105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4" w:type="dxa"/>
            <w:tcBorders>
              <w:left w:val="nil"/>
              <w:right w:val="nil"/>
            </w:tcBorders>
          </w:tcPr>
          <w:p w14:paraId="67FB224C" w14:textId="77777777" w:rsidR="00E35E47" w:rsidRPr="00BE5906" w:rsidRDefault="00E35E47" w:rsidP="00140105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140105" w:rsidRPr="00BE5906" w14:paraId="03BCC2CF" w14:textId="77777777" w:rsidTr="00966CAE">
        <w:trPr>
          <w:gridAfter w:val="1"/>
          <w:wAfter w:w="236" w:type="dxa"/>
        </w:trPr>
        <w:tc>
          <w:tcPr>
            <w:tcW w:w="2412" w:type="dxa"/>
          </w:tcPr>
          <w:p w14:paraId="48593F95" w14:textId="482E8FAC" w:rsidR="00140105" w:rsidRPr="00BE5906" w:rsidRDefault="00140105" w:rsidP="00140105">
            <w:pPr>
              <w:tabs>
                <w:tab w:val="clear" w:pos="227"/>
                <w:tab w:val="left" w:pos="250"/>
              </w:tabs>
              <w:spacing w:line="232" w:lineRule="auto"/>
              <w:ind w:left="425" w:right="-24" w:hanging="166"/>
              <w:rPr>
                <w:rFonts w:ascii="Angsana New" w:hAnsi="Angsana New"/>
                <w:sz w:val="28"/>
                <w:szCs w:val="28"/>
                <w:cs/>
              </w:rPr>
            </w:pPr>
            <w:r w:rsidRPr="00BE590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เป็น</w:t>
            </w:r>
            <w:r w:rsidRPr="00BE590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อนุพันธ์ </w:t>
            </w:r>
          </w:p>
        </w:tc>
        <w:tc>
          <w:tcPr>
            <w:tcW w:w="1188" w:type="dxa"/>
            <w:tcBorders>
              <w:left w:val="nil"/>
              <w:right w:val="nil"/>
            </w:tcBorders>
          </w:tcPr>
          <w:p w14:paraId="22E9195D" w14:textId="77777777" w:rsidR="00140105" w:rsidRPr="00BE5906" w:rsidRDefault="00140105" w:rsidP="00140105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37EBD47" w14:textId="77777777" w:rsidR="00140105" w:rsidRPr="00BE5906" w:rsidRDefault="00140105" w:rsidP="00140105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left w:val="nil"/>
              <w:right w:val="nil"/>
            </w:tcBorders>
          </w:tcPr>
          <w:p w14:paraId="10304B5A" w14:textId="77777777" w:rsidR="00140105" w:rsidRPr="00BE5906" w:rsidRDefault="00140105" w:rsidP="00140105">
            <w:pPr>
              <w:tabs>
                <w:tab w:val="clear" w:pos="454"/>
                <w:tab w:val="clear" w:pos="680"/>
                <w:tab w:val="clear" w:pos="907"/>
              </w:tabs>
              <w:spacing w:line="232" w:lineRule="auto"/>
              <w:ind w:left="-1993" w:hanging="163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7C76728" w14:textId="77777777" w:rsidR="00140105" w:rsidRPr="00BE5906" w:rsidRDefault="00140105" w:rsidP="00140105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left w:val="nil"/>
              <w:right w:val="nil"/>
            </w:tcBorders>
          </w:tcPr>
          <w:p w14:paraId="27CD2A7F" w14:textId="77777777" w:rsidR="00140105" w:rsidRPr="00BE5906" w:rsidRDefault="00140105" w:rsidP="00140105">
            <w:pPr>
              <w:tabs>
                <w:tab w:val="clear" w:pos="227"/>
                <w:tab w:val="clear" w:pos="454"/>
                <w:tab w:val="clear" w:pos="680"/>
              </w:tabs>
              <w:spacing w:line="232" w:lineRule="auto"/>
              <w:ind w:left="-1003" w:right="75" w:hanging="733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04E41020" w14:textId="77777777" w:rsidR="00140105" w:rsidRPr="00BE5906" w:rsidRDefault="00140105" w:rsidP="00140105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left w:val="nil"/>
              <w:right w:val="nil"/>
            </w:tcBorders>
          </w:tcPr>
          <w:p w14:paraId="3C4B41C4" w14:textId="77777777" w:rsidR="00140105" w:rsidRPr="00BE5906" w:rsidRDefault="00140105" w:rsidP="0014010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right="16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E26C123" w14:textId="77777777" w:rsidR="00140105" w:rsidRPr="00BE5906" w:rsidRDefault="00140105" w:rsidP="00140105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left w:val="nil"/>
              <w:right w:val="nil"/>
            </w:tcBorders>
          </w:tcPr>
          <w:p w14:paraId="1FCC39C1" w14:textId="77777777" w:rsidR="00140105" w:rsidRPr="00BE5906" w:rsidRDefault="00140105" w:rsidP="00140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right="160" w:hanging="82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D05303" w14:textId="77777777" w:rsidR="00140105" w:rsidRPr="00BE5906" w:rsidRDefault="00140105" w:rsidP="00140105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4" w:type="dxa"/>
            <w:tcBorders>
              <w:left w:val="nil"/>
              <w:right w:val="nil"/>
            </w:tcBorders>
          </w:tcPr>
          <w:p w14:paraId="6B0D993E" w14:textId="77777777" w:rsidR="00140105" w:rsidRPr="00BE5906" w:rsidRDefault="00140105" w:rsidP="00140105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140105" w:rsidRPr="00BE5906" w14:paraId="1E3F3A1A" w14:textId="77777777" w:rsidTr="00140105">
        <w:trPr>
          <w:gridAfter w:val="1"/>
          <w:wAfter w:w="236" w:type="dxa"/>
        </w:trPr>
        <w:tc>
          <w:tcPr>
            <w:tcW w:w="2412" w:type="dxa"/>
          </w:tcPr>
          <w:p w14:paraId="421E3B7E" w14:textId="3D4AA4A2" w:rsidR="00140105" w:rsidRPr="00BE5906" w:rsidRDefault="00140105" w:rsidP="00140105">
            <w:pPr>
              <w:tabs>
                <w:tab w:val="clear" w:pos="227"/>
                <w:tab w:val="left" w:pos="250"/>
              </w:tabs>
              <w:spacing w:line="232" w:lineRule="auto"/>
              <w:ind w:left="425" w:right="-24" w:hanging="166"/>
              <w:rPr>
                <w:rFonts w:ascii="Angsana New" w:hAnsi="Angsana New"/>
                <w:sz w:val="28"/>
                <w:szCs w:val="28"/>
                <w:cs/>
              </w:rPr>
            </w:pPr>
            <w:r w:rsidRPr="00BE5906">
              <w:rPr>
                <w:rFonts w:ascii="Angsana New" w:hAnsi="Angsana New" w:hint="cs"/>
                <w:sz w:val="28"/>
                <w:szCs w:val="28"/>
                <w:cs/>
              </w:rPr>
              <w:t>สัญญาแลกเปลี่ยนอัตรา</w:t>
            </w:r>
            <w:r w:rsidRPr="00982E6F">
              <w:rPr>
                <w:rFonts w:ascii="Angsana New" w:hAnsi="Angsana New" w:hint="cs"/>
                <w:sz w:val="28"/>
                <w:szCs w:val="28"/>
                <w:cs/>
              </w:rPr>
              <w:t>ดอกเบี้ย</w:t>
            </w:r>
            <w:r w:rsidRPr="00BE5906">
              <w:rPr>
                <w:rFonts w:ascii="Angsana New" w:hAnsi="Angsana New" w:hint="cs"/>
                <w:sz w:val="28"/>
                <w:szCs w:val="28"/>
                <w:cs/>
              </w:rPr>
              <w:t>ใช้ในการป้องกันความเสี่ยง</w:t>
            </w:r>
          </w:p>
        </w:tc>
        <w:tc>
          <w:tcPr>
            <w:tcW w:w="118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39AAAF2" w14:textId="77777777" w:rsidR="00140105" w:rsidRPr="00BE5906" w:rsidRDefault="00140105" w:rsidP="00140105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0F9D0CCA" w14:textId="77777777" w:rsidR="00140105" w:rsidRPr="00BE5906" w:rsidRDefault="00140105" w:rsidP="00140105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1CDD1992" w14:textId="17005310" w:rsidR="00140105" w:rsidRPr="00BE5906" w:rsidRDefault="00140105" w:rsidP="00140105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5906">
              <w:rPr>
                <w:rFonts w:ascii="Angsana New" w:hAnsi="Angsana New"/>
                <w:b/>
                <w:bCs/>
                <w:sz w:val="28"/>
                <w:szCs w:val="28"/>
              </w:rPr>
              <w:t>446,810</w:t>
            </w:r>
          </w:p>
        </w:tc>
        <w:tc>
          <w:tcPr>
            <w:tcW w:w="270" w:type="dxa"/>
          </w:tcPr>
          <w:p w14:paraId="692AA817" w14:textId="77777777" w:rsidR="00140105" w:rsidRPr="00BE5906" w:rsidRDefault="00140105" w:rsidP="00140105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27F50B4" w14:textId="77777777" w:rsidR="00140105" w:rsidRPr="00BE5906" w:rsidRDefault="00140105" w:rsidP="001401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339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  <w:p w14:paraId="6947AC3B" w14:textId="77777777" w:rsidR="00140105" w:rsidRPr="00BE5906" w:rsidRDefault="00140105" w:rsidP="001401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339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  <w:p w14:paraId="247F6116" w14:textId="7DA73F08" w:rsidR="00140105" w:rsidRPr="00BE5906" w:rsidRDefault="00140105" w:rsidP="00140105">
            <w:pPr>
              <w:tabs>
                <w:tab w:val="clear" w:pos="454"/>
                <w:tab w:val="clear" w:pos="680"/>
                <w:tab w:val="clear" w:pos="907"/>
              </w:tabs>
              <w:spacing w:line="232" w:lineRule="auto"/>
              <w:ind w:left="-1993" w:hanging="163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590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307,433</w:t>
            </w:r>
          </w:p>
        </w:tc>
        <w:tc>
          <w:tcPr>
            <w:tcW w:w="270" w:type="dxa"/>
          </w:tcPr>
          <w:p w14:paraId="45BC3D98" w14:textId="77777777" w:rsidR="00140105" w:rsidRPr="00BE5906" w:rsidRDefault="00140105" w:rsidP="00140105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42A0075" w14:textId="77777777" w:rsidR="00140105" w:rsidRPr="00BE5906" w:rsidRDefault="00140105" w:rsidP="00140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right="339" w:hanging="8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2A60475F" w14:textId="77777777" w:rsidR="00140105" w:rsidRPr="00BE5906" w:rsidRDefault="00140105" w:rsidP="00140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right="339" w:hanging="8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6193B753" w14:textId="4A9ECA33" w:rsidR="00140105" w:rsidRPr="00BE5906" w:rsidRDefault="00140105" w:rsidP="00140105">
            <w:pPr>
              <w:tabs>
                <w:tab w:val="clear" w:pos="227"/>
                <w:tab w:val="clear" w:pos="454"/>
                <w:tab w:val="clear" w:pos="680"/>
              </w:tabs>
              <w:spacing w:line="232" w:lineRule="auto"/>
              <w:ind w:left="-1003" w:right="75" w:hanging="733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E5906">
              <w:rPr>
                <w:rFonts w:ascii="Angsana New" w:hAnsi="Angsana New"/>
                <w:b/>
                <w:bCs/>
                <w:sz w:val="28"/>
                <w:szCs w:val="28"/>
              </w:rPr>
              <w:t>144,527</w:t>
            </w:r>
          </w:p>
        </w:tc>
        <w:tc>
          <w:tcPr>
            <w:tcW w:w="270" w:type="dxa"/>
          </w:tcPr>
          <w:p w14:paraId="7AECD373" w14:textId="77777777" w:rsidR="00140105" w:rsidRPr="00BE5906" w:rsidRDefault="00140105" w:rsidP="00140105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8BFD354" w14:textId="77777777" w:rsidR="00140105" w:rsidRPr="00BE5906" w:rsidRDefault="00140105" w:rsidP="00140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right="339" w:hanging="8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021B1E54" w14:textId="77777777" w:rsidR="00140105" w:rsidRPr="00BE5906" w:rsidRDefault="00140105" w:rsidP="00140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right="339" w:hanging="8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6A78DCFC" w14:textId="656723B3" w:rsidR="00140105" w:rsidRPr="00BE5906" w:rsidRDefault="00140105" w:rsidP="0014010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right="16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590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9C29347" w14:textId="77777777" w:rsidR="00140105" w:rsidRPr="00BE5906" w:rsidRDefault="00140105" w:rsidP="00140105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0D18A28" w14:textId="77777777" w:rsidR="00140105" w:rsidRPr="00BE5906" w:rsidRDefault="00140105" w:rsidP="00140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right="339" w:hanging="8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41AE023D" w14:textId="77777777" w:rsidR="00140105" w:rsidRPr="00BE5906" w:rsidRDefault="00140105" w:rsidP="00140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right="339" w:hanging="8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7898DB90" w14:textId="4B98B29B" w:rsidR="00140105" w:rsidRPr="00BE5906" w:rsidRDefault="00140105" w:rsidP="00140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right="160" w:hanging="82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E590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B2C1C2D" w14:textId="77777777" w:rsidR="00140105" w:rsidRPr="00BE5906" w:rsidRDefault="00140105" w:rsidP="00140105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C08B2FC" w14:textId="77777777" w:rsidR="00140105" w:rsidRPr="00BE5906" w:rsidRDefault="00140105" w:rsidP="00140105">
            <w:pPr>
              <w:tabs>
                <w:tab w:val="decimal" w:pos="820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34C73CBF" w14:textId="77777777" w:rsidR="00140105" w:rsidRPr="00BE5906" w:rsidRDefault="00140105" w:rsidP="00140105">
            <w:pPr>
              <w:tabs>
                <w:tab w:val="decimal" w:pos="820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06419D61" w14:textId="5A724500" w:rsidR="00140105" w:rsidRPr="00BE5906" w:rsidRDefault="00140105" w:rsidP="00140105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5906">
              <w:rPr>
                <w:rFonts w:ascii="Angsana New" w:hAnsi="Angsana New"/>
                <w:b/>
                <w:bCs/>
                <w:sz w:val="28"/>
                <w:szCs w:val="28"/>
              </w:rPr>
              <w:t>451,960</w:t>
            </w:r>
          </w:p>
        </w:tc>
      </w:tr>
    </w:tbl>
    <w:p w14:paraId="6B8E571C" w14:textId="77777777" w:rsidR="00881D6D" w:rsidRPr="000207CB" w:rsidRDefault="00881D6D" w:rsidP="00881D6D">
      <w:pPr>
        <w:pStyle w:val="block"/>
        <w:spacing w:after="0" w:line="240" w:lineRule="auto"/>
        <w:ind w:left="450" w:right="-7"/>
        <w:jc w:val="thaiDistribute"/>
        <w:rPr>
          <w:rFonts w:ascii="Angsana New" w:hAnsi="Angsana New" w:cs="Angsana New"/>
          <w:b/>
          <w:bCs/>
          <w:i/>
          <w:iCs/>
          <w:sz w:val="16"/>
          <w:szCs w:val="16"/>
          <w:lang w:val="en-US" w:bidi="th-TH"/>
        </w:rPr>
      </w:pPr>
    </w:p>
    <w:p w14:paraId="4EB0C295" w14:textId="34470F83" w:rsidR="00881D6D" w:rsidRPr="00AE33D1" w:rsidRDefault="00881D6D" w:rsidP="00730BB1">
      <w:pPr>
        <w:pStyle w:val="block"/>
        <w:spacing w:after="0" w:line="240" w:lineRule="auto"/>
        <w:ind w:left="0" w:right="-7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AE33D1">
        <w:rPr>
          <w:rFonts w:ascii="Angsana New" w:hAnsi="Angsana New" w:cs="Angsana New" w:hint="cs"/>
          <w:i/>
          <w:iCs/>
          <w:sz w:val="30"/>
          <w:szCs w:val="30"/>
          <w:lang w:val="en-US" w:bidi="th-TH"/>
        </w:rPr>
        <w:t xml:space="preserve">* </w:t>
      </w:r>
      <w:r w:rsidRPr="00AE33D1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เจ้าหนี้</w:t>
      </w:r>
      <w:r w:rsidR="00982E6F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หมุนเวียน</w:t>
      </w:r>
      <w:r w:rsidRPr="00AE33D1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อื่นไม่รวมรายได้รับล่วงหน้า</w:t>
      </w:r>
    </w:p>
    <w:p w14:paraId="0AC19C1D" w14:textId="77777777" w:rsidR="0042354F" w:rsidRDefault="0042354F" w:rsidP="009F0BB0">
      <w:pPr>
        <w:spacing w:line="240" w:lineRule="auto"/>
        <w:ind w:firstLine="45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20E58207" w14:textId="2650F487" w:rsidR="009F0BB0" w:rsidRPr="00966CAE" w:rsidRDefault="009F0BB0" w:rsidP="009F0BB0">
      <w:pPr>
        <w:spacing w:line="240" w:lineRule="auto"/>
        <w:ind w:firstLine="450"/>
        <w:rPr>
          <w:rFonts w:asciiTheme="majorBidi" w:hAnsiTheme="majorBidi" w:cstheme="majorBidi"/>
          <w:i/>
          <w:iCs/>
          <w:sz w:val="30"/>
          <w:szCs w:val="30"/>
        </w:rPr>
      </w:pPr>
      <w:r w:rsidRPr="00966CAE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E57C62" w:rsidRPr="00966CAE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966CAE">
        <w:rPr>
          <w:rFonts w:asciiTheme="majorBidi" w:hAnsiTheme="majorBidi" w:cstheme="majorBidi"/>
          <w:i/>
          <w:iCs/>
          <w:sz w:val="30"/>
          <w:szCs w:val="30"/>
        </w:rPr>
        <w:t xml:space="preserve">.3) </w:t>
      </w:r>
      <w:r w:rsidRPr="00966CAE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ความเสี่ยงด้านตลาด</w:t>
      </w:r>
    </w:p>
    <w:p w14:paraId="1FBA069C" w14:textId="77777777" w:rsidR="009F0BB0" w:rsidRPr="00FE4FBF" w:rsidRDefault="009F0BB0" w:rsidP="009F0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5E658B1" w14:textId="459BE955" w:rsidR="009F0BB0" w:rsidRDefault="00817D5E" w:rsidP="00817D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/>
          <w:sz w:val="30"/>
          <w:szCs w:val="30"/>
        </w:rPr>
      </w:pPr>
      <w:r w:rsidRPr="00817D5E">
        <w:rPr>
          <w:rFonts w:asciiTheme="majorBidi" w:hAnsiTheme="majorBidi" w:hint="cs"/>
          <w:sz w:val="30"/>
          <w:szCs w:val="30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</w:t>
      </w:r>
      <w:r w:rsidR="007D4A7F">
        <w:rPr>
          <w:rFonts w:asciiTheme="majorBidi" w:hAnsiTheme="majorBidi"/>
          <w:sz w:val="30"/>
          <w:szCs w:val="30"/>
        </w:rPr>
        <w:t xml:space="preserve">               </w:t>
      </w:r>
      <w:r w:rsidRPr="00817D5E">
        <w:rPr>
          <w:rFonts w:asciiTheme="majorBidi" w:hAnsiTheme="majorBidi" w:hint="cs"/>
          <w:sz w:val="30"/>
          <w:szCs w:val="30"/>
          <w:cs/>
        </w:rPr>
        <w:t>ความผันผวนอันเนื่องมาจากการเปลี่ยนแปลงของราคาตลาด</w:t>
      </w:r>
      <w:r w:rsidRPr="00817D5E">
        <w:rPr>
          <w:rFonts w:asciiTheme="majorBidi" w:hAnsiTheme="majorBidi"/>
          <w:sz w:val="30"/>
          <w:szCs w:val="30"/>
          <w:cs/>
        </w:rPr>
        <w:t xml:space="preserve"> </w:t>
      </w:r>
      <w:r w:rsidRPr="00817D5E">
        <w:rPr>
          <w:rFonts w:asciiTheme="majorBidi" w:hAnsiTheme="majorBidi" w:hint="cs"/>
          <w:sz w:val="30"/>
          <w:szCs w:val="30"/>
          <w:cs/>
        </w:rPr>
        <w:t>ความเสี่ยงด้านตลาดมีดังนี้</w:t>
      </w:r>
    </w:p>
    <w:p w14:paraId="1BCCAD6A" w14:textId="77777777" w:rsidR="00817D5E" w:rsidRPr="00FE4FBF" w:rsidRDefault="00817D5E" w:rsidP="00817D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/>
          <w:sz w:val="24"/>
          <w:szCs w:val="24"/>
        </w:rPr>
      </w:pPr>
    </w:p>
    <w:p w14:paraId="0BE0F52C" w14:textId="40C3F58B" w:rsidR="00614D34" w:rsidRPr="004919D6" w:rsidRDefault="00F527D2" w:rsidP="000E52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919D6">
        <w:rPr>
          <w:rFonts w:asciiTheme="majorBidi" w:hAnsiTheme="majorBidi" w:cstheme="majorBidi"/>
          <w:sz w:val="30"/>
          <w:szCs w:val="30"/>
        </w:rPr>
        <w:t>(</w:t>
      </w:r>
      <w:r w:rsidRPr="004919D6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4919D6">
        <w:rPr>
          <w:rFonts w:asciiTheme="majorBidi" w:hAnsiTheme="majorBidi" w:cstheme="majorBidi"/>
          <w:sz w:val="30"/>
          <w:szCs w:val="30"/>
        </w:rPr>
        <w:t>.3</w:t>
      </w:r>
      <w:r w:rsidR="00E57C62" w:rsidRPr="004919D6">
        <w:rPr>
          <w:rFonts w:asciiTheme="majorBidi" w:hAnsiTheme="majorBidi" w:cstheme="majorBidi"/>
          <w:sz w:val="30"/>
          <w:szCs w:val="30"/>
        </w:rPr>
        <w:t>.1</w:t>
      </w:r>
      <w:r w:rsidRPr="004919D6">
        <w:rPr>
          <w:rFonts w:asciiTheme="majorBidi" w:hAnsiTheme="majorBidi" w:cstheme="majorBidi"/>
          <w:sz w:val="30"/>
          <w:szCs w:val="30"/>
        </w:rPr>
        <w:t xml:space="preserve">) </w:t>
      </w:r>
      <w:r w:rsidR="00614D34" w:rsidRPr="004919D6">
        <w:rPr>
          <w:rFonts w:asciiTheme="majorBidi" w:hAnsiTheme="majorBidi" w:cstheme="majorBidi" w:hint="cs"/>
          <w:sz w:val="30"/>
          <w:szCs w:val="30"/>
          <w:cs/>
        </w:rPr>
        <w:t>ความเสี่ยงด้านอัตราดอกเบี้ย</w:t>
      </w:r>
    </w:p>
    <w:p w14:paraId="02091970" w14:textId="77777777" w:rsidR="00614D34" w:rsidRPr="00FE4FBF" w:rsidRDefault="00614D34" w:rsidP="000E52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B95E1F9" w14:textId="7A67C8CC" w:rsidR="00242B8B" w:rsidRPr="00966CAE" w:rsidRDefault="00614D34" w:rsidP="00966CAE">
      <w:pPr>
        <w:tabs>
          <w:tab w:val="clear" w:pos="454"/>
          <w:tab w:val="clear" w:pos="907"/>
          <w:tab w:val="left" w:pos="630"/>
          <w:tab w:val="left" w:pos="180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FE4FBF">
        <w:rPr>
          <w:rFonts w:asciiTheme="majorBidi" w:hAnsiTheme="majorBidi" w:cstheme="majorBidi" w:hint="cs"/>
          <w:sz w:val="30"/>
          <w:szCs w:val="30"/>
          <w:cs/>
        </w:rPr>
        <w:t xml:space="preserve"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 </w:t>
      </w:r>
      <w:r w:rsidRPr="00BB7221">
        <w:rPr>
          <w:rFonts w:asciiTheme="majorBidi" w:hAnsiTheme="majorBidi" w:cstheme="majorBidi" w:hint="cs"/>
          <w:sz w:val="30"/>
          <w:szCs w:val="30"/>
          <w:cs/>
        </w:rPr>
        <w:t>ผลกระทบต่อผลการดำเนินงานและกระแสเงินสดของ</w:t>
      </w:r>
      <w:r w:rsidRPr="00966CAE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BB7221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BB7221">
        <w:rPr>
          <w:rFonts w:asciiTheme="majorBidi" w:hAnsiTheme="majorBidi" w:cstheme="majorBidi" w:hint="cs"/>
          <w:sz w:val="30"/>
          <w:szCs w:val="30"/>
          <w:cs/>
        </w:rPr>
        <w:t xml:space="preserve">เนื่องจากเงินกู้ยืมส่วนใหญ่มีอัตราดอกเบี้ยคงที่ </w:t>
      </w:r>
      <w:r w:rsidRPr="00966CAE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BB7221">
        <w:rPr>
          <w:rFonts w:asciiTheme="majorBidi" w:hAnsiTheme="majorBidi" w:cstheme="majorBidi" w:hint="cs"/>
          <w:sz w:val="30"/>
          <w:szCs w:val="30"/>
          <w:cs/>
        </w:rPr>
        <w:t>มีฐานะเปิดต่อความเสี่ยงด้านอัตราดอกเบี้ยโดยหลักมาจาก</w:t>
      </w:r>
      <w:r w:rsidRPr="00966CAE">
        <w:rPr>
          <w:rFonts w:asciiTheme="majorBidi" w:hAnsiTheme="majorBidi" w:cstheme="majorBidi" w:hint="cs"/>
          <w:sz w:val="30"/>
          <w:szCs w:val="30"/>
          <w:cs/>
        </w:rPr>
        <w:t>เงินกู้ยืม</w:t>
      </w:r>
      <w:r w:rsidRPr="00BB7221">
        <w:rPr>
          <w:rFonts w:asciiTheme="majorBidi" w:hAnsiTheme="majorBidi" w:cstheme="majorBidi" w:hint="cs"/>
          <w:sz w:val="30"/>
          <w:szCs w:val="30"/>
          <w:cs/>
        </w:rPr>
        <w:t xml:space="preserve"> (ดูหมายเหตุข้อ </w:t>
      </w:r>
      <w:r w:rsidRPr="00BB7221">
        <w:rPr>
          <w:rFonts w:asciiTheme="majorBidi" w:hAnsiTheme="majorBidi" w:cstheme="majorBidi" w:hint="cs"/>
          <w:sz w:val="30"/>
          <w:szCs w:val="30"/>
        </w:rPr>
        <w:t>1</w:t>
      </w:r>
      <w:r w:rsidR="00C0385C">
        <w:rPr>
          <w:rFonts w:asciiTheme="majorBidi" w:hAnsiTheme="majorBidi" w:cstheme="majorBidi"/>
          <w:sz w:val="30"/>
          <w:szCs w:val="30"/>
        </w:rPr>
        <w:t>4</w:t>
      </w:r>
      <w:r w:rsidRPr="00BB7221">
        <w:rPr>
          <w:rFonts w:asciiTheme="majorBidi" w:hAnsiTheme="majorBidi" w:cstheme="majorBidi" w:hint="cs"/>
          <w:sz w:val="30"/>
          <w:szCs w:val="30"/>
          <w:cs/>
        </w:rPr>
        <w:t>)</w:t>
      </w:r>
      <w:r w:rsidR="00A52450" w:rsidRPr="00BB7221">
        <w:rPr>
          <w:rFonts w:asciiTheme="majorBidi" w:hAnsiTheme="majorBidi" w:cstheme="majorBidi"/>
          <w:sz w:val="30"/>
          <w:szCs w:val="30"/>
        </w:rPr>
        <w:t xml:space="preserve"> </w:t>
      </w:r>
      <w:r w:rsidR="007D4A7F">
        <w:rPr>
          <w:rFonts w:asciiTheme="majorBidi" w:hAnsiTheme="majorBidi" w:cstheme="majorBidi"/>
          <w:sz w:val="30"/>
          <w:szCs w:val="30"/>
        </w:rPr>
        <w:t xml:space="preserve">         </w:t>
      </w:r>
      <w:r w:rsidR="00A52450" w:rsidRPr="00BB7221">
        <w:rPr>
          <w:rFonts w:asciiTheme="majorBidi" w:hAnsiTheme="majorBidi" w:cstheme="majorBidi"/>
          <w:sz w:val="30"/>
          <w:szCs w:val="30"/>
          <w:cs/>
        </w:rPr>
        <w:t>ส่วนใหญ่มีอัตราดอกเบี้ยผันแปร</w:t>
      </w:r>
      <w:r w:rsidR="00A52450" w:rsidRPr="00966CAE">
        <w:rPr>
          <w:rFonts w:asciiTheme="majorBidi" w:hAnsiTheme="majorBidi" w:cstheme="majorBidi"/>
          <w:sz w:val="30"/>
          <w:szCs w:val="30"/>
          <w:cs/>
        </w:rPr>
        <w:t>ทำให้</w:t>
      </w:r>
      <w:r w:rsidRPr="00966CAE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BB7221">
        <w:rPr>
          <w:rFonts w:asciiTheme="majorBidi" w:hAnsiTheme="majorBidi" w:cstheme="majorBidi" w:hint="cs"/>
          <w:sz w:val="30"/>
          <w:szCs w:val="30"/>
          <w:cs/>
        </w:rPr>
        <w:t>ได้ลดความเสี่ยงดังกล่าวด้วยการทำให้มั่นใจว่าเงินกู้ยืมส่วนใหญ่มีอัตราดอกเบี้ยคงที่</w:t>
      </w:r>
      <w:r w:rsidRPr="00966CAE">
        <w:rPr>
          <w:rFonts w:asciiTheme="majorBidi" w:hAnsiTheme="majorBidi" w:cstheme="majorBidi" w:hint="cs"/>
          <w:sz w:val="30"/>
          <w:szCs w:val="30"/>
          <w:cs/>
        </w:rPr>
        <w:t>และมีการใช้อนุพันธ์และสัญญาแลกเปลี่ยนอัตราดอกเบี้ยเป็นหลัก เพื่อจัดการฐานะเปิดต่อความผันผวนในอัตราดอกเบี้ยสำหรับเงินกู้ยืมบางรายการ</w:t>
      </w:r>
    </w:p>
    <w:p w14:paraId="60B7F6DB" w14:textId="664DD153" w:rsidR="00730BB1" w:rsidRDefault="00730BB1" w:rsidP="00F605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Calibri" w:hAnsiTheme="majorBidi" w:cstheme="majorBidi"/>
          <w:sz w:val="30"/>
          <w:szCs w:val="30"/>
          <w:lang w:val="en-GB"/>
        </w:rPr>
      </w:pPr>
    </w:p>
    <w:p w14:paraId="52644168" w14:textId="6B2E0DF7" w:rsidR="006C636F" w:rsidRDefault="006C636F" w:rsidP="00F605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Calibri" w:hAnsiTheme="majorBidi" w:cstheme="majorBidi"/>
          <w:sz w:val="30"/>
          <w:szCs w:val="30"/>
          <w:lang w:val="en-GB"/>
        </w:rPr>
      </w:pPr>
    </w:p>
    <w:p w14:paraId="60DABF1B" w14:textId="42E24ABF" w:rsidR="006C636F" w:rsidRDefault="006C636F" w:rsidP="00F605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Calibri" w:hAnsiTheme="majorBidi" w:cstheme="majorBidi"/>
          <w:sz w:val="30"/>
          <w:szCs w:val="30"/>
          <w:lang w:val="en-GB"/>
        </w:rPr>
      </w:pPr>
    </w:p>
    <w:p w14:paraId="7E5A565A" w14:textId="6AAFBA25" w:rsidR="006C636F" w:rsidRDefault="006C636F" w:rsidP="00F605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Calibri" w:hAnsiTheme="majorBidi" w:cstheme="majorBidi"/>
          <w:sz w:val="30"/>
          <w:szCs w:val="30"/>
          <w:lang w:val="en-GB"/>
        </w:rPr>
      </w:pPr>
    </w:p>
    <w:p w14:paraId="72851C98" w14:textId="77777777" w:rsidR="006C636F" w:rsidRPr="00BB7221" w:rsidRDefault="006C636F" w:rsidP="00F605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Calibri" w:hAnsiTheme="majorBidi" w:cstheme="majorBidi"/>
          <w:sz w:val="30"/>
          <w:szCs w:val="30"/>
          <w:lang w:val="en-GB"/>
        </w:rPr>
      </w:pPr>
    </w:p>
    <w:tbl>
      <w:tblPr>
        <w:tblStyle w:val="TableGrid"/>
        <w:tblW w:w="979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52"/>
        <w:gridCol w:w="1260"/>
        <w:gridCol w:w="270"/>
        <w:gridCol w:w="1350"/>
        <w:gridCol w:w="270"/>
        <w:gridCol w:w="1260"/>
        <w:gridCol w:w="268"/>
        <w:gridCol w:w="1262"/>
      </w:tblGrid>
      <w:tr w:rsidR="004313AF" w:rsidRPr="00BB7221" w14:paraId="2912E823" w14:textId="77777777" w:rsidTr="00F605A6">
        <w:trPr>
          <w:tblHeader/>
        </w:trPr>
        <w:tc>
          <w:tcPr>
            <w:tcW w:w="3852" w:type="dxa"/>
            <w:hideMark/>
          </w:tcPr>
          <w:p w14:paraId="395CBB67" w14:textId="3D9C0BFD" w:rsidR="004313AF" w:rsidRPr="00BB7221" w:rsidRDefault="004313A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50" w:hanging="15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</w:pPr>
            <w:r w:rsidRPr="00BB722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 xml:space="preserve">ความเสี่ยงด้านอัตราดอกเบี้ย </w:t>
            </w:r>
          </w:p>
        </w:tc>
        <w:tc>
          <w:tcPr>
            <w:tcW w:w="2880" w:type="dxa"/>
            <w:gridSpan w:val="3"/>
            <w:hideMark/>
          </w:tcPr>
          <w:p w14:paraId="358E3975" w14:textId="77777777" w:rsidR="004313AF" w:rsidRPr="00BB7221" w:rsidRDefault="004313A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BB722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2C3F0B95" w14:textId="77777777" w:rsidR="004313AF" w:rsidRPr="00BB7221" w:rsidRDefault="004313A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790" w:type="dxa"/>
            <w:gridSpan w:val="3"/>
            <w:hideMark/>
          </w:tcPr>
          <w:p w14:paraId="09AC10F3" w14:textId="77777777" w:rsidR="004313AF" w:rsidRPr="00BB7221" w:rsidRDefault="004313A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</w:pPr>
            <w:r w:rsidRPr="00BB722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eastAsia="en-GB" w:bidi="th-TH"/>
              </w:rPr>
              <w:t xml:space="preserve">งบการเงินเฉพาะกิจการ </w:t>
            </w:r>
          </w:p>
        </w:tc>
      </w:tr>
      <w:tr w:rsidR="004313AF" w:rsidRPr="00BB7221" w14:paraId="792D1C41" w14:textId="77777777" w:rsidTr="00F605A6">
        <w:trPr>
          <w:tblHeader/>
        </w:trPr>
        <w:tc>
          <w:tcPr>
            <w:tcW w:w="3852" w:type="dxa"/>
            <w:hideMark/>
          </w:tcPr>
          <w:p w14:paraId="5560407C" w14:textId="77777777" w:rsidR="004313AF" w:rsidRPr="00BB7221" w:rsidRDefault="004313AF" w:rsidP="00A5245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BB722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 xml:space="preserve">ณ วันที่ </w:t>
            </w:r>
            <w:r w:rsidRPr="00BB722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 xml:space="preserve">31 </w:t>
            </w:r>
            <w:r w:rsidRPr="00BB722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ธันวาคม</w:t>
            </w:r>
          </w:p>
        </w:tc>
        <w:tc>
          <w:tcPr>
            <w:tcW w:w="1260" w:type="dxa"/>
          </w:tcPr>
          <w:p w14:paraId="6896B09B" w14:textId="2F154143" w:rsidR="004313AF" w:rsidRPr="00BB7221" w:rsidRDefault="00F605A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BB722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2564</w:t>
            </w:r>
          </w:p>
        </w:tc>
        <w:tc>
          <w:tcPr>
            <w:tcW w:w="270" w:type="dxa"/>
          </w:tcPr>
          <w:p w14:paraId="78022929" w14:textId="77777777" w:rsidR="004313AF" w:rsidRPr="00BB7221" w:rsidRDefault="004313A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350" w:type="dxa"/>
          </w:tcPr>
          <w:p w14:paraId="05F1F798" w14:textId="5BF10DEC" w:rsidR="004313AF" w:rsidRPr="00BB7221" w:rsidRDefault="00F605A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BB722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2563</w:t>
            </w:r>
          </w:p>
        </w:tc>
        <w:tc>
          <w:tcPr>
            <w:tcW w:w="270" w:type="dxa"/>
          </w:tcPr>
          <w:p w14:paraId="2EB432B3" w14:textId="77777777" w:rsidR="004313AF" w:rsidRPr="00BB7221" w:rsidRDefault="004313A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260" w:type="dxa"/>
          </w:tcPr>
          <w:p w14:paraId="5209C482" w14:textId="7F43F722" w:rsidR="004313AF" w:rsidRPr="00BB7221" w:rsidRDefault="00F605A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BB722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2564</w:t>
            </w:r>
          </w:p>
        </w:tc>
        <w:tc>
          <w:tcPr>
            <w:tcW w:w="268" w:type="dxa"/>
          </w:tcPr>
          <w:p w14:paraId="5BC49401" w14:textId="77777777" w:rsidR="004313AF" w:rsidRPr="00BB7221" w:rsidRDefault="004313A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262" w:type="dxa"/>
          </w:tcPr>
          <w:p w14:paraId="1F6ECFF8" w14:textId="4B53D4B4" w:rsidR="004313AF" w:rsidRPr="00BB7221" w:rsidRDefault="00F605A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BB722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2563</w:t>
            </w:r>
          </w:p>
        </w:tc>
      </w:tr>
      <w:tr w:rsidR="004313AF" w:rsidRPr="00BB7221" w14:paraId="6BDD3DD2" w14:textId="77777777" w:rsidTr="00F605A6">
        <w:trPr>
          <w:tblHeader/>
        </w:trPr>
        <w:tc>
          <w:tcPr>
            <w:tcW w:w="3852" w:type="dxa"/>
            <w:hideMark/>
          </w:tcPr>
          <w:p w14:paraId="52A1EE89" w14:textId="77777777" w:rsidR="004313AF" w:rsidRPr="00BB7221" w:rsidRDefault="004313AF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5940" w:type="dxa"/>
            <w:gridSpan w:val="7"/>
            <w:hideMark/>
          </w:tcPr>
          <w:p w14:paraId="2948E09A" w14:textId="3FAF1B58" w:rsidR="004313AF" w:rsidRPr="00BB7221" w:rsidRDefault="004313A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eastAsia="en-GB"/>
              </w:rPr>
            </w:pPr>
            <w:r w:rsidRPr="00BB722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eastAsia="en-GB" w:bidi="th-TH"/>
              </w:rPr>
              <w:t>(</w:t>
            </w:r>
            <w:r w:rsidR="00232A5E" w:rsidRPr="00BB722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eastAsia="en-GB" w:bidi="th-TH"/>
              </w:rPr>
              <w:t>พัน</w:t>
            </w:r>
            <w:r w:rsidRPr="00BB722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eastAsia="en-GB" w:bidi="th-TH"/>
              </w:rPr>
              <w:t>บาท)</w:t>
            </w:r>
          </w:p>
        </w:tc>
      </w:tr>
      <w:tr w:rsidR="00F605A6" w:rsidRPr="00BB7221" w14:paraId="723E31BA" w14:textId="77777777" w:rsidTr="00F605A6">
        <w:tc>
          <w:tcPr>
            <w:tcW w:w="3852" w:type="dxa"/>
            <w:hideMark/>
          </w:tcPr>
          <w:p w14:paraId="12D9887A" w14:textId="77777777" w:rsidR="00F605A6" w:rsidRPr="00BB7221" w:rsidRDefault="00F605A6" w:rsidP="00F605A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eastAsia="en-GB"/>
              </w:rPr>
            </w:pPr>
            <w:r w:rsidRPr="00BB722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260" w:type="dxa"/>
            <w:vAlign w:val="bottom"/>
          </w:tcPr>
          <w:p w14:paraId="3E557674" w14:textId="77777777" w:rsidR="00F605A6" w:rsidRPr="00BB7221" w:rsidRDefault="00F605A6" w:rsidP="00F605A6">
            <w:pPr>
              <w:pStyle w:val="block"/>
              <w:tabs>
                <w:tab w:val="decimal" w:pos="988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70" w:type="dxa"/>
          </w:tcPr>
          <w:p w14:paraId="6FAE1A94" w14:textId="77777777" w:rsidR="00F605A6" w:rsidRPr="00BB7221" w:rsidRDefault="00F605A6" w:rsidP="00F605A6">
            <w:pPr>
              <w:pStyle w:val="block"/>
              <w:tabs>
                <w:tab w:val="decimal" w:pos="988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350" w:type="dxa"/>
            <w:vAlign w:val="bottom"/>
          </w:tcPr>
          <w:p w14:paraId="053E82D3" w14:textId="77777777" w:rsidR="00F605A6" w:rsidRPr="00BB7221" w:rsidRDefault="00F605A6" w:rsidP="00F605A6">
            <w:pPr>
              <w:pStyle w:val="block"/>
              <w:tabs>
                <w:tab w:val="decimal" w:pos="1060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70" w:type="dxa"/>
          </w:tcPr>
          <w:p w14:paraId="4A2D9139" w14:textId="77777777" w:rsidR="00F605A6" w:rsidRPr="00BB7221" w:rsidRDefault="00F605A6" w:rsidP="00F605A6">
            <w:pPr>
              <w:pStyle w:val="block"/>
              <w:tabs>
                <w:tab w:val="decimal" w:pos="988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260" w:type="dxa"/>
            <w:vAlign w:val="bottom"/>
          </w:tcPr>
          <w:p w14:paraId="512916DE" w14:textId="77777777" w:rsidR="00F605A6" w:rsidRPr="00BB7221" w:rsidRDefault="00F605A6" w:rsidP="00F605A6">
            <w:pPr>
              <w:pStyle w:val="block"/>
              <w:tabs>
                <w:tab w:val="decimal" w:pos="988"/>
              </w:tabs>
              <w:spacing w:after="0" w:line="240" w:lineRule="atLeast"/>
              <w:ind w:left="-105" w:right="-105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68" w:type="dxa"/>
            <w:vAlign w:val="center"/>
          </w:tcPr>
          <w:p w14:paraId="305F105A" w14:textId="77777777" w:rsidR="00F605A6" w:rsidRPr="00BB7221" w:rsidRDefault="00F605A6" w:rsidP="00F605A6">
            <w:pPr>
              <w:pStyle w:val="block"/>
              <w:tabs>
                <w:tab w:val="decimal" w:pos="988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262" w:type="dxa"/>
            <w:vAlign w:val="bottom"/>
          </w:tcPr>
          <w:p w14:paraId="4A030E08" w14:textId="77777777" w:rsidR="00F605A6" w:rsidRPr="00BB7221" w:rsidRDefault="00F605A6" w:rsidP="00F605A6">
            <w:pPr>
              <w:pStyle w:val="block"/>
              <w:tabs>
                <w:tab w:val="decimal" w:pos="988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</w:tr>
      <w:tr w:rsidR="00A713C2" w:rsidRPr="00BB7221" w14:paraId="77A936C1" w14:textId="77777777" w:rsidTr="00F605A6">
        <w:tc>
          <w:tcPr>
            <w:tcW w:w="3852" w:type="dxa"/>
            <w:hideMark/>
          </w:tcPr>
          <w:p w14:paraId="5706B131" w14:textId="3F9B0197" w:rsidR="00A713C2" w:rsidRPr="00BB7221" w:rsidRDefault="00A713C2" w:rsidP="00A713C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</w:pPr>
            <w:r w:rsidRPr="00BB7221">
              <w:rPr>
                <w:rFonts w:ascii="Angsana New" w:hAnsi="Angsana New" w:cs="Angsana New" w:hint="cs"/>
                <w:sz w:val="30"/>
                <w:szCs w:val="30"/>
                <w:cs/>
                <w:lang w:val="en-US" w:eastAsia="en-GB" w:bidi="th-TH"/>
              </w:rPr>
              <w:t>หนี้สินทางการเงิน</w:t>
            </w:r>
          </w:p>
        </w:tc>
        <w:tc>
          <w:tcPr>
            <w:tcW w:w="1260" w:type="dxa"/>
            <w:vAlign w:val="bottom"/>
          </w:tcPr>
          <w:p w14:paraId="36C8921F" w14:textId="3818EFFE" w:rsidR="00A713C2" w:rsidRPr="00BB7221" w:rsidRDefault="00A713C2" w:rsidP="00A713C2">
            <w:pPr>
              <w:pStyle w:val="block"/>
              <w:tabs>
                <w:tab w:val="decimal" w:pos="988"/>
              </w:tabs>
              <w:spacing w:after="0" w:line="240" w:lineRule="atLeast"/>
              <w:ind w:left="-105" w:right="-195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BB722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(2</w:t>
            </w:r>
            <w:r w:rsidRPr="00BB722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</w:t>
            </w:r>
            <w:r w:rsidRPr="00BB722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,000,000)</w:t>
            </w:r>
          </w:p>
        </w:tc>
        <w:tc>
          <w:tcPr>
            <w:tcW w:w="270" w:type="dxa"/>
            <w:vAlign w:val="center"/>
          </w:tcPr>
          <w:p w14:paraId="479A89A0" w14:textId="77777777" w:rsidR="00A713C2" w:rsidRPr="00BB7221" w:rsidRDefault="00A713C2" w:rsidP="00A713C2">
            <w:pPr>
              <w:pStyle w:val="block"/>
              <w:tabs>
                <w:tab w:val="decimal" w:pos="988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350" w:type="dxa"/>
            <w:vAlign w:val="bottom"/>
          </w:tcPr>
          <w:p w14:paraId="0E9E9B37" w14:textId="57CECAC9" w:rsidR="00A713C2" w:rsidRPr="00BB7221" w:rsidRDefault="00A713C2" w:rsidP="00A713C2">
            <w:pPr>
              <w:pStyle w:val="block"/>
              <w:tabs>
                <w:tab w:val="decimal" w:pos="1060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BB722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(20,000,000)</w:t>
            </w:r>
          </w:p>
        </w:tc>
        <w:tc>
          <w:tcPr>
            <w:tcW w:w="270" w:type="dxa"/>
          </w:tcPr>
          <w:p w14:paraId="75B54985" w14:textId="77777777" w:rsidR="00A713C2" w:rsidRPr="00BB7221" w:rsidRDefault="00A713C2" w:rsidP="00A713C2">
            <w:pPr>
              <w:pStyle w:val="block"/>
              <w:tabs>
                <w:tab w:val="decimal" w:pos="988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260" w:type="dxa"/>
            <w:vAlign w:val="bottom"/>
          </w:tcPr>
          <w:p w14:paraId="46D26A87" w14:textId="47A432CD" w:rsidR="00A713C2" w:rsidRPr="00BB7221" w:rsidRDefault="00A713C2" w:rsidP="00A713C2">
            <w:pPr>
              <w:pStyle w:val="block"/>
              <w:tabs>
                <w:tab w:val="decimal" w:pos="988"/>
              </w:tabs>
              <w:spacing w:after="0" w:line="240" w:lineRule="atLeast"/>
              <w:ind w:left="-105" w:right="-105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BB722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(2</w:t>
            </w:r>
            <w:r w:rsidRPr="00BB722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</w:t>
            </w:r>
            <w:r w:rsidRPr="00BB722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,000,000)</w:t>
            </w:r>
          </w:p>
        </w:tc>
        <w:tc>
          <w:tcPr>
            <w:tcW w:w="268" w:type="dxa"/>
            <w:vAlign w:val="center"/>
          </w:tcPr>
          <w:p w14:paraId="114D9696" w14:textId="77777777" w:rsidR="00A713C2" w:rsidRPr="00BB7221" w:rsidRDefault="00A713C2" w:rsidP="00A713C2">
            <w:pPr>
              <w:pStyle w:val="block"/>
              <w:tabs>
                <w:tab w:val="decimal" w:pos="988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262" w:type="dxa"/>
            <w:vAlign w:val="bottom"/>
          </w:tcPr>
          <w:p w14:paraId="6896AE4A" w14:textId="171E01D9" w:rsidR="00A713C2" w:rsidRPr="00BB7221" w:rsidRDefault="00A713C2" w:rsidP="00A713C2">
            <w:pPr>
              <w:pStyle w:val="block"/>
              <w:tabs>
                <w:tab w:val="decimal" w:pos="988"/>
              </w:tabs>
              <w:spacing w:after="0" w:line="240" w:lineRule="atLeast"/>
              <w:ind w:left="0" w:hanging="21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BB722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(20,000,000)</w:t>
            </w:r>
          </w:p>
        </w:tc>
      </w:tr>
      <w:tr w:rsidR="00A713C2" w:rsidRPr="00BB7221" w14:paraId="6A2402BE" w14:textId="77777777" w:rsidTr="00F605A6">
        <w:tc>
          <w:tcPr>
            <w:tcW w:w="3852" w:type="dxa"/>
            <w:hideMark/>
          </w:tcPr>
          <w:p w14:paraId="31A67D34" w14:textId="77777777" w:rsidR="00A713C2" w:rsidRPr="00BB7221" w:rsidRDefault="00A713C2" w:rsidP="00A713C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BB7221">
              <w:rPr>
                <w:rFonts w:ascii="Angsana New" w:hAnsi="Angsana New" w:cs="Angsana New" w:hint="cs"/>
                <w:sz w:val="30"/>
                <w:szCs w:val="30"/>
                <w:cs/>
                <w:lang w:val="en-US" w:eastAsia="en-GB" w:bidi="th-TH"/>
              </w:rPr>
              <w:t>สัญญาแลกเปลี่ยนอัตราดอกเบี้ย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1E0DBA" w14:textId="3DF83ACB" w:rsidR="00A713C2" w:rsidRPr="00BB7221" w:rsidRDefault="00A713C2" w:rsidP="00A713C2">
            <w:pPr>
              <w:pStyle w:val="block"/>
              <w:tabs>
                <w:tab w:val="decimal" w:pos="988"/>
              </w:tabs>
              <w:spacing w:after="0" w:line="240" w:lineRule="atLeast"/>
              <w:ind w:left="-105" w:right="-195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BB722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28,000,000</w:t>
            </w:r>
          </w:p>
        </w:tc>
        <w:tc>
          <w:tcPr>
            <w:tcW w:w="270" w:type="dxa"/>
            <w:vAlign w:val="center"/>
          </w:tcPr>
          <w:p w14:paraId="2B01909B" w14:textId="77777777" w:rsidR="00A713C2" w:rsidRPr="00BB7221" w:rsidRDefault="00A713C2" w:rsidP="00A713C2">
            <w:pPr>
              <w:pStyle w:val="block"/>
              <w:tabs>
                <w:tab w:val="decimal" w:pos="988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1563B2" w14:textId="2F8B1F67" w:rsidR="00A713C2" w:rsidRPr="00BB7221" w:rsidRDefault="00A713C2" w:rsidP="00A713C2">
            <w:pPr>
              <w:pStyle w:val="block"/>
              <w:tabs>
                <w:tab w:val="decimal" w:pos="1060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BB722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28,000,000</w:t>
            </w:r>
          </w:p>
        </w:tc>
        <w:tc>
          <w:tcPr>
            <w:tcW w:w="270" w:type="dxa"/>
          </w:tcPr>
          <w:p w14:paraId="2D9E9841" w14:textId="77777777" w:rsidR="00A713C2" w:rsidRPr="00BB7221" w:rsidRDefault="00A713C2" w:rsidP="00A713C2">
            <w:pPr>
              <w:pStyle w:val="block"/>
              <w:tabs>
                <w:tab w:val="decimal" w:pos="988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43C15E" w14:textId="3B9E99CD" w:rsidR="00A713C2" w:rsidRPr="00BB7221" w:rsidRDefault="00A713C2" w:rsidP="00A713C2">
            <w:pPr>
              <w:pStyle w:val="block"/>
              <w:tabs>
                <w:tab w:val="decimal" w:pos="988"/>
              </w:tabs>
              <w:spacing w:after="0" w:line="240" w:lineRule="atLeast"/>
              <w:ind w:left="-105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BB722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28,000,000</w:t>
            </w:r>
          </w:p>
        </w:tc>
        <w:tc>
          <w:tcPr>
            <w:tcW w:w="268" w:type="dxa"/>
            <w:vAlign w:val="center"/>
          </w:tcPr>
          <w:p w14:paraId="1A5DFF21" w14:textId="77777777" w:rsidR="00A713C2" w:rsidRPr="00BB7221" w:rsidRDefault="00A713C2" w:rsidP="00A713C2">
            <w:pPr>
              <w:pStyle w:val="block"/>
              <w:tabs>
                <w:tab w:val="decimal" w:pos="988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114F82" w14:textId="3D6F65E1" w:rsidR="00A713C2" w:rsidRPr="00BB7221" w:rsidRDefault="00A713C2" w:rsidP="00A713C2">
            <w:pPr>
              <w:pStyle w:val="block"/>
              <w:tabs>
                <w:tab w:val="decimal" w:pos="988"/>
              </w:tabs>
              <w:spacing w:after="0" w:line="240" w:lineRule="atLeast"/>
              <w:ind w:left="-105" w:right="73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BB722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28,000,</w:t>
            </w:r>
            <w:r w:rsidRPr="00BB7221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000</w:t>
            </w:r>
          </w:p>
        </w:tc>
      </w:tr>
      <w:tr w:rsidR="00A713C2" w:rsidRPr="00AE33D1" w14:paraId="764C011C" w14:textId="77777777" w:rsidTr="00F605A6">
        <w:tc>
          <w:tcPr>
            <w:tcW w:w="3852" w:type="dxa"/>
          </w:tcPr>
          <w:p w14:paraId="028A2F09" w14:textId="5B7D6550" w:rsidR="00A713C2" w:rsidRPr="00BB7221" w:rsidRDefault="00A713C2" w:rsidP="00A713C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BB72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ยอดความเสี่ยงคงเหลือสุทธิ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3B10FD" w14:textId="3AFC9F8F" w:rsidR="00A713C2" w:rsidRPr="00BB7221" w:rsidRDefault="00A713C2" w:rsidP="00A713C2">
            <w:pPr>
              <w:pStyle w:val="block"/>
              <w:tabs>
                <w:tab w:val="decimal" w:pos="988"/>
              </w:tabs>
              <w:spacing w:after="0" w:line="240" w:lineRule="atLeast"/>
              <w:ind w:left="-105" w:right="6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</w:pPr>
            <w:r w:rsidRPr="00BB7221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6,000,000</w:t>
            </w:r>
          </w:p>
        </w:tc>
        <w:tc>
          <w:tcPr>
            <w:tcW w:w="270" w:type="dxa"/>
            <w:vAlign w:val="center"/>
          </w:tcPr>
          <w:p w14:paraId="17076D8A" w14:textId="77777777" w:rsidR="00A713C2" w:rsidRPr="00BB7221" w:rsidRDefault="00A713C2" w:rsidP="00A713C2">
            <w:pPr>
              <w:pStyle w:val="block"/>
              <w:tabs>
                <w:tab w:val="decimal" w:pos="988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021760" w14:textId="4FD92E19" w:rsidR="00A713C2" w:rsidRPr="00BB7221" w:rsidRDefault="00A713C2" w:rsidP="00A713C2">
            <w:pPr>
              <w:pStyle w:val="block"/>
              <w:tabs>
                <w:tab w:val="decimal" w:pos="1060"/>
              </w:tabs>
              <w:spacing w:after="0" w:line="240" w:lineRule="atLeast"/>
              <w:ind w:left="0" w:right="-226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</w:pPr>
            <w:r w:rsidRPr="00BB7221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8,000,000</w:t>
            </w:r>
          </w:p>
        </w:tc>
        <w:tc>
          <w:tcPr>
            <w:tcW w:w="270" w:type="dxa"/>
          </w:tcPr>
          <w:p w14:paraId="524776B5" w14:textId="77777777" w:rsidR="00A713C2" w:rsidRPr="00BB7221" w:rsidRDefault="00A713C2" w:rsidP="00A713C2">
            <w:pPr>
              <w:pStyle w:val="block"/>
              <w:tabs>
                <w:tab w:val="decimal" w:pos="988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A1E21F" w14:textId="7E46CBAD" w:rsidR="00A713C2" w:rsidRPr="00BB7221" w:rsidRDefault="00A713C2" w:rsidP="00A713C2">
            <w:pPr>
              <w:pStyle w:val="block"/>
              <w:tabs>
                <w:tab w:val="decimal" w:pos="988"/>
              </w:tabs>
              <w:spacing w:after="0" w:line="240" w:lineRule="atLeast"/>
              <w:ind w:left="-10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</w:pPr>
            <w:r w:rsidRPr="00BB7221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6,000,000</w:t>
            </w:r>
          </w:p>
        </w:tc>
        <w:tc>
          <w:tcPr>
            <w:tcW w:w="268" w:type="dxa"/>
            <w:vAlign w:val="center"/>
          </w:tcPr>
          <w:p w14:paraId="4F6C91AF" w14:textId="77777777" w:rsidR="00A713C2" w:rsidRPr="00BB7221" w:rsidRDefault="00A713C2" w:rsidP="00A713C2">
            <w:pPr>
              <w:pStyle w:val="block"/>
              <w:tabs>
                <w:tab w:val="decimal" w:pos="988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1DB8EC" w14:textId="3A1F337D" w:rsidR="00A713C2" w:rsidRPr="00AE33D1" w:rsidRDefault="00A713C2" w:rsidP="00A713C2">
            <w:pPr>
              <w:pStyle w:val="block"/>
              <w:tabs>
                <w:tab w:val="decimal" w:pos="988"/>
              </w:tabs>
              <w:spacing w:after="0" w:line="240" w:lineRule="atLeast"/>
              <w:ind w:left="-105" w:right="-10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</w:pPr>
            <w:r w:rsidRPr="00BB7221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8,000,000</w:t>
            </w:r>
          </w:p>
        </w:tc>
      </w:tr>
    </w:tbl>
    <w:p w14:paraId="567CD9F4" w14:textId="77777777" w:rsidR="006C636F" w:rsidRDefault="006C636F" w:rsidP="004313AF">
      <w:pPr>
        <w:pStyle w:val="block"/>
        <w:tabs>
          <w:tab w:val="left" w:pos="540"/>
        </w:tabs>
        <w:spacing w:after="0" w:line="240" w:lineRule="auto"/>
        <w:ind w:left="540" w:right="-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89AA962" w14:textId="7DA64211" w:rsidR="00A52450" w:rsidRDefault="005D4530" w:rsidP="004313AF">
      <w:pPr>
        <w:pStyle w:val="block"/>
        <w:tabs>
          <w:tab w:val="left" w:pos="540"/>
        </w:tabs>
        <w:spacing w:after="0" w:line="240" w:lineRule="auto"/>
        <w:ind w:left="540" w:right="-7"/>
        <w:jc w:val="thaiDistribute"/>
        <w:rPr>
          <w:rFonts w:asciiTheme="majorBidi" w:hAnsiTheme="majorBidi" w:cs="Angsana New"/>
          <w:i/>
          <w:iCs/>
          <w:sz w:val="30"/>
          <w:szCs w:val="30"/>
          <w:lang w:bidi="th-TH"/>
        </w:rPr>
      </w:pPr>
      <w:r w:rsidRPr="005D4530">
        <w:rPr>
          <w:rFonts w:asciiTheme="majorBidi" w:hAnsiTheme="majorBidi" w:cs="Angsana New" w:hint="cs"/>
          <w:i/>
          <w:iCs/>
          <w:sz w:val="30"/>
          <w:szCs w:val="30"/>
          <w:cs/>
          <w:lang w:bidi="th-TH"/>
        </w:rPr>
        <w:t>อนุพันธ์</w:t>
      </w:r>
    </w:p>
    <w:p w14:paraId="6E418135" w14:textId="77777777" w:rsidR="005D4530" w:rsidRPr="00A52450" w:rsidRDefault="005D4530" w:rsidP="004313AF">
      <w:pPr>
        <w:pStyle w:val="block"/>
        <w:tabs>
          <w:tab w:val="left" w:pos="540"/>
        </w:tabs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</w:p>
    <w:p w14:paraId="41953662" w14:textId="237B6E90" w:rsidR="004313AF" w:rsidRPr="00AE33D1" w:rsidRDefault="004313AF" w:rsidP="004313AF">
      <w:pPr>
        <w:pStyle w:val="block"/>
        <w:tabs>
          <w:tab w:val="left" w:pos="540"/>
        </w:tabs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AE33D1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ในระหว่างปี </w:t>
      </w:r>
      <w:r w:rsidRPr="00AE33D1">
        <w:rPr>
          <w:rFonts w:ascii="Angsana New" w:hAnsi="Angsana New" w:cs="Angsana New" w:hint="cs"/>
          <w:sz w:val="30"/>
          <w:szCs w:val="30"/>
          <w:lang w:val="en-US" w:bidi="th-TH"/>
        </w:rPr>
        <w:t xml:space="preserve">2562 </w:t>
      </w:r>
      <w:r w:rsidRPr="00AE33D1">
        <w:rPr>
          <w:rFonts w:ascii="Angsana New" w:hAnsi="Angsana New" w:cs="Angsana New" w:hint="cs"/>
          <w:sz w:val="30"/>
          <w:szCs w:val="30"/>
          <w:cs/>
          <w:lang w:val="en-US" w:bidi="th-TH"/>
        </w:rPr>
        <w:t>บริษัทได้เข้าทำสัญญาแลกเปลี่ยนอัตราดอกเบี้ยของเงินกู้ยืมระยะยาวจำนวน</w:t>
      </w:r>
      <w:r w:rsidR="004A479B" w:rsidRPr="00AE33D1">
        <w:rPr>
          <w:rFonts w:ascii="Angsana New" w:hAnsi="Angsana New" w:cs="Angsana New" w:hint="cs"/>
          <w:sz w:val="30"/>
          <w:szCs w:val="30"/>
          <w:cs/>
          <w:lang w:val="en-US" w:bidi="th-TH"/>
        </w:rPr>
        <w:t>เงิน</w:t>
      </w:r>
      <w:r w:rsidRPr="00AE33D1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Pr="00AE33D1">
        <w:rPr>
          <w:rFonts w:ascii="Angsana New" w:hAnsi="Angsana New" w:cs="Angsana New" w:hint="cs"/>
          <w:sz w:val="30"/>
          <w:szCs w:val="30"/>
          <w:lang w:val="en-US" w:bidi="th-TH"/>
        </w:rPr>
        <w:t xml:space="preserve">28,000 </w:t>
      </w:r>
      <w:r w:rsidRPr="00AE33D1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ล้านบาทกับสถาบันการเงินในประเทศแห่งหนึ่ง เพื่อป้องกันความเสี่ยงด้านอัตราดอกเบี้ยของหนี้สินทางการเงินจากอัตราดอกเบี้ยลอยตัวอยู่ที่ </w:t>
      </w:r>
      <w:r w:rsidRPr="00AE33D1">
        <w:rPr>
          <w:rFonts w:ascii="Angsana New" w:hAnsi="Angsana New" w:cs="Angsana New" w:hint="cs"/>
          <w:sz w:val="30"/>
          <w:szCs w:val="30"/>
          <w:lang w:val="en-US" w:bidi="th-TH"/>
        </w:rPr>
        <w:t xml:space="preserve">THBFIX </w:t>
      </w:r>
      <w:r w:rsidRPr="00AE33D1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บวกส่วนต่างที่ระบุไว้ในสัญญา ให้เป็นอัตราดอกเบี้ยคงที่อยู่ที่ ร้อยละ </w:t>
      </w:r>
      <w:r w:rsidRPr="00AE33D1">
        <w:rPr>
          <w:rFonts w:ascii="Angsana New" w:hAnsi="Angsana New" w:cs="Angsana New" w:hint="cs"/>
          <w:sz w:val="30"/>
          <w:szCs w:val="30"/>
          <w:lang w:val="en-US" w:bidi="th-TH"/>
        </w:rPr>
        <w:t xml:space="preserve">2.75 </w:t>
      </w:r>
      <w:r w:rsidRPr="00AE33D1">
        <w:rPr>
          <w:rFonts w:ascii="Angsana New" w:hAnsi="Angsana New" w:cs="Angsana New" w:hint="cs"/>
          <w:sz w:val="30"/>
          <w:szCs w:val="30"/>
          <w:cs/>
          <w:lang w:val="en-US" w:bidi="th-TH"/>
        </w:rPr>
        <w:t>ถึง</w:t>
      </w:r>
      <w:r w:rsidRPr="00AE33D1">
        <w:rPr>
          <w:rFonts w:ascii="Angsana New" w:hAnsi="Angsana New" w:cs="Angsana New"/>
          <w:sz w:val="30"/>
          <w:szCs w:val="30"/>
          <w:lang w:val="en-US" w:bidi="th-TH"/>
        </w:rPr>
        <w:br/>
      </w:r>
      <w:r w:rsidRPr="00AE33D1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ร้อยละ </w:t>
      </w:r>
      <w:r w:rsidRPr="00AE33D1">
        <w:rPr>
          <w:rFonts w:ascii="Angsana New" w:hAnsi="Angsana New" w:cs="Angsana New" w:hint="cs"/>
          <w:sz w:val="30"/>
          <w:szCs w:val="30"/>
          <w:lang w:val="en-US" w:bidi="th-TH"/>
        </w:rPr>
        <w:t xml:space="preserve">3.22 </w:t>
      </w:r>
      <w:r w:rsidRPr="00AE33D1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ต่อปี ทั้งนี้ สัญญาแลกเปลี่ยนอัตราดอกเบี้ยมีผลตั้งแต่วันที่ </w:t>
      </w:r>
      <w:r w:rsidRPr="00AE33D1">
        <w:rPr>
          <w:rFonts w:ascii="Angsana New" w:hAnsi="Angsana New" w:cs="Angsana New" w:hint="cs"/>
          <w:sz w:val="30"/>
          <w:szCs w:val="30"/>
          <w:lang w:val="en-US" w:bidi="th-TH"/>
        </w:rPr>
        <w:t xml:space="preserve">31 </w:t>
      </w:r>
      <w:r w:rsidRPr="00AE33D1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สิงหาคม </w:t>
      </w:r>
      <w:r w:rsidRPr="00AE33D1">
        <w:rPr>
          <w:rFonts w:ascii="Angsana New" w:hAnsi="Angsana New" w:cs="Angsana New" w:hint="cs"/>
          <w:sz w:val="30"/>
          <w:szCs w:val="30"/>
          <w:lang w:val="en-US" w:bidi="th-TH"/>
        </w:rPr>
        <w:t xml:space="preserve">2562 </w:t>
      </w:r>
      <w:r w:rsidRPr="00AE33D1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และจะสิ้นสุดวันที่ </w:t>
      </w:r>
      <w:r w:rsidRPr="00AE33D1">
        <w:rPr>
          <w:rFonts w:ascii="Angsana New" w:hAnsi="Angsana New" w:cs="Angsana New" w:hint="cs"/>
          <w:sz w:val="30"/>
          <w:szCs w:val="30"/>
          <w:lang w:val="en-US" w:bidi="th-TH"/>
        </w:rPr>
        <w:t xml:space="preserve">21 </w:t>
      </w:r>
      <w:r w:rsidRPr="00AE33D1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พฤษภาคม </w:t>
      </w:r>
      <w:r w:rsidRPr="00AE33D1">
        <w:rPr>
          <w:rFonts w:ascii="Angsana New" w:hAnsi="Angsana New" w:cs="Angsana New" w:hint="cs"/>
          <w:sz w:val="30"/>
          <w:szCs w:val="30"/>
          <w:lang w:val="en-US" w:bidi="th-TH"/>
        </w:rPr>
        <w:t xml:space="preserve">2565 </w:t>
      </w:r>
    </w:p>
    <w:p w14:paraId="28955BC2" w14:textId="77777777" w:rsidR="00FB1A78" w:rsidRPr="00730BB1" w:rsidRDefault="00FB1A78" w:rsidP="00730B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1E09694" w14:textId="7F34B1D4" w:rsidR="008F2794" w:rsidRPr="00F93F6E" w:rsidRDefault="008F2794" w:rsidP="008F2794">
      <w:pPr>
        <w:pStyle w:val="block"/>
        <w:tabs>
          <w:tab w:val="left" w:pos="1080"/>
        </w:tabs>
        <w:spacing w:after="0" w:line="240" w:lineRule="auto"/>
        <w:ind w:left="540"/>
        <w:jc w:val="both"/>
        <w:rPr>
          <w:b/>
          <w:bCs/>
          <w:color w:val="0000FF"/>
          <w:sz w:val="30"/>
          <w:szCs w:val="30"/>
          <w:lang w:val="en-US"/>
        </w:rPr>
      </w:pPr>
      <w:r w:rsidRPr="00F93F6E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การวิเคราะห์ความอ่อนไหว</w:t>
      </w:r>
      <w:r w:rsidRPr="00F93F6E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ของเครื่องมือที่มีอัตราดอกเบี้ยผันแปร</w:t>
      </w:r>
      <w:r w:rsidRPr="00F93F6E">
        <w:rPr>
          <w:rFonts w:cs="Angsana New" w:hint="cs"/>
          <w:b/>
          <w:bCs/>
          <w:color w:val="0000FF"/>
          <w:sz w:val="30"/>
          <w:szCs w:val="30"/>
          <w:cs/>
          <w:lang w:bidi="th-TH"/>
        </w:rPr>
        <w:t xml:space="preserve"> </w:t>
      </w:r>
    </w:p>
    <w:p w14:paraId="2FFD8B73" w14:textId="77777777" w:rsidR="008F2794" w:rsidRPr="00F93F6E" w:rsidRDefault="008F2794" w:rsidP="008F27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3F6E">
        <w:rPr>
          <w:rFonts w:asciiTheme="majorBidi" w:hAnsiTheme="majorBidi" w:cstheme="majorBidi"/>
          <w:sz w:val="30"/>
          <w:szCs w:val="30"/>
        </w:rPr>
        <w:t xml:space="preserve"> </w:t>
      </w:r>
    </w:p>
    <w:p w14:paraId="2CDB92E5" w14:textId="33F3E906" w:rsidR="008F2794" w:rsidRPr="00F93F6E" w:rsidRDefault="008F2794" w:rsidP="008F2794">
      <w:pPr>
        <w:pStyle w:val="block"/>
        <w:tabs>
          <w:tab w:val="left" w:pos="108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F93F6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การเปลี่ยนแปลงของอัตราดอกเบี้ย</w:t>
      </w:r>
      <w:r w:rsidR="00E26375" w:rsidRPr="00F93F6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ที่ร้อยละ </w:t>
      </w:r>
      <w:r w:rsidR="00E26375" w:rsidRPr="00F93F6E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F93F6E">
        <w:rPr>
          <w:rFonts w:asciiTheme="majorBidi" w:hAnsiTheme="majorBidi" w:cstheme="majorBidi" w:hint="cs"/>
          <w:sz w:val="30"/>
          <w:szCs w:val="30"/>
          <w:lang w:val="en-US" w:bidi="th-TH"/>
        </w:rPr>
        <w:t xml:space="preserve"> </w:t>
      </w:r>
      <w:r w:rsidRPr="00F93F6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ซึ่งเป็นไปได้อย่างสมเหตุสมผล</w:t>
      </w:r>
      <w:r w:rsidRPr="00F93F6E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ณ วันที่รายงาน </w:t>
      </w:r>
      <w:r w:rsidR="00A52450" w:rsidRPr="00F93F6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โดย</w:t>
      </w:r>
      <w:r w:rsidRPr="00F93F6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ตั้งอยู่บนข้อสมมติที่ว่าตัวแปรอื่นมีค่าคงที่ </w:t>
      </w:r>
    </w:p>
    <w:tbl>
      <w:tblPr>
        <w:tblW w:w="909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70"/>
        <w:gridCol w:w="1170"/>
        <w:gridCol w:w="180"/>
        <w:gridCol w:w="1080"/>
        <w:gridCol w:w="180"/>
        <w:gridCol w:w="1167"/>
        <w:gridCol w:w="183"/>
        <w:gridCol w:w="1260"/>
      </w:tblGrid>
      <w:tr w:rsidR="008F2794" w:rsidRPr="00F93F6E" w14:paraId="32B69BF2" w14:textId="77777777" w:rsidTr="008F2794">
        <w:tc>
          <w:tcPr>
            <w:tcW w:w="3870" w:type="dxa"/>
          </w:tcPr>
          <w:p w14:paraId="3A835F72" w14:textId="77777777" w:rsidR="008F2794" w:rsidRPr="00F93F6E" w:rsidRDefault="008F2794" w:rsidP="00A03408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7"/>
            <w:hideMark/>
          </w:tcPr>
          <w:p w14:paraId="5CF15E2C" w14:textId="2930FF23" w:rsidR="008F2794" w:rsidRPr="00F93F6E" w:rsidRDefault="008F2794" w:rsidP="00A03408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8F2794" w:rsidRPr="00F93F6E" w14:paraId="3A47D733" w14:textId="77777777" w:rsidTr="008F2794">
        <w:tc>
          <w:tcPr>
            <w:tcW w:w="3870" w:type="dxa"/>
          </w:tcPr>
          <w:p w14:paraId="22896437" w14:textId="77777777" w:rsidR="008F2794" w:rsidRPr="00F93F6E" w:rsidRDefault="008F2794" w:rsidP="00A03408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hideMark/>
          </w:tcPr>
          <w:p w14:paraId="0BD64888" w14:textId="1242D6A4" w:rsidR="008F2794" w:rsidRPr="00F93F6E" w:rsidRDefault="00A52450" w:rsidP="00A03408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93F6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36A945E0" w14:textId="77777777" w:rsidR="008F2794" w:rsidRPr="00F93F6E" w:rsidRDefault="008F2794" w:rsidP="00A03408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hideMark/>
          </w:tcPr>
          <w:p w14:paraId="16EA6C42" w14:textId="677F9AFA" w:rsidR="008F2794" w:rsidRPr="00F93F6E" w:rsidRDefault="00A52450" w:rsidP="00A03408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93F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F2794" w:rsidRPr="00F93F6E" w14:paraId="75348DD3" w14:textId="77777777" w:rsidTr="00F552FF">
        <w:tc>
          <w:tcPr>
            <w:tcW w:w="3870" w:type="dxa"/>
            <w:hideMark/>
          </w:tcPr>
          <w:p w14:paraId="71179458" w14:textId="77777777" w:rsidR="008F2794" w:rsidRPr="00F93F6E" w:rsidRDefault="008F2794" w:rsidP="00A03408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7AA2FB34" w14:textId="77777777" w:rsidR="008F2794" w:rsidRPr="00F93F6E" w:rsidRDefault="008F2794" w:rsidP="00A03408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3FC6CB7C" w14:textId="77777777" w:rsidR="00AE6439" w:rsidRPr="00F93F6E" w:rsidRDefault="00AE6439" w:rsidP="00A03408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30A2E57D" w14:textId="27659063" w:rsidR="008F2794" w:rsidRPr="00F93F6E" w:rsidRDefault="00A52450" w:rsidP="00A03408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93F6E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ผลกระทบต่อกำไรหรือขาดทุน</w:t>
            </w:r>
          </w:p>
        </w:tc>
        <w:tc>
          <w:tcPr>
            <w:tcW w:w="1170" w:type="dxa"/>
            <w:hideMark/>
          </w:tcPr>
          <w:p w14:paraId="2B66AC0C" w14:textId="77777777" w:rsidR="008F2794" w:rsidRPr="00F93F6E" w:rsidRDefault="008F2794" w:rsidP="00A03408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93F6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อัตราดอกเบี้ยเพิ่มขึ้น</w:t>
            </w:r>
          </w:p>
          <w:p w14:paraId="744AA713" w14:textId="1CE300A2" w:rsidR="00E26375" w:rsidRPr="00F93F6E" w:rsidRDefault="00E26375" w:rsidP="00A03408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93F6E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ร้อยละ</w:t>
            </w:r>
            <w:r w:rsidRPr="00F93F6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Pr="00F93F6E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6EF88CB8" w14:textId="77777777" w:rsidR="008F2794" w:rsidRPr="00F93F6E" w:rsidRDefault="008F2794" w:rsidP="00A03408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26ECDA07" w14:textId="77777777" w:rsidR="008F2794" w:rsidRPr="00F93F6E" w:rsidRDefault="008F2794" w:rsidP="00A03408">
            <w:pPr>
              <w:pStyle w:val="Pa3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93F6E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อัตราดอกเบี้ยลดลง </w:t>
            </w:r>
          </w:p>
          <w:p w14:paraId="503B62C2" w14:textId="6774FC22" w:rsidR="00E26375" w:rsidRPr="00F93F6E" w:rsidRDefault="00E26375" w:rsidP="00E26375">
            <w:pPr>
              <w:tabs>
                <w:tab w:val="clear" w:pos="227"/>
                <w:tab w:val="left" w:pos="366"/>
              </w:tabs>
              <w:ind w:firstLine="95"/>
            </w:pPr>
            <w:r w:rsidRPr="00F93F6E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ร้อยละ</w:t>
            </w:r>
            <w:r w:rsidRPr="00F93F6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Pr="00F93F6E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11488652" w14:textId="77777777" w:rsidR="008F2794" w:rsidRPr="00F93F6E" w:rsidRDefault="008F2794" w:rsidP="00A03408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7" w:type="dxa"/>
            <w:hideMark/>
          </w:tcPr>
          <w:p w14:paraId="5D50D851" w14:textId="77777777" w:rsidR="008F2794" w:rsidRPr="00F93F6E" w:rsidRDefault="008F2794" w:rsidP="00A03408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93F6E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อัตราดอกเบี้ยเพิ่มขึ้น </w:t>
            </w:r>
          </w:p>
          <w:p w14:paraId="2655A319" w14:textId="01877E43" w:rsidR="00E26375" w:rsidRPr="00F93F6E" w:rsidRDefault="00E26375" w:rsidP="00A03408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93F6E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ร้อยละ</w:t>
            </w:r>
            <w:r w:rsidRPr="00F93F6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Pr="00F93F6E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183" w:type="dxa"/>
          </w:tcPr>
          <w:p w14:paraId="3E5ECF79" w14:textId="77777777" w:rsidR="008F2794" w:rsidRPr="00F93F6E" w:rsidRDefault="008F2794" w:rsidP="00A03408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110022C5" w14:textId="77777777" w:rsidR="00E57C62" w:rsidRPr="00F93F6E" w:rsidRDefault="008F2794" w:rsidP="00A03408">
            <w:pPr>
              <w:pStyle w:val="Pa3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93F6E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อัตรา</w:t>
            </w:r>
          </w:p>
          <w:p w14:paraId="0EF2F474" w14:textId="77777777" w:rsidR="00E57C62" w:rsidRPr="00F93F6E" w:rsidRDefault="008F2794" w:rsidP="00A03408">
            <w:pPr>
              <w:pStyle w:val="Pa3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93F6E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ดอกเบี้ย</w:t>
            </w:r>
          </w:p>
          <w:p w14:paraId="27B627B5" w14:textId="4D4298F6" w:rsidR="008F2794" w:rsidRPr="00F93F6E" w:rsidRDefault="008F2794" w:rsidP="00A03408">
            <w:pPr>
              <w:pStyle w:val="Pa3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93F6E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ลดลง </w:t>
            </w:r>
          </w:p>
          <w:p w14:paraId="564A232E" w14:textId="07180753" w:rsidR="00E26375" w:rsidRPr="00F93F6E" w:rsidRDefault="00E26375" w:rsidP="00E26375">
            <w:r w:rsidRPr="00F93F6E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    ร้อยละ</w:t>
            </w:r>
            <w:r w:rsidRPr="00F93F6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Pr="00F93F6E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</w:tr>
      <w:tr w:rsidR="008F2794" w:rsidRPr="00F93F6E" w14:paraId="47DBF0DE" w14:textId="77777777" w:rsidTr="008F2794">
        <w:tc>
          <w:tcPr>
            <w:tcW w:w="3870" w:type="dxa"/>
          </w:tcPr>
          <w:p w14:paraId="7C31C9FD" w14:textId="77777777" w:rsidR="008F2794" w:rsidRPr="00F93F6E" w:rsidRDefault="008F2794" w:rsidP="00A03408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7"/>
            <w:hideMark/>
          </w:tcPr>
          <w:p w14:paraId="1D1EF64F" w14:textId="4B268F2D" w:rsidR="008F2794" w:rsidRPr="00F93F6E" w:rsidRDefault="008F2794" w:rsidP="00A03408">
            <w:pPr>
              <w:pStyle w:val="NoSpacing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3F6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B1DAF" w:rsidRPr="00F93F6E" w14:paraId="2B254032" w14:textId="77777777" w:rsidTr="00F605A6">
        <w:tc>
          <w:tcPr>
            <w:tcW w:w="3870" w:type="dxa"/>
            <w:hideMark/>
          </w:tcPr>
          <w:p w14:paraId="5BB44904" w14:textId="77777777" w:rsidR="00AB1DAF" w:rsidRPr="00F93F6E" w:rsidRDefault="00AB1DAF" w:rsidP="00AB1DAF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F93F6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170" w:type="dxa"/>
          </w:tcPr>
          <w:p w14:paraId="2E620C86" w14:textId="53EE5C41" w:rsidR="00AB1DAF" w:rsidRPr="00F93F6E" w:rsidRDefault="00AB1DAF" w:rsidP="00AB1DAF">
            <w:pPr>
              <w:pStyle w:val="block"/>
              <w:tabs>
                <w:tab w:val="decimal" w:pos="975"/>
              </w:tabs>
              <w:spacing w:after="0" w:line="240" w:lineRule="atLeast"/>
              <w:ind w:left="-105" w:right="-195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(220,000)</w:t>
            </w:r>
          </w:p>
        </w:tc>
        <w:tc>
          <w:tcPr>
            <w:tcW w:w="180" w:type="dxa"/>
          </w:tcPr>
          <w:p w14:paraId="02874401" w14:textId="77777777" w:rsidR="00AB1DAF" w:rsidRPr="00F93F6E" w:rsidRDefault="00AB1DAF" w:rsidP="00AB1DAF">
            <w:pPr>
              <w:pStyle w:val="block"/>
              <w:tabs>
                <w:tab w:val="decimal" w:pos="975"/>
              </w:tabs>
              <w:spacing w:after="0" w:line="240" w:lineRule="atLeast"/>
              <w:ind w:left="-105" w:right="-195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</w:tcPr>
          <w:p w14:paraId="1A488D3E" w14:textId="4F95F8E9" w:rsidR="00AB1DAF" w:rsidRPr="00F93F6E" w:rsidRDefault="00AB1DAF" w:rsidP="00AB1DAF">
            <w:pPr>
              <w:pStyle w:val="NoSpacing"/>
              <w:tabs>
                <w:tab w:val="clear" w:pos="907"/>
                <w:tab w:val="left" w:pos="827"/>
              </w:tabs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220,000</w:t>
            </w:r>
          </w:p>
        </w:tc>
        <w:tc>
          <w:tcPr>
            <w:tcW w:w="180" w:type="dxa"/>
          </w:tcPr>
          <w:p w14:paraId="6C5F43D0" w14:textId="77777777" w:rsidR="00AB1DAF" w:rsidRPr="00F93F6E" w:rsidRDefault="00AB1DAF" w:rsidP="00AB1DAF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1DB96D90" w14:textId="4A8E43FD" w:rsidR="00AB1DAF" w:rsidRPr="00F93F6E" w:rsidRDefault="00AB1DAF" w:rsidP="00AB1DAF">
            <w:pPr>
              <w:pStyle w:val="block"/>
              <w:tabs>
                <w:tab w:val="decimal" w:pos="975"/>
              </w:tabs>
              <w:spacing w:after="0" w:line="240" w:lineRule="atLeast"/>
              <w:ind w:left="-105" w:right="-19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(220,000)</w:t>
            </w:r>
          </w:p>
        </w:tc>
        <w:tc>
          <w:tcPr>
            <w:tcW w:w="183" w:type="dxa"/>
          </w:tcPr>
          <w:p w14:paraId="6DACEF79" w14:textId="77777777" w:rsidR="00AB1DAF" w:rsidRPr="00F93F6E" w:rsidRDefault="00AB1DAF" w:rsidP="00AB1DAF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6BDDB6" w14:textId="16B2A706" w:rsidR="00AB1DAF" w:rsidRPr="00F93F6E" w:rsidRDefault="00AB1DAF" w:rsidP="00AB1DAF">
            <w:pPr>
              <w:pStyle w:val="NoSpacing"/>
              <w:tabs>
                <w:tab w:val="clear" w:pos="907"/>
                <w:tab w:val="left" w:pos="827"/>
              </w:tabs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220,000</w:t>
            </w:r>
          </w:p>
        </w:tc>
      </w:tr>
      <w:tr w:rsidR="00AB1DAF" w:rsidRPr="00F93F6E" w14:paraId="7831D371" w14:textId="77777777" w:rsidTr="00F605A6">
        <w:tc>
          <w:tcPr>
            <w:tcW w:w="3870" w:type="dxa"/>
            <w:hideMark/>
          </w:tcPr>
          <w:p w14:paraId="4F1C9707" w14:textId="77777777" w:rsidR="00AB1DAF" w:rsidRPr="00F93F6E" w:rsidRDefault="00AB1DAF" w:rsidP="00AB1DAF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F93F6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DAD1B8" w14:textId="17E94DAF" w:rsidR="00AB1DAF" w:rsidRPr="00F93F6E" w:rsidRDefault="00AB1DAF" w:rsidP="00AB1DAF">
            <w:pPr>
              <w:pStyle w:val="block"/>
              <w:tabs>
                <w:tab w:val="decimal" w:pos="975"/>
              </w:tabs>
              <w:spacing w:after="0" w:line="240" w:lineRule="atLeast"/>
              <w:ind w:left="-105" w:right="-195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C23F6D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136</w:t>
            </w:r>
          </w:p>
        </w:tc>
        <w:tc>
          <w:tcPr>
            <w:tcW w:w="180" w:type="dxa"/>
          </w:tcPr>
          <w:p w14:paraId="63AC4214" w14:textId="77777777" w:rsidR="00AB1DAF" w:rsidRPr="00F93F6E" w:rsidRDefault="00AB1DAF" w:rsidP="00AB1DAF">
            <w:pPr>
              <w:pStyle w:val="block"/>
              <w:tabs>
                <w:tab w:val="decimal" w:pos="975"/>
              </w:tabs>
              <w:spacing w:after="0" w:line="240" w:lineRule="atLeast"/>
              <w:ind w:left="-105" w:right="-195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6FE8FB" w14:textId="7D8CA805" w:rsidR="00AB1DAF" w:rsidRPr="00F93F6E" w:rsidRDefault="00AB1DAF" w:rsidP="00AB1DAF">
            <w:pPr>
              <w:pStyle w:val="NoSpacing"/>
              <w:tabs>
                <w:tab w:val="clear" w:pos="907"/>
                <w:tab w:val="left" w:pos="91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3F6D">
              <w:rPr>
                <w:rFonts w:asciiTheme="majorBidi" w:hAnsiTheme="majorBidi" w:cstheme="majorBidi"/>
                <w:sz w:val="30"/>
                <w:szCs w:val="30"/>
              </w:rPr>
              <w:t>(13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C23F6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7A49DEB7" w14:textId="77777777" w:rsidR="00AB1DAF" w:rsidRPr="00F93F6E" w:rsidRDefault="00AB1DAF" w:rsidP="00AB1DAF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F20425" w14:textId="46BE1749" w:rsidR="00AB1DAF" w:rsidRPr="00AB1DAF" w:rsidRDefault="00AB1DAF" w:rsidP="00AB1DAF">
            <w:pPr>
              <w:pStyle w:val="block"/>
              <w:tabs>
                <w:tab w:val="decimal" w:pos="975"/>
              </w:tabs>
              <w:spacing w:after="0" w:line="240" w:lineRule="atLeast"/>
              <w:ind w:left="-105" w:right="-195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C23F6D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136</w:t>
            </w:r>
          </w:p>
        </w:tc>
        <w:tc>
          <w:tcPr>
            <w:tcW w:w="183" w:type="dxa"/>
          </w:tcPr>
          <w:p w14:paraId="2595EE6A" w14:textId="77777777" w:rsidR="00AB1DAF" w:rsidRPr="00F93F6E" w:rsidRDefault="00AB1DAF" w:rsidP="00AB1DAF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E80C70" w14:textId="07323DDF" w:rsidR="00AB1DAF" w:rsidRPr="00F93F6E" w:rsidRDefault="00AB1DAF" w:rsidP="00AB1DAF">
            <w:pPr>
              <w:pStyle w:val="NoSpacing"/>
              <w:tabs>
                <w:tab w:val="clear" w:pos="907"/>
                <w:tab w:val="left" w:pos="91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3F6D">
              <w:rPr>
                <w:rFonts w:asciiTheme="majorBidi" w:hAnsiTheme="majorBidi" w:cstheme="majorBidi"/>
                <w:sz w:val="30"/>
                <w:szCs w:val="30"/>
              </w:rPr>
              <w:t>(13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C23F6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B1DAF" w:rsidRPr="00AE33D1" w14:paraId="49818956" w14:textId="77777777" w:rsidTr="00F605A6">
        <w:tc>
          <w:tcPr>
            <w:tcW w:w="3870" w:type="dxa"/>
            <w:hideMark/>
          </w:tcPr>
          <w:p w14:paraId="2A897D14" w14:textId="77777777" w:rsidR="00AB1DAF" w:rsidRPr="00AE33D1" w:rsidRDefault="00AB1DAF" w:rsidP="00AB1DAF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3F6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ความอ่อนไหวของกระแสเงินสด (สุทธิ)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9038CF" w14:textId="22DA4C3B" w:rsidR="00AB1DAF" w:rsidRPr="00566DEE" w:rsidRDefault="00AB1DAF" w:rsidP="00AB1DAF">
            <w:pPr>
              <w:pStyle w:val="block"/>
              <w:tabs>
                <w:tab w:val="decimal" w:pos="975"/>
              </w:tabs>
              <w:spacing w:after="0" w:line="240" w:lineRule="atLeast"/>
              <w:ind w:left="-105" w:right="-19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23F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(219,864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2E06784" w14:textId="77777777" w:rsidR="00AB1DAF" w:rsidRPr="00AE33D1" w:rsidRDefault="00AB1DAF" w:rsidP="00AB1DAF">
            <w:pPr>
              <w:pStyle w:val="block"/>
              <w:tabs>
                <w:tab w:val="decimal" w:pos="975"/>
              </w:tabs>
              <w:spacing w:after="0" w:line="240" w:lineRule="atLeast"/>
              <w:ind w:left="-105" w:right="-195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F018C8" w14:textId="3614D285" w:rsidR="00AB1DAF" w:rsidRPr="00BD1DB5" w:rsidRDefault="00AB1DAF" w:rsidP="00AB1DAF">
            <w:pPr>
              <w:pStyle w:val="NoSpacing"/>
              <w:tabs>
                <w:tab w:val="clear" w:pos="907"/>
                <w:tab w:val="left" w:pos="827"/>
              </w:tabs>
              <w:ind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C23F6D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 xml:space="preserve"> 219,862</w:t>
            </w:r>
          </w:p>
        </w:tc>
        <w:tc>
          <w:tcPr>
            <w:tcW w:w="180" w:type="dxa"/>
          </w:tcPr>
          <w:p w14:paraId="06F384CE" w14:textId="77777777" w:rsidR="00AB1DAF" w:rsidRPr="00BD1DB5" w:rsidRDefault="00AB1DAF" w:rsidP="00AB1DAF">
            <w:pPr>
              <w:pStyle w:val="block"/>
              <w:tabs>
                <w:tab w:val="decimal" w:pos="827"/>
              </w:tabs>
              <w:spacing w:after="0" w:line="240" w:lineRule="atLeast"/>
              <w:ind w:left="-105" w:right="-19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3A85A3" w14:textId="14CC4CB4" w:rsidR="00AB1DAF" w:rsidRPr="00C23F6D" w:rsidRDefault="00AB1DAF" w:rsidP="00AB1DAF">
            <w:pPr>
              <w:pStyle w:val="block"/>
              <w:tabs>
                <w:tab w:val="decimal" w:pos="975"/>
              </w:tabs>
              <w:spacing w:after="0" w:line="240" w:lineRule="atLeast"/>
              <w:ind w:left="-105" w:right="-19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3F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(219,864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3" w:type="dxa"/>
          </w:tcPr>
          <w:p w14:paraId="2B259DE6" w14:textId="77777777" w:rsidR="00AB1DAF" w:rsidRPr="00BD1DB5" w:rsidRDefault="00AB1DAF" w:rsidP="00AB1DAF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2758AB" w14:textId="3BB6DAE3" w:rsidR="00AB1DAF" w:rsidRPr="00C23F6D" w:rsidRDefault="00AB1DAF" w:rsidP="00AB1DAF">
            <w:pPr>
              <w:pStyle w:val="NoSpacing"/>
              <w:tabs>
                <w:tab w:val="clear" w:pos="907"/>
                <w:tab w:val="left" w:pos="827"/>
              </w:tabs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3F6D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 xml:space="preserve"> 219,862</w:t>
            </w:r>
          </w:p>
        </w:tc>
      </w:tr>
    </w:tbl>
    <w:p w14:paraId="4454DC4F" w14:textId="325B95EF" w:rsidR="008E124D" w:rsidRDefault="008E124D" w:rsidP="004A47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24"/>
          <w:szCs w:val="24"/>
        </w:rPr>
      </w:pPr>
      <w:bookmarkStart w:id="43" w:name="_Hlk32275827"/>
    </w:p>
    <w:p w14:paraId="7E93BAF3" w14:textId="77777777" w:rsidR="008E124D" w:rsidRDefault="008E12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</w:rPr>
        <w:br w:type="page"/>
      </w:r>
    </w:p>
    <w:p w14:paraId="7806BCD7" w14:textId="45CEF22A" w:rsidR="0094512C" w:rsidRDefault="0094512C" w:rsidP="00FE5CE6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</w:rPr>
      </w:pPr>
      <w:r w:rsidRPr="0094512C">
        <w:rPr>
          <w:rFonts w:ascii="Angsana New" w:hAnsi="Angsana New" w:hint="cs"/>
          <w:b/>
          <w:bCs/>
          <w:sz w:val="30"/>
          <w:szCs w:val="30"/>
          <w:cs/>
        </w:rPr>
        <w:t>การบริหารจัดการทุน</w:t>
      </w:r>
    </w:p>
    <w:p w14:paraId="3CC64443" w14:textId="77777777" w:rsidR="00F66FB3" w:rsidRDefault="00F66FB3" w:rsidP="00F66F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/>
        <w:jc w:val="both"/>
        <w:rPr>
          <w:rFonts w:ascii="Angsana New" w:hAnsi="Angsana New"/>
          <w:b/>
          <w:bCs/>
          <w:sz w:val="30"/>
          <w:szCs w:val="30"/>
        </w:rPr>
      </w:pPr>
    </w:p>
    <w:p w14:paraId="48C17FD9" w14:textId="4E575E5E" w:rsidR="00A02AC3" w:rsidRPr="0094512C" w:rsidRDefault="00A02AC3" w:rsidP="00A02A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63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A02AC3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Pr="00D176DB">
        <w:rPr>
          <w:rFonts w:asciiTheme="majorBidi" w:hAnsiTheme="majorBidi" w:cstheme="majorBidi"/>
          <w:sz w:val="30"/>
          <w:szCs w:val="30"/>
          <w:cs/>
        </w:rPr>
        <w:t>อย่างสม่ำเสมอโดย</w:t>
      </w:r>
      <w:r w:rsidRPr="00D176DB">
        <w:rPr>
          <w:rFonts w:asciiTheme="majorBidi" w:hAnsiTheme="majorBidi" w:cstheme="majorBidi" w:hint="cs"/>
          <w:sz w:val="30"/>
          <w:szCs w:val="30"/>
          <w:cs/>
        </w:rPr>
        <w:t>พิจารณา</w:t>
      </w:r>
      <w:r w:rsidRPr="0094512C">
        <w:rPr>
          <w:rFonts w:asciiTheme="majorBidi" w:hAnsiTheme="majorBidi" w:cstheme="majorBidi" w:hint="cs"/>
          <w:sz w:val="30"/>
          <w:szCs w:val="30"/>
          <w:cs/>
        </w:rPr>
        <w:t>จากสัดส่วนของผลตอบแทนจากกิจกรรมดำเนินงานต่อส่วนของเจ้าของรวม</w:t>
      </w:r>
      <w:r w:rsidRPr="0094512C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94512C">
        <w:rPr>
          <w:rFonts w:asciiTheme="majorBidi" w:hAnsiTheme="majorBidi" w:cstheme="majorBidi" w:hint="cs"/>
          <w:sz w:val="30"/>
          <w:szCs w:val="30"/>
          <w:cs/>
        </w:rPr>
        <w:t>อีกทั้งยังกำกับดูแลระดับการจ่ายเงินปันผลให้แก่ผู้ถือหุ้นสามัญ</w:t>
      </w:r>
    </w:p>
    <w:p w14:paraId="0417C8B3" w14:textId="08CC1CCF" w:rsidR="00067FB5" w:rsidRDefault="00067F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04F24779" w14:textId="1F8F42A2" w:rsidR="00287B73" w:rsidRPr="00AE33D1" w:rsidRDefault="00A02AC3" w:rsidP="009572FC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 xml:space="preserve"> </w:t>
      </w:r>
      <w:r w:rsidR="004A479B" w:rsidRPr="00AE33D1">
        <w:rPr>
          <w:rFonts w:ascii="Angsana New" w:hAnsi="Angsana New" w:hint="cs"/>
          <w:b/>
          <w:bCs/>
          <w:sz w:val="30"/>
          <w:szCs w:val="30"/>
          <w:cs/>
        </w:rPr>
        <w:t>ภ</w:t>
      </w:r>
      <w:r w:rsidR="00287B73" w:rsidRPr="00AE33D1">
        <w:rPr>
          <w:rFonts w:ascii="Angsana New" w:hAnsi="Angsana New"/>
          <w:b/>
          <w:bCs/>
          <w:sz w:val="30"/>
          <w:szCs w:val="30"/>
          <w:cs/>
        </w:rPr>
        <w:t>าระผูกพันกับบุคคลหรือกิจการที่ไม่เกี่ยวข้องกัน</w:t>
      </w:r>
    </w:p>
    <w:bookmarkEnd w:id="43"/>
    <w:p w14:paraId="5DAC8FDF" w14:textId="77777777" w:rsidR="000249CD" w:rsidRPr="00067FB5" w:rsidRDefault="000249CD" w:rsidP="00024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40" w:right="29"/>
        <w:jc w:val="both"/>
        <w:rPr>
          <w:rFonts w:ascii="Angsana New" w:hAnsi="Angsana New"/>
          <w:b/>
          <w:bCs/>
          <w:sz w:val="24"/>
          <w:szCs w:val="24"/>
        </w:rPr>
      </w:pPr>
    </w:p>
    <w:tbl>
      <w:tblPr>
        <w:tblW w:w="908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7"/>
        <w:gridCol w:w="363"/>
        <w:gridCol w:w="1172"/>
        <w:gridCol w:w="265"/>
        <w:gridCol w:w="1257"/>
        <w:gridCol w:w="267"/>
        <w:gridCol w:w="1170"/>
        <w:gridCol w:w="267"/>
        <w:gridCol w:w="1167"/>
      </w:tblGrid>
      <w:tr w:rsidR="000249CD" w:rsidRPr="00AE33D1" w14:paraId="0F106AD8" w14:textId="77777777" w:rsidTr="00DE26F3">
        <w:trPr>
          <w:tblHeader/>
        </w:trPr>
        <w:tc>
          <w:tcPr>
            <w:tcW w:w="1737" w:type="pct"/>
          </w:tcPr>
          <w:p w14:paraId="40185094" w14:textId="77777777" w:rsidR="000249CD" w:rsidRPr="00AE33D1" w:rsidRDefault="000249CD" w:rsidP="00024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bookmarkStart w:id="44" w:name="_Hlk32153113"/>
          </w:p>
        </w:tc>
        <w:tc>
          <w:tcPr>
            <w:tcW w:w="200" w:type="pct"/>
          </w:tcPr>
          <w:p w14:paraId="7FD80D30" w14:textId="77777777" w:rsidR="000249CD" w:rsidRPr="00AE33D1" w:rsidRDefault="000249CD" w:rsidP="00024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3" w:type="pct"/>
            <w:gridSpan w:val="3"/>
          </w:tcPr>
          <w:p w14:paraId="1E7ED8F6" w14:textId="77777777" w:rsidR="000249CD" w:rsidRPr="00AE33D1" w:rsidRDefault="000249CD" w:rsidP="00024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035605DA" w14:textId="77777777" w:rsidR="000249CD" w:rsidRPr="00AE33D1" w:rsidRDefault="000249CD" w:rsidP="00024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33" w:type="pct"/>
            <w:gridSpan w:val="3"/>
          </w:tcPr>
          <w:p w14:paraId="162B1D51" w14:textId="77777777" w:rsidR="000249CD" w:rsidRPr="00AE33D1" w:rsidRDefault="000249CD" w:rsidP="00024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E7DB1" w:rsidRPr="00AE33D1" w14:paraId="061FF8C3" w14:textId="77777777" w:rsidTr="00DE26F3">
        <w:trPr>
          <w:trHeight w:val="425"/>
          <w:tblHeader/>
        </w:trPr>
        <w:tc>
          <w:tcPr>
            <w:tcW w:w="1737" w:type="pct"/>
          </w:tcPr>
          <w:p w14:paraId="03DF9FB6" w14:textId="77777777" w:rsidR="005E7DB1" w:rsidRPr="00AE33D1" w:rsidRDefault="005E7DB1" w:rsidP="005E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00" w:type="pct"/>
          </w:tcPr>
          <w:p w14:paraId="34FEC848" w14:textId="77777777" w:rsidR="005E7DB1" w:rsidRPr="00AE33D1" w:rsidRDefault="005E7DB1" w:rsidP="005E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2D5650B8" w14:textId="4DE65889" w:rsidR="005E7DB1" w:rsidRPr="00F605A6" w:rsidRDefault="00F605A6" w:rsidP="005E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F605A6">
              <w:rPr>
                <w:rFonts w:ascii="Angsana New" w:eastAsia="MS Mincho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146" w:type="pct"/>
          </w:tcPr>
          <w:p w14:paraId="63635F29" w14:textId="77777777" w:rsidR="005E7DB1" w:rsidRPr="00F605A6" w:rsidRDefault="005E7DB1" w:rsidP="005E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</w:p>
        </w:tc>
        <w:tc>
          <w:tcPr>
            <w:tcW w:w="692" w:type="pct"/>
          </w:tcPr>
          <w:p w14:paraId="76468A33" w14:textId="7767E2F6" w:rsidR="005E7DB1" w:rsidRPr="00F605A6" w:rsidRDefault="00F605A6" w:rsidP="005E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F605A6">
              <w:rPr>
                <w:rFonts w:ascii="Angsana New" w:eastAsia="MS Mincho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0B30AC5C" w14:textId="77777777" w:rsidR="005E7DB1" w:rsidRPr="00F605A6" w:rsidRDefault="005E7DB1" w:rsidP="005E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</w:p>
        </w:tc>
        <w:tc>
          <w:tcPr>
            <w:tcW w:w="644" w:type="pct"/>
          </w:tcPr>
          <w:p w14:paraId="6550F333" w14:textId="2F812D4B" w:rsidR="005E7DB1" w:rsidRPr="00F605A6" w:rsidRDefault="00F605A6" w:rsidP="005E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F605A6">
              <w:rPr>
                <w:rFonts w:ascii="Angsana New" w:eastAsia="MS Mincho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147" w:type="pct"/>
          </w:tcPr>
          <w:p w14:paraId="6D8EEB0E" w14:textId="77777777" w:rsidR="005E7DB1" w:rsidRPr="00F605A6" w:rsidRDefault="005E7DB1" w:rsidP="005E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</w:p>
        </w:tc>
        <w:tc>
          <w:tcPr>
            <w:tcW w:w="642" w:type="pct"/>
          </w:tcPr>
          <w:p w14:paraId="1EDC57C6" w14:textId="673B116E" w:rsidR="005E7DB1" w:rsidRPr="00F605A6" w:rsidRDefault="00F605A6" w:rsidP="005E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F605A6">
              <w:rPr>
                <w:rFonts w:ascii="Angsana New" w:eastAsia="MS Mincho" w:hAnsi="Angsana New"/>
                <w:bCs/>
                <w:sz w:val="30"/>
                <w:szCs w:val="30"/>
              </w:rPr>
              <w:t>2563</w:t>
            </w:r>
          </w:p>
        </w:tc>
      </w:tr>
      <w:tr w:rsidR="000249CD" w:rsidRPr="00AE33D1" w14:paraId="126DF3C4" w14:textId="77777777" w:rsidTr="00DE26F3">
        <w:trPr>
          <w:tblHeader/>
        </w:trPr>
        <w:tc>
          <w:tcPr>
            <w:tcW w:w="1737" w:type="pct"/>
          </w:tcPr>
          <w:p w14:paraId="4E637F8E" w14:textId="77777777" w:rsidR="000249CD" w:rsidRPr="00AE33D1" w:rsidRDefault="000249CD" w:rsidP="00024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00" w:type="pct"/>
          </w:tcPr>
          <w:p w14:paraId="5A215608" w14:textId="77777777" w:rsidR="000249CD" w:rsidRPr="00AE33D1" w:rsidRDefault="000249CD" w:rsidP="00024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31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3063" w:type="pct"/>
            <w:gridSpan w:val="7"/>
          </w:tcPr>
          <w:p w14:paraId="4BEE5CE1" w14:textId="77777777" w:rsidR="000249CD" w:rsidRPr="00AE33D1" w:rsidRDefault="000249CD" w:rsidP="00024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(</w:t>
            </w:r>
            <w:r w:rsidR="003C50B4" w:rsidRPr="00AE33D1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พันบ</w:t>
            </w:r>
            <w:r w:rsidRPr="00AE33D1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าท)</w:t>
            </w:r>
          </w:p>
        </w:tc>
      </w:tr>
      <w:tr w:rsidR="000249CD" w:rsidRPr="00AE33D1" w14:paraId="2B4563AA" w14:textId="77777777" w:rsidTr="00DE26F3">
        <w:tc>
          <w:tcPr>
            <w:tcW w:w="1937" w:type="pct"/>
            <w:gridSpan w:val="2"/>
            <w:shd w:val="clear" w:color="auto" w:fill="auto"/>
          </w:tcPr>
          <w:p w14:paraId="1F2D5962" w14:textId="77777777" w:rsidR="000249CD" w:rsidRPr="00AE33D1" w:rsidRDefault="000249CD" w:rsidP="000249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33D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45" w:type="pct"/>
          </w:tcPr>
          <w:p w14:paraId="29CABA67" w14:textId="77777777" w:rsidR="000249CD" w:rsidRPr="00AE33D1" w:rsidRDefault="000249CD" w:rsidP="00F6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15DC4ED" w14:textId="77777777" w:rsidR="000249CD" w:rsidRPr="00AE33D1" w:rsidRDefault="000249CD" w:rsidP="00F6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692" w:type="pct"/>
          </w:tcPr>
          <w:p w14:paraId="6558AB30" w14:textId="77777777" w:rsidR="000249CD" w:rsidRPr="00AE33D1" w:rsidRDefault="000249CD" w:rsidP="00F6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5" w:right="-115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5AC2A48" w14:textId="77777777" w:rsidR="000249CD" w:rsidRPr="00AE33D1" w:rsidRDefault="000249CD" w:rsidP="00F6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08DEB778" w14:textId="77777777" w:rsidR="000249CD" w:rsidRPr="00AE33D1" w:rsidRDefault="000249CD" w:rsidP="00F6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331299E" w14:textId="77777777" w:rsidR="000249CD" w:rsidRPr="00AE33D1" w:rsidRDefault="000249CD" w:rsidP="00F6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701686FC" w14:textId="77777777" w:rsidR="000249CD" w:rsidRPr="00AE33D1" w:rsidRDefault="000249CD" w:rsidP="00F6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D717BA" w:rsidRPr="00AE33D1" w14:paraId="40C39BD9" w14:textId="77777777" w:rsidTr="00DE26F3">
        <w:tc>
          <w:tcPr>
            <w:tcW w:w="1937" w:type="pct"/>
            <w:gridSpan w:val="2"/>
            <w:shd w:val="clear" w:color="auto" w:fill="auto"/>
          </w:tcPr>
          <w:p w14:paraId="200D3CD0" w14:textId="77777777" w:rsidR="00D717BA" w:rsidRPr="00AE33D1" w:rsidRDefault="00D717BA" w:rsidP="00D71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33D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645" w:type="pct"/>
          </w:tcPr>
          <w:p w14:paraId="36E2B90D" w14:textId="77777777" w:rsidR="00D717BA" w:rsidRPr="00AE33D1" w:rsidRDefault="00D717BA" w:rsidP="00F6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32E1F81F" w14:textId="77777777" w:rsidR="00D717BA" w:rsidRPr="00AE33D1" w:rsidRDefault="00D717BA" w:rsidP="00F6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92" w:type="pct"/>
          </w:tcPr>
          <w:p w14:paraId="21F89348" w14:textId="77777777" w:rsidR="00D717BA" w:rsidRPr="00AE33D1" w:rsidRDefault="00D717BA" w:rsidP="00F6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5"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5836F8B6" w14:textId="77777777" w:rsidR="00D717BA" w:rsidRPr="00AE33D1" w:rsidRDefault="00D717BA" w:rsidP="00F6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4FF049DD" w14:textId="77777777" w:rsidR="00D717BA" w:rsidRPr="00AE33D1" w:rsidRDefault="00D717BA" w:rsidP="00F6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504E84C4" w14:textId="77777777" w:rsidR="00D717BA" w:rsidRPr="00AE33D1" w:rsidRDefault="00D717BA" w:rsidP="00F6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14:paraId="6F48391A" w14:textId="77777777" w:rsidR="00D717BA" w:rsidRPr="00AE33D1" w:rsidRDefault="00D717BA" w:rsidP="00F6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bookmarkEnd w:id="44"/>
      <w:tr w:rsidR="00F605A6" w:rsidRPr="00AE33D1" w14:paraId="5F2F1522" w14:textId="77777777" w:rsidTr="00DE26F3">
        <w:tc>
          <w:tcPr>
            <w:tcW w:w="1937" w:type="pct"/>
            <w:gridSpan w:val="2"/>
            <w:shd w:val="clear" w:color="auto" w:fill="auto"/>
          </w:tcPr>
          <w:p w14:paraId="2B3EA1FC" w14:textId="77777777" w:rsidR="00F605A6" w:rsidRPr="00AE33D1" w:rsidRDefault="00F605A6" w:rsidP="00F605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งานระบบ</w:t>
            </w:r>
          </w:p>
        </w:tc>
        <w:tc>
          <w:tcPr>
            <w:tcW w:w="645" w:type="pct"/>
          </w:tcPr>
          <w:p w14:paraId="1CD90555" w14:textId="6C81D321" w:rsidR="00F605A6" w:rsidRPr="00AE33D1" w:rsidRDefault="004132C6" w:rsidP="004F5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right="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CAE5DFA" w14:textId="77777777" w:rsidR="00F605A6" w:rsidRPr="00AE33D1" w:rsidRDefault="00F605A6" w:rsidP="00F6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92" w:type="pct"/>
          </w:tcPr>
          <w:p w14:paraId="58582054" w14:textId="79A406CF" w:rsidR="00F605A6" w:rsidRPr="00AE33D1" w:rsidRDefault="00F605A6" w:rsidP="00F6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028</w:t>
            </w:r>
            <w:r w:rsidRPr="00AE33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AE33D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47DD0E8E" w14:textId="77777777" w:rsidR="00F605A6" w:rsidRPr="00AE33D1" w:rsidRDefault="00F605A6" w:rsidP="00F6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068447D7" w14:textId="4570845B" w:rsidR="00F605A6" w:rsidRPr="00AE33D1" w:rsidRDefault="004132C6" w:rsidP="004F5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79" w:right="181" w:hanging="14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47" w:type="pct"/>
          </w:tcPr>
          <w:p w14:paraId="1BC4A5F3" w14:textId="77777777" w:rsidR="00F605A6" w:rsidRPr="00AE33D1" w:rsidRDefault="00F605A6" w:rsidP="00F6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14:paraId="621F2082" w14:textId="77395F24" w:rsidR="00F605A6" w:rsidRPr="00AE33D1" w:rsidRDefault="00F605A6" w:rsidP="00F6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ind w:left="-7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F605A6" w:rsidRPr="00AE33D1" w14:paraId="6BD39215" w14:textId="77777777" w:rsidTr="00DE26F3">
        <w:tc>
          <w:tcPr>
            <w:tcW w:w="1937" w:type="pct"/>
            <w:gridSpan w:val="2"/>
            <w:shd w:val="clear" w:color="auto" w:fill="auto"/>
          </w:tcPr>
          <w:p w14:paraId="41C95F7B" w14:textId="3B5BA177" w:rsidR="00F605A6" w:rsidRPr="00AE33D1" w:rsidRDefault="00F605A6" w:rsidP="00F605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645" w:type="pct"/>
          </w:tcPr>
          <w:p w14:paraId="6560C321" w14:textId="6A957D07" w:rsidR="00F605A6" w:rsidRPr="00AE33D1" w:rsidRDefault="004132C6" w:rsidP="00F6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4132C6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676,677</w:t>
            </w:r>
          </w:p>
        </w:tc>
        <w:tc>
          <w:tcPr>
            <w:tcW w:w="146" w:type="pct"/>
          </w:tcPr>
          <w:p w14:paraId="4C2AB3D6" w14:textId="77777777" w:rsidR="00F605A6" w:rsidRPr="00AE33D1" w:rsidRDefault="00F605A6" w:rsidP="00F6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92" w:type="pct"/>
          </w:tcPr>
          <w:p w14:paraId="1D41F355" w14:textId="153A3D2C" w:rsidR="00F605A6" w:rsidRPr="00AE33D1" w:rsidRDefault="00F605A6" w:rsidP="00F6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</w:rPr>
              <w:t>855,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144</w:t>
            </w:r>
          </w:p>
        </w:tc>
        <w:tc>
          <w:tcPr>
            <w:tcW w:w="147" w:type="pct"/>
          </w:tcPr>
          <w:p w14:paraId="0620CE83" w14:textId="77777777" w:rsidR="00F605A6" w:rsidRPr="00AE33D1" w:rsidRDefault="00F605A6" w:rsidP="00F6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339F27C5" w14:textId="3C3A6EF5" w:rsidR="00F605A6" w:rsidRPr="00AE33D1" w:rsidRDefault="004132C6" w:rsidP="00F6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132C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1,130</w:t>
            </w:r>
          </w:p>
        </w:tc>
        <w:tc>
          <w:tcPr>
            <w:tcW w:w="147" w:type="pct"/>
          </w:tcPr>
          <w:p w14:paraId="7BC58289" w14:textId="77777777" w:rsidR="00F605A6" w:rsidRPr="00AE33D1" w:rsidRDefault="00F605A6" w:rsidP="00F6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14:paraId="632DB708" w14:textId="021B791E" w:rsidR="00F605A6" w:rsidRPr="00AE33D1" w:rsidRDefault="00F605A6" w:rsidP="00F6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E33D1">
              <w:rPr>
                <w:rFonts w:asciiTheme="majorBidi" w:eastAsia="MS Mincho" w:hAnsiTheme="majorBidi" w:cstheme="majorBidi"/>
                <w:sz w:val="30"/>
                <w:szCs w:val="30"/>
              </w:rPr>
              <w:t>2,575</w:t>
            </w:r>
          </w:p>
        </w:tc>
      </w:tr>
      <w:tr w:rsidR="00F605A6" w:rsidRPr="00AE33D1" w14:paraId="1A82F174" w14:textId="77777777" w:rsidTr="00DE26F3">
        <w:tc>
          <w:tcPr>
            <w:tcW w:w="1937" w:type="pct"/>
            <w:gridSpan w:val="2"/>
            <w:shd w:val="clear" w:color="auto" w:fill="auto"/>
          </w:tcPr>
          <w:p w14:paraId="2C4AA77F" w14:textId="77777777" w:rsidR="00F605A6" w:rsidRPr="00AE33D1" w:rsidRDefault="00F605A6" w:rsidP="00F605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645" w:type="pct"/>
          </w:tcPr>
          <w:p w14:paraId="47088D6D" w14:textId="4A082083" w:rsidR="00F605A6" w:rsidRPr="00AE33D1" w:rsidRDefault="007C3C73" w:rsidP="00F6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7C3C73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68,527</w:t>
            </w:r>
          </w:p>
        </w:tc>
        <w:tc>
          <w:tcPr>
            <w:tcW w:w="146" w:type="pct"/>
          </w:tcPr>
          <w:p w14:paraId="2E2663B8" w14:textId="77777777" w:rsidR="00F605A6" w:rsidRPr="00AE33D1" w:rsidRDefault="00F605A6" w:rsidP="00F6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92" w:type="pct"/>
          </w:tcPr>
          <w:p w14:paraId="11CC4A83" w14:textId="7DE2A38F" w:rsidR="00F605A6" w:rsidRPr="00AE33D1" w:rsidRDefault="00F605A6" w:rsidP="00F6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128,050</w:t>
            </w:r>
          </w:p>
        </w:tc>
        <w:tc>
          <w:tcPr>
            <w:tcW w:w="147" w:type="pct"/>
          </w:tcPr>
          <w:p w14:paraId="65532DB3" w14:textId="77777777" w:rsidR="00F605A6" w:rsidRPr="00AE33D1" w:rsidRDefault="00F605A6" w:rsidP="00F6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430D0903" w14:textId="089272D9" w:rsidR="00F605A6" w:rsidRPr="00AE33D1" w:rsidRDefault="004132C6" w:rsidP="004F572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79" w:right="18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47" w:type="pct"/>
          </w:tcPr>
          <w:p w14:paraId="661FA1E3" w14:textId="77777777" w:rsidR="00F605A6" w:rsidRPr="00AE33D1" w:rsidRDefault="00F605A6" w:rsidP="00F6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14:paraId="66926D96" w14:textId="3376ED84" w:rsidR="00F605A6" w:rsidRPr="00AE33D1" w:rsidRDefault="00F605A6" w:rsidP="00F6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F605A6" w:rsidRPr="00AE33D1" w14:paraId="008A8B37" w14:textId="77777777" w:rsidTr="00DE26F3">
        <w:tc>
          <w:tcPr>
            <w:tcW w:w="1937" w:type="pct"/>
            <w:gridSpan w:val="2"/>
            <w:shd w:val="clear" w:color="auto" w:fill="auto"/>
          </w:tcPr>
          <w:p w14:paraId="32B9C7B6" w14:textId="053F3616" w:rsidR="00F605A6" w:rsidRPr="00AE33D1" w:rsidRDefault="00F605A6" w:rsidP="00F605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645" w:type="pct"/>
          </w:tcPr>
          <w:p w14:paraId="1C2F5D06" w14:textId="79800974" w:rsidR="00F605A6" w:rsidRPr="00AE33D1" w:rsidRDefault="004132C6" w:rsidP="00F6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4132C6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27,261</w:t>
            </w:r>
          </w:p>
        </w:tc>
        <w:tc>
          <w:tcPr>
            <w:tcW w:w="146" w:type="pct"/>
          </w:tcPr>
          <w:p w14:paraId="601062BB" w14:textId="77777777" w:rsidR="00F605A6" w:rsidRPr="00AE33D1" w:rsidRDefault="00F605A6" w:rsidP="00F6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92" w:type="pct"/>
          </w:tcPr>
          <w:p w14:paraId="6FA87892" w14:textId="56E1758E" w:rsidR="00F605A6" w:rsidRPr="00AE33D1" w:rsidRDefault="00F605A6" w:rsidP="00F6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</w:t>
            </w:r>
            <w:r w:rsidRPr="00AE33D1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602</w:t>
            </w:r>
          </w:p>
        </w:tc>
        <w:tc>
          <w:tcPr>
            <w:tcW w:w="147" w:type="pct"/>
          </w:tcPr>
          <w:p w14:paraId="2D2674AC" w14:textId="77777777" w:rsidR="00F605A6" w:rsidRPr="00AE33D1" w:rsidRDefault="00F605A6" w:rsidP="00F6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3756B93C" w14:textId="2BD193BE" w:rsidR="00F605A6" w:rsidRPr="00AE33D1" w:rsidRDefault="004132C6" w:rsidP="00F6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7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132C6">
              <w:rPr>
                <w:rFonts w:asciiTheme="majorBidi" w:eastAsia="MS Mincho" w:hAnsiTheme="majorBidi" w:cstheme="majorBidi"/>
                <w:sz w:val="30"/>
                <w:szCs w:val="30"/>
              </w:rPr>
              <w:t>27,261</w:t>
            </w:r>
          </w:p>
        </w:tc>
        <w:tc>
          <w:tcPr>
            <w:tcW w:w="147" w:type="pct"/>
          </w:tcPr>
          <w:p w14:paraId="150D08F8" w14:textId="77777777" w:rsidR="00F605A6" w:rsidRPr="00AE33D1" w:rsidRDefault="00F605A6" w:rsidP="00F6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14:paraId="301DC13A" w14:textId="575E82BE" w:rsidR="00F605A6" w:rsidRPr="00AE33D1" w:rsidRDefault="00F605A6" w:rsidP="00F6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E33D1">
              <w:rPr>
                <w:rFonts w:asciiTheme="majorBidi" w:eastAsia="MS Mincho" w:hAnsiTheme="majorBidi" w:cstheme="majorBidi"/>
                <w:sz w:val="30"/>
                <w:szCs w:val="30"/>
              </w:rPr>
              <w:t>41,893</w:t>
            </w:r>
          </w:p>
        </w:tc>
      </w:tr>
      <w:tr w:rsidR="00F605A6" w:rsidRPr="00AE33D1" w14:paraId="27344B03" w14:textId="77777777" w:rsidTr="00DE26F3">
        <w:tc>
          <w:tcPr>
            <w:tcW w:w="1937" w:type="pct"/>
            <w:gridSpan w:val="2"/>
          </w:tcPr>
          <w:p w14:paraId="4D237511" w14:textId="77777777" w:rsidR="00F605A6" w:rsidRPr="00AE33D1" w:rsidRDefault="00F605A6" w:rsidP="00F6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AE33D1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644EEF7B" w14:textId="61D8C458" w:rsidR="00F605A6" w:rsidRPr="00AE33D1" w:rsidRDefault="007C3C73" w:rsidP="00F6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3C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772,465</w:t>
            </w:r>
          </w:p>
        </w:tc>
        <w:tc>
          <w:tcPr>
            <w:tcW w:w="146" w:type="pct"/>
          </w:tcPr>
          <w:p w14:paraId="43462783" w14:textId="77777777" w:rsidR="00F605A6" w:rsidRPr="00AE33D1" w:rsidRDefault="00F605A6" w:rsidP="00F6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131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92" w:type="pct"/>
            <w:tcBorders>
              <w:top w:val="single" w:sz="4" w:space="0" w:color="auto"/>
              <w:bottom w:val="double" w:sz="4" w:space="0" w:color="auto"/>
            </w:tcBorders>
          </w:tcPr>
          <w:p w14:paraId="7566A0A8" w14:textId="7E89AD5A" w:rsidR="00F605A6" w:rsidRPr="00AE33D1" w:rsidRDefault="00F605A6" w:rsidP="00F6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054</w:t>
            </w:r>
            <w:r w:rsidRPr="00AE33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552</w:t>
            </w:r>
          </w:p>
        </w:tc>
        <w:tc>
          <w:tcPr>
            <w:tcW w:w="147" w:type="pct"/>
          </w:tcPr>
          <w:p w14:paraId="7D2E4596" w14:textId="77777777" w:rsidR="00F605A6" w:rsidRPr="00AE33D1" w:rsidRDefault="00F605A6" w:rsidP="00F6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26" w:right="-131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733095BB" w14:textId="50B8325A" w:rsidR="00F605A6" w:rsidRPr="00AE33D1" w:rsidRDefault="004132C6" w:rsidP="00F6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4132C6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>28,391</w:t>
            </w:r>
          </w:p>
        </w:tc>
        <w:tc>
          <w:tcPr>
            <w:tcW w:w="147" w:type="pct"/>
          </w:tcPr>
          <w:p w14:paraId="29ED2C15" w14:textId="77777777" w:rsidR="00F605A6" w:rsidRPr="00AE33D1" w:rsidRDefault="00F605A6" w:rsidP="00F6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131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</w:tcPr>
          <w:p w14:paraId="0AC0F2EE" w14:textId="7B312D6F" w:rsidR="00F605A6" w:rsidRPr="00AE33D1" w:rsidRDefault="00F605A6" w:rsidP="00F6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AE33D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>44,468</w:t>
            </w:r>
          </w:p>
        </w:tc>
      </w:tr>
      <w:tr w:rsidR="00F605A6" w:rsidRPr="00141347" w14:paraId="736C8822" w14:textId="77777777" w:rsidTr="00DE26F3">
        <w:tc>
          <w:tcPr>
            <w:tcW w:w="1937" w:type="pct"/>
            <w:gridSpan w:val="2"/>
          </w:tcPr>
          <w:p w14:paraId="1C2E6E8F" w14:textId="77777777" w:rsidR="00F605A6" w:rsidRPr="00141347" w:rsidRDefault="00F605A6" w:rsidP="00F6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45" w:type="pct"/>
          </w:tcPr>
          <w:p w14:paraId="3C542DD4" w14:textId="77777777" w:rsidR="00F605A6" w:rsidRPr="00141347" w:rsidRDefault="00F605A6" w:rsidP="00F6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rPr>
                <w:rFonts w:ascii="Angsana New" w:eastAsia="MS Mincho" w:hAnsi="Angsana New"/>
                <w:sz w:val="20"/>
                <w:szCs w:val="20"/>
              </w:rPr>
            </w:pPr>
          </w:p>
        </w:tc>
        <w:tc>
          <w:tcPr>
            <w:tcW w:w="146" w:type="pct"/>
          </w:tcPr>
          <w:p w14:paraId="046EFB9B" w14:textId="77777777" w:rsidR="00F605A6" w:rsidRPr="00141347" w:rsidRDefault="00F605A6" w:rsidP="00F6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jc w:val="center"/>
              <w:rPr>
                <w:rFonts w:ascii="Angsana New" w:eastAsia="MS Mincho" w:hAnsi="Angsana New"/>
                <w:sz w:val="20"/>
                <w:szCs w:val="20"/>
              </w:rPr>
            </w:pPr>
          </w:p>
        </w:tc>
        <w:tc>
          <w:tcPr>
            <w:tcW w:w="692" w:type="pct"/>
          </w:tcPr>
          <w:p w14:paraId="30B717C4" w14:textId="77777777" w:rsidR="00F605A6" w:rsidRPr="00141347" w:rsidRDefault="00F605A6" w:rsidP="00F6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5" w:right="-115"/>
              <w:rPr>
                <w:rFonts w:ascii="Angsana New" w:eastAsia="MS Mincho" w:hAnsi="Angsana New"/>
                <w:sz w:val="20"/>
                <w:szCs w:val="20"/>
              </w:rPr>
            </w:pPr>
          </w:p>
        </w:tc>
        <w:tc>
          <w:tcPr>
            <w:tcW w:w="147" w:type="pct"/>
          </w:tcPr>
          <w:p w14:paraId="7B17855A" w14:textId="77777777" w:rsidR="00F605A6" w:rsidRPr="00141347" w:rsidRDefault="00F605A6" w:rsidP="00F6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jc w:val="center"/>
              <w:rPr>
                <w:rFonts w:ascii="Angsana New" w:eastAsia="MS Mincho" w:hAnsi="Angsana New"/>
                <w:sz w:val="20"/>
                <w:szCs w:val="20"/>
              </w:rPr>
            </w:pPr>
          </w:p>
        </w:tc>
        <w:tc>
          <w:tcPr>
            <w:tcW w:w="644" w:type="pct"/>
          </w:tcPr>
          <w:p w14:paraId="5063D504" w14:textId="77777777" w:rsidR="00F605A6" w:rsidRPr="00141347" w:rsidRDefault="00F605A6" w:rsidP="00F6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jc w:val="center"/>
              <w:rPr>
                <w:rFonts w:ascii="Angsana New" w:eastAsia="MS Mincho" w:hAnsi="Angsana New"/>
                <w:sz w:val="20"/>
                <w:szCs w:val="20"/>
              </w:rPr>
            </w:pPr>
          </w:p>
        </w:tc>
        <w:tc>
          <w:tcPr>
            <w:tcW w:w="147" w:type="pct"/>
          </w:tcPr>
          <w:p w14:paraId="20EFD618" w14:textId="77777777" w:rsidR="00F605A6" w:rsidRPr="00141347" w:rsidRDefault="00F605A6" w:rsidP="00F6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jc w:val="center"/>
              <w:rPr>
                <w:rFonts w:ascii="Angsana New" w:eastAsia="MS Mincho" w:hAnsi="Angsana New"/>
                <w:sz w:val="20"/>
                <w:szCs w:val="20"/>
              </w:rPr>
            </w:pPr>
          </w:p>
        </w:tc>
        <w:tc>
          <w:tcPr>
            <w:tcW w:w="642" w:type="pct"/>
          </w:tcPr>
          <w:p w14:paraId="2BF50FD1" w14:textId="77777777" w:rsidR="00F605A6" w:rsidRPr="00141347" w:rsidRDefault="00F605A6" w:rsidP="00F6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jc w:val="center"/>
              <w:rPr>
                <w:rFonts w:ascii="Angsana New" w:eastAsia="MS Mincho" w:hAnsi="Angsana New"/>
                <w:sz w:val="20"/>
                <w:szCs w:val="20"/>
              </w:rPr>
            </w:pPr>
          </w:p>
        </w:tc>
      </w:tr>
      <w:tr w:rsidR="00F605A6" w:rsidRPr="00AE33D1" w14:paraId="6B234F32" w14:textId="77777777" w:rsidTr="00DE26F3">
        <w:tc>
          <w:tcPr>
            <w:tcW w:w="1937" w:type="pct"/>
            <w:gridSpan w:val="2"/>
          </w:tcPr>
          <w:p w14:paraId="6666A741" w14:textId="77777777" w:rsidR="00F605A6" w:rsidRPr="00AE33D1" w:rsidRDefault="00F605A6" w:rsidP="00F6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E33D1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645" w:type="pct"/>
          </w:tcPr>
          <w:p w14:paraId="0B2B4C6C" w14:textId="77777777" w:rsidR="00F605A6" w:rsidRPr="00AE33D1" w:rsidRDefault="00F605A6" w:rsidP="00F6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60" w:lineRule="atLeas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6" w:type="pct"/>
          </w:tcPr>
          <w:p w14:paraId="171F7C9D" w14:textId="77777777" w:rsidR="00F605A6" w:rsidRPr="00AE33D1" w:rsidRDefault="00F605A6" w:rsidP="00F6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131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2" w:type="pct"/>
          </w:tcPr>
          <w:p w14:paraId="2DFC6169" w14:textId="77777777" w:rsidR="00F605A6" w:rsidRPr="00AE33D1" w:rsidRDefault="00F605A6" w:rsidP="00F6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60" w:lineRule="atLeast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7" w:type="pct"/>
          </w:tcPr>
          <w:p w14:paraId="4631D2D5" w14:textId="77777777" w:rsidR="00F605A6" w:rsidRPr="00AE33D1" w:rsidRDefault="00F605A6" w:rsidP="00F6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26" w:right="-131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</w:tcPr>
          <w:p w14:paraId="00721F7B" w14:textId="77777777" w:rsidR="00F605A6" w:rsidRPr="00AE33D1" w:rsidRDefault="00F605A6" w:rsidP="00F6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7" w:type="pct"/>
          </w:tcPr>
          <w:p w14:paraId="352E6CF4" w14:textId="77777777" w:rsidR="00F605A6" w:rsidRPr="00AE33D1" w:rsidRDefault="00F605A6" w:rsidP="00F6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131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</w:tcPr>
          <w:p w14:paraId="51169A1E" w14:textId="77777777" w:rsidR="00F605A6" w:rsidRPr="00AE33D1" w:rsidRDefault="00F605A6" w:rsidP="00F6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5628C5" w:rsidRPr="00AE33D1" w14:paraId="6D9A0125" w14:textId="77777777" w:rsidTr="00752AD4">
        <w:tc>
          <w:tcPr>
            <w:tcW w:w="1937" w:type="pct"/>
            <w:gridSpan w:val="2"/>
            <w:shd w:val="clear" w:color="auto" w:fill="auto"/>
          </w:tcPr>
          <w:p w14:paraId="3292818B" w14:textId="6BBD16CF" w:rsidR="005628C5" w:rsidRPr="00AE33D1" w:rsidRDefault="005628C5" w:rsidP="005628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สัญญาที่ปรึกษางานออกแบบ</w:t>
            </w:r>
          </w:p>
        </w:tc>
        <w:tc>
          <w:tcPr>
            <w:tcW w:w="645" w:type="pct"/>
          </w:tcPr>
          <w:p w14:paraId="39807921" w14:textId="7428ACAF" w:rsidR="005628C5" w:rsidRPr="00AE33D1" w:rsidRDefault="007C3C73" w:rsidP="00562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C3C73">
              <w:rPr>
                <w:rFonts w:asciiTheme="majorBidi" w:hAnsiTheme="majorBidi" w:cstheme="majorBidi"/>
                <w:sz w:val="30"/>
                <w:szCs w:val="30"/>
              </w:rPr>
              <w:t>1,312,175</w:t>
            </w:r>
          </w:p>
        </w:tc>
        <w:tc>
          <w:tcPr>
            <w:tcW w:w="146" w:type="pct"/>
          </w:tcPr>
          <w:p w14:paraId="10B3B358" w14:textId="77777777" w:rsidR="005628C5" w:rsidRPr="00AE33D1" w:rsidRDefault="005628C5" w:rsidP="00562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131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92" w:type="pct"/>
          </w:tcPr>
          <w:p w14:paraId="58F3EDF7" w14:textId="67B6AE0F" w:rsidR="005628C5" w:rsidRPr="00AE33D1" w:rsidRDefault="005628C5" w:rsidP="00562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47" w:type="pct"/>
          </w:tcPr>
          <w:p w14:paraId="20FD0303" w14:textId="77777777" w:rsidR="005628C5" w:rsidRPr="00AE33D1" w:rsidRDefault="005628C5" w:rsidP="00562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26" w:right="-131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25693B3F" w14:textId="44844FD9" w:rsidR="005628C5" w:rsidRPr="00AE33D1" w:rsidRDefault="005628C5" w:rsidP="00562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79" w:right="-18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47" w:type="pct"/>
          </w:tcPr>
          <w:p w14:paraId="5112995B" w14:textId="77777777" w:rsidR="005628C5" w:rsidRPr="00AE33D1" w:rsidRDefault="005628C5" w:rsidP="00562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131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14:paraId="51921E1C" w14:textId="53057124" w:rsidR="005628C5" w:rsidRPr="00AE33D1" w:rsidRDefault="005628C5" w:rsidP="00562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5628C5" w:rsidRPr="00AE33D1" w14:paraId="6D6343E3" w14:textId="77777777" w:rsidTr="00DE26F3">
        <w:tc>
          <w:tcPr>
            <w:tcW w:w="1937" w:type="pct"/>
            <w:gridSpan w:val="2"/>
            <w:shd w:val="clear" w:color="auto" w:fill="auto"/>
          </w:tcPr>
          <w:p w14:paraId="44A20EAD" w14:textId="20E749AC" w:rsidR="005628C5" w:rsidRPr="00AE33D1" w:rsidRDefault="005628C5" w:rsidP="005628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สัญญาค้ำประกัน</w:t>
            </w:r>
          </w:p>
        </w:tc>
        <w:tc>
          <w:tcPr>
            <w:tcW w:w="645" w:type="pct"/>
          </w:tcPr>
          <w:p w14:paraId="1819D0B3" w14:textId="3A05C97E" w:rsidR="005628C5" w:rsidRPr="00AE33D1" w:rsidRDefault="007C3C73" w:rsidP="00562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C3C73">
              <w:rPr>
                <w:rFonts w:asciiTheme="majorBidi" w:hAnsiTheme="majorBidi" w:cstheme="majorBidi"/>
                <w:sz w:val="30"/>
                <w:szCs w:val="30"/>
              </w:rPr>
              <w:t>157,740</w:t>
            </w:r>
          </w:p>
        </w:tc>
        <w:tc>
          <w:tcPr>
            <w:tcW w:w="146" w:type="pct"/>
          </w:tcPr>
          <w:p w14:paraId="3168324D" w14:textId="77777777" w:rsidR="005628C5" w:rsidRPr="00AE33D1" w:rsidRDefault="005628C5" w:rsidP="00562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131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92" w:type="pct"/>
          </w:tcPr>
          <w:p w14:paraId="055E948F" w14:textId="3B3779B2" w:rsidR="005628C5" w:rsidRPr="00AE33D1" w:rsidRDefault="005628C5" w:rsidP="00562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57</w:t>
            </w:r>
            <w:r w:rsidRPr="00AE33D1">
              <w:rPr>
                <w:rFonts w:asciiTheme="majorBidi" w:hAnsiTheme="majorBidi" w:cstheme="majorBidi"/>
                <w:sz w:val="30"/>
                <w:szCs w:val="30"/>
              </w:rPr>
              <w:t>,4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  <w:tc>
          <w:tcPr>
            <w:tcW w:w="147" w:type="pct"/>
          </w:tcPr>
          <w:p w14:paraId="1875EA99" w14:textId="77777777" w:rsidR="005628C5" w:rsidRPr="00AE33D1" w:rsidRDefault="005628C5" w:rsidP="00562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26" w:right="-131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7EB5AF58" w14:textId="22F81C17" w:rsidR="005628C5" w:rsidRPr="00AE33D1" w:rsidRDefault="005628C5" w:rsidP="00562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79" w:right="-18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B14B2EA" w14:textId="77777777" w:rsidR="005628C5" w:rsidRPr="00AE33D1" w:rsidRDefault="005628C5" w:rsidP="00562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131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14:paraId="04207CE0" w14:textId="5A4475F5" w:rsidR="005628C5" w:rsidRPr="00AE33D1" w:rsidRDefault="005628C5" w:rsidP="00562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5628C5" w:rsidRPr="00AE33D1" w14:paraId="6F6AA5A0" w14:textId="77777777" w:rsidTr="00193AC2">
        <w:tc>
          <w:tcPr>
            <w:tcW w:w="1937" w:type="pct"/>
            <w:gridSpan w:val="2"/>
          </w:tcPr>
          <w:p w14:paraId="36341D26" w14:textId="1F80B3E6" w:rsidR="005628C5" w:rsidRPr="00AE33D1" w:rsidRDefault="005628C5" w:rsidP="005628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645" w:type="pct"/>
          </w:tcPr>
          <w:p w14:paraId="084F0271" w14:textId="3FD48D05" w:rsidR="005628C5" w:rsidRPr="00AF2D3C" w:rsidRDefault="00432A43" w:rsidP="00562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432A43">
              <w:rPr>
                <w:rFonts w:asciiTheme="majorBidi" w:hAnsiTheme="majorBidi" w:cstheme="majorBidi"/>
                <w:sz w:val="30"/>
                <w:szCs w:val="30"/>
              </w:rPr>
              <w:t>524,392</w:t>
            </w:r>
          </w:p>
        </w:tc>
        <w:tc>
          <w:tcPr>
            <w:tcW w:w="146" w:type="pct"/>
          </w:tcPr>
          <w:p w14:paraId="5A1D4F0A" w14:textId="77777777" w:rsidR="005628C5" w:rsidRPr="00AE33D1" w:rsidRDefault="005628C5" w:rsidP="00562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131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2" w:type="pct"/>
          </w:tcPr>
          <w:p w14:paraId="316E0FFF" w14:textId="4BF969B8" w:rsidR="005628C5" w:rsidRPr="00AE33D1" w:rsidRDefault="005628C5" w:rsidP="00562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5" w:right="-115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51</w:t>
            </w:r>
            <w:r w:rsidRPr="00AE33D1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526</w:t>
            </w:r>
          </w:p>
        </w:tc>
        <w:tc>
          <w:tcPr>
            <w:tcW w:w="147" w:type="pct"/>
          </w:tcPr>
          <w:p w14:paraId="6668698C" w14:textId="77777777" w:rsidR="005628C5" w:rsidRPr="00AE33D1" w:rsidRDefault="005628C5" w:rsidP="00562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26" w:right="-131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</w:tcPr>
          <w:p w14:paraId="4EA61DBD" w14:textId="3E97116D" w:rsidR="005628C5" w:rsidRPr="004132C6" w:rsidRDefault="005628C5" w:rsidP="00562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79" w:right="181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4132C6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2,876</w:t>
            </w:r>
          </w:p>
        </w:tc>
        <w:tc>
          <w:tcPr>
            <w:tcW w:w="147" w:type="pct"/>
          </w:tcPr>
          <w:p w14:paraId="55CFBB7E" w14:textId="77777777" w:rsidR="005628C5" w:rsidRPr="00AE33D1" w:rsidRDefault="005628C5" w:rsidP="00562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131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</w:tcPr>
          <w:p w14:paraId="1D58B6D4" w14:textId="3A599FFF" w:rsidR="005628C5" w:rsidRPr="00AE33D1" w:rsidRDefault="005628C5" w:rsidP="00562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5628C5" w:rsidRPr="00AE33D1" w14:paraId="66D13775" w14:textId="77777777" w:rsidTr="00DE26F3">
        <w:tc>
          <w:tcPr>
            <w:tcW w:w="1937" w:type="pct"/>
            <w:gridSpan w:val="2"/>
          </w:tcPr>
          <w:p w14:paraId="05FB93A8" w14:textId="04463FD9" w:rsidR="005628C5" w:rsidRPr="00AE33D1" w:rsidRDefault="005628C5" w:rsidP="00562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AE33D1">
              <w:rPr>
                <w:rFonts w:ascii="Angsana New" w:eastAsia="MS Mincho" w:hAnsi="Angsana New" w:hint="cs"/>
                <w:sz w:val="30"/>
                <w:szCs w:val="30"/>
                <w:cs/>
              </w:rPr>
              <w:t>สัญญาอื่นๆ</w:t>
            </w:r>
          </w:p>
        </w:tc>
        <w:tc>
          <w:tcPr>
            <w:tcW w:w="645" w:type="pct"/>
          </w:tcPr>
          <w:p w14:paraId="1F5C3873" w14:textId="65264926" w:rsidR="005628C5" w:rsidRPr="00F06328" w:rsidRDefault="00432A43" w:rsidP="00D06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32A43">
              <w:rPr>
                <w:rFonts w:asciiTheme="majorBidi" w:hAnsiTheme="majorBidi" w:cstheme="majorBidi"/>
                <w:sz w:val="30"/>
                <w:szCs w:val="30"/>
              </w:rPr>
              <w:t>31,667</w:t>
            </w:r>
          </w:p>
        </w:tc>
        <w:tc>
          <w:tcPr>
            <w:tcW w:w="146" w:type="pct"/>
          </w:tcPr>
          <w:p w14:paraId="2FEE51E5" w14:textId="77777777" w:rsidR="005628C5" w:rsidRPr="00AE33D1" w:rsidRDefault="005628C5" w:rsidP="00562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131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92" w:type="pct"/>
          </w:tcPr>
          <w:p w14:paraId="64C887EB" w14:textId="685E246E" w:rsidR="005628C5" w:rsidRPr="00AE33D1" w:rsidRDefault="005628C5" w:rsidP="00562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888</w:t>
            </w:r>
          </w:p>
        </w:tc>
        <w:tc>
          <w:tcPr>
            <w:tcW w:w="147" w:type="pct"/>
          </w:tcPr>
          <w:p w14:paraId="7C133861" w14:textId="77777777" w:rsidR="005628C5" w:rsidRPr="00AE33D1" w:rsidRDefault="005628C5" w:rsidP="00562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26" w:right="-131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0866E4AB" w14:textId="5B35E7B9" w:rsidR="005628C5" w:rsidRPr="00AE33D1" w:rsidRDefault="005628C5" w:rsidP="00562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47" w:type="pct"/>
          </w:tcPr>
          <w:p w14:paraId="6E5F184F" w14:textId="77777777" w:rsidR="005628C5" w:rsidRPr="00AE33D1" w:rsidRDefault="005628C5" w:rsidP="00562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131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14:paraId="513484A3" w14:textId="7EA889F1" w:rsidR="005628C5" w:rsidRPr="00AE33D1" w:rsidRDefault="005628C5" w:rsidP="00562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5628C5" w:rsidRPr="00AE33D1" w14:paraId="137DBB6F" w14:textId="77777777" w:rsidTr="00DE26F3">
        <w:tc>
          <w:tcPr>
            <w:tcW w:w="1937" w:type="pct"/>
            <w:gridSpan w:val="2"/>
          </w:tcPr>
          <w:p w14:paraId="19C7EBCE" w14:textId="77777777" w:rsidR="005628C5" w:rsidRPr="00AE33D1" w:rsidRDefault="005628C5" w:rsidP="00562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AE33D1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25ADF4C3" w14:textId="7377C6D5" w:rsidR="005628C5" w:rsidRPr="00AE33D1" w:rsidRDefault="007C3C73" w:rsidP="00D06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7C3C7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2,</w:t>
            </w:r>
            <w:r w:rsidR="00432A4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025</w:t>
            </w:r>
            <w:r w:rsidRPr="007C3C7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 w:rsidR="00432A4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974</w:t>
            </w:r>
          </w:p>
        </w:tc>
        <w:tc>
          <w:tcPr>
            <w:tcW w:w="146" w:type="pct"/>
          </w:tcPr>
          <w:p w14:paraId="1D9395CA" w14:textId="77777777" w:rsidR="005628C5" w:rsidRPr="00AE33D1" w:rsidRDefault="005628C5" w:rsidP="00562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131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2" w:type="pct"/>
            <w:tcBorders>
              <w:top w:val="single" w:sz="4" w:space="0" w:color="auto"/>
              <w:bottom w:val="double" w:sz="4" w:space="0" w:color="auto"/>
            </w:tcBorders>
          </w:tcPr>
          <w:p w14:paraId="41E61BA8" w14:textId="79B42F10" w:rsidR="005628C5" w:rsidRPr="00AE33D1" w:rsidRDefault="005628C5" w:rsidP="00562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AE33D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</w:t>
            </w:r>
            <w:r w:rsidR="00322DC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6</w:t>
            </w:r>
            <w:r w:rsidRPr="00AE33D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 w:rsidR="00322DCB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890</w:t>
            </w:r>
          </w:p>
        </w:tc>
        <w:tc>
          <w:tcPr>
            <w:tcW w:w="147" w:type="pct"/>
          </w:tcPr>
          <w:p w14:paraId="33BFDB7E" w14:textId="77777777" w:rsidR="005628C5" w:rsidRPr="00AE33D1" w:rsidRDefault="005628C5" w:rsidP="00562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26" w:right="-131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625433FB" w14:textId="40CBE069" w:rsidR="005628C5" w:rsidRPr="004132C6" w:rsidRDefault="005628C5" w:rsidP="00562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79" w:right="1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32C6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>2,876</w:t>
            </w:r>
          </w:p>
        </w:tc>
        <w:tc>
          <w:tcPr>
            <w:tcW w:w="147" w:type="pct"/>
          </w:tcPr>
          <w:p w14:paraId="535B21C3" w14:textId="77777777" w:rsidR="005628C5" w:rsidRPr="00AE33D1" w:rsidRDefault="005628C5" w:rsidP="00562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131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</w:tcPr>
          <w:p w14:paraId="6A2B2029" w14:textId="59A0D51C" w:rsidR="005628C5" w:rsidRPr="00AE33D1" w:rsidRDefault="005628C5" w:rsidP="00562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AE33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</w:tr>
    </w:tbl>
    <w:p w14:paraId="16D0E001" w14:textId="42D49765" w:rsidR="00020DB6" w:rsidRDefault="00020DB6" w:rsidP="00C302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</w:p>
    <w:p w14:paraId="3563A357" w14:textId="77777777" w:rsidR="0087706E" w:rsidRDefault="0087706E" w:rsidP="00020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</w:p>
    <w:p w14:paraId="5F81FED9" w14:textId="77777777" w:rsidR="0087706E" w:rsidRDefault="0087706E" w:rsidP="00020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</w:p>
    <w:p w14:paraId="3037549F" w14:textId="77777777" w:rsidR="0087706E" w:rsidRDefault="0087706E" w:rsidP="00020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</w:p>
    <w:p w14:paraId="465DD7DD" w14:textId="77777777" w:rsidR="0087706E" w:rsidRDefault="0087706E" w:rsidP="00020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</w:p>
    <w:p w14:paraId="3D904936" w14:textId="77777777" w:rsidR="0087706E" w:rsidRDefault="0087706E" w:rsidP="00020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</w:p>
    <w:p w14:paraId="543426ED" w14:textId="192F1048" w:rsidR="00020DB6" w:rsidRPr="007E6140" w:rsidRDefault="00020DB6" w:rsidP="00020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  <w:cs/>
        </w:rPr>
      </w:pPr>
      <w:r w:rsidRPr="007E6140">
        <w:rPr>
          <w:rFonts w:ascii="Angsana New" w:eastAsia="MS Mincho" w:hAnsi="Angsana New"/>
          <w:i/>
          <w:iCs/>
          <w:sz w:val="30"/>
          <w:szCs w:val="30"/>
          <w:cs/>
        </w:rPr>
        <w:t>สัญญา</w:t>
      </w:r>
      <w:r w:rsidRPr="007E6140">
        <w:rPr>
          <w:rFonts w:ascii="Angsana New" w:eastAsia="MS Mincho" w:hAnsi="Angsana New" w:hint="cs"/>
          <w:i/>
          <w:iCs/>
          <w:sz w:val="30"/>
          <w:szCs w:val="30"/>
          <w:cs/>
        </w:rPr>
        <w:t xml:space="preserve">ค้ำประกัน </w:t>
      </w:r>
    </w:p>
    <w:p w14:paraId="6FC62B7C" w14:textId="77777777" w:rsidR="00020DB6" w:rsidRPr="007E6140" w:rsidRDefault="00020DB6" w:rsidP="00020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</w:p>
    <w:p w14:paraId="207F28A3" w14:textId="73E5FE70" w:rsidR="00020DB6" w:rsidRPr="007E6140" w:rsidRDefault="00020DB6" w:rsidP="00020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7E6140">
        <w:rPr>
          <w:rFonts w:ascii="Angsana New" w:eastAsia="MS Mincho" w:hAnsi="Angsana New" w:hint="cs"/>
          <w:sz w:val="30"/>
          <w:szCs w:val="30"/>
          <w:cs/>
        </w:rPr>
        <w:t>กลุ่มบริษัทได้ทำสัญญาวงเงินค้ำประกันกับสถาบันการเงินในประเทศหลายแห่ง วงเงินรวม</w:t>
      </w:r>
      <w:r w:rsidRPr="007E6140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FF4FD0" w:rsidRPr="007E6140">
        <w:rPr>
          <w:rFonts w:ascii="Angsana New" w:eastAsia="MS Mincho" w:hAnsi="Angsana New"/>
          <w:sz w:val="30"/>
          <w:szCs w:val="30"/>
        </w:rPr>
        <w:t>210</w:t>
      </w:r>
      <w:r w:rsidRPr="007E6140">
        <w:rPr>
          <w:rFonts w:ascii="Angsana New" w:eastAsia="MS Mincho" w:hAnsi="Angsana New"/>
          <w:sz w:val="30"/>
          <w:szCs w:val="30"/>
        </w:rPr>
        <w:t xml:space="preserve">.00 </w:t>
      </w:r>
      <w:r w:rsidRPr="007E6140">
        <w:rPr>
          <w:rFonts w:ascii="Angsana New" w:eastAsia="MS Mincho" w:hAnsi="Angsana New" w:hint="cs"/>
          <w:sz w:val="30"/>
          <w:szCs w:val="30"/>
          <w:cs/>
        </w:rPr>
        <w:t>ล้านบาท</w:t>
      </w:r>
      <w:r w:rsidRPr="007E6140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7E6140">
        <w:rPr>
          <w:rFonts w:ascii="Angsana New" w:eastAsia="MS Mincho" w:hAnsi="Angsana New" w:hint="cs"/>
          <w:sz w:val="30"/>
          <w:szCs w:val="30"/>
          <w:cs/>
        </w:rPr>
        <w:t>เพื่อใช้เป็นหลักค้ำประกันการใช้ไฟฟ้าของแต่ละโครงการของกลุ่มบริษัท</w:t>
      </w:r>
      <w:r w:rsidRPr="007E6140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7E6140">
        <w:rPr>
          <w:rFonts w:ascii="Angsana New" w:eastAsia="MS Mincho" w:hAnsi="Angsana New" w:hint="cs"/>
          <w:sz w:val="30"/>
          <w:szCs w:val="30"/>
          <w:cs/>
        </w:rPr>
        <w:t>ณ</w:t>
      </w:r>
      <w:r w:rsidRPr="007E6140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7E6140">
        <w:rPr>
          <w:rFonts w:ascii="Angsana New" w:eastAsia="MS Mincho" w:hAnsi="Angsana New" w:hint="cs"/>
          <w:sz w:val="30"/>
          <w:szCs w:val="30"/>
          <w:cs/>
        </w:rPr>
        <w:t>วันที่</w:t>
      </w:r>
      <w:r w:rsidRPr="007E6140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7E6140">
        <w:rPr>
          <w:rFonts w:ascii="Angsana New" w:eastAsia="MS Mincho" w:hAnsi="Angsana New"/>
          <w:sz w:val="30"/>
          <w:szCs w:val="30"/>
        </w:rPr>
        <w:t xml:space="preserve">31 </w:t>
      </w:r>
      <w:r w:rsidRPr="007E6140">
        <w:rPr>
          <w:rFonts w:ascii="Angsana New" w:eastAsia="MS Mincho" w:hAnsi="Angsana New" w:hint="cs"/>
          <w:sz w:val="30"/>
          <w:szCs w:val="30"/>
          <w:cs/>
        </w:rPr>
        <w:t xml:space="preserve">ธันวาคม </w:t>
      </w:r>
      <w:r w:rsidRPr="007E6140">
        <w:rPr>
          <w:rFonts w:ascii="Angsana New" w:eastAsia="MS Mincho" w:hAnsi="Angsana New"/>
          <w:sz w:val="30"/>
          <w:szCs w:val="30"/>
        </w:rPr>
        <w:t>256</w:t>
      </w:r>
      <w:r w:rsidR="007E6140" w:rsidRPr="007E6140">
        <w:rPr>
          <w:rFonts w:ascii="Angsana New" w:eastAsia="MS Mincho" w:hAnsi="Angsana New"/>
          <w:sz w:val="30"/>
          <w:szCs w:val="30"/>
        </w:rPr>
        <w:t>4</w:t>
      </w:r>
      <w:r w:rsidRPr="007E6140">
        <w:rPr>
          <w:rFonts w:ascii="Angsana New" w:eastAsia="MS Mincho" w:hAnsi="Angsana New"/>
          <w:sz w:val="30"/>
          <w:szCs w:val="30"/>
        </w:rPr>
        <w:t xml:space="preserve"> </w:t>
      </w:r>
      <w:r w:rsidRPr="007E6140">
        <w:rPr>
          <w:rFonts w:ascii="Angsana New" w:eastAsia="MS Mincho" w:hAnsi="Angsana New" w:hint="cs"/>
          <w:sz w:val="30"/>
          <w:szCs w:val="30"/>
          <w:cs/>
        </w:rPr>
        <w:t>กลุ่มบริษัทมี</w:t>
      </w:r>
      <w:r w:rsidR="00141347" w:rsidRPr="007E6140">
        <w:rPr>
          <w:rFonts w:ascii="Angsana New" w:eastAsia="MS Mincho" w:hAnsi="Angsana New"/>
          <w:sz w:val="30"/>
          <w:szCs w:val="30"/>
          <w:cs/>
        </w:rPr>
        <w:br/>
      </w:r>
      <w:r w:rsidRPr="007E6140">
        <w:rPr>
          <w:rFonts w:ascii="Angsana New" w:eastAsia="MS Mincho" w:hAnsi="Angsana New" w:hint="cs"/>
          <w:sz w:val="30"/>
          <w:szCs w:val="30"/>
          <w:cs/>
        </w:rPr>
        <w:t>ภาระผูกพันจากสัญญาค้ำประกันทั้งสิ้น</w:t>
      </w:r>
      <w:r w:rsidRPr="00D176DB">
        <w:rPr>
          <w:rFonts w:ascii="Angsana New" w:eastAsia="MS Mincho" w:hAnsi="Angsana New" w:hint="cs"/>
          <w:sz w:val="30"/>
          <w:szCs w:val="30"/>
          <w:cs/>
        </w:rPr>
        <w:t>จำนวน</w:t>
      </w:r>
      <w:r w:rsidRPr="00D176DB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D65149" w:rsidRPr="00D176DB">
        <w:rPr>
          <w:rFonts w:asciiTheme="majorBidi" w:hAnsiTheme="majorBidi" w:cstheme="majorBidi"/>
          <w:sz w:val="30"/>
          <w:szCs w:val="30"/>
        </w:rPr>
        <w:t>1</w:t>
      </w:r>
      <w:r w:rsidR="00B420BD" w:rsidRPr="00D176DB">
        <w:rPr>
          <w:rFonts w:asciiTheme="majorBidi" w:hAnsiTheme="majorBidi" w:cstheme="majorBidi"/>
          <w:sz w:val="30"/>
          <w:szCs w:val="30"/>
        </w:rPr>
        <w:t>51</w:t>
      </w:r>
      <w:r w:rsidR="00022042" w:rsidRPr="00D176DB">
        <w:rPr>
          <w:rFonts w:asciiTheme="majorBidi" w:hAnsiTheme="majorBidi" w:cstheme="majorBidi"/>
          <w:sz w:val="30"/>
          <w:szCs w:val="30"/>
        </w:rPr>
        <w:t>.11</w:t>
      </w:r>
      <w:r w:rsidRPr="007E6140">
        <w:rPr>
          <w:rFonts w:ascii="Angsana New" w:eastAsia="MS Mincho" w:hAnsi="Angsana New"/>
          <w:sz w:val="30"/>
          <w:szCs w:val="30"/>
        </w:rPr>
        <w:t xml:space="preserve"> </w:t>
      </w:r>
      <w:r w:rsidRPr="007E6140">
        <w:rPr>
          <w:rFonts w:ascii="Angsana New" w:eastAsia="MS Mincho" w:hAnsi="Angsana New" w:hint="cs"/>
          <w:sz w:val="30"/>
          <w:szCs w:val="30"/>
          <w:cs/>
        </w:rPr>
        <w:t>ล้านบาท</w:t>
      </w:r>
    </w:p>
    <w:p w14:paraId="6115B385" w14:textId="77777777" w:rsidR="0087706E" w:rsidRDefault="0087706E" w:rsidP="00020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</w:p>
    <w:p w14:paraId="3A65B612" w14:textId="63557927" w:rsidR="00020DB6" w:rsidRPr="007B31C9" w:rsidRDefault="00020DB6" w:rsidP="00020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  <w:r w:rsidRPr="007B31C9">
        <w:rPr>
          <w:rFonts w:ascii="Angsana New" w:eastAsia="MS Mincho" w:hAnsi="Angsana New"/>
          <w:i/>
          <w:iCs/>
          <w:sz w:val="30"/>
          <w:szCs w:val="30"/>
          <w:cs/>
        </w:rPr>
        <w:t>สัญญาบริการ</w:t>
      </w:r>
    </w:p>
    <w:p w14:paraId="6B06B16B" w14:textId="77777777" w:rsidR="00020DB6" w:rsidRPr="007B31C9" w:rsidRDefault="00020DB6" w:rsidP="00020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</w:p>
    <w:p w14:paraId="7AD150C0" w14:textId="01723E38" w:rsidR="00020DB6" w:rsidRDefault="00020DB6" w:rsidP="00020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7B31C9">
        <w:rPr>
          <w:rFonts w:ascii="Angsana New" w:eastAsia="MS Mincho" w:hAnsi="Angsana New"/>
          <w:sz w:val="30"/>
          <w:szCs w:val="30"/>
          <w:cs/>
        </w:rPr>
        <w:t xml:space="preserve">กลุ่มบริษัทได้ทำสัญญาบริการกับบริษัทในประเทศหลายแห่ง เกี่ยวกับการบริการสาธารณูปโภคต่างๆ โดยมีกำหนดระยะเวลา </w:t>
      </w:r>
      <w:r w:rsidRPr="007B31C9">
        <w:rPr>
          <w:rFonts w:ascii="Angsana New" w:eastAsia="MS Mincho" w:hAnsi="Angsana New"/>
          <w:sz w:val="30"/>
          <w:szCs w:val="30"/>
        </w:rPr>
        <w:t xml:space="preserve">1 </w:t>
      </w:r>
      <w:r w:rsidRPr="007B31C9">
        <w:rPr>
          <w:rFonts w:ascii="Angsana New" w:eastAsia="MS Mincho" w:hAnsi="Angsana New"/>
          <w:sz w:val="30"/>
          <w:szCs w:val="30"/>
          <w:cs/>
        </w:rPr>
        <w:t xml:space="preserve">ถึง </w:t>
      </w:r>
      <w:r w:rsidRPr="007B31C9">
        <w:rPr>
          <w:rFonts w:ascii="Angsana New" w:eastAsia="MS Mincho" w:hAnsi="Angsana New"/>
          <w:sz w:val="30"/>
          <w:szCs w:val="30"/>
        </w:rPr>
        <w:t xml:space="preserve">5 </w:t>
      </w:r>
      <w:r w:rsidRPr="007B31C9">
        <w:rPr>
          <w:rFonts w:ascii="Angsana New" w:eastAsia="MS Mincho" w:hAnsi="Angsana New"/>
          <w:sz w:val="30"/>
          <w:szCs w:val="30"/>
          <w:cs/>
        </w:rPr>
        <w:t>ปี ทั้งนี้ กลุ่มบริษัทต้องจ่ายค่าบริการเป็นรายเดือนตามอัตราที่ระบุไว้ในสัญญา</w:t>
      </w:r>
    </w:p>
    <w:p w14:paraId="16C9AE28" w14:textId="77777777" w:rsidR="007B31C9" w:rsidRPr="007B31C9" w:rsidRDefault="007B31C9" w:rsidP="00020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</w:p>
    <w:p w14:paraId="5262CAA1" w14:textId="46A15ADD" w:rsidR="00020DB6" w:rsidRPr="00157281" w:rsidRDefault="00020DB6" w:rsidP="00020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eastAsia="MS Mincho" w:hAnsi="Angsana New"/>
          <w:i/>
          <w:iCs/>
          <w:sz w:val="30"/>
          <w:szCs w:val="30"/>
        </w:rPr>
      </w:pPr>
      <w:r w:rsidRPr="00157281">
        <w:rPr>
          <w:rFonts w:ascii="Angsana New" w:eastAsia="MS Mincho" w:hAnsi="Angsana New"/>
          <w:i/>
          <w:iCs/>
          <w:sz w:val="30"/>
          <w:szCs w:val="30"/>
          <w:cs/>
        </w:rPr>
        <w:t>สัญญาบริหารโรงแรม</w:t>
      </w:r>
      <w:r w:rsidRPr="00157281">
        <w:rPr>
          <w:rFonts w:ascii="Angsana New" w:eastAsia="MS Mincho" w:hAnsi="Angsana New"/>
          <w:i/>
          <w:iCs/>
          <w:sz w:val="30"/>
          <w:szCs w:val="30"/>
        </w:rPr>
        <w:br/>
      </w:r>
    </w:p>
    <w:p w14:paraId="33046372" w14:textId="5A2A970F" w:rsidR="00020DB6" w:rsidRDefault="00020DB6" w:rsidP="00020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157281">
        <w:rPr>
          <w:rFonts w:ascii="Angsana New" w:eastAsia="MS Mincho" w:hAnsi="Angsana New" w:hint="cs"/>
          <w:sz w:val="30"/>
          <w:szCs w:val="30"/>
          <w:cs/>
        </w:rPr>
        <w:t>บริษัทย่อยหลายแห่งได้ทำสัญญา</w:t>
      </w:r>
      <w:r w:rsidRPr="00157281">
        <w:rPr>
          <w:rFonts w:ascii="Angsana New" w:eastAsia="MS Mincho" w:hAnsi="Angsana New"/>
          <w:sz w:val="30"/>
          <w:szCs w:val="30"/>
          <w:cs/>
        </w:rPr>
        <w:t>รับบริการงานด้านบริหารงานกับบริษัทผู้บริหารโรงแรมหลายแห่งซึ่งจะให้บริการด้านการบริหารงานและงานด้านการตลาดแก่</w:t>
      </w:r>
      <w:r w:rsidR="00EF2206" w:rsidRPr="00157281">
        <w:rPr>
          <w:rFonts w:ascii="Angsana New" w:eastAsia="MS Mincho" w:hAnsi="Angsana New" w:hint="cs"/>
          <w:sz w:val="30"/>
          <w:szCs w:val="30"/>
          <w:cs/>
        </w:rPr>
        <w:t>บริษัทย่อย</w:t>
      </w:r>
      <w:r w:rsidRPr="00157281">
        <w:rPr>
          <w:rFonts w:ascii="Angsana New" w:eastAsia="MS Mincho" w:hAnsi="Angsana New"/>
          <w:sz w:val="30"/>
          <w:szCs w:val="30"/>
          <w:cs/>
        </w:rPr>
        <w:t xml:space="preserve"> สัญญาดังกล่าวมีกำหนดระยะเวลาตั้งแต่ </w:t>
      </w:r>
      <w:r w:rsidRPr="00157281">
        <w:rPr>
          <w:rFonts w:ascii="Angsana New" w:eastAsia="MS Mincho" w:hAnsi="Angsana New"/>
          <w:sz w:val="30"/>
          <w:szCs w:val="30"/>
        </w:rPr>
        <w:t>10</w:t>
      </w:r>
      <w:r w:rsidRPr="00157281">
        <w:rPr>
          <w:rFonts w:ascii="Angsana New" w:eastAsia="MS Mincho" w:hAnsi="Angsana New"/>
          <w:sz w:val="30"/>
          <w:szCs w:val="30"/>
          <w:cs/>
        </w:rPr>
        <w:t xml:space="preserve"> ถึง </w:t>
      </w:r>
      <w:r w:rsidRPr="00157281">
        <w:rPr>
          <w:rFonts w:ascii="Angsana New" w:eastAsia="MS Mincho" w:hAnsi="Angsana New"/>
          <w:sz w:val="30"/>
          <w:szCs w:val="30"/>
        </w:rPr>
        <w:t>20</w:t>
      </w:r>
      <w:r w:rsidRPr="00157281">
        <w:rPr>
          <w:rFonts w:ascii="Angsana New" w:eastAsia="MS Mincho" w:hAnsi="Angsana New"/>
          <w:sz w:val="30"/>
          <w:szCs w:val="30"/>
          <w:cs/>
        </w:rPr>
        <w:t xml:space="preserve"> ปี </w:t>
      </w:r>
      <w:r w:rsidRPr="00157281">
        <w:rPr>
          <w:rFonts w:ascii="Angsana New" w:eastAsia="MS Mincho" w:hAnsi="Angsana New"/>
          <w:sz w:val="30"/>
          <w:szCs w:val="30"/>
          <w:cs/>
        </w:rPr>
        <w:br/>
        <w:t>และสามารถต่ออายุสัญญาได้ตามที่กำหนดไว้ในสัญญา โดยบริษัท</w:t>
      </w:r>
      <w:r w:rsidR="00124161">
        <w:rPr>
          <w:rFonts w:ascii="Angsana New" w:eastAsia="MS Mincho" w:hAnsi="Angsana New" w:hint="cs"/>
          <w:sz w:val="30"/>
          <w:szCs w:val="30"/>
          <w:cs/>
        </w:rPr>
        <w:t>ย่อย</w:t>
      </w:r>
      <w:r w:rsidRPr="00157281">
        <w:rPr>
          <w:rFonts w:ascii="Angsana New" w:eastAsia="MS Mincho" w:hAnsi="Angsana New"/>
          <w:sz w:val="30"/>
          <w:szCs w:val="30"/>
          <w:cs/>
        </w:rPr>
        <w:t>มีภาระผูกพันที่จะต้องจ่ายค่าธรรมเนียมบริหารและค่าส่วนแบ่งการตลาดตามเกณฑ์ที่ระบุไว้ในสัญญ</w:t>
      </w:r>
      <w:r w:rsidRPr="00157281">
        <w:rPr>
          <w:rFonts w:ascii="Angsana New" w:eastAsia="MS Mincho" w:hAnsi="Angsana New" w:hint="cs"/>
          <w:sz w:val="30"/>
          <w:szCs w:val="30"/>
          <w:cs/>
        </w:rPr>
        <w:t>า</w:t>
      </w:r>
    </w:p>
    <w:p w14:paraId="1936E4BB" w14:textId="77777777" w:rsidR="000C7FD3" w:rsidRPr="00157281" w:rsidRDefault="000C7FD3" w:rsidP="00020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</w:p>
    <w:p w14:paraId="0F385A71" w14:textId="1CEEEADA" w:rsidR="00020DB6" w:rsidRPr="00C12915" w:rsidRDefault="00020DB6" w:rsidP="00020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157281">
        <w:rPr>
          <w:rFonts w:ascii="Angsana New" w:eastAsia="MS Mincho" w:hAnsi="Angsana New"/>
          <w:sz w:val="30"/>
          <w:szCs w:val="30"/>
          <w:cs/>
        </w:rPr>
        <w:t xml:space="preserve">เมื่อวันที่ </w:t>
      </w:r>
      <w:r w:rsidRPr="00157281">
        <w:rPr>
          <w:rFonts w:ascii="Angsana New" w:eastAsia="MS Mincho" w:hAnsi="Angsana New"/>
          <w:sz w:val="30"/>
          <w:szCs w:val="30"/>
        </w:rPr>
        <w:t>1</w:t>
      </w:r>
      <w:r w:rsidRPr="00157281">
        <w:rPr>
          <w:rFonts w:ascii="Angsana New" w:eastAsia="MS Mincho" w:hAnsi="Angsana New"/>
          <w:sz w:val="30"/>
          <w:szCs w:val="30"/>
          <w:cs/>
        </w:rPr>
        <w:t xml:space="preserve"> สิงหาคม </w:t>
      </w:r>
      <w:r w:rsidRPr="00157281">
        <w:rPr>
          <w:rFonts w:ascii="Angsana New" w:eastAsia="MS Mincho" w:hAnsi="Angsana New"/>
          <w:sz w:val="30"/>
          <w:szCs w:val="30"/>
        </w:rPr>
        <w:t>2560</w:t>
      </w:r>
      <w:r w:rsidRPr="00157281">
        <w:rPr>
          <w:rFonts w:ascii="Angsana New" w:eastAsia="MS Mincho" w:hAnsi="Angsana New"/>
          <w:sz w:val="30"/>
          <w:szCs w:val="30"/>
          <w:cs/>
        </w:rPr>
        <w:t xml:space="preserve"> บริษัท</w:t>
      </w:r>
      <w:r w:rsidRPr="00157281">
        <w:rPr>
          <w:rFonts w:ascii="Angsana New" w:eastAsia="MS Mincho" w:hAnsi="Angsana New" w:hint="cs"/>
          <w:sz w:val="30"/>
          <w:szCs w:val="30"/>
          <w:cs/>
        </w:rPr>
        <w:t>ย่อยแห่งหนึ่ง</w:t>
      </w:r>
      <w:r w:rsidRPr="00157281">
        <w:rPr>
          <w:rFonts w:ascii="Angsana New" w:eastAsia="MS Mincho" w:hAnsi="Angsana New"/>
          <w:sz w:val="30"/>
          <w:szCs w:val="30"/>
          <w:cs/>
        </w:rPr>
        <w:t>ได้ลงนามในสัญญาแปลงหนี้ใหม่ระหว่าง</w:t>
      </w:r>
      <w:r w:rsidRPr="00157281">
        <w:rPr>
          <w:rFonts w:ascii="Angsana New" w:eastAsia="MS Mincho" w:hAnsi="Angsana New" w:hint="cs"/>
          <w:sz w:val="30"/>
          <w:szCs w:val="30"/>
          <w:cs/>
        </w:rPr>
        <w:t>บ</w:t>
      </w:r>
      <w:r w:rsidRPr="00157281">
        <w:rPr>
          <w:rFonts w:ascii="Angsana New" w:eastAsia="MS Mincho" w:hAnsi="Angsana New"/>
          <w:sz w:val="30"/>
          <w:szCs w:val="30"/>
          <w:cs/>
        </w:rPr>
        <w:t>ริษัท</w:t>
      </w:r>
      <w:r w:rsidRPr="00157281">
        <w:rPr>
          <w:rFonts w:ascii="Angsana New" w:eastAsia="MS Mincho" w:hAnsi="Angsana New"/>
          <w:sz w:val="30"/>
          <w:szCs w:val="30"/>
        </w:rPr>
        <w:t xml:space="preserve"> </w:t>
      </w:r>
      <w:r w:rsidRPr="00157281">
        <w:rPr>
          <w:rFonts w:ascii="Angsana New" w:eastAsia="MS Mincho" w:hAnsi="Angsana New"/>
          <w:sz w:val="30"/>
          <w:szCs w:val="30"/>
          <w:cs/>
        </w:rPr>
        <w:t>เดอะ</w:t>
      </w:r>
      <w:r w:rsidRPr="00157281">
        <w:rPr>
          <w:rFonts w:ascii="Angsana New" w:eastAsia="MS Mincho" w:hAnsi="Angsana New"/>
          <w:sz w:val="30"/>
          <w:szCs w:val="30"/>
        </w:rPr>
        <w:t xml:space="preserve"> </w:t>
      </w:r>
      <w:r w:rsidRPr="00157281">
        <w:rPr>
          <w:rFonts w:ascii="Angsana New" w:eastAsia="MS Mincho" w:hAnsi="Angsana New"/>
          <w:sz w:val="30"/>
          <w:szCs w:val="30"/>
          <w:cs/>
        </w:rPr>
        <w:t xml:space="preserve">โฮเทล สุขุมวิท </w:t>
      </w:r>
      <w:r w:rsidRPr="00157281">
        <w:rPr>
          <w:rFonts w:ascii="Angsana New" w:eastAsia="MS Mincho" w:hAnsi="Angsana New"/>
          <w:sz w:val="30"/>
          <w:szCs w:val="30"/>
        </w:rPr>
        <w:t>50</w:t>
      </w:r>
      <w:r w:rsidRPr="00157281">
        <w:rPr>
          <w:rFonts w:ascii="Angsana New" w:eastAsia="MS Mincho" w:hAnsi="Angsana New"/>
          <w:sz w:val="30"/>
          <w:szCs w:val="30"/>
          <w:cs/>
        </w:rPr>
        <w:t xml:space="preserve"> จำกัด</w:t>
      </w:r>
      <w:r w:rsidRPr="00157281">
        <w:rPr>
          <w:rFonts w:ascii="Angsana New" w:eastAsia="MS Mincho" w:hAnsi="Angsana New"/>
          <w:sz w:val="30"/>
          <w:szCs w:val="30"/>
        </w:rPr>
        <w:t xml:space="preserve"> </w:t>
      </w:r>
      <w:r w:rsidRPr="00157281">
        <w:rPr>
          <w:rFonts w:ascii="Angsana New" w:eastAsia="MS Mincho" w:hAnsi="Angsana New"/>
          <w:sz w:val="30"/>
          <w:szCs w:val="30"/>
          <w:cs/>
        </w:rPr>
        <w:t xml:space="preserve">และ </w:t>
      </w:r>
      <w:r w:rsidRPr="00157281">
        <w:rPr>
          <w:rFonts w:ascii="Angsana New" w:eastAsia="MS Mincho" w:hAnsi="Angsana New"/>
          <w:sz w:val="30"/>
          <w:szCs w:val="30"/>
        </w:rPr>
        <w:t>Okura Nikko Hotel Management Company Limited (“</w:t>
      </w:r>
      <w:r w:rsidRPr="00157281">
        <w:rPr>
          <w:rFonts w:ascii="Angsana New" w:eastAsia="MS Mincho" w:hAnsi="Angsana New"/>
          <w:sz w:val="30"/>
          <w:szCs w:val="30"/>
          <w:cs/>
        </w:rPr>
        <w:t>บริษัทผู้บริหารโรงแรม”)</w:t>
      </w:r>
      <w:r w:rsidRPr="00157281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Pr="00157281">
        <w:rPr>
          <w:rFonts w:ascii="Angsana New" w:eastAsia="MS Mincho" w:hAnsi="Angsana New"/>
          <w:sz w:val="30"/>
          <w:szCs w:val="30"/>
          <w:cs/>
        </w:rPr>
        <w:t>โดยบริษัท</w:t>
      </w:r>
      <w:r w:rsidRPr="00157281">
        <w:rPr>
          <w:rFonts w:ascii="Angsana New" w:eastAsia="MS Mincho" w:hAnsi="Angsana New" w:hint="cs"/>
          <w:sz w:val="30"/>
          <w:szCs w:val="30"/>
          <w:cs/>
        </w:rPr>
        <w:t>ย่อย</w:t>
      </w:r>
      <w:r w:rsidRPr="00157281">
        <w:rPr>
          <w:rFonts w:ascii="Angsana New" w:eastAsia="MS Mincho" w:hAnsi="Angsana New"/>
          <w:sz w:val="30"/>
          <w:szCs w:val="30"/>
          <w:cs/>
        </w:rPr>
        <w:t>ได้โอนหน้าที่และภาระผูกพันตามสัญญาการบริหารโรงแรม ซึ่ง</w:t>
      </w:r>
      <w:r w:rsidRPr="00157281">
        <w:rPr>
          <w:rFonts w:ascii="Angsana New" w:eastAsia="MS Mincho" w:hAnsi="Angsana New" w:hint="cs"/>
          <w:sz w:val="30"/>
          <w:szCs w:val="30"/>
          <w:cs/>
        </w:rPr>
        <w:t>บริษัท</w:t>
      </w:r>
      <w:r w:rsidRPr="00157281">
        <w:rPr>
          <w:rFonts w:ascii="Angsana New" w:eastAsia="MS Mincho" w:hAnsi="Angsana New"/>
          <w:sz w:val="30"/>
          <w:szCs w:val="30"/>
          <w:cs/>
        </w:rPr>
        <w:t>ผู้บริหารโรงแรมจะให้บริการด้านการบริหารงานและงานด้านการตลาดแก่บริษัท</w:t>
      </w:r>
      <w:r w:rsidRPr="00157281">
        <w:rPr>
          <w:rFonts w:ascii="Angsana New" w:eastAsia="MS Mincho" w:hAnsi="Angsana New" w:hint="cs"/>
          <w:sz w:val="30"/>
          <w:szCs w:val="30"/>
          <w:cs/>
        </w:rPr>
        <w:t>ย่อย</w:t>
      </w:r>
      <w:r w:rsidRPr="00157281">
        <w:rPr>
          <w:rFonts w:ascii="Angsana New" w:eastAsia="MS Mincho" w:hAnsi="Angsana New"/>
          <w:sz w:val="30"/>
          <w:szCs w:val="30"/>
          <w:cs/>
        </w:rPr>
        <w:t>ตามระยะเวลาของสัญญาที่</w:t>
      </w:r>
      <w:r w:rsidRPr="00157281">
        <w:rPr>
          <w:rFonts w:ascii="Angsana New" w:eastAsia="MS Mincho" w:hAnsi="Angsana New"/>
          <w:spacing w:val="-2"/>
          <w:sz w:val="30"/>
          <w:szCs w:val="30"/>
          <w:cs/>
        </w:rPr>
        <w:t>เหลืออยู่</w:t>
      </w:r>
      <w:r w:rsidRPr="00157281">
        <w:rPr>
          <w:rFonts w:ascii="Angsana New" w:eastAsia="MS Mincho" w:hAnsi="Angsana New"/>
          <w:spacing w:val="-2"/>
          <w:sz w:val="30"/>
          <w:szCs w:val="30"/>
        </w:rPr>
        <w:t xml:space="preserve"> </w:t>
      </w:r>
      <w:r w:rsidRPr="00157281">
        <w:rPr>
          <w:rFonts w:ascii="Angsana New" w:eastAsia="MS Mincho" w:hAnsi="Angsana New"/>
          <w:spacing w:val="-2"/>
          <w:sz w:val="30"/>
          <w:szCs w:val="30"/>
          <w:cs/>
        </w:rPr>
        <w:t xml:space="preserve">ซึ่งจะสิ้นสุดในเดือนพฤษภาคม </w:t>
      </w:r>
      <w:r w:rsidRPr="00C12915">
        <w:rPr>
          <w:rFonts w:ascii="Angsana New" w:eastAsia="MS Mincho" w:hAnsi="Angsana New"/>
          <w:spacing w:val="-2"/>
          <w:sz w:val="30"/>
          <w:szCs w:val="30"/>
        </w:rPr>
        <w:t>2570</w:t>
      </w:r>
      <w:r w:rsidRPr="00C12915">
        <w:rPr>
          <w:rFonts w:ascii="Angsana New" w:eastAsia="MS Mincho" w:hAnsi="Angsana New"/>
          <w:spacing w:val="-2"/>
          <w:sz w:val="30"/>
          <w:szCs w:val="30"/>
          <w:cs/>
        </w:rPr>
        <w:t xml:space="preserve"> และสามารถต่ออายุสัญญาได้ตามที่กำหนดไว้ในสัญญา โดยบริษัท</w:t>
      </w:r>
      <w:r w:rsidRPr="00C12915">
        <w:rPr>
          <w:rFonts w:ascii="Angsana New" w:eastAsia="MS Mincho" w:hAnsi="Angsana New" w:hint="cs"/>
          <w:spacing w:val="-2"/>
          <w:sz w:val="30"/>
          <w:szCs w:val="30"/>
          <w:cs/>
        </w:rPr>
        <w:t>ย่อย</w:t>
      </w:r>
      <w:r w:rsidRPr="00C12915">
        <w:rPr>
          <w:rFonts w:ascii="Angsana New" w:eastAsia="MS Mincho" w:hAnsi="Angsana New"/>
          <w:sz w:val="30"/>
          <w:szCs w:val="30"/>
          <w:cs/>
        </w:rPr>
        <w:t>มีภาระผูกพันที่จะต้องจ่ายค่าธรรมเนียมบริหารและค่าส่วนแบ่งการตลาดตามเกณฑ์ที่ระบุไว้ในสัญญา</w:t>
      </w:r>
    </w:p>
    <w:p w14:paraId="47916F5E" w14:textId="13B53DDD" w:rsidR="00405DD5" w:rsidRPr="00C12915" w:rsidRDefault="00405DD5" w:rsidP="00405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</w:p>
    <w:p w14:paraId="1DE41FE1" w14:textId="77777777" w:rsidR="005959D5" w:rsidRDefault="00595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bCs/>
          <w:sz w:val="30"/>
          <w:szCs w:val="30"/>
          <w:cs/>
        </w:rPr>
      </w:pPr>
      <w:r>
        <w:rPr>
          <w:rFonts w:ascii="Angsana New" w:eastAsia="MS Mincho" w:hAnsi="Angsana New"/>
          <w:b/>
          <w:bCs/>
          <w:sz w:val="30"/>
          <w:szCs w:val="30"/>
          <w:cs/>
        </w:rPr>
        <w:br w:type="page"/>
      </w:r>
    </w:p>
    <w:p w14:paraId="2B12FA9D" w14:textId="2E1605AA" w:rsidR="00405DD5" w:rsidRPr="00C12915" w:rsidRDefault="00405DD5" w:rsidP="00405DD5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eastAsia="MS Mincho" w:hAnsi="Angsana New"/>
          <w:b/>
          <w:bCs/>
          <w:sz w:val="30"/>
          <w:szCs w:val="30"/>
        </w:rPr>
      </w:pPr>
      <w:r w:rsidRPr="00C12915">
        <w:rPr>
          <w:rFonts w:ascii="Angsana New" w:eastAsia="MS Mincho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31E72259" w14:textId="430F3930" w:rsidR="00405DD5" w:rsidRPr="00C12915" w:rsidRDefault="00405DD5" w:rsidP="00595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155"/>
        <w:jc w:val="both"/>
        <w:rPr>
          <w:rFonts w:ascii="Angsana New" w:eastAsia="MS Mincho" w:hAnsi="Angsana New"/>
          <w:sz w:val="24"/>
          <w:szCs w:val="24"/>
        </w:rPr>
      </w:pPr>
    </w:p>
    <w:p w14:paraId="24797AE0" w14:textId="01A1F6F9" w:rsidR="005959D5" w:rsidRPr="005959D5" w:rsidRDefault="005959D5" w:rsidP="00595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  <w:cs/>
        </w:rPr>
      </w:pPr>
      <w:r w:rsidRPr="00C12915">
        <w:rPr>
          <w:rFonts w:ascii="Angsana New" w:eastAsia="MS Mincho" w:hAnsi="Angsana New" w:hint="cs"/>
          <w:sz w:val="30"/>
          <w:szCs w:val="30"/>
          <w:cs/>
        </w:rPr>
        <w:t>ในการประชุมคณะกรรมการของบริษัทเมื่อวันที่</w:t>
      </w:r>
      <w:r w:rsidRPr="00C12915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C12915">
        <w:rPr>
          <w:rFonts w:ascii="Angsana New" w:eastAsia="MS Mincho" w:hAnsi="Angsana New"/>
          <w:sz w:val="30"/>
          <w:szCs w:val="30"/>
        </w:rPr>
        <w:t>18</w:t>
      </w:r>
      <w:r w:rsidRPr="00C12915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C12915">
        <w:rPr>
          <w:rFonts w:ascii="Angsana New" w:eastAsia="MS Mincho" w:hAnsi="Angsana New" w:hint="cs"/>
          <w:sz w:val="30"/>
          <w:szCs w:val="30"/>
          <w:cs/>
        </w:rPr>
        <w:t>กุมภาพันธ์</w:t>
      </w:r>
      <w:r w:rsidRPr="00C12915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C12915">
        <w:rPr>
          <w:rFonts w:ascii="Angsana New" w:eastAsia="MS Mincho" w:hAnsi="Angsana New"/>
          <w:sz w:val="30"/>
          <w:szCs w:val="30"/>
        </w:rPr>
        <w:t>2565</w:t>
      </w:r>
      <w:r w:rsidRPr="00C12915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C12915">
        <w:rPr>
          <w:rFonts w:ascii="Angsana New" w:eastAsia="MS Mincho" w:hAnsi="Angsana New" w:hint="cs"/>
          <w:sz w:val="30"/>
          <w:szCs w:val="30"/>
          <w:cs/>
        </w:rPr>
        <w:t>คณะกรรมการบริษัทมีมติอนุมัติให้ความเห็นชอบ</w:t>
      </w:r>
      <w:r>
        <w:rPr>
          <w:rFonts w:ascii="Angsana New" w:eastAsia="MS Mincho" w:hAnsi="Angsana New" w:hint="cs"/>
          <w:sz w:val="30"/>
          <w:szCs w:val="30"/>
          <w:cs/>
        </w:rPr>
        <w:t>ในเรื่องดังต่อไปนี้</w:t>
      </w:r>
    </w:p>
    <w:p w14:paraId="36FEDBE3" w14:textId="77777777" w:rsidR="005959D5" w:rsidRDefault="005959D5" w:rsidP="001C2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eastAsia="MS Mincho" w:hAnsi="Angsana New"/>
          <w:i/>
          <w:iCs/>
          <w:sz w:val="30"/>
          <w:szCs w:val="30"/>
        </w:rPr>
      </w:pPr>
    </w:p>
    <w:p w14:paraId="3A11ABE6" w14:textId="636BBB57" w:rsidR="001C2000" w:rsidRPr="00C12915" w:rsidRDefault="001C2000" w:rsidP="001C2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eastAsia="MS Mincho" w:hAnsi="Angsana New"/>
          <w:i/>
          <w:iCs/>
          <w:sz w:val="30"/>
          <w:szCs w:val="30"/>
        </w:rPr>
      </w:pPr>
      <w:r w:rsidRPr="00C12915">
        <w:rPr>
          <w:rFonts w:ascii="Angsana New" w:eastAsia="MS Mincho" w:hAnsi="Angsana New" w:hint="cs"/>
          <w:i/>
          <w:iCs/>
          <w:sz w:val="30"/>
          <w:szCs w:val="30"/>
          <w:cs/>
        </w:rPr>
        <w:t>การอนุมัติจ่ายเงินปันผล</w:t>
      </w:r>
    </w:p>
    <w:p w14:paraId="091B5CB9" w14:textId="77777777" w:rsidR="001C2000" w:rsidRPr="00C12915" w:rsidRDefault="001C2000" w:rsidP="001C2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eastAsia="MS Mincho" w:hAnsi="Angsana New"/>
          <w:i/>
          <w:iCs/>
          <w:sz w:val="24"/>
          <w:szCs w:val="24"/>
        </w:rPr>
      </w:pPr>
    </w:p>
    <w:p w14:paraId="5C078D36" w14:textId="3988BD55" w:rsidR="005959D5" w:rsidRDefault="00BD5154" w:rsidP="00BD5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bookmarkStart w:id="45" w:name="_Hlk96032962"/>
      <w:r w:rsidRPr="00BD5154">
        <w:rPr>
          <w:rFonts w:ascii="Angsana New" w:eastAsia="MS Mincho" w:hAnsi="Angsana New" w:hint="cs"/>
          <w:sz w:val="30"/>
          <w:szCs w:val="30"/>
          <w:cs/>
        </w:rPr>
        <w:t>อนุมัติการจัดสรรกำไรสุทธิเพื่อเป็นทุนสำรองตามกฎหมาย</w:t>
      </w:r>
      <w:r w:rsidRPr="00BD5154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BD5154">
        <w:rPr>
          <w:rFonts w:ascii="Angsana New" w:eastAsia="MS Mincho" w:hAnsi="Angsana New" w:hint="cs"/>
          <w:sz w:val="30"/>
          <w:szCs w:val="30"/>
          <w:cs/>
        </w:rPr>
        <w:t>เป็นจำนวน</w:t>
      </w:r>
      <w:r w:rsidRPr="00BD5154">
        <w:rPr>
          <w:rFonts w:ascii="Angsana New" w:eastAsia="MS Mincho" w:hAnsi="Angsana New"/>
          <w:sz w:val="30"/>
          <w:szCs w:val="30"/>
          <w:cs/>
        </w:rPr>
        <w:t xml:space="preserve"> </w:t>
      </w:r>
      <w:r>
        <w:rPr>
          <w:rFonts w:ascii="Angsana New" w:eastAsia="MS Mincho" w:hAnsi="Angsana New"/>
          <w:sz w:val="30"/>
          <w:szCs w:val="30"/>
        </w:rPr>
        <w:t>6</w:t>
      </w:r>
      <w:r w:rsidRPr="00BD5154">
        <w:rPr>
          <w:rFonts w:ascii="Angsana New" w:eastAsia="MS Mincho" w:hAnsi="Angsana New"/>
          <w:sz w:val="30"/>
          <w:szCs w:val="30"/>
          <w:cs/>
        </w:rPr>
        <w:t>.</w:t>
      </w:r>
      <w:r>
        <w:rPr>
          <w:rFonts w:ascii="Angsana New" w:eastAsia="MS Mincho" w:hAnsi="Angsana New"/>
          <w:sz w:val="30"/>
          <w:szCs w:val="30"/>
        </w:rPr>
        <w:t>2</w:t>
      </w:r>
      <w:r w:rsidRPr="00BD5154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BD5154">
        <w:rPr>
          <w:rFonts w:ascii="Angsana New" w:eastAsia="MS Mincho" w:hAnsi="Angsana New" w:hint="cs"/>
          <w:sz w:val="30"/>
          <w:szCs w:val="30"/>
          <w:cs/>
        </w:rPr>
        <w:t>ล้านบาท</w:t>
      </w:r>
      <w:r w:rsidRPr="00BD5154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BD5154">
        <w:rPr>
          <w:rFonts w:ascii="Angsana New" w:eastAsia="MS Mincho" w:hAnsi="Angsana New" w:hint="cs"/>
          <w:sz w:val="30"/>
          <w:szCs w:val="30"/>
          <w:cs/>
        </w:rPr>
        <w:t>คิดเป็นร้อยละ</w:t>
      </w:r>
      <w:r w:rsidRPr="00BD5154">
        <w:rPr>
          <w:rFonts w:ascii="Angsana New" w:eastAsia="MS Mincho" w:hAnsi="Angsana New"/>
          <w:sz w:val="30"/>
          <w:szCs w:val="30"/>
          <w:cs/>
        </w:rPr>
        <w:t xml:space="preserve"> </w:t>
      </w:r>
      <w:r>
        <w:rPr>
          <w:rFonts w:ascii="Angsana New" w:eastAsia="MS Mincho" w:hAnsi="Angsana New"/>
          <w:sz w:val="30"/>
          <w:szCs w:val="30"/>
        </w:rPr>
        <w:t>5</w:t>
      </w:r>
      <w:r w:rsidRPr="00BD5154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BD5154">
        <w:rPr>
          <w:rFonts w:ascii="Angsana New" w:eastAsia="MS Mincho" w:hAnsi="Angsana New" w:hint="cs"/>
          <w:sz w:val="30"/>
          <w:szCs w:val="30"/>
          <w:cs/>
        </w:rPr>
        <w:t>ของกำไสุทธิจากงบการเงินเฉพาะกิจการ</w:t>
      </w:r>
      <w:r w:rsidRPr="00BD5154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BD5154">
        <w:rPr>
          <w:rFonts w:ascii="Angsana New" w:eastAsia="MS Mincho" w:hAnsi="Angsana New" w:hint="cs"/>
          <w:sz w:val="30"/>
          <w:szCs w:val="30"/>
          <w:cs/>
        </w:rPr>
        <w:t>และเสนอจ่ายเงินปันผลจากกำไรสุทธิของงบการเงินรวมสำหรับปีสิ้นสุดวันที่</w:t>
      </w:r>
      <w:r>
        <w:rPr>
          <w:rFonts w:ascii="Angsana New" w:eastAsia="MS Mincho" w:hAnsi="Angsana New"/>
          <w:sz w:val="30"/>
          <w:szCs w:val="30"/>
        </w:rPr>
        <w:br/>
        <w:t>31</w:t>
      </w:r>
      <w:r w:rsidRPr="00BD5154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BD5154">
        <w:rPr>
          <w:rFonts w:ascii="Angsana New" w:eastAsia="MS Mincho" w:hAnsi="Angsana New" w:hint="cs"/>
          <w:sz w:val="30"/>
          <w:szCs w:val="30"/>
          <w:cs/>
        </w:rPr>
        <w:t>ธันวาคม</w:t>
      </w:r>
      <w:r w:rsidRPr="00BD5154">
        <w:rPr>
          <w:rFonts w:ascii="Angsana New" w:eastAsia="MS Mincho" w:hAnsi="Angsana New"/>
          <w:sz w:val="30"/>
          <w:szCs w:val="30"/>
          <w:cs/>
        </w:rPr>
        <w:t xml:space="preserve"> </w:t>
      </w:r>
      <w:r>
        <w:rPr>
          <w:rFonts w:ascii="Angsana New" w:eastAsia="MS Mincho" w:hAnsi="Angsana New"/>
          <w:sz w:val="30"/>
          <w:szCs w:val="30"/>
        </w:rPr>
        <w:t>2564</w:t>
      </w:r>
      <w:r w:rsidRPr="00BD5154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BD5154">
        <w:rPr>
          <w:rFonts w:ascii="Angsana New" w:eastAsia="MS Mincho" w:hAnsi="Angsana New" w:hint="cs"/>
          <w:sz w:val="30"/>
          <w:szCs w:val="30"/>
          <w:cs/>
        </w:rPr>
        <w:t>ในอัตราหุ้นละ</w:t>
      </w:r>
      <w:r w:rsidRPr="00BD5154">
        <w:rPr>
          <w:rFonts w:ascii="Angsana New" w:eastAsia="MS Mincho" w:hAnsi="Angsana New"/>
          <w:sz w:val="30"/>
          <w:szCs w:val="30"/>
          <w:cs/>
        </w:rPr>
        <w:t xml:space="preserve"> </w:t>
      </w:r>
      <w:r>
        <w:rPr>
          <w:rFonts w:ascii="Angsana New" w:eastAsia="MS Mincho" w:hAnsi="Angsana New"/>
          <w:sz w:val="30"/>
          <w:szCs w:val="30"/>
        </w:rPr>
        <w:t>0</w:t>
      </w:r>
      <w:r w:rsidRPr="00BD5154">
        <w:rPr>
          <w:rFonts w:ascii="Angsana New" w:eastAsia="MS Mincho" w:hAnsi="Angsana New"/>
          <w:sz w:val="30"/>
          <w:szCs w:val="30"/>
          <w:cs/>
        </w:rPr>
        <w:t>.</w:t>
      </w:r>
      <w:r>
        <w:rPr>
          <w:rFonts w:ascii="Angsana New" w:eastAsia="MS Mincho" w:hAnsi="Angsana New"/>
          <w:sz w:val="30"/>
          <w:szCs w:val="30"/>
        </w:rPr>
        <w:t>01076</w:t>
      </w:r>
      <w:r w:rsidRPr="00BD5154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BD5154">
        <w:rPr>
          <w:rFonts w:ascii="Angsana New" w:eastAsia="MS Mincho" w:hAnsi="Angsana New" w:hint="cs"/>
          <w:sz w:val="30"/>
          <w:szCs w:val="30"/>
          <w:cs/>
        </w:rPr>
        <w:t>บาทต่อหุ้น</w:t>
      </w:r>
      <w:r w:rsidRPr="00BD5154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BD5154">
        <w:rPr>
          <w:rFonts w:ascii="Angsana New" w:eastAsia="MS Mincho" w:hAnsi="Angsana New" w:hint="cs"/>
          <w:sz w:val="30"/>
          <w:szCs w:val="30"/>
          <w:cs/>
        </w:rPr>
        <w:t>เป็นจำนวนเงินทั้งสิ้น</w:t>
      </w:r>
      <w:r w:rsidR="004A5D07">
        <w:rPr>
          <w:rFonts w:ascii="Angsana New" w:eastAsia="MS Mincho" w:hAnsi="Angsana New" w:hint="cs"/>
          <w:sz w:val="30"/>
          <w:szCs w:val="30"/>
          <w:cs/>
        </w:rPr>
        <w:t>ประมาณ</w:t>
      </w:r>
      <w:r w:rsidRPr="00BD5154">
        <w:rPr>
          <w:rFonts w:ascii="Angsana New" w:eastAsia="MS Mincho" w:hAnsi="Angsana New"/>
          <w:sz w:val="30"/>
          <w:szCs w:val="30"/>
          <w:cs/>
        </w:rPr>
        <w:t xml:space="preserve"> </w:t>
      </w:r>
      <w:r>
        <w:rPr>
          <w:rFonts w:ascii="Angsana New" w:eastAsia="MS Mincho" w:hAnsi="Angsana New"/>
          <w:sz w:val="30"/>
          <w:szCs w:val="30"/>
        </w:rPr>
        <w:t>344</w:t>
      </w:r>
      <w:r w:rsidRPr="00BD5154">
        <w:rPr>
          <w:rFonts w:ascii="Angsana New" w:eastAsia="MS Mincho" w:hAnsi="Angsana New"/>
          <w:sz w:val="30"/>
          <w:szCs w:val="30"/>
          <w:cs/>
        </w:rPr>
        <w:t>.</w:t>
      </w:r>
      <w:r>
        <w:rPr>
          <w:rFonts w:ascii="Angsana New" w:eastAsia="MS Mincho" w:hAnsi="Angsana New"/>
          <w:sz w:val="30"/>
          <w:szCs w:val="30"/>
        </w:rPr>
        <w:t>4</w:t>
      </w:r>
      <w:r w:rsidR="00A426C3">
        <w:rPr>
          <w:rFonts w:ascii="Angsana New" w:eastAsia="MS Mincho" w:hAnsi="Angsana New"/>
          <w:sz w:val="30"/>
          <w:szCs w:val="30"/>
        </w:rPr>
        <w:t>0</w:t>
      </w:r>
      <w:r w:rsidRPr="00BD5154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BD5154">
        <w:rPr>
          <w:rFonts w:ascii="Angsana New" w:eastAsia="MS Mincho" w:hAnsi="Angsana New" w:hint="cs"/>
          <w:sz w:val="30"/>
          <w:szCs w:val="30"/>
          <w:cs/>
        </w:rPr>
        <w:t>ล้านบาท</w:t>
      </w:r>
      <w:r w:rsidRPr="00BD5154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BD5154">
        <w:rPr>
          <w:rFonts w:ascii="Angsana New" w:eastAsia="MS Mincho" w:hAnsi="Angsana New" w:hint="cs"/>
          <w:sz w:val="30"/>
          <w:szCs w:val="30"/>
          <w:cs/>
        </w:rPr>
        <w:t>ทั้งนี้คณะกรรมการบริษัทให้นำเสนอให้ที่ประชุมผู้ถือหุ้นพิจารณาอนุมัติต่อไป</w:t>
      </w:r>
    </w:p>
    <w:bookmarkEnd w:id="45"/>
    <w:p w14:paraId="1DDF1F8E" w14:textId="77777777" w:rsidR="00BD5154" w:rsidRDefault="00BD5154" w:rsidP="00275E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eastAsia="MS Mincho" w:hAnsi="Angsana New"/>
          <w:i/>
          <w:iCs/>
          <w:sz w:val="30"/>
          <w:szCs w:val="30"/>
        </w:rPr>
      </w:pPr>
    </w:p>
    <w:p w14:paraId="380C39FC" w14:textId="7AC1131F" w:rsidR="00734EEB" w:rsidRPr="00C12915" w:rsidRDefault="00734EEB" w:rsidP="00275E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eastAsia="MS Mincho" w:hAnsi="Angsana New"/>
          <w:i/>
          <w:iCs/>
          <w:sz w:val="30"/>
          <w:szCs w:val="30"/>
        </w:rPr>
      </w:pPr>
      <w:r w:rsidRPr="00C12915">
        <w:rPr>
          <w:rFonts w:ascii="Angsana New" w:eastAsia="MS Mincho" w:hAnsi="Angsana New" w:hint="cs"/>
          <w:i/>
          <w:iCs/>
          <w:sz w:val="30"/>
          <w:szCs w:val="30"/>
          <w:cs/>
        </w:rPr>
        <w:t>การ</w:t>
      </w:r>
      <w:r w:rsidR="00405DD5" w:rsidRPr="00C12915">
        <w:rPr>
          <w:rFonts w:ascii="Angsana New" w:eastAsia="MS Mincho" w:hAnsi="Angsana New" w:hint="cs"/>
          <w:i/>
          <w:iCs/>
          <w:sz w:val="30"/>
          <w:szCs w:val="30"/>
          <w:cs/>
        </w:rPr>
        <w:t>อนุมัติการเข้</w:t>
      </w:r>
      <w:r w:rsidR="0041223C" w:rsidRPr="00C12915">
        <w:rPr>
          <w:rFonts w:ascii="Angsana New" w:eastAsia="MS Mincho" w:hAnsi="Angsana New" w:hint="cs"/>
          <w:i/>
          <w:iCs/>
          <w:sz w:val="30"/>
          <w:szCs w:val="30"/>
          <w:cs/>
        </w:rPr>
        <w:t>าลงทุน</w:t>
      </w:r>
      <w:r w:rsidRPr="00C12915">
        <w:rPr>
          <w:rFonts w:ascii="Angsana New" w:eastAsia="MS Mincho" w:hAnsi="Angsana New" w:hint="cs"/>
          <w:i/>
          <w:iCs/>
          <w:sz w:val="30"/>
          <w:szCs w:val="30"/>
          <w:cs/>
        </w:rPr>
        <w:t>ใน</w:t>
      </w:r>
      <w:r w:rsidR="0041223C" w:rsidRPr="00C12915">
        <w:rPr>
          <w:rFonts w:ascii="Angsana New" w:eastAsia="MS Mincho" w:hAnsi="Angsana New" w:hint="cs"/>
          <w:i/>
          <w:iCs/>
          <w:sz w:val="30"/>
          <w:szCs w:val="30"/>
          <w:cs/>
        </w:rPr>
        <w:t>กิจการที่เกี่ยวข้องกัน</w:t>
      </w:r>
    </w:p>
    <w:p w14:paraId="345ABFEC" w14:textId="77777777" w:rsidR="00734EEB" w:rsidRPr="00C12915" w:rsidRDefault="00734EEB" w:rsidP="00275E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eastAsia="MS Mincho" w:hAnsi="Angsana New"/>
          <w:i/>
          <w:iCs/>
          <w:sz w:val="30"/>
          <w:szCs w:val="30"/>
        </w:rPr>
      </w:pPr>
    </w:p>
    <w:p w14:paraId="758DEBDA" w14:textId="7FFE366D" w:rsidR="00405DD5" w:rsidRPr="00C12915" w:rsidRDefault="00734EEB" w:rsidP="00275E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5959D5">
        <w:rPr>
          <w:rFonts w:ascii="Angsana New" w:eastAsia="MS Mincho" w:hAnsi="Angsana New" w:hint="cs"/>
          <w:spacing w:val="-2"/>
          <w:sz w:val="30"/>
          <w:szCs w:val="30"/>
          <w:cs/>
        </w:rPr>
        <w:t>อนุมัติการเข้าซื้อหุ้นสามัญใน</w:t>
      </w:r>
      <w:r w:rsidR="00405DD5" w:rsidRPr="005959D5">
        <w:rPr>
          <w:rFonts w:ascii="Angsana New" w:eastAsia="MS Mincho" w:hAnsi="Angsana New" w:hint="cs"/>
          <w:spacing w:val="-2"/>
          <w:sz w:val="30"/>
          <w:szCs w:val="30"/>
          <w:cs/>
        </w:rPr>
        <w:t>ในบริษัทโฮเทลส์</w:t>
      </w:r>
      <w:r w:rsidR="00405DD5" w:rsidRPr="005959D5">
        <w:rPr>
          <w:rFonts w:ascii="Angsana New" w:eastAsia="MS Mincho" w:hAnsi="Angsana New"/>
          <w:spacing w:val="-2"/>
          <w:sz w:val="30"/>
          <w:szCs w:val="30"/>
          <w:cs/>
        </w:rPr>
        <w:t xml:space="preserve"> </w:t>
      </w:r>
      <w:r w:rsidR="00405DD5" w:rsidRPr="005959D5">
        <w:rPr>
          <w:rFonts w:ascii="Angsana New" w:eastAsia="MS Mincho" w:hAnsi="Angsana New" w:hint="cs"/>
          <w:spacing w:val="-2"/>
          <w:sz w:val="30"/>
          <w:szCs w:val="30"/>
          <w:cs/>
        </w:rPr>
        <w:t>เวิลด์</w:t>
      </w:r>
      <w:r w:rsidR="00405DD5" w:rsidRPr="005959D5">
        <w:rPr>
          <w:rFonts w:ascii="Angsana New" w:eastAsia="MS Mincho" w:hAnsi="Angsana New"/>
          <w:spacing w:val="-2"/>
          <w:sz w:val="30"/>
          <w:szCs w:val="30"/>
          <w:cs/>
        </w:rPr>
        <w:t xml:space="preserve"> </w:t>
      </w:r>
      <w:r w:rsidR="00340ED2" w:rsidRPr="005959D5">
        <w:rPr>
          <w:rFonts w:ascii="Angsana New" w:eastAsia="MS Mincho" w:hAnsi="Angsana New"/>
          <w:spacing w:val="-2"/>
          <w:sz w:val="30"/>
          <w:szCs w:val="30"/>
        </w:rPr>
        <w:t>9</w:t>
      </w:r>
      <w:r w:rsidR="00405DD5" w:rsidRPr="005959D5">
        <w:rPr>
          <w:rFonts w:ascii="Angsana New" w:eastAsia="MS Mincho" w:hAnsi="Angsana New"/>
          <w:spacing w:val="-2"/>
          <w:sz w:val="30"/>
          <w:szCs w:val="30"/>
          <w:cs/>
        </w:rPr>
        <w:t xml:space="preserve"> </w:t>
      </w:r>
      <w:r w:rsidR="00405DD5" w:rsidRPr="005959D5">
        <w:rPr>
          <w:rFonts w:ascii="Angsana New" w:eastAsia="MS Mincho" w:hAnsi="Angsana New" w:hint="cs"/>
          <w:spacing w:val="-2"/>
          <w:sz w:val="30"/>
          <w:szCs w:val="30"/>
          <w:cs/>
        </w:rPr>
        <w:t>จำกัด</w:t>
      </w:r>
      <w:r w:rsidR="00405DD5" w:rsidRPr="005959D5">
        <w:rPr>
          <w:rFonts w:ascii="Angsana New" w:eastAsia="MS Mincho" w:hAnsi="Angsana New"/>
          <w:spacing w:val="-2"/>
          <w:sz w:val="30"/>
          <w:szCs w:val="30"/>
          <w:cs/>
        </w:rPr>
        <w:t xml:space="preserve"> </w:t>
      </w:r>
      <w:r w:rsidR="00405DD5" w:rsidRPr="005959D5">
        <w:rPr>
          <w:rFonts w:ascii="Angsana New" w:eastAsia="MS Mincho" w:hAnsi="Angsana New" w:hint="cs"/>
          <w:spacing w:val="-2"/>
          <w:sz w:val="30"/>
          <w:szCs w:val="30"/>
          <w:cs/>
        </w:rPr>
        <w:t>บริษัท</w:t>
      </w:r>
      <w:r w:rsidR="00405DD5" w:rsidRPr="005959D5">
        <w:rPr>
          <w:rFonts w:ascii="Angsana New" w:eastAsia="MS Mincho" w:hAnsi="Angsana New"/>
          <w:spacing w:val="-2"/>
          <w:sz w:val="30"/>
          <w:szCs w:val="30"/>
          <w:cs/>
        </w:rPr>
        <w:t xml:space="preserve"> </w:t>
      </w:r>
      <w:r w:rsidR="00405DD5" w:rsidRPr="005959D5">
        <w:rPr>
          <w:rFonts w:ascii="Angsana New" w:eastAsia="MS Mincho" w:hAnsi="Angsana New" w:hint="cs"/>
          <w:spacing w:val="-2"/>
          <w:sz w:val="30"/>
          <w:szCs w:val="30"/>
          <w:cs/>
        </w:rPr>
        <w:t>วาไรตี้</w:t>
      </w:r>
      <w:r w:rsidR="00405DD5" w:rsidRPr="005959D5">
        <w:rPr>
          <w:rFonts w:ascii="Angsana New" w:eastAsia="MS Mincho" w:hAnsi="Angsana New"/>
          <w:spacing w:val="-2"/>
          <w:sz w:val="30"/>
          <w:szCs w:val="30"/>
          <w:cs/>
        </w:rPr>
        <w:t xml:space="preserve"> </w:t>
      </w:r>
      <w:r w:rsidR="00405DD5" w:rsidRPr="005959D5">
        <w:rPr>
          <w:rFonts w:ascii="Angsana New" w:eastAsia="MS Mincho" w:hAnsi="Angsana New" w:hint="cs"/>
          <w:spacing w:val="-2"/>
          <w:sz w:val="30"/>
          <w:szCs w:val="30"/>
          <w:cs/>
        </w:rPr>
        <w:t>แอสเซ็ท</w:t>
      </w:r>
      <w:r w:rsidR="00405DD5" w:rsidRPr="005959D5">
        <w:rPr>
          <w:rFonts w:ascii="Angsana New" w:eastAsia="MS Mincho" w:hAnsi="Angsana New"/>
          <w:spacing w:val="-2"/>
          <w:sz w:val="30"/>
          <w:szCs w:val="30"/>
          <w:cs/>
        </w:rPr>
        <w:t xml:space="preserve"> </w:t>
      </w:r>
      <w:r w:rsidR="00340ED2" w:rsidRPr="005959D5">
        <w:rPr>
          <w:rFonts w:ascii="Angsana New" w:eastAsia="MS Mincho" w:hAnsi="Angsana New"/>
          <w:spacing w:val="-2"/>
          <w:sz w:val="30"/>
          <w:szCs w:val="30"/>
        </w:rPr>
        <w:t>1</w:t>
      </w:r>
      <w:r w:rsidR="00405DD5" w:rsidRPr="005959D5">
        <w:rPr>
          <w:rFonts w:ascii="Angsana New" w:eastAsia="MS Mincho" w:hAnsi="Angsana New"/>
          <w:spacing w:val="-2"/>
          <w:sz w:val="30"/>
          <w:szCs w:val="30"/>
          <w:cs/>
        </w:rPr>
        <w:t xml:space="preserve"> </w:t>
      </w:r>
      <w:r w:rsidR="00405DD5" w:rsidRPr="005959D5">
        <w:rPr>
          <w:rFonts w:ascii="Angsana New" w:eastAsia="MS Mincho" w:hAnsi="Angsana New" w:hint="cs"/>
          <w:spacing w:val="-2"/>
          <w:sz w:val="30"/>
          <w:szCs w:val="30"/>
          <w:cs/>
        </w:rPr>
        <w:t>จำกัดและบริษัท</w:t>
      </w:r>
      <w:r w:rsidR="00405DD5" w:rsidRPr="005959D5">
        <w:rPr>
          <w:rFonts w:ascii="Angsana New" w:eastAsia="MS Mincho" w:hAnsi="Angsana New"/>
          <w:spacing w:val="-2"/>
          <w:sz w:val="30"/>
          <w:szCs w:val="30"/>
          <w:cs/>
        </w:rPr>
        <w:t xml:space="preserve"> </w:t>
      </w:r>
      <w:r w:rsidR="00405DD5" w:rsidRPr="005959D5">
        <w:rPr>
          <w:rFonts w:ascii="Angsana New" w:eastAsia="MS Mincho" w:hAnsi="Angsana New" w:hint="cs"/>
          <w:spacing w:val="-2"/>
          <w:sz w:val="30"/>
          <w:szCs w:val="30"/>
          <w:cs/>
        </w:rPr>
        <w:t>รีเทล</w:t>
      </w:r>
      <w:r w:rsidR="00405DD5" w:rsidRPr="005959D5">
        <w:rPr>
          <w:rFonts w:ascii="Angsana New" w:eastAsia="MS Mincho" w:hAnsi="Angsana New"/>
          <w:spacing w:val="-2"/>
          <w:sz w:val="30"/>
          <w:szCs w:val="30"/>
          <w:cs/>
        </w:rPr>
        <w:t xml:space="preserve"> </w:t>
      </w:r>
      <w:r w:rsidR="00405DD5" w:rsidRPr="005959D5">
        <w:rPr>
          <w:rFonts w:ascii="Angsana New" w:eastAsia="MS Mincho" w:hAnsi="Angsana New" w:hint="cs"/>
          <w:spacing w:val="-2"/>
          <w:sz w:val="30"/>
          <w:szCs w:val="30"/>
          <w:cs/>
        </w:rPr>
        <w:t>เวิลด์</w:t>
      </w:r>
      <w:r w:rsidR="00405DD5" w:rsidRPr="005959D5">
        <w:rPr>
          <w:rFonts w:ascii="Angsana New" w:eastAsia="MS Mincho" w:hAnsi="Angsana New"/>
          <w:spacing w:val="-2"/>
          <w:sz w:val="30"/>
          <w:szCs w:val="30"/>
          <w:cs/>
        </w:rPr>
        <w:t xml:space="preserve"> </w:t>
      </w:r>
      <w:r w:rsidR="005959D5">
        <w:rPr>
          <w:rFonts w:ascii="Angsana New" w:eastAsia="MS Mincho" w:hAnsi="Angsana New"/>
          <w:spacing w:val="-2"/>
          <w:sz w:val="30"/>
          <w:szCs w:val="30"/>
        </w:rPr>
        <w:t>5</w:t>
      </w:r>
      <w:r w:rsidR="00405DD5" w:rsidRPr="00C12915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405DD5" w:rsidRPr="00C12915">
        <w:rPr>
          <w:rFonts w:ascii="Angsana New" w:eastAsia="MS Mincho" w:hAnsi="Angsana New" w:hint="cs"/>
          <w:sz w:val="30"/>
          <w:szCs w:val="30"/>
          <w:cs/>
        </w:rPr>
        <w:t>จำกัด</w:t>
      </w:r>
      <w:r w:rsidR="00405DD5" w:rsidRPr="00C12915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405DD5" w:rsidRPr="00C12915">
        <w:rPr>
          <w:rFonts w:ascii="Angsana New" w:eastAsia="MS Mincho" w:hAnsi="Angsana New" w:hint="cs"/>
          <w:sz w:val="30"/>
          <w:szCs w:val="30"/>
          <w:cs/>
        </w:rPr>
        <w:t>และบริษัท</w:t>
      </w:r>
      <w:r w:rsidR="00405DD5" w:rsidRPr="00C12915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405DD5" w:rsidRPr="00C12915">
        <w:rPr>
          <w:rFonts w:ascii="Angsana New" w:eastAsia="MS Mincho" w:hAnsi="Angsana New" w:hint="cs"/>
          <w:sz w:val="30"/>
          <w:szCs w:val="30"/>
          <w:cs/>
        </w:rPr>
        <w:t>อิมม์</w:t>
      </w:r>
      <w:r w:rsidR="00405DD5" w:rsidRPr="00C12915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405DD5" w:rsidRPr="00C12915">
        <w:rPr>
          <w:rFonts w:ascii="Angsana New" w:eastAsia="MS Mincho" w:hAnsi="Angsana New" w:hint="cs"/>
          <w:sz w:val="30"/>
          <w:szCs w:val="30"/>
          <w:cs/>
        </w:rPr>
        <w:t>โฮเต็ล</w:t>
      </w:r>
      <w:r w:rsidR="00405DD5" w:rsidRPr="00C12915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405DD5" w:rsidRPr="00C12915">
        <w:rPr>
          <w:rFonts w:ascii="Angsana New" w:eastAsia="MS Mincho" w:hAnsi="Angsana New" w:hint="cs"/>
          <w:sz w:val="30"/>
          <w:szCs w:val="30"/>
          <w:cs/>
        </w:rPr>
        <w:t>เจริญกรุง</w:t>
      </w:r>
      <w:r w:rsidR="00405DD5" w:rsidRPr="00C12915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405DD5" w:rsidRPr="00C12915">
        <w:rPr>
          <w:rFonts w:ascii="Angsana New" w:eastAsia="MS Mincho" w:hAnsi="Angsana New" w:hint="cs"/>
          <w:sz w:val="30"/>
          <w:szCs w:val="30"/>
          <w:cs/>
        </w:rPr>
        <w:t>จำกัด</w:t>
      </w:r>
      <w:r w:rsidR="00405DD5" w:rsidRPr="00C12915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405DD5" w:rsidRPr="00C12915">
        <w:rPr>
          <w:rFonts w:ascii="Angsana New" w:eastAsia="MS Mincho" w:hAnsi="Angsana New" w:hint="cs"/>
          <w:sz w:val="30"/>
          <w:szCs w:val="30"/>
          <w:cs/>
        </w:rPr>
        <w:t>คิดเป็นส่วนได้เสียร้อยละ</w:t>
      </w:r>
      <w:r w:rsidR="00405DD5" w:rsidRPr="00C12915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340ED2" w:rsidRPr="00C12915">
        <w:rPr>
          <w:rFonts w:ascii="Angsana New" w:eastAsia="MS Mincho" w:hAnsi="Angsana New"/>
          <w:sz w:val="30"/>
          <w:szCs w:val="30"/>
        </w:rPr>
        <w:t>100</w:t>
      </w:r>
      <w:r w:rsidR="00405DD5" w:rsidRPr="00C12915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405DD5" w:rsidRPr="00C12915">
        <w:rPr>
          <w:rFonts w:ascii="Angsana New" w:eastAsia="MS Mincho" w:hAnsi="Angsana New" w:hint="cs"/>
          <w:sz w:val="30"/>
          <w:szCs w:val="30"/>
          <w:cs/>
        </w:rPr>
        <w:t>ของหุ้นที่ออกและชำระแล้วจากกิจการที่เกี่ยวข้องกัน</w:t>
      </w:r>
      <w:r w:rsidR="00405DD5" w:rsidRPr="00C12915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405DD5" w:rsidRPr="00C12915">
        <w:rPr>
          <w:rFonts w:ascii="Angsana New" w:eastAsia="MS Mincho" w:hAnsi="Angsana New" w:hint="cs"/>
          <w:sz w:val="30"/>
          <w:szCs w:val="30"/>
          <w:cs/>
        </w:rPr>
        <w:t>โดยมีมูลค่าการเข้าซื้อหุ้นขั้นต้นเป็นจำนวนเงิน</w:t>
      </w:r>
      <w:r w:rsidR="00405DD5" w:rsidRPr="00C12915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340ED2" w:rsidRPr="00C12915">
        <w:rPr>
          <w:rFonts w:ascii="Angsana New" w:eastAsia="MS Mincho" w:hAnsi="Angsana New"/>
          <w:sz w:val="30"/>
          <w:szCs w:val="30"/>
        </w:rPr>
        <w:t>438</w:t>
      </w:r>
      <w:r w:rsidR="00405DD5" w:rsidRPr="00C12915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405DD5" w:rsidRPr="00C12915">
        <w:rPr>
          <w:rFonts w:ascii="Angsana New" w:eastAsia="MS Mincho" w:hAnsi="Angsana New" w:hint="cs"/>
          <w:sz w:val="30"/>
          <w:szCs w:val="30"/>
          <w:cs/>
        </w:rPr>
        <w:t>ล้านบาท</w:t>
      </w:r>
      <w:r w:rsidR="00405DD5" w:rsidRPr="00C12915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340ED2" w:rsidRPr="00C12915">
        <w:rPr>
          <w:rFonts w:ascii="Angsana New" w:eastAsia="MS Mincho" w:hAnsi="Angsana New"/>
          <w:sz w:val="30"/>
          <w:szCs w:val="30"/>
        </w:rPr>
        <w:t>647</w:t>
      </w:r>
      <w:r w:rsidR="00405DD5" w:rsidRPr="00C12915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405DD5" w:rsidRPr="00C12915">
        <w:rPr>
          <w:rFonts w:ascii="Angsana New" w:eastAsia="MS Mincho" w:hAnsi="Angsana New" w:hint="cs"/>
          <w:sz w:val="30"/>
          <w:szCs w:val="30"/>
          <w:cs/>
        </w:rPr>
        <w:t>ล้านบาท</w:t>
      </w:r>
      <w:r w:rsidR="00405DD5" w:rsidRPr="00C12915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405DD5" w:rsidRPr="00C12915">
        <w:rPr>
          <w:rFonts w:ascii="Angsana New" w:eastAsia="MS Mincho" w:hAnsi="Angsana New" w:hint="cs"/>
          <w:sz w:val="30"/>
          <w:szCs w:val="30"/>
          <w:cs/>
        </w:rPr>
        <w:t>และ</w:t>
      </w:r>
      <w:r w:rsidR="00405DD5" w:rsidRPr="00C12915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340ED2" w:rsidRPr="00C12915">
        <w:rPr>
          <w:rFonts w:ascii="Angsana New" w:eastAsia="MS Mincho" w:hAnsi="Angsana New"/>
          <w:sz w:val="30"/>
          <w:szCs w:val="30"/>
        </w:rPr>
        <w:t>300</w:t>
      </w:r>
      <w:r w:rsidR="00405DD5" w:rsidRPr="00C12915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405DD5" w:rsidRPr="00C12915">
        <w:rPr>
          <w:rFonts w:ascii="Angsana New" w:eastAsia="MS Mincho" w:hAnsi="Angsana New" w:hint="cs"/>
          <w:sz w:val="30"/>
          <w:szCs w:val="30"/>
          <w:cs/>
        </w:rPr>
        <w:t>ล้านบาท</w:t>
      </w:r>
      <w:r w:rsidR="00405DD5" w:rsidRPr="00C12915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405DD5" w:rsidRPr="00C12915">
        <w:rPr>
          <w:rFonts w:ascii="Angsana New" w:eastAsia="MS Mincho" w:hAnsi="Angsana New" w:hint="cs"/>
          <w:sz w:val="30"/>
          <w:szCs w:val="30"/>
          <w:cs/>
        </w:rPr>
        <w:t>ตามลำดับ</w:t>
      </w:r>
      <w:r w:rsidR="00405DD5" w:rsidRPr="00C12915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405DD5" w:rsidRPr="00C12915">
        <w:rPr>
          <w:rFonts w:ascii="Angsana New" w:eastAsia="MS Mincho" w:hAnsi="Angsana New" w:hint="cs"/>
          <w:sz w:val="30"/>
          <w:szCs w:val="30"/>
          <w:cs/>
        </w:rPr>
        <w:t>ทั้งนี้คณะกรรมการบริษัทให้นำเสนอให้ที่ประชุมผู้ถือหุ้นพิจารณาอนุมัติต่อไป</w:t>
      </w:r>
    </w:p>
    <w:p w14:paraId="7FF26C80" w14:textId="77777777" w:rsidR="00020DB6" w:rsidRPr="00C12915" w:rsidRDefault="00020DB6" w:rsidP="00405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</w:p>
    <w:p w14:paraId="309269E2" w14:textId="19DB3DB7" w:rsidR="00C12915" w:rsidRPr="00B14E97" w:rsidRDefault="00C12915" w:rsidP="00405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  <w:cs/>
        </w:rPr>
      </w:pPr>
      <w:bookmarkStart w:id="46" w:name="_Hlk211618"/>
      <w:r w:rsidRPr="00B14E97">
        <w:rPr>
          <w:rFonts w:ascii="Angsana New" w:eastAsia="MS Mincho" w:hAnsi="Angsana New" w:hint="cs"/>
          <w:i/>
          <w:iCs/>
          <w:sz w:val="30"/>
          <w:szCs w:val="30"/>
          <w:cs/>
        </w:rPr>
        <w:t>การอนุมัติการเข้าลงทุนในกิจการอื่นๆ</w:t>
      </w:r>
    </w:p>
    <w:p w14:paraId="7C3A164E" w14:textId="77777777" w:rsidR="00C12915" w:rsidRPr="00B14E97" w:rsidRDefault="00C12915" w:rsidP="00405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</w:p>
    <w:p w14:paraId="085246C5" w14:textId="1B0D8E75" w:rsidR="00805985" w:rsidRDefault="00805985" w:rsidP="00805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alibri" w:hAnsi="Calibri"/>
          <w:sz w:val="22"/>
          <w:szCs w:val="22"/>
        </w:rPr>
      </w:pPr>
      <w:bookmarkStart w:id="47" w:name="_Hlk96032944"/>
      <w:bookmarkEnd w:id="46"/>
      <w:r w:rsidRPr="00C3535E">
        <w:rPr>
          <w:rFonts w:ascii="Angsana New" w:eastAsia="MS Mincho" w:hAnsi="Angsana New"/>
          <w:spacing w:val="-2"/>
          <w:sz w:val="30"/>
          <w:szCs w:val="30"/>
          <w:cs/>
        </w:rPr>
        <w:t>อนุมัติให้ดำเนินการจัดตั้งองค์กรการร่วมทุน (</w:t>
      </w:r>
      <w:r>
        <w:rPr>
          <w:rFonts w:ascii="Angsana New" w:eastAsia="MS Mincho" w:hAnsi="Angsana New"/>
          <w:spacing w:val="-2"/>
          <w:sz w:val="30"/>
          <w:szCs w:val="30"/>
        </w:rPr>
        <w:t>i</w:t>
      </w:r>
      <w:r w:rsidRPr="00C3535E">
        <w:rPr>
          <w:rFonts w:ascii="Angsana New" w:eastAsia="MS Mincho" w:hAnsi="Angsana New"/>
          <w:spacing w:val="-2"/>
          <w:sz w:val="30"/>
          <w:szCs w:val="30"/>
        </w:rPr>
        <w:t xml:space="preserve">nvestment </w:t>
      </w:r>
      <w:r>
        <w:rPr>
          <w:rFonts w:ascii="Angsana New" w:eastAsia="MS Mincho" w:hAnsi="Angsana New"/>
          <w:spacing w:val="-2"/>
          <w:sz w:val="30"/>
          <w:szCs w:val="30"/>
        </w:rPr>
        <w:t>v</w:t>
      </w:r>
      <w:r w:rsidRPr="00C3535E">
        <w:rPr>
          <w:rFonts w:ascii="Angsana New" w:eastAsia="MS Mincho" w:hAnsi="Angsana New"/>
          <w:spacing w:val="-2"/>
          <w:sz w:val="30"/>
          <w:szCs w:val="30"/>
        </w:rPr>
        <w:t xml:space="preserve">ehicle) </w:t>
      </w:r>
      <w:r w:rsidRPr="00C3535E">
        <w:rPr>
          <w:rFonts w:ascii="Angsana New" w:eastAsia="MS Mincho" w:hAnsi="Angsana New"/>
          <w:spacing w:val="-2"/>
          <w:sz w:val="30"/>
          <w:szCs w:val="30"/>
          <w:cs/>
        </w:rPr>
        <w:t>เพื่อเข้าร่วมลงทุนในธุรกิจโรงแรมในแหล่งท่องเที่ยวของประเทศไทย มีมูลค่าเงินลงทุนรวมสูงสุดประมาณ</w:t>
      </w:r>
      <w:r w:rsidRPr="00C3535E">
        <w:rPr>
          <w:rFonts w:ascii="Angsana New" w:eastAsia="MS Mincho" w:hAnsi="Angsana New"/>
          <w:spacing w:val="-2"/>
          <w:sz w:val="30"/>
          <w:szCs w:val="30"/>
        </w:rPr>
        <w:t> 500</w:t>
      </w:r>
      <w:r w:rsidRPr="00C3535E">
        <w:rPr>
          <w:rFonts w:ascii="Angsana New" w:eastAsia="MS Mincho" w:hAnsi="Angsana New"/>
          <w:spacing w:val="-2"/>
          <w:sz w:val="30"/>
          <w:szCs w:val="30"/>
          <w:cs/>
        </w:rPr>
        <w:t xml:space="preserve">ล้านเหรียญสหรัฐ หรือเทียบเท่าประมาณ </w:t>
      </w:r>
      <w:r w:rsidRPr="00C3535E">
        <w:rPr>
          <w:rFonts w:ascii="Angsana New" w:eastAsia="MS Mincho" w:hAnsi="Angsana New"/>
          <w:spacing w:val="-2"/>
          <w:sz w:val="30"/>
          <w:szCs w:val="30"/>
        </w:rPr>
        <w:t xml:space="preserve">16,500 </w:t>
      </w:r>
      <w:r w:rsidRPr="00C3535E">
        <w:rPr>
          <w:rFonts w:ascii="Angsana New" w:eastAsia="MS Mincho" w:hAnsi="Angsana New"/>
          <w:spacing w:val="-2"/>
          <w:sz w:val="30"/>
          <w:szCs w:val="30"/>
          <w:cs/>
        </w:rPr>
        <w:t xml:space="preserve">ล้านบาท โดยบริษัทฯ จะเข้าร่วมลงทุนประมาณร้อยละ </w:t>
      </w:r>
      <w:r w:rsidRPr="00C3535E">
        <w:rPr>
          <w:rFonts w:ascii="Angsana New" w:eastAsia="MS Mincho" w:hAnsi="Angsana New"/>
          <w:spacing w:val="-2"/>
          <w:sz w:val="30"/>
          <w:szCs w:val="30"/>
        </w:rPr>
        <w:t xml:space="preserve">15 - 60 </w:t>
      </w:r>
      <w:r w:rsidRPr="00C3535E">
        <w:rPr>
          <w:rFonts w:ascii="Angsana New" w:eastAsia="MS Mincho" w:hAnsi="Angsana New"/>
          <w:spacing w:val="-2"/>
          <w:sz w:val="30"/>
          <w:szCs w:val="30"/>
          <w:cs/>
        </w:rPr>
        <w:t>ของมูลค่าเงินลงทุนทั้งหมด</w:t>
      </w:r>
      <w:r w:rsidRPr="00C3535E">
        <w:rPr>
          <w:rFonts w:ascii="Angsana New" w:eastAsia="MS Mincho" w:hAnsi="Angsana New"/>
          <w:spacing w:val="-2"/>
          <w:sz w:val="30"/>
          <w:szCs w:val="30"/>
        </w:rPr>
        <w:t> </w:t>
      </w:r>
      <w:r w:rsidRPr="00C3535E">
        <w:rPr>
          <w:rFonts w:ascii="Angsana New" w:eastAsia="MS Mincho" w:hAnsi="Angsana New"/>
          <w:spacing w:val="-2"/>
          <w:sz w:val="30"/>
          <w:szCs w:val="30"/>
          <w:cs/>
        </w:rPr>
        <w:t>และส่วนเงินลงทุน</w:t>
      </w:r>
      <w:r>
        <w:rPr>
          <w:rFonts w:ascii="Angsana New" w:eastAsia="MS Mincho" w:hAnsi="Angsana New"/>
          <w:spacing w:val="-2"/>
          <w:sz w:val="30"/>
          <w:szCs w:val="30"/>
        </w:rPr>
        <w:br/>
      </w:r>
      <w:r w:rsidRPr="00C3535E">
        <w:rPr>
          <w:rFonts w:ascii="Angsana New" w:eastAsia="MS Mincho" w:hAnsi="Angsana New"/>
          <w:spacing w:val="-2"/>
          <w:sz w:val="30"/>
          <w:szCs w:val="30"/>
          <w:cs/>
        </w:rPr>
        <w:t>ที่เหลือจะเป็นการร่วมลงทุนจากผู้ลงทุนสถาบันชั้นนำทั้งในประเทศและต่างประเทศ</w:t>
      </w:r>
      <w:r>
        <w:rPr>
          <w:rFonts w:ascii="Angsana New" w:eastAsia="MS Mincho" w:hAnsi="Angsana New" w:hint="cs"/>
          <w:spacing w:val="-2"/>
          <w:sz w:val="30"/>
          <w:szCs w:val="30"/>
          <w:cs/>
        </w:rPr>
        <w:t xml:space="preserve"> </w:t>
      </w:r>
      <w:r w:rsidRPr="00C3535E">
        <w:rPr>
          <w:rFonts w:ascii="Angsana New" w:eastAsia="MS Mincho" w:hAnsi="Angsana New"/>
          <w:spacing w:val="-2"/>
          <w:sz w:val="30"/>
          <w:szCs w:val="30"/>
          <w:cs/>
        </w:rPr>
        <w:t>บริษัทฯ เห็นว่า</w:t>
      </w:r>
      <w:r>
        <w:rPr>
          <w:rFonts w:ascii="Angsana New" w:eastAsia="MS Mincho" w:hAnsi="Angsana New"/>
          <w:spacing w:val="-2"/>
          <w:sz w:val="30"/>
          <w:szCs w:val="30"/>
        </w:rPr>
        <w:br/>
      </w:r>
      <w:r w:rsidRPr="00C3535E">
        <w:rPr>
          <w:rFonts w:ascii="Angsana New" w:eastAsia="MS Mincho" w:hAnsi="Angsana New"/>
          <w:spacing w:val="-2"/>
          <w:sz w:val="30"/>
          <w:szCs w:val="30"/>
          <w:cs/>
        </w:rPr>
        <w:t>การจัดดำเนินการครั้งนี้จะเป็นการวางรากฐานในการสร้างแหล่งรายได้แหล่งใหม่ โดยมาจากค่าธรรมเนียมใน</w:t>
      </w:r>
      <w:r w:rsidR="00FE1C89">
        <w:rPr>
          <w:rFonts w:ascii="Angsana New" w:eastAsia="MS Mincho" w:hAnsi="Angsana New"/>
          <w:spacing w:val="-2"/>
          <w:sz w:val="30"/>
          <w:szCs w:val="30"/>
        </w:rPr>
        <w:br/>
      </w:r>
      <w:r w:rsidRPr="00C3535E">
        <w:rPr>
          <w:rFonts w:ascii="Angsana New" w:eastAsia="MS Mincho" w:hAnsi="Angsana New"/>
          <w:spacing w:val="-2"/>
          <w:sz w:val="30"/>
          <w:szCs w:val="30"/>
          <w:cs/>
        </w:rPr>
        <w:t>การพัฒนาและบริหารโครงการที่จะได้รับจากองค์กรการร่วมทุน (</w:t>
      </w:r>
      <w:r>
        <w:rPr>
          <w:rFonts w:ascii="Angsana New" w:eastAsia="MS Mincho" w:hAnsi="Angsana New"/>
          <w:spacing w:val="-2"/>
          <w:sz w:val="30"/>
          <w:szCs w:val="30"/>
        </w:rPr>
        <w:t>i</w:t>
      </w:r>
      <w:r w:rsidRPr="00C3535E">
        <w:rPr>
          <w:rFonts w:ascii="Angsana New" w:eastAsia="MS Mincho" w:hAnsi="Angsana New"/>
          <w:spacing w:val="-2"/>
          <w:sz w:val="30"/>
          <w:szCs w:val="30"/>
        </w:rPr>
        <w:t xml:space="preserve">nvestment </w:t>
      </w:r>
      <w:r>
        <w:rPr>
          <w:rFonts w:ascii="Angsana New" w:eastAsia="MS Mincho" w:hAnsi="Angsana New"/>
          <w:spacing w:val="-2"/>
          <w:sz w:val="30"/>
          <w:szCs w:val="30"/>
        </w:rPr>
        <w:t>v</w:t>
      </w:r>
      <w:r w:rsidRPr="00C3535E">
        <w:rPr>
          <w:rFonts w:ascii="Angsana New" w:eastAsia="MS Mincho" w:hAnsi="Angsana New"/>
          <w:spacing w:val="-2"/>
          <w:sz w:val="30"/>
          <w:szCs w:val="30"/>
        </w:rPr>
        <w:t xml:space="preserve">ehicle) </w:t>
      </w:r>
      <w:r w:rsidRPr="00C3535E">
        <w:rPr>
          <w:rFonts w:ascii="Angsana New" w:eastAsia="MS Mincho" w:hAnsi="Angsana New"/>
          <w:spacing w:val="-2"/>
          <w:sz w:val="30"/>
          <w:szCs w:val="30"/>
          <w:cs/>
        </w:rPr>
        <w:t xml:space="preserve">ด้วยศักยภาพของกลุ่ม </w:t>
      </w:r>
      <w:r w:rsidRPr="00C3535E">
        <w:rPr>
          <w:rFonts w:ascii="Angsana New" w:eastAsia="MS Mincho" w:hAnsi="Angsana New"/>
          <w:spacing w:val="-2"/>
          <w:sz w:val="30"/>
          <w:szCs w:val="30"/>
        </w:rPr>
        <w:t>AWC</w:t>
      </w:r>
      <w:r>
        <w:rPr>
          <w:rFonts w:ascii="Angsana New" w:eastAsia="MS Mincho" w:hAnsi="Angsana New"/>
          <w:spacing w:val="-2"/>
          <w:sz w:val="30"/>
          <w:szCs w:val="30"/>
        </w:rPr>
        <w:br/>
      </w:r>
      <w:r w:rsidRPr="00C3535E">
        <w:rPr>
          <w:rFonts w:ascii="Angsana New" w:eastAsia="MS Mincho" w:hAnsi="Angsana New"/>
          <w:spacing w:val="-2"/>
          <w:sz w:val="30"/>
          <w:szCs w:val="30"/>
          <w:cs/>
        </w:rPr>
        <w:t>และความมุ่งมั่นที่จะเป็นส่วนหนึ่งในการสนับสนุนการท่องเที่ยวไทย พัฒนาชุมชุมโดยรอบ และขับเคลื่อนเศรษฐกิจของประเทศไทยต่อไป</w:t>
      </w:r>
    </w:p>
    <w:bookmarkEnd w:id="47"/>
    <w:p w14:paraId="4805EBF4" w14:textId="4A90C966" w:rsidR="00C3535E" w:rsidRDefault="00C3535E" w:rsidP="00C35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 w:hint="cs"/>
          <w:sz w:val="30"/>
          <w:szCs w:val="30"/>
        </w:rPr>
      </w:pPr>
    </w:p>
    <w:p w14:paraId="57AC453D" w14:textId="0ECE1CCE" w:rsidR="009A34B7" w:rsidRPr="00405DD5" w:rsidRDefault="009A34B7" w:rsidP="00405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</w:p>
    <w:sectPr w:rsidR="009A34B7" w:rsidRPr="00405DD5" w:rsidSect="003649C5">
      <w:headerReference w:type="default" r:id="rId21"/>
      <w:footerReference w:type="default" r:id="rId22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ECC92C" w14:textId="77777777" w:rsidR="00B56E28" w:rsidRDefault="00B56E28">
      <w:r>
        <w:separator/>
      </w:r>
    </w:p>
  </w:endnote>
  <w:endnote w:type="continuationSeparator" w:id="0">
    <w:p w14:paraId="165C76CA" w14:textId="77777777" w:rsidR="00B56E28" w:rsidRDefault="00B56E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Bold">
    <w:altName w:val="Times New Roman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Angsana New" w:hAnsi="Angsana New" w:hint="cs"/>
        <w:sz w:val="30"/>
        <w:szCs w:val="30"/>
      </w:rPr>
      <w:id w:val="862816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C14CA3D" w14:textId="63099A8D" w:rsidR="009A34B7" w:rsidRPr="00354E63" w:rsidRDefault="009A34B7" w:rsidP="00354E63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354E63">
          <w:rPr>
            <w:rFonts w:ascii="Angsana New" w:hAnsi="Angsana New" w:hint="cs"/>
            <w:sz w:val="30"/>
            <w:szCs w:val="30"/>
          </w:rPr>
          <w:fldChar w:fldCharType="begin"/>
        </w:r>
        <w:r w:rsidRPr="00354E63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354E63">
          <w:rPr>
            <w:rFonts w:ascii="Angsana New" w:hAnsi="Angsana New" w:hint="cs"/>
            <w:sz w:val="30"/>
            <w:szCs w:val="30"/>
          </w:rPr>
          <w:fldChar w:fldCharType="separate"/>
        </w:r>
        <w:r w:rsidRPr="00354E63">
          <w:rPr>
            <w:rFonts w:ascii="Angsana New" w:hAnsi="Angsana New" w:hint="cs"/>
            <w:noProof/>
            <w:sz w:val="30"/>
            <w:szCs w:val="30"/>
          </w:rPr>
          <w:t>2</w:t>
        </w:r>
        <w:r w:rsidRPr="00354E63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0EDD46" w14:textId="77777777" w:rsidR="009A34B7" w:rsidRPr="009030CF" w:rsidRDefault="009A34B7" w:rsidP="009030CF">
    <w:pPr>
      <w:pStyle w:val="Footer"/>
      <w:jc w:val="center"/>
      <w:rPr>
        <w:rFonts w:ascii="Angsana New" w:hAnsi="Angsana New"/>
        <w:sz w:val="30"/>
        <w:szCs w:val="30"/>
      </w:rPr>
    </w:pPr>
    <w:r w:rsidRPr="009030CF">
      <w:rPr>
        <w:rFonts w:ascii="Angsana New" w:hAnsi="Angsana New"/>
        <w:sz w:val="30"/>
        <w:szCs w:val="30"/>
      </w:rPr>
      <w:fldChar w:fldCharType="begin"/>
    </w:r>
    <w:r w:rsidRPr="009030CF">
      <w:rPr>
        <w:rFonts w:ascii="Angsana New" w:hAnsi="Angsana New"/>
        <w:sz w:val="30"/>
        <w:szCs w:val="30"/>
      </w:rPr>
      <w:instrText xml:space="preserve"> PAGE   \* MERGEFORMAT </w:instrText>
    </w:r>
    <w:r w:rsidRPr="009030CF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102</w:t>
    </w:r>
    <w:r w:rsidRPr="009030CF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34A469" w14:textId="77777777" w:rsidR="009A34B7" w:rsidRPr="009030CF" w:rsidRDefault="009A34B7" w:rsidP="009030CF">
    <w:pPr>
      <w:pStyle w:val="Footer"/>
      <w:jc w:val="center"/>
      <w:rPr>
        <w:rFonts w:ascii="Angsana New" w:hAnsi="Angsana New"/>
        <w:sz w:val="30"/>
        <w:szCs w:val="30"/>
      </w:rPr>
    </w:pPr>
    <w:r w:rsidRPr="009030CF">
      <w:rPr>
        <w:rFonts w:ascii="Angsana New" w:hAnsi="Angsana New"/>
        <w:sz w:val="30"/>
        <w:szCs w:val="30"/>
      </w:rPr>
      <w:fldChar w:fldCharType="begin"/>
    </w:r>
    <w:r w:rsidRPr="009030CF">
      <w:rPr>
        <w:rFonts w:ascii="Angsana New" w:hAnsi="Angsana New"/>
        <w:sz w:val="30"/>
        <w:szCs w:val="30"/>
      </w:rPr>
      <w:instrText xml:space="preserve"> PAGE   \* MERGEFORMAT </w:instrText>
    </w:r>
    <w:r w:rsidRPr="009030CF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107</w:t>
    </w:r>
    <w:r w:rsidRPr="009030CF">
      <w:rPr>
        <w:rFonts w:ascii="Angsana New" w:hAnsi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CB0626" w14:textId="77777777" w:rsidR="009A34B7" w:rsidRPr="002E10F2" w:rsidRDefault="009A34B7">
    <w:pPr>
      <w:pStyle w:val="Footer"/>
      <w:jc w:val="center"/>
      <w:rPr>
        <w:rFonts w:ascii="Angsana New" w:hAnsi="Angsana New"/>
        <w:sz w:val="30"/>
        <w:szCs w:val="30"/>
      </w:rPr>
    </w:pPr>
    <w:r w:rsidRPr="002E10F2">
      <w:rPr>
        <w:rFonts w:ascii="Angsana New" w:hAnsi="Angsana New"/>
        <w:sz w:val="30"/>
        <w:szCs w:val="30"/>
      </w:rPr>
      <w:fldChar w:fldCharType="begin"/>
    </w:r>
    <w:r w:rsidRPr="002E10F2">
      <w:rPr>
        <w:rFonts w:ascii="Angsana New" w:hAnsi="Angsana New"/>
        <w:sz w:val="30"/>
        <w:szCs w:val="30"/>
      </w:rPr>
      <w:instrText xml:space="preserve"> PAGE   \* MERGEFORMAT </w:instrText>
    </w:r>
    <w:r w:rsidRPr="002E10F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110</w:t>
    </w:r>
    <w:r w:rsidRPr="002E10F2">
      <w:rPr>
        <w:rFonts w:ascii="Angsana New" w:hAnsi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FCA4DF" w14:textId="77777777" w:rsidR="009A34B7" w:rsidRPr="002E10F2" w:rsidRDefault="009A34B7">
    <w:pPr>
      <w:pStyle w:val="Footer"/>
      <w:jc w:val="center"/>
      <w:rPr>
        <w:rFonts w:ascii="Angsana New" w:hAnsi="Angsana New"/>
        <w:sz w:val="30"/>
        <w:szCs w:val="30"/>
      </w:rPr>
    </w:pPr>
    <w:r w:rsidRPr="002E10F2">
      <w:rPr>
        <w:rFonts w:ascii="Angsana New" w:hAnsi="Angsana New"/>
        <w:sz w:val="30"/>
        <w:szCs w:val="30"/>
      </w:rPr>
      <w:fldChar w:fldCharType="begin"/>
    </w:r>
    <w:r w:rsidRPr="002E10F2">
      <w:rPr>
        <w:rFonts w:ascii="Angsana New" w:hAnsi="Angsana New"/>
        <w:sz w:val="30"/>
        <w:szCs w:val="30"/>
      </w:rPr>
      <w:instrText xml:space="preserve"> PAGE   \* MERGEFORMAT </w:instrText>
    </w:r>
    <w:r w:rsidRPr="002E10F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131</w:t>
    </w:r>
    <w:r w:rsidRPr="002E10F2">
      <w:rPr>
        <w:rFonts w:ascii="Angsana New" w:hAnsi="Angsana New"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CBCFAB" w14:textId="77777777" w:rsidR="009A34B7" w:rsidRPr="002E10F2" w:rsidRDefault="009A34B7">
    <w:pPr>
      <w:pStyle w:val="Footer"/>
      <w:jc w:val="center"/>
      <w:rPr>
        <w:rFonts w:ascii="Angsana New" w:hAnsi="Angsana New"/>
        <w:sz w:val="30"/>
        <w:szCs w:val="30"/>
      </w:rPr>
    </w:pPr>
    <w:r w:rsidRPr="002E10F2">
      <w:rPr>
        <w:rFonts w:ascii="Angsana New" w:hAnsi="Angsana New"/>
        <w:sz w:val="30"/>
        <w:szCs w:val="30"/>
      </w:rPr>
      <w:fldChar w:fldCharType="begin"/>
    </w:r>
    <w:r w:rsidRPr="002E10F2">
      <w:rPr>
        <w:rFonts w:ascii="Angsana New" w:hAnsi="Angsana New"/>
        <w:sz w:val="30"/>
        <w:szCs w:val="30"/>
      </w:rPr>
      <w:instrText xml:space="preserve"> PAGE   \* MERGEFORMAT </w:instrText>
    </w:r>
    <w:r w:rsidRPr="002E10F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132</w:t>
    </w:r>
    <w:r w:rsidRPr="002E10F2">
      <w:rPr>
        <w:rFonts w:ascii="Angsana New" w:hAnsi="Angsana New"/>
        <w:noProof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23D520" w14:textId="77777777" w:rsidR="009A34B7" w:rsidRPr="002E10F2" w:rsidRDefault="009A34B7">
    <w:pPr>
      <w:pStyle w:val="Footer"/>
      <w:jc w:val="center"/>
      <w:rPr>
        <w:rFonts w:ascii="Angsana New" w:hAnsi="Angsana New"/>
        <w:sz w:val="30"/>
        <w:szCs w:val="30"/>
      </w:rPr>
    </w:pPr>
    <w:r w:rsidRPr="002E10F2">
      <w:rPr>
        <w:rFonts w:ascii="Angsana New" w:hAnsi="Angsana New"/>
        <w:sz w:val="30"/>
        <w:szCs w:val="30"/>
      </w:rPr>
      <w:fldChar w:fldCharType="begin"/>
    </w:r>
    <w:r w:rsidRPr="002E10F2">
      <w:rPr>
        <w:rFonts w:ascii="Angsana New" w:hAnsi="Angsana New"/>
        <w:sz w:val="30"/>
        <w:szCs w:val="30"/>
      </w:rPr>
      <w:instrText xml:space="preserve"> PAGE   \* MERGEFORMAT </w:instrText>
    </w:r>
    <w:r w:rsidRPr="002E10F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139</w:t>
    </w:r>
    <w:r w:rsidRPr="002E10F2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949ADB" w14:textId="77777777" w:rsidR="00B56E28" w:rsidRDefault="00B56E28">
      <w:r>
        <w:separator/>
      </w:r>
    </w:p>
  </w:footnote>
  <w:footnote w:type="continuationSeparator" w:id="0">
    <w:p w14:paraId="13CFC892" w14:textId="77777777" w:rsidR="00B56E28" w:rsidRDefault="00B56E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90CF9F" w14:textId="77777777" w:rsidR="009A34B7" w:rsidRDefault="009A34B7" w:rsidP="001264D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6379B85D" w14:textId="77777777" w:rsidR="009A34B7" w:rsidRDefault="009A34B7" w:rsidP="001264D9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4FA2AB11" w14:textId="71659701" w:rsidR="009A34B7" w:rsidRDefault="009A34B7" w:rsidP="001264D9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2564</w:t>
    </w:r>
  </w:p>
  <w:p w14:paraId="2E897881" w14:textId="77777777" w:rsidR="009A34B7" w:rsidRDefault="009A34B7" w:rsidP="00A3721A">
    <w:pPr>
      <w:pStyle w:val="Header"/>
      <w:rPr>
        <w:rFonts w:ascii="Angsana New" w:hAnsi="Angsana New"/>
        <w:b/>
        <w:bCs/>
        <w:i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B7C416" w14:textId="77777777" w:rsidR="009A34B7" w:rsidRDefault="009A34B7" w:rsidP="001264D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7EEA381C" w14:textId="77777777" w:rsidR="009A34B7" w:rsidRDefault="009A34B7" w:rsidP="001264D9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7A778C3F" w14:textId="711A2DA3" w:rsidR="009A34B7" w:rsidRDefault="009A34B7" w:rsidP="001264D9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2564</w:t>
    </w:r>
  </w:p>
  <w:p w14:paraId="574C3350" w14:textId="77777777" w:rsidR="009A34B7" w:rsidRDefault="009A34B7" w:rsidP="00A3721A">
    <w:pPr>
      <w:pStyle w:val="Header"/>
      <w:rPr>
        <w:rFonts w:ascii="Angsana New" w:hAnsi="Angsana New"/>
        <w:b/>
        <w:bCs/>
        <w:i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2E68D2" w14:textId="77777777" w:rsidR="009A34B7" w:rsidRDefault="009A34B7" w:rsidP="007277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540"/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317806B9" w14:textId="77777777" w:rsidR="009A34B7" w:rsidRDefault="009A34B7" w:rsidP="00727713">
    <w:pPr>
      <w:pStyle w:val="Header"/>
      <w:ind w:firstLine="54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64A6B727" w14:textId="34A4C4F4" w:rsidR="009A34B7" w:rsidRDefault="009A34B7" w:rsidP="00727713">
    <w:pPr>
      <w:pStyle w:val="Header"/>
      <w:ind w:firstLine="54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2564</w:t>
    </w:r>
  </w:p>
  <w:p w14:paraId="6ACD4C1A" w14:textId="77777777" w:rsidR="009A34B7" w:rsidRDefault="009A34B7" w:rsidP="00A3721A">
    <w:pPr>
      <w:pStyle w:val="Header"/>
      <w:rPr>
        <w:rFonts w:ascii="Angsana New" w:hAnsi="Angsana New"/>
        <w:b/>
        <w:bCs/>
        <w:i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7F916A" w14:textId="77777777" w:rsidR="009A34B7" w:rsidRDefault="009A34B7" w:rsidP="003D407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52FA6ED1" w14:textId="71AE1B80" w:rsidR="009A34B7" w:rsidRDefault="009A34B7" w:rsidP="003D407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6C7A2390" w14:textId="2B2249B4" w:rsidR="009A34B7" w:rsidRDefault="009A34B7" w:rsidP="003D407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2564</w:t>
    </w:r>
  </w:p>
  <w:p w14:paraId="37781291" w14:textId="271E7496" w:rsidR="009A34B7" w:rsidRPr="00D948B9" w:rsidRDefault="009A34B7" w:rsidP="00D948B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540"/>
      <w:jc w:val="both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8CB40E" w14:textId="77777777" w:rsidR="009A34B7" w:rsidRDefault="009A34B7" w:rsidP="009572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52E42E77" w14:textId="77777777" w:rsidR="009A34B7" w:rsidRDefault="009A34B7" w:rsidP="009572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16D7651C" w14:textId="45D4D5F5" w:rsidR="009A34B7" w:rsidRDefault="009A34B7" w:rsidP="009572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2564</w:t>
    </w:r>
  </w:p>
  <w:p w14:paraId="604EA51B" w14:textId="77777777" w:rsidR="009A34B7" w:rsidRPr="00D948B9" w:rsidRDefault="009A34B7" w:rsidP="00D948B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540"/>
      <w:jc w:val="both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17B9C9" w14:textId="77777777" w:rsidR="009A34B7" w:rsidRDefault="009A34B7" w:rsidP="004A6FE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720"/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323F0A32" w14:textId="77777777" w:rsidR="009A34B7" w:rsidRDefault="009A34B7" w:rsidP="004A6FE7">
    <w:pPr>
      <w:pStyle w:val="Header"/>
      <w:ind w:firstLine="72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3776E027" w14:textId="24CB0FA7" w:rsidR="009A34B7" w:rsidRDefault="009A34B7" w:rsidP="004A6FE7">
    <w:pPr>
      <w:pStyle w:val="Header"/>
      <w:ind w:firstLine="72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  <w:lang w:eastAsia="zh-CN"/>
      </w:rPr>
      <w:t>4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F7F936" w14:textId="77777777" w:rsidR="009A34B7" w:rsidRDefault="009A34B7" w:rsidP="001264D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11204D0F" w14:textId="77777777" w:rsidR="009A34B7" w:rsidRDefault="009A34B7" w:rsidP="001264D9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1F38F405" w14:textId="1089FBAB" w:rsidR="009A34B7" w:rsidRDefault="009A34B7" w:rsidP="001264D9">
    <w:pPr>
      <w:pStyle w:val="Header"/>
      <w:rPr>
        <w:rFonts w:ascii="Angsana New" w:hAnsi="Angsana New"/>
        <w:b/>
        <w:bCs/>
        <w:sz w:val="32"/>
        <w:szCs w:val="32"/>
        <w:lang w:eastAsia="zh-CN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2564</w:t>
    </w:r>
  </w:p>
  <w:p w14:paraId="66F626CD" w14:textId="77777777" w:rsidR="009A34B7" w:rsidRDefault="009A34B7" w:rsidP="00A3721A">
    <w:pPr>
      <w:pStyle w:val="Header"/>
      <w:rPr>
        <w:rFonts w:ascii="Angsana New" w:hAnsi="Angsana New"/>
        <w:b/>
        <w:bCs/>
        <w:i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4E34B8"/>
    <w:multiLevelType w:val="hybridMultilevel"/>
    <w:tmpl w:val="4E78CE4A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E75847"/>
    <w:multiLevelType w:val="hybridMultilevel"/>
    <w:tmpl w:val="4578878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D792018"/>
    <w:multiLevelType w:val="hybridMultilevel"/>
    <w:tmpl w:val="2E9A5748"/>
    <w:lvl w:ilvl="0" w:tplc="D78E20E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10C63860"/>
    <w:multiLevelType w:val="multilevel"/>
    <w:tmpl w:val="3310789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1B1B07C7"/>
    <w:multiLevelType w:val="hybridMultilevel"/>
    <w:tmpl w:val="9D52FF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299E3D9A"/>
    <w:multiLevelType w:val="hybridMultilevel"/>
    <w:tmpl w:val="01CE9124"/>
    <w:lvl w:ilvl="0" w:tplc="2D92A5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301137AB"/>
    <w:multiLevelType w:val="hybridMultilevel"/>
    <w:tmpl w:val="AC5AA44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0A5009"/>
    <w:multiLevelType w:val="multilevel"/>
    <w:tmpl w:val="9632A388"/>
    <w:lvl w:ilvl="0">
      <w:start w:val="19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3576225E"/>
    <w:multiLevelType w:val="hybridMultilevel"/>
    <w:tmpl w:val="12ACAF26"/>
    <w:lvl w:ilvl="0" w:tplc="252A1000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1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8EB2DA0"/>
    <w:multiLevelType w:val="hybridMultilevel"/>
    <w:tmpl w:val="BB926482"/>
    <w:lvl w:ilvl="0" w:tplc="6442D5E2">
      <w:start w:val="100"/>
      <w:numFmt w:val="bullet"/>
      <w:lvlText w:val="﷐"/>
      <w:lvlJc w:val="left"/>
      <w:pPr>
        <w:ind w:left="760" w:hanging="40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503F50BC"/>
    <w:multiLevelType w:val="hybridMultilevel"/>
    <w:tmpl w:val="C3E82DF6"/>
    <w:lvl w:ilvl="0" w:tplc="184CA34A">
      <w:start w:val="1"/>
      <w:numFmt w:val="bullet"/>
      <w:lvlText w:val=""/>
      <w:lvlJc w:val="center"/>
      <w:pPr>
        <w:ind w:left="1876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25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36" w:hanging="360"/>
      </w:pPr>
      <w:rPr>
        <w:rFonts w:ascii="Wingdings" w:hAnsi="Wingdings" w:hint="default"/>
      </w:rPr>
    </w:lvl>
  </w:abstractNum>
  <w:abstractNum w:abstractNumId="35" w15:restartNumberingAfterBreak="0">
    <w:nsid w:val="510159A5"/>
    <w:multiLevelType w:val="hybridMultilevel"/>
    <w:tmpl w:val="080AD392"/>
    <w:lvl w:ilvl="0" w:tplc="4240EA96">
      <w:start w:val="1"/>
      <w:numFmt w:val="bullet"/>
      <w:lvlText w:val=""/>
      <w:lvlJc w:val="center"/>
      <w:pPr>
        <w:ind w:left="180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5178328A"/>
    <w:multiLevelType w:val="hybridMultilevel"/>
    <w:tmpl w:val="6AA231B2"/>
    <w:lvl w:ilvl="0" w:tplc="75325C28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554F7E8A"/>
    <w:multiLevelType w:val="hybridMultilevel"/>
    <w:tmpl w:val="C0A85F1A"/>
    <w:lvl w:ilvl="0" w:tplc="F420318C">
      <w:start w:val="1"/>
      <w:numFmt w:val="thaiLetters"/>
      <w:lvlText w:val="(%1)"/>
      <w:lvlJc w:val="left"/>
      <w:pPr>
        <w:ind w:left="135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8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9" w15:restartNumberingAfterBreak="0">
    <w:nsid w:val="5F411BA1"/>
    <w:multiLevelType w:val="hybridMultilevel"/>
    <w:tmpl w:val="3F5C1194"/>
    <w:lvl w:ilvl="0" w:tplc="DBC0E2D2">
      <w:start w:val="7"/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0" w15:restartNumberingAfterBreak="0">
    <w:nsid w:val="608E71F7"/>
    <w:multiLevelType w:val="hybridMultilevel"/>
    <w:tmpl w:val="6C58D7FA"/>
    <w:lvl w:ilvl="0" w:tplc="A4C6CBA0">
      <w:start w:val="1"/>
      <w:numFmt w:val="bullet"/>
      <w:lvlText w:val="-"/>
      <w:lvlJc w:val="left"/>
      <w:pPr>
        <w:ind w:left="1772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2" w:hanging="360"/>
      </w:pPr>
      <w:rPr>
        <w:rFonts w:ascii="Wingdings" w:hAnsi="Wingdings" w:hint="default"/>
      </w:rPr>
    </w:lvl>
  </w:abstractNum>
  <w:abstractNum w:abstractNumId="41" w15:restartNumberingAfterBreak="0">
    <w:nsid w:val="61054F4E"/>
    <w:multiLevelType w:val="hybridMultilevel"/>
    <w:tmpl w:val="A056809A"/>
    <w:lvl w:ilvl="0" w:tplc="371CB820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i w:val="0"/>
        <w:iCs w:val="0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2" w15:restartNumberingAfterBreak="0">
    <w:nsid w:val="665C1C30"/>
    <w:multiLevelType w:val="hybridMultilevel"/>
    <w:tmpl w:val="E3FA913A"/>
    <w:lvl w:ilvl="0" w:tplc="F420318C">
      <w:start w:val="1"/>
      <w:numFmt w:val="thaiLetters"/>
      <w:lvlText w:val="(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4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6" w15:restartNumberingAfterBreak="0">
    <w:nsid w:val="7ECA53BA"/>
    <w:multiLevelType w:val="hybridMultilevel"/>
    <w:tmpl w:val="BED45AAA"/>
    <w:lvl w:ilvl="0" w:tplc="89D88AD4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4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8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9" w15:restartNumberingAfterBreak="0">
    <w:nsid w:val="7FA95D99"/>
    <w:multiLevelType w:val="hybridMultilevel"/>
    <w:tmpl w:val="0F580B2E"/>
    <w:lvl w:ilvl="0" w:tplc="BE80B2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8"/>
  </w:num>
  <w:num w:numId="12">
    <w:abstractNumId w:val="20"/>
  </w:num>
  <w:num w:numId="13">
    <w:abstractNumId w:val="43"/>
  </w:num>
  <w:num w:numId="14">
    <w:abstractNumId w:val="25"/>
  </w:num>
  <w:num w:numId="15">
    <w:abstractNumId w:val="29"/>
  </w:num>
  <w:num w:numId="16">
    <w:abstractNumId w:val="16"/>
  </w:num>
  <w:num w:numId="17">
    <w:abstractNumId w:val="36"/>
  </w:num>
  <w:num w:numId="18">
    <w:abstractNumId w:val="10"/>
  </w:num>
  <w:num w:numId="19">
    <w:abstractNumId w:val="23"/>
  </w:num>
  <w:num w:numId="20">
    <w:abstractNumId w:val="38"/>
  </w:num>
  <w:num w:numId="21">
    <w:abstractNumId w:val="46"/>
  </w:num>
  <w:num w:numId="22">
    <w:abstractNumId w:val="19"/>
  </w:num>
  <w:num w:numId="23">
    <w:abstractNumId w:val="24"/>
  </w:num>
  <w:num w:numId="24">
    <w:abstractNumId w:val="39"/>
  </w:num>
  <w:num w:numId="25">
    <w:abstractNumId w:val="22"/>
  </w:num>
  <w:num w:numId="26">
    <w:abstractNumId w:val="41"/>
  </w:num>
  <w:num w:numId="27">
    <w:abstractNumId w:val="42"/>
  </w:num>
  <w:num w:numId="28">
    <w:abstractNumId w:val="33"/>
  </w:num>
  <w:num w:numId="29">
    <w:abstractNumId w:val="30"/>
  </w:num>
  <w:num w:numId="30">
    <w:abstractNumId w:val="14"/>
  </w:num>
  <w:num w:numId="31">
    <w:abstractNumId w:val="31"/>
  </w:num>
  <w:num w:numId="32">
    <w:abstractNumId w:val="15"/>
  </w:num>
  <w:num w:numId="33">
    <w:abstractNumId w:val="44"/>
  </w:num>
  <w:num w:numId="34">
    <w:abstractNumId w:val="21"/>
  </w:num>
  <w:num w:numId="35">
    <w:abstractNumId w:val="27"/>
  </w:num>
  <w:num w:numId="36">
    <w:abstractNumId w:val="48"/>
  </w:num>
  <w:num w:numId="37">
    <w:abstractNumId w:val="32"/>
  </w:num>
  <w:num w:numId="38">
    <w:abstractNumId w:val="47"/>
  </w:num>
  <w:num w:numId="39">
    <w:abstractNumId w:val="37"/>
  </w:num>
  <w:num w:numId="40">
    <w:abstractNumId w:val="35"/>
  </w:num>
  <w:num w:numId="41">
    <w:abstractNumId w:val="34"/>
  </w:num>
  <w:num w:numId="42">
    <w:abstractNumId w:val="26"/>
  </w:num>
  <w:num w:numId="43">
    <w:abstractNumId w:val="40"/>
  </w:num>
  <w:num w:numId="44">
    <w:abstractNumId w:val="13"/>
  </w:num>
  <w:num w:numId="45">
    <w:abstractNumId w:val="49"/>
  </w:num>
  <w:num w:numId="46">
    <w:abstractNumId w:val="11"/>
  </w:num>
  <w:num w:numId="47">
    <w:abstractNumId w:val="45"/>
  </w:num>
  <w:num w:numId="4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7"/>
  </w:num>
  <w:num w:numId="50">
    <w:abstractNumId w:val="18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savePreviewPicture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1D77"/>
    <w:rsid w:val="0000005B"/>
    <w:rsid w:val="00000191"/>
    <w:rsid w:val="00000280"/>
    <w:rsid w:val="00000332"/>
    <w:rsid w:val="00000600"/>
    <w:rsid w:val="0000076C"/>
    <w:rsid w:val="00000A6D"/>
    <w:rsid w:val="00000A74"/>
    <w:rsid w:val="0000137A"/>
    <w:rsid w:val="000017EF"/>
    <w:rsid w:val="0000187A"/>
    <w:rsid w:val="00001B51"/>
    <w:rsid w:val="00002206"/>
    <w:rsid w:val="00002299"/>
    <w:rsid w:val="00002658"/>
    <w:rsid w:val="000027DA"/>
    <w:rsid w:val="000028B1"/>
    <w:rsid w:val="00002D45"/>
    <w:rsid w:val="000034CC"/>
    <w:rsid w:val="00003649"/>
    <w:rsid w:val="0000379C"/>
    <w:rsid w:val="00003A1F"/>
    <w:rsid w:val="00003ACE"/>
    <w:rsid w:val="00003D74"/>
    <w:rsid w:val="0000416D"/>
    <w:rsid w:val="0000419C"/>
    <w:rsid w:val="00004D9B"/>
    <w:rsid w:val="00006087"/>
    <w:rsid w:val="000064E4"/>
    <w:rsid w:val="00006517"/>
    <w:rsid w:val="000068D9"/>
    <w:rsid w:val="00006FDF"/>
    <w:rsid w:val="00007067"/>
    <w:rsid w:val="00007127"/>
    <w:rsid w:val="00007205"/>
    <w:rsid w:val="00007692"/>
    <w:rsid w:val="00007A7C"/>
    <w:rsid w:val="00007E9D"/>
    <w:rsid w:val="00010850"/>
    <w:rsid w:val="0001089D"/>
    <w:rsid w:val="00010E50"/>
    <w:rsid w:val="0001105A"/>
    <w:rsid w:val="000110A6"/>
    <w:rsid w:val="0001130F"/>
    <w:rsid w:val="000114B6"/>
    <w:rsid w:val="000114B9"/>
    <w:rsid w:val="0001150D"/>
    <w:rsid w:val="00011676"/>
    <w:rsid w:val="000117A3"/>
    <w:rsid w:val="00011D8E"/>
    <w:rsid w:val="000125A7"/>
    <w:rsid w:val="000127D7"/>
    <w:rsid w:val="0001299C"/>
    <w:rsid w:val="00012B4E"/>
    <w:rsid w:val="00012BDD"/>
    <w:rsid w:val="00012F64"/>
    <w:rsid w:val="00013132"/>
    <w:rsid w:val="000134AD"/>
    <w:rsid w:val="00013FE1"/>
    <w:rsid w:val="00014109"/>
    <w:rsid w:val="0001476B"/>
    <w:rsid w:val="00014B21"/>
    <w:rsid w:val="00014B2D"/>
    <w:rsid w:val="00015075"/>
    <w:rsid w:val="00015485"/>
    <w:rsid w:val="000156DD"/>
    <w:rsid w:val="0001572A"/>
    <w:rsid w:val="00015799"/>
    <w:rsid w:val="00015802"/>
    <w:rsid w:val="00015DAC"/>
    <w:rsid w:val="00015DCD"/>
    <w:rsid w:val="000160CE"/>
    <w:rsid w:val="0001623A"/>
    <w:rsid w:val="00016443"/>
    <w:rsid w:val="0001682E"/>
    <w:rsid w:val="00016967"/>
    <w:rsid w:val="00016F61"/>
    <w:rsid w:val="00016FFB"/>
    <w:rsid w:val="000174F7"/>
    <w:rsid w:val="00017D5D"/>
    <w:rsid w:val="00020192"/>
    <w:rsid w:val="000201C3"/>
    <w:rsid w:val="000204B6"/>
    <w:rsid w:val="00020563"/>
    <w:rsid w:val="000207CB"/>
    <w:rsid w:val="0002090B"/>
    <w:rsid w:val="00020D09"/>
    <w:rsid w:val="00020DB6"/>
    <w:rsid w:val="000212C2"/>
    <w:rsid w:val="00021474"/>
    <w:rsid w:val="0002195A"/>
    <w:rsid w:val="000219AE"/>
    <w:rsid w:val="00022042"/>
    <w:rsid w:val="000225F8"/>
    <w:rsid w:val="00022FD1"/>
    <w:rsid w:val="00023045"/>
    <w:rsid w:val="000232E7"/>
    <w:rsid w:val="000237FC"/>
    <w:rsid w:val="00024003"/>
    <w:rsid w:val="0002413F"/>
    <w:rsid w:val="000249CD"/>
    <w:rsid w:val="00024AB4"/>
    <w:rsid w:val="00024ECB"/>
    <w:rsid w:val="00025070"/>
    <w:rsid w:val="0002518F"/>
    <w:rsid w:val="000251A3"/>
    <w:rsid w:val="00025302"/>
    <w:rsid w:val="000259F9"/>
    <w:rsid w:val="00025FEF"/>
    <w:rsid w:val="000261EB"/>
    <w:rsid w:val="000265FC"/>
    <w:rsid w:val="000268B8"/>
    <w:rsid w:val="00026C6F"/>
    <w:rsid w:val="00026F23"/>
    <w:rsid w:val="00027930"/>
    <w:rsid w:val="00027D35"/>
    <w:rsid w:val="00027EC8"/>
    <w:rsid w:val="0003041D"/>
    <w:rsid w:val="00030568"/>
    <w:rsid w:val="0003056A"/>
    <w:rsid w:val="00030853"/>
    <w:rsid w:val="00030A52"/>
    <w:rsid w:val="00030E41"/>
    <w:rsid w:val="000313E1"/>
    <w:rsid w:val="00031533"/>
    <w:rsid w:val="000317B7"/>
    <w:rsid w:val="000317EC"/>
    <w:rsid w:val="00031B30"/>
    <w:rsid w:val="00031E49"/>
    <w:rsid w:val="00032082"/>
    <w:rsid w:val="000320B5"/>
    <w:rsid w:val="00032245"/>
    <w:rsid w:val="000323C0"/>
    <w:rsid w:val="00032CE8"/>
    <w:rsid w:val="00032D88"/>
    <w:rsid w:val="00032D95"/>
    <w:rsid w:val="000331A1"/>
    <w:rsid w:val="0003333C"/>
    <w:rsid w:val="00033464"/>
    <w:rsid w:val="000336E7"/>
    <w:rsid w:val="0003387C"/>
    <w:rsid w:val="00033C4E"/>
    <w:rsid w:val="000340BF"/>
    <w:rsid w:val="0003439F"/>
    <w:rsid w:val="00034694"/>
    <w:rsid w:val="000346D1"/>
    <w:rsid w:val="00034ED2"/>
    <w:rsid w:val="00034EF0"/>
    <w:rsid w:val="0003511B"/>
    <w:rsid w:val="00035690"/>
    <w:rsid w:val="0003574B"/>
    <w:rsid w:val="00035BE3"/>
    <w:rsid w:val="00036073"/>
    <w:rsid w:val="000364D0"/>
    <w:rsid w:val="0003651F"/>
    <w:rsid w:val="000365DC"/>
    <w:rsid w:val="00037698"/>
    <w:rsid w:val="0003792F"/>
    <w:rsid w:val="00037FC8"/>
    <w:rsid w:val="000401DD"/>
    <w:rsid w:val="00040256"/>
    <w:rsid w:val="000402D8"/>
    <w:rsid w:val="00040C9F"/>
    <w:rsid w:val="00041558"/>
    <w:rsid w:val="000418AD"/>
    <w:rsid w:val="00041B14"/>
    <w:rsid w:val="00041F50"/>
    <w:rsid w:val="0004215D"/>
    <w:rsid w:val="000421CC"/>
    <w:rsid w:val="000424E0"/>
    <w:rsid w:val="00042694"/>
    <w:rsid w:val="00042A76"/>
    <w:rsid w:val="00042F1B"/>
    <w:rsid w:val="0004302B"/>
    <w:rsid w:val="00043D5E"/>
    <w:rsid w:val="0004404D"/>
    <w:rsid w:val="00044156"/>
    <w:rsid w:val="000442B7"/>
    <w:rsid w:val="00044438"/>
    <w:rsid w:val="00044613"/>
    <w:rsid w:val="00044E1D"/>
    <w:rsid w:val="00044EE9"/>
    <w:rsid w:val="000450F5"/>
    <w:rsid w:val="000458B7"/>
    <w:rsid w:val="00045B3B"/>
    <w:rsid w:val="00045FE5"/>
    <w:rsid w:val="00047045"/>
    <w:rsid w:val="000478F5"/>
    <w:rsid w:val="000479FF"/>
    <w:rsid w:val="00047CA8"/>
    <w:rsid w:val="00047F7E"/>
    <w:rsid w:val="000503AC"/>
    <w:rsid w:val="0005059D"/>
    <w:rsid w:val="0005084F"/>
    <w:rsid w:val="00050C08"/>
    <w:rsid w:val="00050C56"/>
    <w:rsid w:val="00050DDD"/>
    <w:rsid w:val="00050E68"/>
    <w:rsid w:val="000516EB"/>
    <w:rsid w:val="00052464"/>
    <w:rsid w:val="00052677"/>
    <w:rsid w:val="00052A90"/>
    <w:rsid w:val="00052AE7"/>
    <w:rsid w:val="00052F74"/>
    <w:rsid w:val="000532F1"/>
    <w:rsid w:val="00053831"/>
    <w:rsid w:val="00053A39"/>
    <w:rsid w:val="00054054"/>
    <w:rsid w:val="0005443A"/>
    <w:rsid w:val="0005453F"/>
    <w:rsid w:val="000545D2"/>
    <w:rsid w:val="00054E1B"/>
    <w:rsid w:val="00054E88"/>
    <w:rsid w:val="0005502D"/>
    <w:rsid w:val="000551D7"/>
    <w:rsid w:val="0005538F"/>
    <w:rsid w:val="00055545"/>
    <w:rsid w:val="0005675E"/>
    <w:rsid w:val="00056D55"/>
    <w:rsid w:val="0005721B"/>
    <w:rsid w:val="00057BDC"/>
    <w:rsid w:val="0006005A"/>
    <w:rsid w:val="000601EE"/>
    <w:rsid w:val="000604CE"/>
    <w:rsid w:val="00060830"/>
    <w:rsid w:val="00060998"/>
    <w:rsid w:val="00060F70"/>
    <w:rsid w:val="000611F0"/>
    <w:rsid w:val="00061327"/>
    <w:rsid w:val="00061377"/>
    <w:rsid w:val="0006143E"/>
    <w:rsid w:val="000615E1"/>
    <w:rsid w:val="000616C2"/>
    <w:rsid w:val="000618FE"/>
    <w:rsid w:val="000619A3"/>
    <w:rsid w:val="00061D9C"/>
    <w:rsid w:val="00062054"/>
    <w:rsid w:val="0006238C"/>
    <w:rsid w:val="00062D3E"/>
    <w:rsid w:val="00062D45"/>
    <w:rsid w:val="00062D83"/>
    <w:rsid w:val="00063457"/>
    <w:rsid w:val="0006350E"/>
    <w:rsid w:val="0006397A"/>
    <w:rsid w:val="00063A52"/>
    <w:rsid w:val="00063BF1"/>
    <w:rsid w:val="00063C7D"/>
    <w:rsid w:val="000643FA"/>
    <w:rsid w:val="00064896"/>
    <w:rsid w:val="000649F6"/>
    <w:rsid w:val="00064DCF"/>
    <w:rsid w:val="000659BD"/>
    <w:rsid w:val="000660BC"/>
    <w:rsid w:val="0006613B"/>
    <w:rsid w:val="00066299"/>
    <w:rsid w:val="00066D26"/>
    <w:rsid w:val="00066DB3"/>
    <w:rsid w:val="00066F16"/>
    <w:rsid w:val="000670FB"/>
    <w:rsid w:val="00067B4F"/>
    <w:rsid w:val="00067B6A"/>
    <w:rsid w:val="00067FB5"/>
    <w:rsid w:val="000702BF"/>
    <w:rsid w:val="000707C4"/>
    <w:rsid w:val="000711B8"/>
    <w:rsid w:val="000713D9"/>
    <w:rsid w:val="00071486"/>
    <w:rsid w:val="00071750"/>
    <w:rsid w:val="000718C9"/>
    <w:rsid w:val="00071A2F"/>
    <w:rsid w:val="00071F07"/>
    <w:rsid w:val="00072241"/>
    <w:rsid w:val="0007257A"/>
    <w:rsid w:val="0007264D"/>
    <w:rsid w:val="00072AFD"/>
    <w:rsid w:val="00072B45"/>
    <w:rsid w:val="00072EFB"/>
    <w:rsid w:val="0007361C"/>
    <w:rsid w:val="000736A7"/>
    <w:rsid w:val="00073880"/>
    <w:rsid w:val="000740BD"/>
    <w:rsid w:val="00074BFA"/>
    <w:rsid w:val="00074DEE"/>
    <w:rsid w:val="00075329"/>
    <w:rsid w:val="00075740"/>
    <w:rsid w:val="00075CA7"/>
    <w:rsid w:val="00075F32"/>
    <w:rsid w:val="00076188"/>
    <w:rsid w:val="000763D4"/>
    <w:rsid w:val="00076DBE"/>
    <w:rsid w:val="00076DE9"/>
    <w:rsid w:val="00077026"/>
    <w:rsid w:val="000776C5"/>
    <w:rsid w:val="0007781A"/>
    <w:rsid w:val="00077E8E"/>
    <w:rsid w:val="00080436"/>
    <w:rsid w:val="000805EA"/>
    <w:rsid w:val="0008060D"/>
    <w:rsid w:val="00080986"/>
    <w:rsid w:val="00080B4A"/>
    <w:rsid w:val="00081191"/>
    <w:rsid w:val="000817C7"/>
    <w:rsid w:val="00081B3D"/>
    <w:rsid w:val="00081B73"/>
    <w:rsid w:val="00082099"/>
    <w:rsid w:val="0008226C"/>
    <w:rsid w:val="00082308"/>
    <w:rsid w:val="000826E4"/>
    <w:rsid w:val="000829B3"/>
    <w:rsid w:val="00082A4E"/>
    <w:rsid w:val="00082D05"/>
    <w:rsid w:val="000830AF"/>
    <w:rsid w:val="00083311"/>
    <w:rsid w:val="0008369B"/>
    <w:rsid w:val="00083FD4"/>
    <w:rsid w:val="000843F8"/>
    <w:rsid w:val="00084470"/>
    <w:rsid w:val="00084577"/>
    <w:rsid w:val="00084C97"/>
    <w:rsid w:val="00084D9A"/>
    <w:rsid w:val="00084E32"/>
    <w:rsid w:val="00085626"/>
    <w:rsid w:val="00085EB4"/>
    <w:rsid w:val="00086002"/>
    <w:rsid w:val="0008661F"/>
    <w:rsid w:val="00086895"/>
    <w:rsid w:val="00086FFA"/>
    <w:rsid w:val="000873C2"/>
    <w:rsid w:val="000877D3"/>
    <w:rsid w:val="00090119"/>
    <w:rsid w:val="000904C0"/>
    <w:rsid w:val="00090AEA"/>
    <w:rsid w:val="00090D2F"/>
    <w:rsid w:val="00090E06"/>
    <w:rsid w:val="00090E8C"/>
    <w:rsid w:val="00091554"/>
    <w:rsid w:val="0009174B"/>
    <w:rsid w:val="00091874"/>
    <w:rsid w:val="00091BC4"/>
    <w:rsid w:val="00092901"/>
    <w:rsid w:val="0009296F"/>
    <w:rsid w:val="00092A9A"/>
    <w:rsid w:val="00092B3A"/>
    <w:rsid w:val="00092FF0"/>
    <w:rsid w:val="000934D2"/>
    <w:rsid w:val="00093892"/>
    <w:rsid w:val="00093BB5"/>
    <w:rsid w:val="00093BCB"/>
    <w:rsid w:val="00093DB2"/>
    <w:rsid w:val="00093DF4"/>
    <w:rsid w:val="00094D52"/>
    <w:rsid w:val="00094F80"/>
    <w:rsid w:val="00095150"/>
    <w:rsid w:val="0009531D"/>
    <w:rsid w:val="000953A4"/>
    <w:rsid w:val="00095B4D"/>
    <w:rsid w:val="00095D3A"/>
    <w:rsid w:val="00095E14"/>
    <w:rsid w:val="00095EEA"/>
    <w:rsid w:val="00096176"/>
    <w:rsid w:val="000963E2"/>
    <w:rsid w:val="0009645B"/>
    <w:rsid w:val="0009658F"/>
    <w:rsid w:val="0009686B"/>
    <w:rsid w:val="00096C1E"/>
    <w:rsid w:val="0009726F"/>
    <w:rsid w:val="000975B1"/>
    <w:rsid w:val="000976F6"/>
    <w:rsid w:val="0009794D"/>
    <w:rsid w:val="00097AB0"/>
    <w:rsid w:val="000A01B7"/>
    <w:rsid w:val="000A020C"/>
    <w:rsid w:val="000A06DC"/>
    <w:rsid w:val="000A07B2"/>
    <w:rsid w:val="000A0888"/>
    <w:rsid w:val="000A15D7"/>
    <w:rsid w:val="000A163D"/>
    <w:rsid w:val="000A1D30"/>
    <w:rsid w:val="000A1F76"/>
    <w:rsid w:val="000A2124"/>
    <w:rsid w:val="000A21CC"/>
    <w:rsid w:val="000A25F0"/>
    <w:rsid w:val="000A25F4"/>
    <w:rsid w:val="000A2D4C"/>
    <w:rsid w:val="000A3A1F"/>
    <w:rsid w:val="000A3B78"/>
    <w:rsid w:val="000A3D03"/>
    <w:rsid w:val="000A3D70"/>
    <w:rsid w:val="000A41BE"/>
    <w:rsid w:val="000A4545"/>
    <w:rsid w:val="000A4AFE"/>
    <w:rsid w:val="000A4C5A"/>
    <w:rsid w:val="000A5281"/>
    <w:rsid w:val="000A580B"/>
    <w:rsid w:val="000A5AA3"/>
    <w:rsid w:val="000A5D33"/>
    <w:rsid w:val="000A5D54"/>
    <w:rsid w:val="000A5DD7"/>
    <w:rsid w:val="000A678C"/>
    <w:rsid w:val="000A67F7"/>
    <w:rsid w:val="000A6947"/>
    <w:rsid w:val="000A721C"/>
    <w:rsid w:val="000A78EE"/>
    <w:rsid w:val="000A7A5F"/>
    <w:rsid w:val="000A7E6D"/>
    <w:rsid w:val="000A7F72"/>
    <w:rsid w:val="000B003A"/>
    <w:rsid w:val="000B0216"/>
    <w:rsid w:val="000B0845"/>
    <w:rsid w:val="000B0B09"/>
    <w:rsid w:val="000B0C17"/>
    <w:rsid w:val="000B0CA9"/>
    <w:rsid w:val="000B10A1"/>
    <w:rsid w:val="000B10D9"/>
    <w:rsid w:val="000B158D"/>
    <w:rsid w:val="000B1844"/>
    <w:rsid w:val="000B1931"/>
    <w:rsid w:val="000B1C45"/>
    <w:rsid w:val="000B1D69"/>
    <w:rsid w:val="000B205F"/>
    <w:rsid w:val="000B22CE"/>
    <w:rsid w:val="000B24CE"/>
    <w:rsid w:val="000B26F5"/>
    <w:rsid w:val="000B28B7"/>
    <w:rsid w:val="000B2CA4"/>
    <w:rsid w:val="000B2D5B"/>
    <w:rsid w:val="000B3227"/>
    <w:rsid w:val="000B3413"/>
    <w:rsid w:val="000B35DE"/>
    <w:rsid w:val="000B366C"/>
    <w:rsid w:val="000B39E8"/>
    <w:rsid w:val="000B3F07"/>
    <w:rsid w:val="000B4556"/>
    <w:rsid w:val="000B4701"/>
    <w:rsid w:val="000B4964"/>
    <w:rsid w:val="000B49AE"/>
    <w:rsid w:val="000B49D3"/>
    <w:rsid w:val="000B4AB4"/>
    <w:rsid w:val="000B4CFD"/>
    <w:rsid w:val="000B4E32"/>
    <w:rsid w:val="000B4FC3"/>
    <w:rsid w:val="000B5CC3"/>
    <w:rsid w:val="000B61AE"/>
    <w:rsid w:val="000B6417"/>
    <w:rsid w:val="000B6A1A"/>
    <w:rsid w:val="000B6D5C"/>
    <w:rsid w:val="000B6EC0"/>
    <w:rsid w:val="000B6F84"/>
    <w:rsid w:val="000B7156"/>
    <w:rsid w:val="000B72AE"/>
    <w:rsid w:val="000B72B2"/>
    <w:rsid w:val="000B7577"/>
    <w:rsid w:val="000B75EB"/>
    <w:rsid w:val="000B7740"/>
    <w:rsid w:val="000B79A8"/>
    <w:rsid w:val="000B7A68"/>
    <w:rsid w:val="000B7AC1"/>
    <w:rsid w:val="000B7DA2"/>
    <w:rsid w:val="000C014A"/>
    <w:rsid w:val="000C03E5"/>
    <w:rsid w:val="000C0CE5"/>
    <w:rsid w:val="000C0FD2"/>
    <w:rsid w:val="000C11BD"/>
    <w:rsid w:val="000C1799"/>
    <w:rsid w:val="000C1E6F"/>
    <w:rsid w:val="000C2745"/>
    <w:rsid w:val="000C27CF"/>
    <w:rsid w:val="000C2EC9"/>
    <w:rsid w:val="000C37A9"/>
    <w:rsid w:val="000C38C4"/>
    <w:rsid w:val="000C3B3F"/>
    <w:rsid w:val="000C43A3"/>
    <w:rsid w:val="000C44BC"/>
    <w:rsid w:val="000C4C65"/>
    <w:rsid w:val="000C561C"/>
    <w:rsid w:val="000C564F"/>
    <w:rsid w:val="000C58E6"/>
    <w:rsid w:val="000C5A6C"/>
    <w:rsid w:val="000C5D3C"/>
    <w:rsid w:val="000C5ECF"/>
    <w:rsid w:val="000C5F46"/>
    <w:rsid w:val="000C606A"/>
    <w:rsid w:val="000C66CD"/>
    <w:rsid w:val="000C68F4"/>
    <w:rsid w:val="000C6E77"/>
    <w:rsid w:val="000C7412"/>
    <w:rsid w:val="000C7503"/>
    <w:rsid w:val="000C7FD3"/>
    <w:rsid w:val="000D07E9"/>
    <w:rsid w:val="000D1112"/>
    <w:rsid w:val="000D1276"/>
    <w:rsid w:val="000D1A5A"/>
    <w:rsid w:val="000D2318"/>
    <w:rsid w:val="000D261C"/>
    <w:rsid w:val="000D2EF6"/>
    <w:rsid w:val="000D3109"/>
    <w:rsid w:val="000D3698"/>
    <w:rsid w:val="000D3708"/>
    <w:rsid w:val="000D378F"/>
    <w:rsid w:val="000D4069"/>
    <w:rsid w:val="000D41DA"/>
    <w:rsid w:val="000D43D2"/>
    <w:rsid w:val="000D47CC"/>
    <w:rsid w:val="000D49A2"/>
    <w:rsid w:val="000D4A04"/>
    <w:rsid w:val="000D4EFA"/>
    <w:rsid w:val="000D51E1"/>
    <w:rsid w:val="000D558F"/>
    <w:rsid w:val="000D57A6"/>
    <w:rsid w:val="000D57E8"/>
    <w:rsid w:val="000D59DE"/>
    <w:rsid w:val="000D5AAB"/>
    <w:rsid w:val="000D5AB8"/>
    <w:rsid w:val="000D657D"/>
    <w:rsid w:val="000D65DF"/>
    <w:rsid w:val="000D67F3"/>
    <w:rsid w:val="000D6C37"/>
    <w:rsid w:val="000D6D3B"/>
    <w:rsid w:val="000D6DBD"/>
    <w:rsid w:val="000D6EE5"/>
    <w:rsid w:val="000D7039"/>
    <w:rsid w:val="000D7082"/>
    <w:rsid w:val="000D71D9"/>
    <w:rsid w:val="000D77DC"/>
    <w:rsid w:val="000D780B"/>
    <w:rsid w:val="000D7A8A"/>
    <w:rsid w:val="000D7B0A"/>
    <w:rsid w:val="000D7D56"/>
    <w:rsid w:val="000E027F"/>
    <w:rsid w:val="000E0841"/>
    <w:rsid w:val="000E098F"/>
    <w:rsid w:val="000E0AAC"/>
    <w:rsid w:val="000E10B3"/>
    <w:rsid w:val="000E18D6"/>
    <w:rsid w:val="000E1BB1"/>
    <w:rsid w:val="000E20BB"/>
    <w:rsid w:val="000E21B1"/>
    <w:rsid w:val="000E2275"/>
    <w:rsid w:val="000E22C8"/>
    <w:rsid w:val="000E2311"/>
    <w:rsid w:val="000E2669"/>
    <w:rsid w:val="000E27F5"/>
    <w:rsid w:val="000E280A"/>
    <w:rsid w:val="000E28A7"/>
    <w:rsid w:val="000E296C"/>
    <w:rsid w:val="000E29D5"/>
    <w:rsid w:val="000E2FF3"/>
    <w:rsid w:val="000E32C1"/>
    <w:rsid w:val="000E3385"/>
    <w:rsid w:val="000E3588"/>
    <w:rsid w:val="000E39CD"/>
    <w:rsid w:val="000E3BA3"/>
    <w:rsid w:val="000E3CA0"/>
    <w:rsid w:val="000E3F66"/>
    <w:rsid w:val="000E4C4C"/>
    <w:rsid w:val="000E4D72"/>
    <w:rsid w:val="000E51F7"/>
    <w:rsid w:val="000E52FC"/>
    <w:rsid w:val="000E5552"/>
    <w:rsid w:val="000E585B"/>
    <w:rsid w:val="000E5A94"/>
    <w:rsid w:val="000E5B58"/>
    <w:rsid w:val="000E5F30"/>
    <w:rsid w:val="000E5F6B"/>
    <w:rsid w:val="000E6154"/>
    <w:rsid w:val="000E6312"/>
    <w:rsid w:val="000E652A"/>
    <w:rsid w:val="000E6570"/>
    <w:rsid w:val="000E6B2E"/>
    <w:rsid w:val="000E6D7A"/>
    <w:rsid w:val="000E7457"/>
    <w:rsid w:val="000E760D"/>
    <w:rsid w:val="000E7687"/>
    <w:rsid w:val="000E7C38"/>
    <w:rsid w:val="000F0C49"/>
    <w:rsid w:val="000F0CC1"/>
    <w:rsid w:val="000F103D"/>
    <w:rsid w:val="000F1304"/>
    <w:rsid w:val="000F13EF"/>
    <w:rsid w:val="000F1648"/>
    <w:rsid w:val="000F225C"/>
    <w:rsid w:val="000F2372"/>
    <w:rsid w:val="000F28D8"/>
    <w:rsid w:val="000F297A"/>
    <w:rsid w:val="000F2A61"/>
    <w:rsid w:val="000F2AF2"/>
    <w:rsid w:val="000F2B12"/>
    <w:rsid w:val="000F31F1"/>
    <w:rsid w:val="000F37DD"/>
    <w:rsid w:val="000F3859"/>
    <w:rsid w:val="000F39A3"/>
    <w:rsid w:val="000F3F57"/>
    <w:rsid w:val="000F4094"/>
    <w:rsid w:val="000F47C4"/>
    <w:rsid w:val="000F4B04"/>
    <w:rsid w:val="000F4E9B"/>
    <w:rsid w:val="000F508E"/>
    <w:rsid w:val="000F5317"/>
    <w:rsid w:val="000F53C1"/>
    <w:rsid w:val="000F56B5"/>
    <w:rsid w:val="000F5AD9"/>
    <w:rsid w:val="000F69C1"/>
    <w:rsid w:val="000F6B1A"/>
    <w:rsid w:val="000F7009"/>
    <w:rsid w:val="000F7580"/>
    <w:rsid w:val="000F770B"/>
    <w:rsid w:val="000F7B51"/>
    <w:rsid w:val="000F7E80"/>
    <w:rsid w:val="000F7F01"/>
    <w:rsid w:val="001002A6"/>
    <w:rsid w:val="001002DE"/>
    <w:rsid w:val="001002F1"/>
    <w:rsid w:val="00100332"/>
    <w:rsid w:val="00100AC6"/>
    <w:rsid w:val="0010101C"/>
    <w:rsid w:val="00101448"/>
    <w:rsid w:val="001017D4"/>
    <w:rsid w:val="00101802"/>
    <w:rsid w:val="001019BE"/>
    <w:rsid w:val="00101C50"/>
    <w:rsid w:val="00101F14"/>
    <w:rsid w:val="001021B3"/>
    <w:rsid w:val="001023F4"/>
    <w:rsid w:val="001025D3"/>
    <w:rsid w:val="0010269A"/>
    <w:rsid w:val="0010296E"/>
    <w:rsid w:val="00102A49"/>
    <w:rsid w:val="00102C16"/>
    <w:rsid w:val="00102DF6"/>
    <w:rsid w:val="00103224"/>
    <w:rsid w:val="001032BF"/>
    <w:rsid w:val="001037A0"/>
    <w:rsid w:val="001037B1"/>
    <w:rsid w:val="00103870"/>
    <w:rsid w:val="001038A9"/>
    <w:rsid w:val="00103D65"/>
    <w:rsid w:val="00103E1A"/>
    <w:rsid w:val="0010423E"/>
    <w:rsid w:val="00104E1A"/>
    <w:rsid w:val="001052A9"/>
    <w:rsid w:val="001053C2"/>
    <w:rsid w:val="001053E5"/>
    <w:rsid w:val="00105669"/>
    <w:rsid w:val="00105672"/>
    <w:rsid w:val="00105ADF"/>
    <w:rsid w:val="00105B3A"/>
    <w:rsid w:val="00105E7B"/>
    <w:rsid w:val="00105F24"/>
    <w:rsid w:val="00106162"/>
    <w:rsid w:val="001062DB"/>
    <w:rsid w:val="001064D2"/>
    <w:rsid w:val="00106505"/>
    <w:rsid w:val="0010668F"/>
    <w:rsid w:val="00106836"/>
    <w:rsid w:val="00106E90"/>
    <w:rsid w:val="00107976"/>
    <w:rsid w:val="00107DCA"/>
    <w:rsid w:val="00110017"/>
    <w:rsid w:val="0011074F"/>
    <w:rsid w:val="00110B54"/>
    <w:rsid w:val="00110BB3"/>
    <w:rsid w:val="0011108E"/>
    <w:rsid w:val="0011130A"/>
    <w:rsid w:val="00111D7F"/>
    <w:rsid w:val="00111F6A"/>
    <w:rsid w:val="001120AF"/>
    <w:rsid w:val="0011237A"/>
    <w:rsid w:val="001129DA"/>
    <w:rsid w:val="00112C3E"/>
    <w:rsid w:val="00112C93"/>
    <w:rsid w:val="00112DC0"/>
    <w:rsid w:val="00112E30"/>
    <w:rsid w:val="00112EB1"/>
    <w:rsid w:val="00112ED6"/>
    <w:rsid w:val="001130A7"/>
    <w:rsid w:val="001130AC"/>
    <w:rsid w:val="00113195"/>
    <w:rsid w:val="00113227"/>
    <w:rsid w:val="001132F5"/>
    <w:rsid w:val="00113B55"/>
    <w:rsid w:val="00114253"/>
    <w:rsid w:val="0011429C"/>
    <w:rsid w:val="001148EA"/>
    <w:rsid w:val="001158D0"/>
    <w:rsid w:val="00115DB8"/>
    <w:rsid w:val="00116582"/>
    <w:rsid w:val="00116870"/>
    <w:rsid w:val="00116A45"/>
    <w:rsid w:val="00116FAA"/>
    <w:rsid w:val="0011771B"/>
    <w:rsid w:val="00117ABC"/>
    <w:rsid w:val="00117B3D"/>
    <w:rsid w:val="00117E34"/>
    <w:rsid w:val="00117F5B"/>
    <w:rsid w:val="00120472"/>
    <w:rsid w:val="001205EE"/>
    <w:rsid w:val="0012074C"/>
    <w:rsid w:val="00120A68"/>
    <w:rsid w:val="001210FF"/>
    <w:rsid w:val="001212BC"/>
    <w:rsid w:val="001212ED"/>
    <w:rsid w:val="00121455"/>
    <w:rsid w:val="001217B9"/>
    <w:rsid w:val="00121A75"/>
    <w:rsid w:val="00121DC2"/>
    <w:rsid w:val="00121EA8"/>
    <w:rsid w:val="0012228D"/>
    <w:rsid w:val="00122536"/>
    <w:rsid w:val="001226F7"/>
    <w:rsid w:val="00122831"/>
    <w:rsid w:val="00122C09"/>
    <w:rsid w:val="00122C9A"/>
    <w:rsid w:val="00122DDC"/>
    <w:rsid w:val="00122F9A"/>
    <w:rsid w:val="00123834"/>
    <w:rsid w:val="00123F50"/>
    <w:rsid w:val="0012412D"/>
    <w:rsid w:val="00124161"/>
    <w:rsid w:val="0012426B"/>
    <w:rsid w:val="00124CB7"/>
    <w:rsid w:val="00124E5E"/>
    <w:rsid w:val="00125226"/>
    <w:rsid w:val="00125488"/>
    <w:rsid w:val="0012580D"/>
    <w:rsid w:val="00125C3D"/>
    <w:rsid w:val="00125F8B"/>
    <w:rsid w:val="001264D9"/>
    <w:rsid w:val="00126649"/>
    <w:rsid w:val="001266AB"/>
    <w:rsid w:val="00126E19"/>
    <w:rsid w:val="00127562"/>
    <w:rsid w:val="00127692"/>
    <w:rsid w:val="001278C7"/>
    <w:rsid w:val="00127A4C"/>
    <w:rsid w:val="00130278"/>
    <w:rsid w:val="00130294"/>
    <w:rsid w:val="00130990"/>
    <w:rsid w:val="001309D9"/>
    <w:rsid w:val="00130B27"/>
    <w:rsid w:val="00130C0D"/>
    <w:rsid w:val="00130DA8"/>
    <w:rsid w:val="00130DB0"/>
    <w:rsid w:val="001313C6"/>
    <w:rsid w:val="00131547"/>
    <w:rsid w:val="00131B52"/>
    <w:rsid w:val="00131D3A"/>
    <w:rsid w:val="001320C1"/>
    <w:rsid w:val="001321BC"/>
    <w:rsid w:val="001321EB"/>
    <w:rsid w:val="001322BA"/>
    <w:rsid w:val="00132331"/>
    <w:rsid w:val="0013249A"/>
    <w:rsid w:val="00132945"/>
    <w:rsid w:val="00132B55"/>
    <w:rsid w:val="00132BBF"/>
    <w:rsid w:val="00132E5C"/>
    <w:rsid w:val="001330E7"/>
    <w:rsid w:val="00133105"/>
    <w:rsid w:val="001331E3"/>
    <w:rsid w:val="001332CA"/>
    <w:rsid w:val="00133907"/>
    <w:rsid w:val="00133BF7"/>
    <w:rsid w:val="001340E7"/>
    <w:rsid w:val="00134345"/>
    <w:rsid w:val="001344C1"/>
    <w:rsid w:val="00134962"/>
    <w:rsid w:val="00134986"/>
    <w:rsid w:val="00134E54"/>
    <w:rsid w:val="001353DD"/>
    <w:rsid w:val="001354C5"/>
    <w:rsid w:val="00135987"/>
    <w:rsid w:val="00135CE1"/>
    <w:rsid w:val="00135E05"/>
    <w:rsid w:val="00135F0A"/>
    <w:rsid w:val="00136299"/>
    <w:rsid w:val="001363C0"/>
    <w:rsid w:val="00136449"/>
    <w:rsid w:val="0013675C"/>
    <w:rsid w:val="00136874"/>
    <w:rsid w:val="001368B7"/>
    <w:rsid w:val="00136E7D"/>
    <w:rsid w:val="00136F81"/>
    <w:rsid w:val="001374E3"/>
    <w:rsid w:val="00137CA6"/>
    <w:rsid w:val="00137E51"/>
    <w:rsid w:val="00140105"/>
    <w:rsid w:val="001401B5"/>
    <w:rsid w:val="001409C7"/>
    <w:rsid w:val="00140BFA"/>
    <w:rsid w:val="00140C60"/>
    <w:rsid w:val="00140E76"/>
    <w:rsid w:val="00140EEA"/>
    <w:rsid w:val="00140FAC"/>
    <w:rsid w:val="00141347"/>
    <w:rsid w:val="00141474"/>
    <w:rsid w:val="00141883"/>
    <w:rsid w:val="00142094"/>
    <w:rsid w:val="00142307"/>
    <w:rsid w:val="00142488"/>
    <w:rsid w:val="00142D44"/>
    <w:rsid w:val="001432BA"/>
    <w:rsid w:val="001433D4"/>
    <w:rsid w:val="00143AB9"/>
    <w:rsid w:val="00143B33"/>
    <w:rsid w:val="00143DAA"/>
    <w:rsid w:val="00143FD1"/>
    <w:rsid w:val="00144071"/>
    <w:rsid w:val="00144A76"/>
    <w:rsid w:val="00144DC0"/>
    <w:rsid w:val="00144E15"/>
    <w:rsid w:val="00145529"/>
    <w:rsid w:val="0014553C"/>
    <w:rsid w:val="00145A8B"/>
    <w:rsid w:val="00145D05"/>
    <w:rsid w:val="00145D2F"/>
    <w:rsid w:val="00145F0A"/>
    <w:rsid w:val="00145FC9"/>
    <w:rsid w:val="0014612C"/>
    <w:rsid w:val="00146373"/>
    <w:rsid w:val="00146987"/>
    <w:rsid w:val="00146D19"/>
    <w:rsid w:val="00147920"/>
    <w:rsid w:val="001501CF"/>
    <w:rsid w:val="0015042B"/>
    <w:rsid w:val="00150827"/>
    <w:rsid w:val="00151094"/>
    <w:rsid w:val="001510BF"/>
    <w:rsid w:val="00151147"/>
    <w:rsid w:val="00151562"/>
    <w:rsid w:val="00151E80"/>
    <w:rsid w:val="001526FE"/>
    <w:rsid w:val="00152E81"/>
    <w:rsid w:val="0015312F"/>
    <w:rsid w:val="0015328F"/>
    <w:rsid w:val="0015355C"/>
    <w:rsid w:val="00153AAC"/>
    <w:rsid w:val="00153EAD"/>
    <w:rsid w:val="001545A3"/>
    <w:rsid w:val="001545F4"/>
    <w:rsid w:val="00154735"/>
    <w:rsid w:val="00154790"/>
    <w:rsid w:val="00154EB1"/>
    <w:rsid w:val="00154F83"/>
    <w:rsid w:val="00155D4B"/>
    <w:rsid w:val="0015692F"/>
    <w:rsid w:val="00156A2D"/>
    <w:rsid w:val="00156F48"/>
    <w:rsid w:val="00157281"/>
    <w:rsid w:val="0015757F"/>
    <w:rsid w:val="00157B44"/>
    <w:rsid w:val="00157FC2"/>
    <w:rsid w:val="00160088"/>
    <w:rsid w:val="001600DF"/>
    <w:rsid w:val="00160179"/>
    <w:rsid w:val="001601D0"/>
    <w:rsid w:val="00160F94"/>
    <w:rsid w:val="001612AD"/>
    <w:rsid w:val="00161327"/>
    <w:rsid w:val="0016141C"/>
    <w:rsid w:val="001615EC"/>
    <w:rsid w:val="00161FF1"/>
    <w:rsid w:val="00162982"/>
    <w:rsid w:val="00162DF4"/>
    <w:rsid w:val="00162E2C"/>
    <w:rsid w:val="00163069"/>
    <w:rsid w:val="00163100"/>
    <w:rsid w:val="00163754"/>
    <w:rsid w:val="001637DF"/>
    <w:rsid w:val="001639D2"/>
    <w:rsid w:val="00163EA3"/>
    <w:rsid w:val="0016409E"/>
    <w:rsid w:val="001644BF"/>
    <w:rsid w:val="001645C2"/>
    <w:rsid w:val="00164884"/>
    <w:rsid w:val="00164AAA"/>
    <w:rsid w:val="00164CA2"/>
    <w:rsid w:val="001650BF"/>
    <w:rsid w:val="00165566"/>
    <w:rsid w:val="001658DD"/>
    <w:rsid w:val="00165A3B"/>
    <w:rsid w:val="00166142"/>
    <w:rsid w:val="001662B4"/>
    <w:rsid w:val="0016663A"/>
    <w:rsid w:val="00166838"/>
    <w:rsid w:val="00167354"/>
    <w:rsid w:val="00167903"/>
    <w:rsid w:val="00167B8C"/>
    <w:rsid w:val="001700C2"/>
    <w:rsid w:val="001708C0"/>
    <w:rsid w:val="00170B18"/>
    <w:rsid w:val="00170C48"/>
    <w:rsid w:val="0017155A"/>
    <w:rsid w:val="001719D0"/>
    <w:rsid w:val="00171CAB"/>
    <w:rsid w:val="00171CDA"/>
    <w:rsid w:val="00171D04"/>
    <w:rsid w:val="00171E30"/>
    <w:rsid w:val="00172373"/>
    <w:rsid w:val="001723DD"/>
    <w:rsid w:val="00172503"/>
    <w:rsid w:val="00172573"/>
    <w:rsid w:val="00172999"/>
    <w:rsid w:val="00172E14"/>
    <w:rsid w:val="00172E4A"/>
    <w:rsid w:val="00172F69"/>
    <w:rsid w:val="00172FA5"/>
    <w:rsid w:val="0017329D"/>
    <w:rsid w:val="00173ABA"/>
    <w:rsid w:val="00173C24"/>
    <w:rsid w:val="00173FDC"/>
    <w:rsid w:val="00174391"/>
    <w:rsid w:val="00174682"/>
    <w:rsid w:val="00174686"/>
    <w:rsid w:val="0017492E"/>
    <w:rsid w:val="00174D70"/>
    <w:rsid w:val="001752A5"/>
    <w:rsid w:val="00175377"/>
    <w:rsid w:val="00175CD2"/>
    <w:rsid w:val="00175CFC"/>
    <w:rsid w:val="00175DBE"/>
    <w:rsid w:val="00175F10"/>
    <w:rsid w:val="00175F2C"/>
    <w:rsid w:val="00175FC6"/>
    <w:rsid w:val="00176542"/>
    <w:rsid w:val="00176810"/>
    <w:rsid w:val="00176D9E"/>
    <w:rsid w:val="0017743F"/>
    <w:rsid w:val="00177461"/>
    <w:rsid w:val="00177955"/>
    <w:rsid w:val="00177961"/>
    <w:rsid w:val="00177B9E"/>
    <w:rsid w:val="00177F7F"/>
    <w:rsid w:val="00180035"/>
    <w:rsid w:val="0018012A"/>
    <w:rsid w:val="0018038B"/>
    <w:rsid w:val="001805DF"/>
    <w:rsid w:val="00180B02"/>
    <w:rsid w:val="00180B49"/>
    <w:rsid w:val="00180CBB"/>
    <w:rsid w:val="0018106D"/>
    <w:rsid w:val="0018146D"/>
    <w:rsid w:val="00181CC1"/>
    <w:rsid w:val="00181D46"/>
    <w:rsid w:val="00182280"/>
    <w:rsid w:val="001822EC"/>
    <w:rsid w:val="0018257B"/>
    <w:rsid w:val="001826EF"/>
    <w:rsid w:val="001827A2"/>
    <w:rsid w:val="00182AC3"/>
    <w:rsid w:val="00182CD7"/>
    <w:rsid w:val="00182DA4"/>
    <w:rsid w:val="00182F99"/>
    <w:rsid w:val="001830DF"/>
    <w:rsid w:val="00183669"/>
    <w:rsid w:val="0018378A"/>
    <w:rsid w:val="00183804"/>
    <w:rsid w:val="00183813"/>
    <w:rsid w:val="00183A59"/>
    <w:rsid w:val="00184A32"/>
    <w:rsid w:val="00184BAA"/>
    <w:rsid w:val="00184EBE"/>
    <w:rsid w:val="0018519A"/>
    <w:rsid w:val="001853DC"/>
    <w:rsid w:val="0018547E"/>
    <w:rsid w:val="001862B3"/>
    <w:rsid w:val="0018681E"/>
    <w:rsid w:val="0018726F"/>
    <w:rsid w:val="00187332"/>
    <w:rsid w:val="0018794E"/>
    <w:rsid w:val="00187C2C"/>
    <w:rsid w:val="001906BE"/>
    <w:rsid w:val="00190C7C"/>
    <w:rsid w:val="00190CBC"/>
    <w:rsid w:val="00191155"/>
    <w:rsid w:val="0019142A"/>
    <w:rsid w:val="0019167A"/>
    <w:rsid w:val="001917D2"/>
    <w:rsid w:val="00191818"/>
    <w:rsid w:val="00191DF6"/>
    <w:rsid w:val="00192048"/>
    <w:rsid w:val="0019287B"/>
    <w:rsid w:val="0019316F"/>
    <w:rsid w:val="00193203"/>
    <w:rsid w:val="001933C4"/>
    <w:rsid w:val="0019368C"/>
    <w:rsid w:val="00193AC2"/>
    <w:rsid w:val="00193B98"/>
    <w:rsid w:val="00193BDE"/>
    <w:rsid w:val="00193BF3"/>
    <w:rsid w:val="00193F65"/>
    <w:rsid w:val="00194045"/>
    <w:rsid w:val="00194183"/>
    <w:rsid w:val="00194BA9"/>
    <w:rsid w:val="00194D6D"/>
    <w:rsid w:val="001950DD"/>
    <w:rsid w:val="00195354"/>
    <w:rsid w:val="001954DE"/>
    <w:rsid w:val="00195C11"/>
    <w:rsid w:val="00195C7A"/>
    <w:rsid w:val="00195F03"/>
    <w:rsid w:val="00196220"/>
    <w:rsid w:val="001967FD"/>
    <w:rsid w:val="00196921"/>
    <w:rsid w:val="00196A04"/>
    <w:rsid w:val="00197188"/>
    <w:rsid w:val="001977F5"/>
    <w:rsid w:val="00197BAC"/>
    <w:rsid w:val="00197D9C"/>
    <w:rsid w:val="00197F4A"/>
    <w:rsid w:val="001A0010"/>
    <w:rsid w:val="001A05A2"/>
    <w:rsid w:val="001A0785"/>
    <w:rsid w:val="001A08A8"/>
    <w:rsid w:val="001A0EDB"/>
    <w:rsid w:val="001A1092"/>
    <w:rsid w:val="001A10DA"/>
    <w:rsid w:val="001A175C"/>
    <w:rsid w:val="001A17C0"/>
    <w:rsid w:val="001A1B81"/>
    <w:rsid w:val="001A1DFE"/>
    <w:rsid w:val="001A216A"/>
    <w:rsid w:val="001A230B"/>
    <w:rsid w:val="001A2429"/>
    <w:rsid w:val="001A27F8"/>
    <w:rsid w:val="001A28EC"/>
    <w:rsid w:val="001A297E"/>
    <w:rsid w:val="001A29B7"/>
    <w:rsid w:val="001A2CAA"/>
    <w:rsid w:val="001A2DB0"/>
    <w:rsid w:val="001A3AEC"/>
    <w:rsid w:val="001A3B05"/>
    <w:rsid w:val="001A401E"/>
    <w:rsid w:val="001A404D"/>
    <w:rsid w:val="001A4373"/>
    <w:rsid w:val="001A4895"/>
    <w:rsid w:val="001A48C1"/>
    <w:rsid w:val="001A500C"/>
    <w:rsid w:val="001A50CF"/>
    <w:rsid w:val="001A5658"/>
    <w:rsid w:val="001A59CE"/>
    <w:rsid w:val="001A5AAF"/>
    <w:rsid w:val="001A6454"/>
    <w:rsid w:val="001A6B20"/>
    <w:rsid w:val="001A6B7F"/>
    <w:rsid w:val="001A6DCE"/>
    <w:rsid w:val="001A71E3"/>
    <w:rsid w:val="001A729B"/>
    <w:rsid w:val="001A77DC"/>
    <w:rsid w:val="001A7B9B"/>
    <w:rsid w:val="001A7D32"/>
    <w:rsid w:val="001A7D86"/>
    <w:rsid w:val="001B02B9"/>
    <w:rsid w:val="001B10DA"/>
    <w:rsid w:val="001B15FA"/>
    <w:rsid w:val="001B1701"/>
    <w:rsid w:val="001B1FF8"/>
    <w:rsid w:val="001B214A"/>
    <w:rsid w:val="001B22FE"/>
    <w:rsid w:val="001B2325"/>
    <w:rsid w:val="001B25DD"/>
    <w:rsid w:val="001B2B1B"/>
    <w:rsid w:val="001B3632"/>
    <w:rsid w:val="001B3EA6"/>
    <w:rsid w:val="001B43D3"/>
    <w:rsid w:val="001B482B"/>
    <w:rsid w:val="001B4B88"/>
    <w:rsid w:val="001B4B8F"/>
    <w:rsid w:val="001B4B97"/>
    <w:rsid w:val="001B5AF1"/>
    <w:rsid w:val="001B5C68"/>
    <w:rsid w:val="001B60AA"/>
    <w:rsid w:val="001B628F"/>
    <w:rsid w:val="001B6FEA"/>
    <w:rsid w:val="001B7292"/>
    <w:rsid w:val="001B7526"/>
    <w:rsid w:val="001B7CC7"/>
    <w:rsid w:val="001B7D57"/>
    <w:rsid w:val="001C00E2"/>
    <w:rsid w:val="001C00FC"/>
    <w:rsid w:val="001C037C"/>
    <w:rsid w:val="001C0679"/>
    <w:rsid w:val="001C0955"/>
    <w:rsid w:val="001C0ABA"/>
    <w:rsid w:val="001C1125"/>
    <w:rsid w:val="001C11CA"/>
    <w:rsid w:val="001C1459"/>
    <w:rsid w:val="001C1694"/>
    <w:rsid w:val="001C176E"/>
    <w:rsid w:val="001C18F0"/>
    <w:rsid w:val="001C1DF3"/>
    <w:rsid w:val="001C2000"/>
    <w:rsid w:val="001C2026"/>
    <w:rsid w:val="001C215B"/>
    <w:rsid w:val="001C23AB"/>
    <w:rsid w:val="001C2571"/>
    <w:rsid w:val="001C27A1"/>
    <w:rsid w:val="001C2C0B"/>
    <w:rsid w:val="001C3A59"/>
    <w:rsid w:val="001C3C1C"/>
    <w:rsid w:val="001C40F9"/>
    <w:rsid w:val="001C445B"/>
    <w:rsid w:val="001C47AB"/>
    <w:rsid w:val="001C4A57"/>
    <w:rsid w:val="001C4B60"/>
    <w:rsid w:val="001C51AE"/>
    <w:rsid w:val="001C59FA"/>
    <w:rsid w:val="001C5ADF"/>
    <w:rsid w:val="001C5B27"/>
    <w:rsid w:val="001C5B3A"/>
    <w:rsid w:val="001C5BAD"/>
    <w:rsid w:val="001C6165"/>
    <w:rsid w:val="001C620D"/>
    <w:rsid w:val="001C6384"/>
    <w:rsid w:val="001C6987"/>
    <w:rsid w:val="001C6AB7"/>
    <w:rsid w:val="001C6B68"/>
    <w:rsid w:val="001C6BA4"/>
    <w:rsid w:val="001C71FA"/>
    <w:rsid w:val="001C72E1"/>
    <w:rsid w:val="001C768B"/>
    <w:rsid w:val="001C7792"/>
    <w:rsid w:val="001C7D06"/>
    <w:rsid w:val="001C7DC6"/>
    <w:rsid w:val="001C7E1C"/>
    <w:rsid w:val="001D04B2"/>
    <w:rsid w:val="001D0B6B"/>
    <w:rsid w:val="001D0B70"/>
    <w:rsid w:val="001D0C3E"/>
    <w:rsid w:val="001D0C67"/>
    <w:rsid w:val="001D0C72"/>
    <w:rsid w:val="001D0CED"/>
    <w:rsid w:val="001D1074"/>
    <w:rsid w:val="001D110D"/>
    <w:rsid w:val="001D11D6"/>
    <w:rsid w:val="001D1AB5"/>
    <w:rsid w:val="001D1F6F"/>
    <w:rsid w:val="001D25B0"/>
    <w:rsid w:val="001D2661"/>
    <w:rsid w:val="001D27AC"/>
    <w:rsid w:val="001D281B"/>
    <w:rsid w:val="001D2CC3"/>
    <w:rsid w:val="001D2D67"/>
    <w:rsid w:val="001D2F17"/>
    <w:rsid w:val="001D31A4"/>
    <w:rsid w:val="001D344A"/>
    <w:rsid w:val="001D397E"/>
    <w:rsid w:val="001D39EB"/>
    <w:rsid w:val="001D3B85"/>
    <w:rsid w:val="001D3C1B"/>
    <w:rsid w:val="001D41E5"/>
    <w:rsid w:val="001D42BC"/>
    <w:rsid w:val="001D443D"/>
    <w:rsid w:val="001D4A63"/>
    <w:rsid w:val="001D4EE7"/>
    <w:rsid w:val="001D4FCE"/>
    <w:rsid w:val="001D526A"/>
    <w:rsid w:val="001D5BBC"/>
    <w:rsid w:val="001D5FB9"/>
    <w:rsid w:val="001D6277"/>
    <w:rsid w:val="001D62F4"/>
    <w:rsid w:val="001D6BDE"/>
    <w:rsid w:val="001D71D3"/>
    <w:rsid w:val="001D73C3"/>
    <w:rsid w:val="001D74D9"/>
    <w:rsid w:val="001E038C"/>
    <w:rsid w:val="001E03FA"/>
    <w:rsid w:val="001E07CE"/>
    <w:rsid w:val="001E0A70"/>
    <w:rsid w:val="001E0C21"/>
    <w:rsid w:val="001E10F9"/>
    <w:rsid w:val="001E1536"/>
    <w:rsid w:val="001E1729"/>
    <w:rsid w:val="001E1AAB"/>
    <w:rsid w:val="001E1D65"/>
    <w:rsid w:val="001E24CF"/>
    <w:rsid w:val="001E2712"/>
    <w:rsid w:val="001E2733"/>
    <w:rsid w:val="001E288A"/>
    <w:rsid w:val="001E2BEF"/>
    <w:rsid w:val="001E2DD1"/>
    <w:rsid w:val="001E2EF5"/>
    <w:rsid w:val="001E2F30"/>
    <w:rsid w:val="001E3303"/>
    <w:rsid w:val="001E36EA"/>
    <w:rsid w:val="001E3DA2"/>
    <w:rsid w:val="001E446D"/>
    <w:rsid w:val="001E48AA"/>
    <w:rsid w:val="001E48E3"/>
    <w:rsid w:val="001E4A9F"/>
    <w:rsid w:val="001E50F3"/>
    <w:rsid w:val="001E5133"/>
    <w:rsid w:val="001E5164"/>
    <w:rsid w:val="001E53EE"/>
    <w:rsid w:val="001E5581"/>
    <w:rsid w:val="001E55AE"/>
    <w:rsid w:val="001E5675"/>
    <w:rsid w:val="001E5718"/>
    <w:rsid w:val="001E5798"/>
    <w:rsid w:val="001E57A3"/>
    <w:rsid w:val="001E585B"/>
    <w:rsid w:val="001E5B78"/>
    <w:rsid w:val="001E602A"/>
    <w:rsid w:val="001E639B"/>
    <w:rsid w:val="001E66DC"/>
    <w:rsid w:val="001E67A2"/>
    <w:rsid w:val="001E6E93"/>
    <w:rsid w:val="001E70BF"/>
    <w:rsid w:val="001E71AC"/>
    <w:rsid w:val="001E7833"/>
    <w:rsid w:val="001E7AD1"/>
    <w:rsid w:val="001F0204"/>
    <w:rsid w:val="001F05FB"/>
    <w:rsid w:val="001F06C5"/>
    <w:rsid w:val="001F08EC"/>
    <w:rsid w:val="001F0934"/>
    <w:rsid w:val="001F0C37"/>
    <w:rsid w:val="001F0F00"/>
    <w:rsid w:val="001F1248"/>
    <w:rsid w:val="001F1423"/>
    <w:rsid w:val="001F16FC"/>
    <w:rsid w:val="001F17E0"/>
    <w:rsid w:val="001F1CB3"/>
    <w:rsid w:val="001F1CBB"/>
    <w:rsid w:val="001F1CE7"/>
    <w:rsid w:val="001F21FB"/>
    <w:rsid w:val="001F22B6"/>
    <w:rsid w:val="001F2353"/>
    <w:rsid w:val="001F321C"/>
    <w:rsid w:val="001F3306"/>
    <w:rsid w:val="001F332A"/>
    <w:rsid w:val="001F3580"/>
    <w:rsid w:val="001F3612"/>
    <w:rsid w:val="001F3978"/>
    <w:rsid w:val="001F3B6A"/>
    <w:rsid w:val="001F3C36"/>
    <w:rsid w:val="001F3E69"/>
    <w:rsid w:val="001F3EAD"/>
    <w:rsid w:val="001F48B2"/>
    <w:rsid w:val="001F4D0B"/>
    <w:rsid w:val="001F4E50"/>
    <w:rsid w:val="001F5432"/>
    <w:rsid w:val="001F5614"/>
    <w:rsid w:val="001F5708"/>
    <w:rsid w:val="001F5B48"/>
    <w:rsid w:val="001F5B53"/>
    <w:rsid w:val="001F63F0"/>
    <w:rsid w:val="001F6969"/>
    <w:rsid w:val="001F6C78"/>
    <w:rsid w:val="001F6EA2"/>
    <w:rsid w:val="001F7521"/>
    <w:rsid w:val="001F754F"/>
    <w:rsid w:val="001F75E9"/>
    <w:rsid w:val="001F77DB"/>
    <w:rsid w:val="001F77E7"/>
    <w:rsid w:val="001F7A77"/>
    <w:rsid w:val="00200045"/>
    <w:rsid w:val="0020026C"/>
    <w:rsid w:val="00200398"/>
    <w:rsid w:val="002008C2"/>
    <w:rsid w:val="00200CB4"/>
    <w:rsid w:val="002010D4"/>
    <w:rsid w:val="00201172"/>
    <w:rsid w:val="00201179"/>
    <w:rsid w:val="00201506"/>
    <w:rsid w:val="00201F75"/>
    <w:rsid w:val="00202079"/>
    <w:rsid w:val="00202D59"/>
    <w:rsid w:val="00203444"/>
    <w:rsid w:val="0020369E"/>
    <w:rsid w:val="00203708"/>
    <w:rsid w:val="00203E94"/>
    <w:rsid w:val="0020449C"/>
    <w:rsid w:val="00204568"/>
    <w:rsid w:val="0020500E"/>
    <w:rsid w:val="00205481"/>
    <w:rsid w:val="00205C1A"/>
    <w:rsid w:val="00206651"/>
    <w:rsid w:val="00206680"/>
    <w:rsid w:val="002071FF"/>
    <w:rsid w:val="002074F7"/>
    <w:rsid w:val="002075E4"/>
    <w:rsid w:val="0020784B"/>
    <w:rsid w:val="00207912"/>
    <w:rsid w:val="00207C00"/>
    <w:rsid w:val="00207DF7"/>
    <w:rsid w:val="00210088"/>
    <w:rsid w:val="00210339"/>
    <w:rsid w:val="00210560"/>
    <w:rsid w:val="002109E2"/>
    <w:rsid w:val="00210BB1"/>
    <w:rsid w:val="00210BCF"/>
    <w:rsid w:val="00210DDF"/>
    <w:rsid w:val="00210F1A"/>
    <w:rsid w:val="002111B9"/>
    <w:rsid w:val="00211554"/>
    <w:rsid w:val="002117AA"/>
    <w:rsid w:val="0021180B"/>
    <w:rsid w:val="002118D7"/>
    <w:rsid w:val="002119C7"/>
    <w:rsid w:val="00211A90"/>
    <w:rsid w:val="00211CF4"/>
    <w:rsid w:val="00211DE1"/>
    <w:rsid w:val="00211E1B"/>
    <w:rsid w:val="002120D6"/>
    <w:rsid w:val="00212172"/>
    <w:rsid w:val="00212544"/>
    <w:rsid w:val="00212AE2"/>
    <w:rsid w:val="00212B51"/>
    <w:rsid w:val="00212D91"/>
    <w:rsid w:val="00212E85"/>
    <w:rsid w:val="00213049"/>
    <w:rsid w:val="0021329B"/>
    <w:rsid w:val="0021357E"/>
    <w:rsid w:val="0021365D"/>
    <w:rsid w:val="00213764"/>
    <w:rsid w:val="002139DE"/>
    <w:rsid w:val="00213EB1"/>
    <w:rsid w:val="002144E9"/>
    <w:rsid w:val="00214760"/>
    <w:rsid w:val="002147F5"/>
    <w:rsid w:val="00214B08"/>
    <w:rsid w:val="0021566A"/>
    <w:rsid w:val="002157F5"/>
    <w:rsid w:val="002159A1"/>
    <w:rsid w:val="00215BE1"/>
    <w:rsid w:val="0021656F"/>
    <w:rsid w:val="00216653"/>
    <w:rsid w:val="00216DE3"/>
    <w:rsid w:val="00217345"/>
    <w:rsid w:val="00217714"/>
    <w:rsid w:val="00220274"/>
    <w:rsid w:val="0022039D"/>
    <w:rsid w:val="00220753"/>
    <w:rsid w:val="00220870"/>
    <w:rsid w:val="00220B12"/>
    <w:rsid w:val="00220E3E"/>
    <w:rsid w:val="0022103A"/>
    <w:rsid w:val="00221419"/>
    <w:rsid w:val="002218A5"/>
    <w:rsid w:val="002218F7"/>
    <w:rsid w:val="00221B98"/>
    <w:rsid w:val="00221E76"/>
    <w:rsid w:val="00222017"/>
    <w:rsid w:val="002223AC"/>
    <w:rsid w:val="002224DD"/>
    <w:rsid w:val="0022287F"/>
    <w:rsid w:val="00222A4E"/>
    <w:rsid w:val="00223053"/>
    <w:rsid w:val="002230EA"/>
    <w:rsid w:val="00223180"/>
    <w:rsid w:val="002236BB"/>
    <w:rsid w:val="00223818"/>
    <w:rsid w:val="00223982"/>
    <w:rsid w:val="002239F4"/>
    <w:rsid w:val="00223A7B"/>
    <w:rsid w:val="00224128"/>
    <w:rsid w:val="00224224"/>
    <w:rsid w:val="002244CB"/>
    <w:rsid w:val="00224578"/>
    <w:rsid w:val="00225057"/>
    <w:rsid w:val="002253B6"/>
    <w:rsid w:val="00225561"/>
    <w:rsid w:val="0022589A"/>
    <w:rsid w:val="0022592B"/>
    <w:rsid w:val="0022618B"/>
    <w:rsid w:val="00226489"/>
    <w:rsid w:val="0022661A"/>
    <w:rsid w:val="0022662C"/>
    <w:rsid w:val="00226875"/>
    <w:rsid w:val="00226A0B"/>
    <w:rsid w:val="00226A1F"/>
    <w:rsid w:val="00226B15"/>
    <w:rsid w:val="00226D1F"/>
    <w:rsid w:val="00226FC1"/>
    <w:rsid w:val="00227008"/>
    <w:rsid w:val="00227183"/>
    <w:rsid w:val="00227433"/>
    <w:rsid w:val="00227846"/>
    <w:rsid w:val="002301AD"/>
    <w:rsid w:val="00230632"/>
    <w:rsid w:val="00230AB7"/>
    <w:rsid w:val="00230F26"/>
    <w:rsid w:val="002313EA"/>
    <w:rsid w:val="002318FF"/>
    <w:rsid w:val="0023193D"/>
    <w:rsid w:val="00231B0B"/>
    <w:rsid w:val="002322FA"/>
    <w:rsid w:val="00232405"/>
    <w:rsid w:val="0023277A"/>
    <w:rsid w:val="002328CB"/>
    <w:rsid w:val="00232949"/>
    <w:rsid w:val="00232A5E"/>
    <w:rsid w:val="00232D5F"/>
    <w:rsid w:val="00233007"/>
    <w:rsid w:val="002330E0"/>
    <w:rsid w:val="00233276"/>
    <w:rsid w:val="002332C5"/>
    <w:rsid w:val="0023333B"/>
    <w:rsid w:val="00233378"/>
    <w:rsid w:val="00233486"/>
    <w:rsid w:val="0023367E"/>
    <w:rsid w:val="0023403C"/>
    <w:rsid w:val="0023424A"/>
    <w:rsid w:val="002347DB"/>
    <w:rsid w:val="002348FF"/>
    <w:rsid w:val="00234EF5"/>
    <w:rsid w:val="00235004"/>
    <w:rsid w:val="00235EA8"/>
    <w:rsid w:val="00235F4E"/>
    <w:rsid w:val="002363B6"/>
    <w:rsid w:val="0023663B"/>
    <w:rsid w:val="00236AE1"/>
    <w:rsid w:val="00236B50"/>
    <w:rsid w:val="00236D06"/>
    <w:rsid w:val="002372AD"/>
    <w:rsid w:val="0023782B"/>
    <w:rsid w:val="00237A3F"/>
    <w:rsid w:val="00237D07"/>
    <w:rsid w:val="00237F1A"/>
    <w:rsid w:val="00240142"/>
    <w:rsid w:val="0024078B"/>
    <w:rsid w:val="00240C8D"/>
    <w:rsid w:val="00240CB4"/>
    <w:rsid w:val="00240FBC"/>
    <w:rsid w:val="002410C7"/>
    <w:rsid w:val="00241345"/>
    <w:rsid w:val="002414C7"/>
    <w:rsid w:val="002415E3"/>
    <w:rsid w:val="002418FE"/>
    <w:rsid w:val="00241932"/>
    <w:rsid w:val="002420E3"/>
    <w:rsid w:val="00242262"/>
    <w:rsid w:val="002423BC"/>
    <w:rsid w:val="0024249F"/>
    <w:rsid w:val="0024251F"/>
    <w:rsid w:val="002426E6"/>
    <w:rsid w:val="00242B8B"/>
    <w:rsid w:val="00242DF7"/>
    <w:rsid w:val="00243154"/>
    <w:rsid w:val="002443E5"/>
    <w:rsid w:val="002447C0"/>
    <w:rsid w:val="00244968"/>
    <w:rsid w:val="00244995"/>
    <w:rsid w:val="00245480"/>
    <w:rsid w:val="002455B7"/>
    <w:rsid w:val="0024567C"/>
    <w:rsid w:val="00245AA3"/>
    <w:rsid w:val="00245D80"/>
    <w:rsid w:val="00245E56"/>
    <w:rsid w:val="002460A1"/>
    <w:rsid w:val="00246385"/>
    <w:rsid w:val="00246607"/>
    <w:rsid w:val="0024661B"/>
    <w:rsid w:val="0024681F"/>
    <w:rsid w:val="0024686B"/>
    <w:rsid w:val="00246AD9"/>
    <w:rsid w:val="00246D4C"/>
    <w:rsid w:val="00246E74"/>
    <w:rsid w:val="0024714A"/>
    <w:rsid w:val="002471CC"/>
    <w:rsid w:val="00247213"/>
    <w:rsid w:val="00247727"/>
    <w:rsid w:val="00247B7A"/>
    <w:rsid w:val="00247DDC"/>
    <w:rsid w:val="0025044D"/>
    <w:rsid w:val="00250C54"/>
    <w:rsid w:val="00250D08"/>
    <w:rsid w:val="00250D6A"/>
    <w:rsid w:val="002510EB"/>
    <w:rsid w:val="002511E0"/>
    <w:rsid w:val="00251956"/>
    <w:rsid w:val="002521FB"/>
    <w:rsid w:val="002522D2"/>
    <w:rsid w:val="002527A2"/>
    <w:rsid w:val="00252AD1"/>
    <w:rsid w:val="00252D06"/>
    <w:rsid w:val="00252EB1"/>
    <w:rsid w:val="00253C8F"/>
    <w:rsid w:val="00253F2C"/>
    <w:rsid w:val="002546C8"/>
    <w:rsid w:val="00254A0A"/>
    <w:rsid w:val="00254A0B"/>
    <w:rsid w:val="00254DEF"/>
    <w:rsid w:val="00254E5C"/>
    <w:rsid w:val="00255077"/>
    <w:rsid w:val="00255AC2"/>
    <w:rsid w:val="00255C84"/>
    <w:rsid w:val="00255F1E"/>
    <w:rsid w:val="0025624C"/>
    <w:rsid w:val="002563A4"/>
    <w:rsid w:val="0025648B"/>
    <w:rsid w:val="0025662B"/>
    <w:rsid w:val="00256638"/>
    <w:rsid w:val="00256A1D"/>
    <w:rsid w:val="00256B53"/>
    <w:rsid w:val="00256D54"/>
    <w:rsid w:val="00256E62"/>
    <w:rsid w:val="00257018"/>
    <w:rsid w:val="00257165"/>
    <w:rsid w:val="002573E4"/>
    <w:rsid w:val="00257472"/>
    <w:rsid w:val="00257BA8"/>
    <w:rsid w:val="00257CFC"/>
    <w:rsid w:val="00257DDD"/>
    <w:rsid w:val="00257E27"/>
    <w:rsid w:val="00260187"/>
    <w:rsid w:val="002608D9"/>
    <w:rsid w:val="002608E4"/>
    <w:rsid w:val="00260C15"/>
    <w:rsid w:val="00260D19"/>
    <w:rsid w:val="00260D78"/>
    <w:rsid w:val="00261680"/>
    <w:rsid w:val="00261752"/>
    <w:rsid w:val="00261A11"/>
    <w:rsid w:val="00262492"/>
    <w:rsid w:val="0026252C"/>
    <w:rsid w:val="00262F24"/>
    <w:rsid w:val="00263228"/>
    <w:rsid w:val="0026324E"/>
    <w:rsid w:val="002632D0"/>
    <w:rsid w:val="00263396"/>
    <w:rsid w:val="00263AA3"/>
    <w:rsid w:val="00263D06"/>
    <w:rsid w:val="00263DF3"/>
    <w:rsid w:val="002640A8"/>
    <w:rsid w:val="00264365"/>
    <w:rsid w:val="002646C7"/>
    <w:rsid w:val="002649EE"/>
    <w:rsid w:val="00264A9E"/>
    <w:rsid w:val="00264B8F"/>
    <w:rsid w:val="002651A1"/>
    <w:rsid w:val="00265675"/>
    <w:rsid w:val="00265981"/>
    <w:rsid w:val="002659F0"/>
    <w:rsid w:val="00265AAC"/>
    <w:rsid w:val="00265B2B"/>
    <w:rsid w:val="00265B44"/>
    <w:rsid w:val="00265C85"/>
    <w:rsid w:val="00265E5F"/>
    <w:rsid w:val="00266231"/>
    <w:rsid w:val="00267B62"/>
    <w:rsid w:val="00267E3C"/>
    <w:rsid w:val="002702FF"/>
    <w:rsid w:val="00270651"/>
    <w:rsid w:val="00270684"/>
    <w:rsid w:val="00270723"/>
    <w:rsid w:val="00270B49"/>
    <w:rsid w:val="00270C0C"/>
    <w:rsid w:val="00270D15"/>
    <w:rsid w:val="00271080"/>
    <w:rsid w:val="00271451"/>
    <w:rsid w:val="002716CA"/>
    <w:rsid w:val="00271A41"/>
    <w:rsid w:val="00271C8A"/>
    <w:rsid w:val="00271DD6"/>
    <w:rsid w:val="00272238"/>
    <w:rsid w:val="00272310"/>
    <w:rsid w:val="00272718"/>
    <w:rsid w:val="002729CB"/>
    <w:rsid w:val="00272A8D"/>
    <w:rsid w:val="00272D73"/>
    <w:rsid w:val="00272DE0"/>
    <w:rsid w:val="00273315"/>
    <w:rsid w:val="002733C1"/>
    <w:rsid w:val="002734E2"/>
    <w:rsid w:val="00273D69"/>
    <w:rsid w:val="00273E17"/>
    <w:rsid w:val="00274047"/>
    <w:rsid w:val="002742F8"/>
    <w:rsid w:val="00274453"/>
    <w:rsid w:val="00274611"/>
    <w:rsid w:val="00274892"/>
    <w:rsid w:val="00274D5C"/>
    <w:rsid w:val="00274DBC"/>
    <w:rsid w:val="00275667"/>
    <w:rsid w:val="002756B6"/>
    <w:rsid w:val="0027588B"/>
    <w:rsid w:val="00275CA6"/>
    <w:rsid w:val="00275E98"/>
    <w:rsid w:val="00275EF4"/>
    <w:rsid w:val="002761CE"/>
    <w:rsid w:val="002763A6"/>
    <w:rsid w:val="00276438"/>
    <w:rsid w:val="00276689"/>
    <w:rsid w:val="0027679A"/>
    <w:rsid w:val="002767C0"/>
    <w:rsid w:val="002768DC"/>
    <w:rsid w:val="002773DE"/>
    <w:rsid w:val="00277824"/>
    <w:rsid w:val="00277C4B"/>
    <w:rsid w:val="00280019"/>
    <w:rsid w:val="002801B1"/>
    <w:rsid w:val="00280609"/>
    <w:rsid w:val="002807A8"/>
    <w:rsid w:val="00280F31"/>
    <w:rsid w:val="002813E8"/>
    <w:rsid w:val="00281501"/>
    <w:rsid w:val="00281513"/>
    <w:rsid w:val="002817AC"/>
    <w:rsid w:val="00282106"/>
    <w:rsid w:val="00282AB8"/>
    <w:rsid w:val="00282BB3"/>
    <w:rsid w:val="00283204"/>
    <w:rsid w:val="0028332A"/>
    <w:rsid w:val="002836C1"/>
    <w:rsid w:val="002838BD"/>
    <w:rsid w:val="00283B45"/>
    <w:rsid w:val="00284307"/>
    <w:rsid w:val="002848EB"/>
    <w:rsid w:val="00284919"/>
    <w:rsid w:val="00284F35"/>
    <w:rsid w:val="00284FB8"/>
    <w:rsid w:val="002851CA"/>
    <w:rsid w:val="002851F2"/>
    <w:rsid w:val="002851F8"/>
    <w:rsid w:val="002852D8"/>
    <w:rsid w:val="0028567E"/>
    <w:rsid w:val="0028589D"/>
    <w:rsid w:val="00285C41"/>
    <w:rsid w:val="00285E9A"/>
    <w:rsid w:val="00285FA9"/>
    <w:rsid w:val="002862F2"/>
    <w:rsid w:val="002868A0"/>
    <w:rsid w:val="002868DE"/>
    <w:rsid w:val="00286960"/>
    <w:rsid w:val="00286996"/>
    <w:rsid w:val="00286F6F"/>
    <w:rsid w:val="00287273"/>
    <w:rsid w:val="002876B9"/>
    <w:rsid w:val="002877FC"/>
    <w:rsid w:val="00287A29"/>
    <w:rsid w:val="00287B73"/>
    <w:rsid w:val="00287D3B"/>
    <w:rsid w:val="0029047B"/>
    <w:rsid w:val="0029048C"/>
    <w:rsid w:val="002904DB"/>
    <w:rsid w:val="002909CE"/>
    <w:rsid w:val="00290D44"/>
    <w:rsid w:val="0029114B"/>
    <w:rsid w:val="0029139A"/>
    <w:rsid w:val="002913D2"/>
    <w:rsid w:val="00291544"/>
    <w:rsid w:val="002916C5"/>
    <w:rsid w:val="002917C0"/>
    <w:rsid w:val="00291AE6"/>
    <w:rsid w:val="00292177"/>
    <w:rsid w:val="002922CB"/>
    <w:rsid w:val="0029315A"/>
    <w:rsid w:val="00293253"/>
    <w:rsid w:val="0029494A"/>
    <w:rsid w:val="00294DCF"/>
    <w:rsid w:val="00295020"/>
    <w:rsid w:val="002950F5"/>
    <w:rsid w:val="002951A1"/>
    <w:rsid w:val="00295263"/>
    <w:rsid w:val="00295530"/>
    <w:rsid w:val="00295E9B"/>
    <w:rsid w:val="00296608"/>
    <w:rsid w:val="00296673"/>
    <w:rsid w:val="002968DB"/>
    <w:rsid w:val="00296F16"/>
    <w:rsid w:val="0029736A"/>
    <w:rsid w:val="002978F1"/>
    <w:rsid w:val="00297AF2"/>
    <w:rsid w:val="00297C18"/>
    <w:rsid w:val="002A0104"/>
    <w:rsid w:val="002A0246"/>
    <w:rsid w:val="002A0580"/>
    <w:rsid w:val="002A0803"/>
    <w:rsid w:val="002A0951"/>
    <w:rsid w:val="002A0C52"/>
    <w:rsid w:val="002A0D3B"/>
    <w:rsid w:val="002A106B"/>
    <w:rsid w:val="002A1BBD"/>
    <w:rsid w:val="002A1DFD"/>
    <w:rsid w:val="002A2086"/>
    <w:rsid w:val="002A20DE"/>
    <w:rsid w:val="002A22D2"/>
    <w:rsid w:val="002A23EE"/>
    <w:rsid w:val="002A2640"/>
    <w:rsid w:val="002A28FA"/>
    <w:rsid w:val="002A2C3A"/>
    <w:rsid w:val="002A2EEE"/>
    <w:rsid w:val="002A2F9C"/>
    <w:rsid w:val="002A3067"/>
    <w:rsid w:val="002A30CE"/>
    <w:rsid w:val="002A3576"/>
    <w:rsid w:val="002A3598"/>
    <w:rsid w:val="002A35DB"/>
    <w:rsid w:val="002A3759"/>
    <w:rsid w:val="002A38C2"/>
    <w:rsid w:val="002A3C2C"/>
    <w:rsid w:val="002A3D0E"/>
    <w:rsid w:val="002A3F58"/>
    <w:rsid w:val="002A40CD"/>
    <w:rsid w:val="002A41F3"/>
    <w:rsid w:val="002A448E"/>
    <w:rsid w:val="002A4501"/>
    <w:rsid w:val="002A4603"/>
    <w:rsid w:val="002A500B"/>
    <w:rsid w:val="002A505E"/>
    <w:rsid w:val="002A50D9"/>
    <w:rsid w:val="002A534A"/>
    <w:rsid w:val="002A5442"/>
    <w:rsid w:val="002A57EC"/>
    <w:rsid w:val="002A59AB"/>
    <w:rsid w:val="002A5C19"/>
    <w:rsid w:val="002A5C87"/>
    <w:rsid w:val="002A628E"/>
    <w:rsid w:val="002A6649"/>
    <w:rsid w:val="002A6752"/>
    <w:rsid w:val="002A6812"/>
    <w:rsid w:val="002A6D2A"/>
    <w:rsid w:val="002A6DB4"/>
    <w:rsid w:val="002A6F25"/>
    <w:rsid w:val="002A71D5"/>
    <w:rsid w:val="002A7BC8"/>
    <w:rsid w:val="002B0181"/>
    <w:rsid w:val="002B0A12"/>
    <w:rsid w:val="002B0AAD"/>
    <w:rsid w:val="002B0CF2"/>
    <w:rsid w:val="002B0FBC"/>
    <w:rsid w:val="002B1A2A"/>
    <w:rsid w:val="002B1CB8"/>
    <w:rsid w:val="002B1E9F"/>
    <w:rsid w:val="002B1FAB"/>
    <w:rsid w:val="002B228C"/>
    <w:rsid w:val="002B22B1"/>
    <w:rsid w:val="002B25B9"/>
    <w:rsid w:val="002B269E"/>
    <w:rsid w:val="002B27EC"/>
    <w:rsid w:val="002B2A60"/>
    <w:rsid w:val="002B2D37"/>
    <w:rsid w:val="002B2D70"/>
    <w:rsid w:val="002B32C3"/>
    <w:rsid w:val="002B3AA9"/>
    <w:rsid w:val="002B3FDC"/>
    <w:rsid w:val="002B4182"/>
    <w:rsid w:val="002B4613"/>
    <w:rsid w:val="002B4ADE"/>
    <w:rsid w:val="002B4CEF"/>
    <w:rsid w:val="002B4D06"/>
    <w:rsid w:val="002B592A"/>
    <w:rsid w:val="002B5B25"/>
    <w:rsid w:val="002B5BC0"/>
    <w:rsid w:val="002B5CA6"/>
    <w:rsid w:val="002B5EA3"/>
    <w:rsid w:val="002B672F"/>
    <w:rsid w:val="002B6982"/>
    <w:rsid w:val="002B6BA9"/>
    <w:rsid w:val="002B6F05"/>
    <w:rsid w:val="002B764F"/>
    <w:rsid w:val="002C00BF"/>
    <w:rsid w:val="002C047F"/>
    <w:rsid w:val="002C092F"/>
    <w:rsid w:val="002C1095"/>
    <w:rsid w:val="002C141A"/>
    <w:rsid w:val="002C16BC"/>
    <w:rsid w:val="002C1704"/>
    <w:rsid w:val="002C1783"/>
    <w:rsid w:val="002C21DB"/>
    <w:rsid w:val="002C23AE"/>
    <w:rsid w:val="002C2658"/>
    <w:rsid w:val="002C3B82"/>
    <w:rsid w:val="002C3BAB"/>
    <w:rsid w:val="002C3D9B"/>
    <w:rsid w:val="002C3E72"/>
    <w:rsid w:val="002C3FFF"/>
    <w:rsid w:val="002C41B5"/>
    <w:rsid w:val="002C45D1"/>
    <w:rsid w:val="002C4806"/>
    <w:rsid w:val="002C4BCF"/>
    <w:rsid w:val="002C4EBD"/>
    <w:rsid w:val="002C51A5"/>
    <w:rsid w:val="002C5434"/>
    <w:rsid w:val="002C5461"/>
    <w:rsid w:val="002C5644"/>
    <w:rsid w:val="002C5E14"/>
    <w:rsid w:val="002C62EA"/>
    <w:rsid w:val="002C678D"/>
    <w:rsid w:val="002C6ABF"/>
    <w:rsid w:val="002C6B22"/>
    <w:rsid w:val="002C6B33"/>
    <w:rsid w:val="002C76C5"/>
    <w:rsid w:val="002C76F3"/>
    <w:rsid w:val="002C784B"/>
    <w:rsid w:val="002C7887"/>
    <w:rsid w:val="002C78F5"/>
    <w:rsid w:val="002D02B0"/>
    <w:rsid w:val="002D065A"/>
    <w:rsid w:val="002D0D3E"/>
    <w:rsid w:val="002D13CE"/>
    <w:rsid w:val="002D1457"/>
    <w:rsid w:val="002D1714"/>
    <w:rsid w:val="002D186C"/>
    <w:rsid w:val="002D1ACD"/>
    <w:rsid w:val="002D1EFB"/>
    <w:rsid w:val="002D1F29"/>
    <w:rsid w:val="002D212D"/>
    <w:rsid w:val="002D215D"/>
    <w:rsid w:val="002D2956"/>
    <w:rsid w:val="002D2B53"/>
    <w:rsid w:val="002D2E21"/>
    <w:rsid w:val="002D2E82"/>
    <w:rsid w:val="002D2EA3"/>
    <w:rsid w:val="002D3CBF"/>
    <w:rsid w:val="002D46F1"/>
    <w:rsid w:val="002D4782"/>
    <w:rsid w:val="002D519D"/>
    <w:rsid w:val="002D5331"/>
    <w:rsid w:val="002D56B8"/>
    <w:rsid w:val="002D5829"/>
    <w:rsid w:val="002D5DF0"/>
    <w:rsid w:val="002D5EE8"/>
    <w:rsid w:val="002D5F76"/>
    <w:rsid w:val="002D5FB1"/>
    <w:rsid w:val="002D601D"/>
    <w:rsid w:val="002D62F9"/>
    <w:rsid w:val="002D632F"/>
    <w:rsid w:val="002D64B5"/>
    <w:rsid w:val="002D684A"/>
    <w:rsid w:val="002D6BDC"/>
    <w:rsid w:val="002D6EEE"/>
    <w:rsid w:val="002D6FF3"/>
    <w:rsid w:val="002D7147"/>
    <w:rsid w:val="002D72A1"/>
    <w:rsid w:val="002D798E"/>
    <w:rsid w:val="002D79A0"/>
    <w:rsid w:val="002E02B7"/>
    <w:rsid w:val="002E02D5"/>
    <w:rsid w:val="002E031B"/>
    <w:rsid w:val="002E0D8A"/>
    <w:rsid w:val="002E0D8C"/>
    <w:rsid w:val="002E0EDA"/>
    <w:rsid w:val="002E10F2"/>
    <w:rsid w:val="002E1D26"/>
    <w:rsid w:val="002E2061"/>
    <w:rsid w:val="002E20B5"/>
    <w:rsid w:val="002E248F"/>
    <w:rsid w:val="002E25F4"/>
    <w:rsid w:val="002E2878"/>
    <w:rsid w:val="002E2B73"/>
    <w:rsid w:val="002E2B90"/>
    <w:rsid w:val="002E2BDD"/>
    <w:rsid w:val="002E2E9C"/>
    <w:rsid w:val="002E35FE"/>
    <w:rsid w:val="002E418B"/>
    <w:rsid w:val="002E4357"/>
    <w:rsid w:val="002E4784"/>
    <w:rsid w:val="002E4837"/>
    <w:rsid w:val="002E489A"/>
    <w:rsid w:val="002E4979"/>
    <w:rsid w:val="002E4B0C"/>
    <w:rsid w:val="002E4D7D"/>
    <w:rsid w:val="002E4E5C"/>
    <w:rsid w:val="002E4FA3"/>
    <w:rsid w:val="002E5478"/>
    <w:rsid w:val="002E5529"/>
    <w:rsid w:val="002E5956"/>
    <w:rsid w:val="002E5CD3"/>
    <w:rsid w:val="002E5D07"/>
    <w:rsid w:val="002E5DB7"/>
    <w:rsid w:val="002E5F1A"/>
    <w:rsid w:val="002E622B"/>
    <w:rsid w:val="002E675A"/>
    <w:rsid w:val="002E6905"/>
    <w:rsid w:val="002E7518"/>
    <w:rsid w:val="002E7521"/>
    <w:rsid w:val="002E7878"/>
    <w:rsid w:val="002E7935"/>
    <w:rsid w:val="002E7B13"/>
    <w:rsid w:val="002E7EF9"/>
    <w:rsid w:val="002F042C"/>
    <w:rsid w:val="002F08CD"/>
    <w:rsid w:val="002F08DA"/>
    <w:rsid w:val="002F10A6"/>
    <w:rsid w:val="002F1308"/>
    <w:rsid w:val="002F142B"/>
    <w:rsid w:val="002F1471"/>
    <w:rsid w:val="002F1B82"/>
    <w:rsid w:val="002F1F8F"/>
    <w:rsid w:val="002F1FDB"/>
    <w:rsid w:val="002F20B4"/>
    <w:rsid w:val="002F21D5"/>
    <w:rsid w:val="002F23E1"/>
    <w:rsid w:val="002F240E"/>
    <w:rsid w:val="002F2541"/>
    <w:rsid w:val="002F29EF"/>
    <w:rsid w:val="002F2BE7"/>
    <w:rsid w:val="002F3641"/>
    <w:rsid w:val="002F38EC"/>
    <w:rsid w:val="002F406E"/>
    <w:rsid w:val="002F4175"/>
    <w:rsid w:val="002F4289"/>
    <w:rsid w:val="002F4596"/>
    <w:rsid w:val="002F4AB0"/>
    <w:rsid w:val="002F53B1"/>
    <w:rsid w:val="002F546E"/>
    <w:rsid w:val="002F54A8"/>
    <w:rsid w:val="002F55FA"/>
    <w:rsid w:val="002F56DD"/>
    <w:rsid w:val="002F581B"/>
    <w:rsid w:val="002F597F"/>
    <w:rsid w:val="002F5B0E"/>
    <w:rsid w:val="002F5CD6"/>
    <w:rsid w:val="002F5CFB"/>
    <w:rsid w:val="002F5F7A"/>
    <w:rsid w:val="002F666B"/>
    <w:rsid w:val="002F685C"/>
    <w:rsid w:val="002F6A82"/>
    <w:rsid w:val="002F6B94"/>
    <w:rsid w:val="002F6BF4"/>
    <w:rsid w:val="002F6C75"/>
    <w:rsid w:val="002F7596"/>
    <w:rsid w:val="002F7935"/>
    <w:rsid w:val="002F7A74"/>
    <w:rsid w:val="002F7C26"/>
    <w:rsid w:val="003001CB"/>
    <w:rsid w:val="00300705"/>
    <w:rsid w:val="003007C5"/>
    <w:rsid w:val="00300948"/>
    <w:rsid w:val="00300A8F"/>
    <w:rsid w:val="00300B73"/>
    <w:rsid w:val="00300DB2"/>
    <w:rsid w:val="00301221"/>
    <w:rsid w:val="0030122E"/>
    <w:rsid w:val="00301525"/>
    <w:rsid w:val="00301944"/>
    <w:rsid w:val="00301AC2"/>
    <w:rsid w:val="00301AEB"/>
    <w:rsid w:val="00301B80"/>
    <w:rsid w:val="00301E83"/>
    <w:rsid w:val="00302425"/>
    <w:rsid w:val="0030260B"/>
    <w:rsid w:val="00302957"/>
    <w:rsid w:val="003035BE"/>
    <w:rsid w:val="00303984"/>
    <w:rsid w:val="00303BDB"/>
    <w:rsid w:val="00303FF8"/>
    <w:rsid w:val="0030429F"/>
    <w:rsid w:val="00304300"/>
    <w:rsid w:val="00304CAD"/>
    <w:rsid w:val="00305129"/>
    <w:rsid w:val="00305531"/>
    <w:rsid w:val="00305611"/>
    <w:rsid w:val="003058C7"/>
    <w:rsid w:val="00305C7D"/>
    <w:rsid w:val="003062EA"/>
    <w:rsid w:val="00306376"/>
    <w:rsid w:val="003064AF"/>
    <w:rsid w:val="0030652D"/>
    <w:rsid w:val="00306A88"/>
    <w:rsid w:val="00306F95"/>
    <w:rsid w:val="003071E7"/>
    <w:rsid w:val="0030744B"/>
    <w:rsid w:val="00307C10"/>
    <w:rsid w:val="00307F3C"/>
    <w:rsid w:val="00310329"/>
    <w:rsid w:val="0031034C"/>
    <w:rsid w:val="00310429"/>
    <w:rsid w:val="00310989"/>
    <w:rsid w:val="00310A77"/>
    <w:rsid w:val="00310AA1"/>
    <w:rsid w:val="0031110D"/>
    <w:rsid w:val="00311364"/>
    <w:rsid w:val="0031197E"/>
    <w:rsid w:val="00311BC7"/>
    <w:rsid w:val="00311DDF"/>
    <w:rsid w:val="0031206F"/>
    <w:rsid w:val="00312370"/>
    <w:rsid w:val="00312808"/>
    <w:rsid w:val="00312D2E"/>
    <w:rsid w:val="00313262"/>
    <w:rsid w:val="003132CA"/>
    <w:rsid w:val="00313388"/>
    <w:rsid w:val="003134ED"/>
    <w:rsid w:val="00313811"/>
    <w:rsid w:val="00313B14"/>
    <w:rsid w:val="00313B98"/>
    <w:rsid w:val="00313CCE"/>
    <w:rsid w:val="003140E2"/>
    <w:rsid w:val="0031412B"/>
    <w:rsid w:val="00314510"/>
    <w:rsid w:val="00314547"/>
    <w:rsid w:val="00314BFE"/>
    <w:rsid w:val="00315230"/>
    <w:rsid w:val="0031541C"/>
    <w:rsid w:val="003158AA"/>
    <w:rsid w:val="00315F32"/>
    <w:rsid w:val="00316673"/>
    <w:rsid w:val="00316A13"/>
    <w:rsid w:val="00316A23"/>
    <w:rsid w:val="003171DD"/>
    <w:rsid w:val="0031726B"/>
    <w:rsid w:val="003172C6"/>
    <w:rsid w:val="00317470"/>
    <w:rsid w:val="00317799"/>
    <w:rsid w:val="00317AFA"/>
    <w:rsid w:val="00317DBA"/>
    <w:rsid w:val="00317F00"/>
    <w:rsid w:val="00320610"/>
    <w:rsid w:val="003206A6"/>
    <w:rsid w:val="00320D86"/>
    <w:rsid w:val="00320DC6"/>
    <w:rsid w:val="0032127E"/>
    <w:rsid w:val="003212CE"/>
    <w:rsid w:val="00321312"/>
    <w:rsid w:val="00321413"/>
    <w:rsid w:val="00321554"/>
    <w:rsid w:val="00321671"/>
    <w:rsid w:val="00321B21"/>
    <w:rsid w:val="00321DF2"/>
    <w:rsid w:val="003222C3"/>
    <w:rsid w:val="003222D0"/>
    <w:rsid w:val="0032235D"/>
    <w:rsid w:val="00322B6A"/>
    <w:rsid w:val="00322CC9"/>
    <w:rsid w:val="00322DCB"/>
    <w:rsid w:val="00323510"/>
    <w:rsid w:val="003235DE"/>
    <w:rsid w:val="00323B6D"/>
    <w:rsid w:val="003247DE"/>
    <w:rsid w:val="003247F8"/>
    <w:rsid w:val="003248E7"/>
    <w:rsid w:val="00324D7E"/>
    <w:rsid w:val="00324E6B"/>
    <w:rsid w:val="00325320"/>
    <w:rsid w:val="00325432"/>
    <w:rsid w:val="003254EC"/>
    <w:rsid w:val="003254F1"/>
    <w:rsid w:val="00325820"/>
    <w:rsid w:val="00325F72"/>
    <w:rsid w:val="00326235"/>
    <w:rsid w:val="003269FE"/>
    <w:rsid w:val="00326A00"/>
    <w:rsid w:val="00326B7F"/>
    <w:rsid w:val="00326BE2"/>
    <w:rsid w:val="00326FC2"/>
    <w:rsid w:val="00326FF7"/>
    <w:rsid w:val="00327227"/>
    <w:rsid w:val="0032735C"/>
    <w:rsid w:val="00327402"/>
    <w:rsid w:val="00327450"/>
    <w:rsid w:val="00327569"/>
    <w:rsid w:val="00327FB2"/>
    <w:rsid w:val="0033069B"/>
    <w:rsid w:val="00331095"/>
    <w:rsid w:val="003311A9"/>
    <w:rsid w:val="00331405"/>
    <w:rsid w:val="00332249"/>
    <w:rsid w:val="00332344"/>
    <w:rsid w:val="003324D5"/>
    <w:rsid w:val="003325FD"/>
    <w:rsid w:val="0033283B"/>
    <w:rsid w:val="00332906"/>
    <w:rsid w:val="00332927"/>
    <w:rsid w:val="00332D6A"/>
    <w:rsid w:val="00333309"/>
    <w:rsid w:val="0033345B"/>
    <w:rsid w:val="003337BA"/>
    <w:rsid w:val="00333979"/>
    <w:rsid w:val="00333B7B"/>
    <w:rsid w:val="00334001"/>
    <w:rsid w:val="003340E7"/>
    <w:rsid w:val="003346B7"/>
    <w:rsid w:val="00334718"/>
    <w:rsid w:val="00334861"/>
    <w:rsid w:val="003349F2"/>
    <w:rsid w:val="00335154"/>
    <w:rsid w:val="00335343"/>
    <w:rsid w:val="00335B76"/>
    <w:rsid w:val="00335EF9"/>
    <w:rsid w:val="0033612F"/>
    <w:rsid w:val="003361D1"/>
    <w:rsid w:val="00336653"/>
    <w:rsid w:val="00336839"/>
    <w:rsid w:val="00336E94"/>
    <w:rsid w:val="00336FAA"/>
    <w:rsid w:val="00337767"/>
    <w:rsid w:val="003378F0"/>
    <w:rsid w:val="003408CE"/>
    <w:rsid w:val="0034096B"/>
    <w:rsid w:val="00340ED2"/>
    <w:rsid w:val="003412AE"/>
    <w:rsid w:val="003414C7"/>
    <w:rsid w:val="003415AA"/>
    <w:rsid w:val="00341819"/>
    <w:rsid w:val="00341DE6"/>
    <w:rsid w:val="0034212A"/>
    <w:rsid w:val="00342588"/>
    <w:rsid w:val="0034288F"/>
    <w:rsid w:val="00342A4D"/>
    <w:rsid w:val="00342A8F"/>
    <w:rsid w:val="00342D3E"/>
    <w:rsid w:val="00342D4C"/>
    <w:rsid w:val="00343A2E"/>
    <w:rsid w:val="00343D57"/>
    <w:rsid w:val="00343ED2"/>
    <w:rsid w:val="003441F0"/>
    <w:rsid w:val="0034440A"/>
    <w:rsid w:val="0034446F"/>
    <w:rsid w:val="00344681"/>
    <w:rsid w:val="0034489B"/>
    <w:rsid w:val="00344B45"/>
    <w:rsid w:val="00344B55"/>
    <w:rsid w:val="003453E1"/>
    <w:rsid w:val="003455B2"/>
    <w:rsid w:val="003457FB"/>
    <w:rsid w:val="0034587B"/>
    <w:rsid w:val="00345B22"/>
    <w:rsid w:val="003461C6"/>
    <w:rsid w:val="003469F7"/>
    <w:rsid w:val="00346C8D"/>
    <w:rsid w:val="00346C98"/>
    <w:rsid w:val="00346E49"/>
    <w:rsid w:val="0034720E"/>
    <w:rsid w:val="003473B5"/>
    <w:rsid w:val="00347D8B"/>
    <w:rsid w:val="00347FDB"/>
    <w:rsid w:val="003501F2"/>
    <w:rsid w:val="00350782"/>
    <w:rsid w:val="003507FB"/>
    <w:rsid w:val="00350BCE"/>
    <w:rsid w:val="00350E17"/>
    <w:rsid w:val="00351086"/>
    <w:rsid w:val="003513F5"/>
    <w:rsid w:val="00351471"/>
    <w:rsid w:val="00351655"/>
    <w:rsid w:val="00352DD4"/>
    <w:rsid w:val="00352F09"/>
    <w:rsid w:val="00353222"/>
    <w:rsid w:val="003533EA"/>
    <w:rsid w:val="00353639"/>
    <w:rsid w:val="0035370E"/>
    <w:rsid w:val="00353A1B"/>
    <w:rsid w:val="00353C1C"/>
    <w:rsid w:val="00353DA1"/>
    <w:rsid w:val="00353E5D"/>
    <w:rsid w:val="00353E9A"/>
    <w:rsid w:val="00354138"/>
    <w:rsid w:val="003545A3"/>
    <w:rsid w:val="003548AC"/>
    <w:rsid w:val="003548BD"/>
    <w:rsid w:val="00354A2E"/>
    <w:rsid w:val="00354E63"/>
    <w:rsid w:val="00354EA8"/>
    <w:rsid w:val="0035536D"/>
    <w:rsid w:val="0035556D"/>
    <w:rsid w:val="00355813"/>
    <w:rsid w:val="00355EAB"/>
    <w:rsid w:val="00355F48"/>
    <w:rsid w:val="003566A0"/>
    <w:rsid w:val="00356775"/>
    <w:rsid w:val="00356D32"/>
    <w:rsid w:val="00356D3B"/>
    <w:rsid w:val="00356FB0"/>
    <w:rsid w:val="00357112"/>
    <w:rsid w:val="003572DB"/>
    <w:rsid w:val="0036077A"/>
    <w:rsid w:val="00360FAC"/>
    <w:rsid w:val="0036119F"/>
    <w:rsid w:val="003614C9"/>
    <w:rsid w:val="00361574"/>
    <w:rsid w:val="003616B3"/>
    <w:rsid w:val="00361746"/>
    <w:rsid w:val="00362214"/>
    <w:rsid w:val="00362469"/>
    <w:rsid w:val="00362634"/>
    <w:rsid w:val="00362B52"/>
    <w:rsid w:val="00362E3F"/>
    <w:rsid w:val="003630D2"/>
    <w:rsid w:val="003632BC"/>
    <w:rsid w:val="003634D0"/>
    <w:rsid w:val="003636BD"/>
    <w:rsid w:val="0036388E"/>
    <w:rsid w:val="00363BDE"/>
    <w:rsid w:val="003641F0"/>
    <w:rsid w:val="00364342"/>
    <w:rsid w:val="003643D7"/>
    <w:rsid w:val="003649C5"/>
    <w:rsid w:val="00364F2E"/>
    <w:rsid w:val="003656C8"/>
    <w:rsid w:val="0036579B"/>
    <w:rsid w:val="00365D7C"/>
    <w:rsid w:val="00366336"/>
    <w:rsid w:val="0036644C"/>
    <w:rsid w:val="003665DD"/>
    <w:rsid w:val="0036661F"/>
    <w:rsid w:val="00366671"/>
    <w:rsid w:val="00366B3D"/>
    <w:rsid w:val="00366B60"/>
    <w:rsid w:val="00366D1B"/>
    <w:rsid w:val="00366FD2"/>
    <w:rsid w:val="0036723A"/>
    <w:rsid w:val="00367591"/>
    <w:rsid w:val="00367680"/>
    <w:rsid w:val="00367886"/>
    <w:rsid w:val="00367907"/>
    <w:rsid w:val="00367F0F"/>
    <w:rsid w:val="00370120"/>
    <w:rsid w:val="003702FD"/>
    <w:rsid w:val="003705FA"/>
    <w:rsid w:val="00370882"/>
    <w:rsid w:val="00370CA3"/>
    <w:rsid w:val="00370F13"/>
    <w:rsid w:val="003711F7"/>
    <w:rsid w:val="003713B6"/>
    <w:rsid w:val="00371A16"/>
    <w:rsid w:val="00371EDD"/>
    <w:rsid w:val="00372151"/>
    <w:rsid w:val="00372883"/>
    <w:rsid w:val="003729D5"/>
    <w:rsid w:val="00372C8B"/>
    <w:rsid w:val="00372EA8"/>
    <w:rsid w:val="003731C5"/>
    <w:rsid w:val="00373477"/>
    <w:rsid w:val="003734E5"/>
    <w:rsid w:val="00373908"/>
    <w:rsid w:val="00373A6C"/>
    <w:rsid w:val="00373BDC"/>
    <w:rsid w:val="00374406"/>
    <w:rsid w:val="0037469B"/>
    <w:rsid w:val="00374707"/>
    <w:rsid w:val="00374C10"/>
    <w:rsid w:val="00374EC1"/>
    <w:rsid w:val="00374F5E"/>
    <w:rsid w:val="00375118"/>
    <w:rsid w:val="003757D6"/>
    <w:rsid w:val="00375B21"/>
    <w:rsid w:val="00375CDD"/>
    <w:rsid w:val="00375CE1"/>
    <w:rsid w:val="0037696D"/>
    <w:rsid w:val="00376B95"/>
    <w:rsid w:val="00376F5A"/>
    <w:rsid w:val="00376F9A"/>
    <w:rsid w:val="0037736F"/>
    <w:rsid w:val="0037738D"/>
    <w:rsid w:val="003773A9"/>
    <w:rsid w:val="00377B7E"/>
    <w:rsid w:val="00380290"/>
    <w:rsid w:val="003805F5"/>
    <w:rsid w:val="00380F6E"/>
    <w:rsid w:val="003812F8"/>
    <w:rsid w:val="0038131E"/>
    <w:rsid w:val="00381508"/>
    <w:rsid w:val="00381823"/>
    <w:rsid w:val="003819AE"/>
    <w:rsid w:val="00382099"/>
    <w:rsid w:val="003823DD"/>
    <w:rsid w:val="00382734"/>
    <w:rsid w:val="00382A58"/>
    <w:rsid w:val="00382EA8"/>
    <w:rsid w:val="0038335C"/>
    <w:rsid w:val="00384222"/>
    <w:rsid w:val="00384569"/>
    <w:rsid w:val="003845C6"/>
    <w:rsid w:val="00384603"/>
    <w:rsid w:val="003849E2"/>
    <w:rsid w:val="00385367"/>
    <w:rsid w:val="00385AC5"/>
    <w:rsid w:val="00385B66"/>
    <w:rsid w:val="00385C67"/>
    <w:rsid w:val="00385E71"/>
    <w:rsid w:val="00385F32"/>
    <w:rsid w:val="003860E7"/>
    <w:rsid w:val="0038616D"/>
    <w:rsid w:val="00386336"/>
    <w:rsid w:val="0038669E"/>
    <w:rsid w:val="003867E5"/>
    <w:rsid w:val="00387042"/>
    <w:rsid w:val="00387045"/>
    <w:rsid w:val="003875C6"/>
    <w:rsid w:val="00387756"/>
    <w:rsid w:val="003877E9"/>
    <w:rsid w:val="003878C5"/>
    <w:rsid w:val="00387A57"/>
    <w:rsid w:val="003906A0"/>
    <w:rsid w:val="0039070B"/>
    <w:rsid w:val="00390CB6"/>
    <w:rsid w:val="00390D69"/>
    <w:rsid w:val="00390FA9"/>
    <w:rsid w:val="003910DB"/>
    <w:rsid w:val="00391334"/>
    <w:rsid w:val="0039136C"/>
    <w:rsid w:val="003915AE"/>
    <w:rsid w:val="0039166C"/>
    <w:rsid w:val="00391759"/>
    <w:rsid w:val="0039190C"/>
    <w:rsid w:val="00391AD1"/>
    <w:rsid w:val="00391C8A"/>
    <w:rsid w:val="00391E16"/>
    <w:rsid w:val="00391F7B"/>
    <w:rsid w:val="00391F84"/>
    <w:rsid w:val="00391FFD"/>
    <w:rsid w:val="003923E3"/>
    <w:rsid w:val="003925E4"/>
    <w:rsid w:val="00392938"/>
    <w:rsid w:val="00392BA6"/>
    <w:rsid w:val="00392ECE"/>
    <w:rsid w:val="0039302C"/>
    <w:rsid w:val="003931CD"/>
    <w:rsid w:val="0039325A"/>
    <w:rsid w:val="00393431"/>
    <w:rsid w:val="00393715"/>
    <w:rsid w:val="00393FA0"/>
    <w:rsid w:val="003942A2"/>
    <w:rsid w:val="003943D5"/>
    <w:rsid w:val="003948B5"/>
    <w:rsid w:val="00394DC1"/>
    <w:rsid w:val="00395060"/>
    <w:rsid w:val="003951A6"/>
    <w:rsid w:val="0039523C"/>
    <w:rsid w:val="00395447"/>
    <w:rsid w:val="00396027"/>
    <w:rsid w:val="0039603A"/>
    <w:rsid w:val="00396A60"/>
    <w:rsid w:val="00396C17"/>
    <w:rsid w:val="0039709A"/>
    <w:rsid w:val="003972F9"/>
    <w:rsid w:val="003977F1"/>
    <w:rsid w:val="00397A32"/>
    <w:rsid w:val="00397B60"/>
    <w:rsid w:val="00397CD5"/>
    <w:rsid w:val="00397CD8"/>
    <w:rsid w:val="003A08B6"/>
    <w:rsid w:val="003A0FC9"/>
    <w:rsid w:val="003A118B"/>
    <w:rsid w:val="003A14A7"/>
    <w:rsid w:val="003A1896"/>
    <w:rsid w:val="003A1916"/>
    <w:rsid w:val="003A1A54"/>
    <w:rsid w:val="003A1AB2"/>
    <w:rsid w:val="003A1B41"/>
    <w:rsid w:val="003A1B90"/>
    <w:rsid w:val="003A1F9C"/>
    <w:rsid w:val="003A289C"/>
    <w:rsid w:val="003A2995"/>
    <w:rsid w:val="003A2D72"/>
    <w:rsid w:val="003A2DD4"/>
    <w:rsid w:val="003A2E08"/>
    <w:rsid w:val="003A3230"/>
    <w:rsid w:val="003A339A"/>
    <w:rsid w:val="003A353A"/>
    <w:rsid w:val="003A3590"/>
    <w:rsid w:val="003A3730"/>
    <w:rsid w:val="003A3AD5"/>
    <w:rsid w:val="003A3B79"/>
    <w:rsid w:val="003A3C40"/>
    <w:rsid w:val="003A3CDE"/>
    <w:rsid w:val="003A3D9E"/>
    <w:rsid w:val="003A408C"/>
    <w:rsid w:val="003A4477"/>
    <w:rsid w:val="003A4770"/>
    <w:rsid w:val="003A50F1"/>
    <w:rsid w:val="003A5146"/>
    <w:rsid w:val="003A548A"/>
    <w:rsid w:val="003A54B0"/>
    <w:rsid w:val="003A566B"/>
    <w:rsid w:val="003A58F9"/>
    <w:rsid w:val="003A5A91"/>
    <w:rsid w:val="003A5B95"/>
    <w:rsid w:val="003A5D9F"/>
    <w:rsid w:val="003A6611"/>
    <w:rsid w:val="003A6C14"/>
    <w:rsid w:val="003A6FEB"/>
    <w:rsid w:val="003A706C"/>
    <w:rsid w:val="003A78E9"/>
    <w:rsid w:val="003A7A7A"/>
    <w:rsid w:val="003A7FE1"/>
    <w:rsid w:val="003B02DA"/>
    <w:rsid w:val="003B050E"/>
    <w:rsid w:val="003B085A"/>
    <w:rsid w:val="003B09B3"/>
    <w:rsid w:val="003B0BA1"/>
    <w:rsid w:val="003B0D0D"/>
    <w:rsid w:val="003B171A"/>
    <w:rsid w:val="003B17E0"/>
    <w:rsid w:val="003B1824"/>
    <w:rsid w:val="003B1918"/>
    <w:rsid w:val="003B1945"/>
    <w:rsid w:val="003B1A74"/>
    <w:rsid w:val="003B1A89"/>
    <w:rsid w:val="003B1BCF"/>
    <w:rsid w:val="003B1C22"/>
    <w:rsid w:val="003B1ED0"/>
    <w:rsid w:val="003B2103"/>
    <w:rsid w:val="003B21B7"/>
    <w:rsid w:val="003B2476"/>
    <w:rsid w:val="003B287E"/>
    <w:rsid w:val="003B2EE3"/>
    <w:rsid w:val="003B3041"/>
    <w:rsid w:val="003B396E"/>
    <w:rsid w:val="003B3D24"/>
    <w:rsid w:val="003B3DBA"/>
    <w:rsid w:val="003B5367"/>
    <w:rsid w:val="003B5B21"/>
    <w:rsid w:val="003B5B9D"/>
    <w:rsid w:val="003B5D0B"/>
    <w:rsid w:val="003B5DC8"/>
    <w:rsid w:val="003B6E0A"/>
    <w:rsid w:val="003B7489"/>
    <w:rsid w:val="003B7748"/>
    <w:rsid w:val="003B779C"/>
    <w:rsid w:val="003B7974"/>
    <w:rsid w:val="003B7D45"/>
    <w:rsid w:val="003B7E47"/>
    <w:rsid w:val="003B7EBC"/>
    <w:rsid w:val="003C0541"/>
    <w:rsid w:val="003C091A"/>
    <w:rsid w:val="003C0A56"/>
    <w:rsid w:val="003C0B4B"/>
    <w:rsid w:val="003C0F4E"/>
    <w:rsid w:val="003C1802"/>
    <w:rsid w:val="003C1B19"/>
    <w:rsid w:val="003C1C9C"/>
    <w:rsid w:val="003C1CDE"/>
    <w:rsid w:val="003C239E"/>
    <w:rsid w:val="003C25E4"/>
    <w:rsid w:val="003C26C3"/>
    <w:rsid w:val="003C270D"/>
    <w:rsid w:val="003C276B"/>
    <w:rsid w:val="003C2A68"/>
    <w:rsid w:val="003C3225"/>
    <w:rsid w:val="003C32FB"/>
    <w:rsid w:val="003C3388"/>
    <w:rsid w:val="003C34C4"/>
    <w:rsid w:val="003C3CAF"/>
    <w:rsid w:val="003C3EB5"/>
    <w:rsid w:val="003C43FA"/>
    <w:rsid w:val="003C47C3"/>
    <w:rsid w:val="003C4B7F"/>
    <w:rsid w:val="003C4BE5"/>
    <w:rsid w:val="003C4CBA"/>
    <w:rsid w:val="003C4FAE"/>
    <w:rsid w:val="003C50B4"/>
    <w:rsid w:val="003C51EB"/>
    <w:rsid w:val="003C5D0C"/>
    <w:rsid w:val="003C5F2C"/>
    <w:rsid w:val="003C5F3A"/>
    <w:rsid w:val="003C62BF"/>
    <w:rsid w:val="003C641E"/>
    <w:rsid w:val="003C64AD"/>
    <w:rsid w:val="003C66DC"/>
    <w:rsid w:val="003C6801"/>
    <w:rsid w:val="003C6BE7"/>
    <w:rsid w:val="003C7080"/>
    <w:rsid w:val="003C755D"/>
    <w:rsid w:val="003C770C"/>
    <w:rsid w:val="003C7A6E"/>
    <w:rsid w:val="003D035C"/>
    <w:rsid w:val="003D0608"/>
    <w:rsid w:val="003D0615"/>
    <w:rsid w:val="003D0863"/>
    <w:rsid w:val="003D0A34"/>
    <w:rsid w:val="003D0B93"/>
    <w:rsid w:val="003D0E6E"/>
    <w:rsid w:val="003D169C"/>
    <w:rsid w:val="003D1D33"/>
    <w:rsid w:val="003D1F19"/>
    <w:rsid w:val="003D206D"/>
    <w:rsid w:val="003D2694"/>
    <w:rsid w:val="003D26C5"/>
    <w:rsid w:val="003D291C"/>
    <w:rsid w:val="003D2A00"/>
    <w:rsid w:val="003D3284"/>
    <w:rsid w:val="003D338C"/>
    <w:rsid w:val="003D33A4"/>
    <w:rsid w:val="003D3725"/>
    <w:rsid w:val="003D3734"/>
    <w:rsid w:val="003D3DB4"/>
    <w:rsid w:val="003D407D"/>
    <w:rsid w:val="003D4135"/>
    <w:rsid w:val="003D430A"/>
    <w:rsid w:val="003D46BB"/>
    <w:rsid w:val="003D46E9"/>
    <w:rsid w:val="003D4798"/>
    <w:rsid w:val="003D4906"/>
    <w:rsid w:val="003D4B17"/>
    <w:rsid w:val="003D4C37"/>
    <w:rsid w:val="003D5523"/>
    <w:rsid w:val="003D56E4"/>
    <w:rsid w:val="003D5801"/>
    <w:rsid w:val="003D5CF4"/>
    <w:rsid w:val="003D5FD5"/>
    <w:rsid w:val="003D60BA"/>
    <w:rsid w:val="003D6291"/>
    <w:rsid w:val="003D6335"/>
    <w:rsid w:val="003D639A"/>
    <w:rsid w:val="003D6B21"/>
    <w:rsid w:val="003D6FA8"/>
    <w:rsid w:val="003D7220"/>
    <w:rsid w:val="003D7236"/>
    <w:rsid w:val="003D7697"/>
    <w:rsid w:val="003D794F"/>
    <w:rsid w:val="003D795F"/>
    <w:rsid w:val="003D7AA1"/>
    <w:rsid w:val="003E0279"/>
    <w:rsid w:val="003E04CA"/>
    <w:rsid w:val="003E0780"/>
    <w:rsid w:val="003E0D6C"/>
    <w:rsid w:val="003E0DA8"/>
    <w:rsid w:val="003E0F9C"/>
    <w:rsid w:val="003E1120"/>
    <w:rsid w:val="003E11DD"/>
    <w:rsid w:val="003E19B1"/>
    <w:rsid w:val="003E1E50"/>
    <w:rsid w:val="003E20EE"/>
    <w:rsid w:val="003E22EE"/>
    <w:rsid w:val="003E2E90"/>
    <w:rsid w:val="003E2EE7"/>
    <w:rsid w:val="003E3252"/>
    <w:rsid w:val="003E3905"/>
    <w:rsid w:val="003E3966"/>
    <w:rsid w:val="003E4A4C"/>
    <w:rsid w:val="003E506B"/>
    <w:rsid w:val="003E5336"/>
    <w:rsid w:val="003E59AC"/>
    <w:rsid w:val="003E5E42"/>
    <w:rsid w:val="003E6D7E"/>
    <w:rsid w:val="003E6DF3"/>
    <w:rsid w:val="003E7253"/>
    <w:rsid w:val="003E7586"/>
    <w:rsid w:val="003E79AC"/>
    <w:rsid w:val="003F00C6"/>
    <w:rsid w:val="003F079F"/>
    <w:rsid w:val="003F0920"/>
    <w:rsid w:val="003F09AC"/>
    <w:rsid w:val="003F1587"/>
    <w:rsid w:val="003F1988"/>
    <w:rsid w:val="003F1B33"/>
    <w:rsid w:val="003F1D7A"/>
    <w:rsid w:val="003F1E3C"/>
    <w:rsid w:val="003F21BF"/>
    <w:rsid w:val="003F22EE"/>
    <w:rsid w:val="003F2B8F"/>
    <w:rsid w:val="003F2C89"/>
    <w:rsid w:val="003F2F70"/>
    <w:rsid w:val="003F3059"/>
    <w:rsid w:val="003F31C6"/>
    <w:rsid w:val="003F31E5"/>
    <w:rsid w:val="003F32A0"/>
    <w:rsid w:val="003F369C"/>
    <w:rsid w:val="003F3C23"/>
    <w:rsid w:val="003F3E0C"/>
    <w:rsid w:val="003F3E49"/>
    <w:rsid w:val="003F3FB2"/>
    <w:rsid w:val="003F3FD7"/>
    <w:rsid w:val="003F46BD"/>
    <w:rsid w:val="003F48D3"/>
    <w:rsid w:val="003F4CA1"/>
    <w:rsid w:val="003F4CB7"/>
    <w:rsid w:val="003F4EA4"/>
    <w:rsid w:val="003F55C1"/>
    <w:rsid w:val="003F574D"/>
    <w:rsid w:val="003F575C"/>
    <w:rsid w:val="003F5913"/>
    <w:rsid w:val="003F5DE5"/>
    <w:rsid w:val="003F6017"/>
    <w:rsid w:val="003F6193"/>
    <w:rsid w:val="003F61AD"/>
    <w:rsid w:val="003F6234"/>
    <w:rsid w:val="003F62CA"/>
    <w:rsid w:val="003F6369"/>
    <w:rsid w:val="003F69F9"/>
    <w:rsid w:val="003F6E97"/>
    <w:rsid w:val="003F7064"/>
    <w:rsid w:val="003F714B"/>
    <w:rsid w:val="003F7161"/>
    <w:rsid w:val="003F7316"/>
    <w:rsid w:val="003F794F"/>
    <w:rsid w:val="003F79CB"/>
    <w:rsid w:val="003F7B64"/>
    <w:rsid w:val="003F7B8D"/>
    <w:rsid w:val="003F7CAC"/>
    <w:rsid w:val="004003FE"/>
    <w:rsid w:val="004003FF"/>
    <w:rsid w:val="0040116F"/>
    <w:rsid w:val="004014DF"/>
    <w:rsid w:val="00401601"/>
    <w:rsid w:val="004019B5"/>
    <w:rsid w:val="00401C16"/>
    <w:rsid w:val="00402022"/>
    <w:rsid w:val="004028DC"/>
    <w:rsid w:val="004029A4"/>
    <w:rsid w:val="00403061"/>
    <w:rsid w:val="00403106"/>
    <w:rsid w:val="00403847"/>
    <w:rsid w:val="00403925"/>
    <w:rsid w:val="00403945"/>
    <w:rsid w:val="00403BF4"/>
    <w:rsid w:val="00403D43"/>
    <w:rsid w:val="00404011"/>
    <w:rsid w:val="004044F5"/>
    <w:rsid w:val="00405117"/>
    <w:rsid w:val="004051DC"/>
    <w:rsid w:val="00405458"/>
    <w:rsid w:val="004056AD"/>
    <w:rsid w:val="00405DD5"/>
    <w:rsid w:val="004065BE"/>
    <w:rsid w:val="004065D8"/>
    <w:rsid w:val="00406728"/>
    <w:rsid w:val="00406809"/>
    <w:rsid w:val="00406CB4"/>
    <w:rsid w:val="00406E83"/>
    <w:rsid w:val="00407367"/>
    <w:rsid w:val="004078E3"/>
    <w:rsid w:val="00407B93"/>
    <w:rsid w:val="0041036D"/>
    <w:rsid w:val="004109EF"/>
    <w:rsid w:val="00411906"/>
    <w:rsid w:val="00411C62"/>
    <w:rsid w:val="00411CBE"/>
    <w:rsid w:val="0041223C"/>
    <w:rsid w:val="00412289"/>
    <w:rsid w:val="004122B6"/>
    <w:rsid w:val="00412323"/>
    <w:rsid w:val="00412734"/>
    <w:rsid w:val="0041285E"/>
    <w:rsid w:val="00412C06"/>
    <w:rsid w:val="00412C71"/>
    <w:rsid w:val="00412D06"/>
    <w:rsid w:val="00413006"/>
    <w:rsid w:val="004132C6"/>
    <w:rsid w:val="004133C8"/>
    <w:rsid w:val="00414047"/>
    <w:rsid w:val="00414844"/>
    <w:rsid w:val="00414B0A"/>
    <w:rsid w:val="00415166"/>
    <w:rsid w:val="004159C0"/>
    <w:rsid w:val="004159FA"/>
    <w:rsid w:val="00415ABC"/>
    <w:rsid w:val="00415C6A"/>
    <w:rsid w:val="00416A2C"/>
    <w:rsid w:val="004171F9"/>
    <w:rsid w:val="004172F8"/>
    <w:rsid w:val="00417713"/>
    <w:rsid w:val="00417996"/>
    <w:rsid w:val="00417F78"/>
    <w:rsid w:val="00417FE4"/>
    <w:rsid w:val="00420045"/>
    <w:rsid w:val="0042016A"/>
    <w:rsid w:val="00420474"/>
    <w:rsid w:val="00420C9F"/>
    <w:rsid w:val="00420F64"/>
    <w:rsid w:val="00420FF9"/>
    <w:rsid w:val="00421120"/>
    <w:rsid w:val="00421155"/>
    <w:rsid w:val="00421CCC"/>
    <w:rsid w:val="00421D00"/>
    <w:rsid w:val="0042208A"/>
    <w:rsid w:val="004222E9"/>
    <w:rsid w:val="00422460"/>
    <w:rsid w:val="00422D92"/>
    <w:rsid w:val="00422E05"/>
    <w:rsid w:val="0042328D"/>
    <w:rsid w:val="0042336F"/>
    <w:rsid w:val="00423394"/>
    <w:rsid w:val="004233FD"/>
    <w:rsid w:val="0042354F"/>
    <w:rsid w:val="004237FF"/>
    <w:rsid w:val="004242D8"/>
    <w:rsid w:val="00424379"/>
    <w:rsid w:val="004243A7"/>
    <w:rsid w:val="00424507"/>
    <w:rsid w:val="00424525"/>
    <w:rsid w:val="0042476E"/>
    <w:rsid w:val="00424A2E"/>
    <w:rsid w:val="00424B27"/>
    <w:rsid w:val="00424B7C"/>
    <w:rsid w:val="00424C22"/>
    <w:rsid w:val="0042519C"/>
    <w:rsid w:val="00425211"/>
    <w:rsid w:val="004253B2"/>
    <w:rsid w:val="00425952"/>
    <w:rsid w:val="00425C90"/>
    <w:rsid w:val="00425D5B"/>
    <w:rsid w:val="00425F02"/>
    <w:rsid w:val="00426016"/>
    <w:rsid w:val="004265F4"/>
    <w:rsid w:val="004267ED"/>
    <w:rsid w:val="00426889"/>
    <w:rsid w:val="00426BB1"/>
    <w:rsid w:val="004277F4"/>
    <w:rsid w:val="00427A91"/>
    <w:rsid w:val="00427B4A"/>
    <w:rsid w:val="00427E0A"/>
    <w:rsid w:val="00427E81"/>
    <w:rsid w:val="004301C6"/>
    <w:rsid w:val="00430AF1"/>
    <w:rsid w:val="0043108B"/>
    <w:rsid w:val="004313AF"/>
    <w:rsid w:val="0043165B"/>
    <w:rsid w:val="004316C4"/>
    <w:rsid w:val="00431947"/>
    <w:rsid w:val="004319FD"/>
    <w:rsid w:val="00431CF7"/>
    <w:rsid w:val="00431D84"/>
    <w:rsid w:val="00432043"/>
    <w:rsid w:val="00432049"/>
    <w:rsid w:val="0043218E"/>
    <w:rsid w:val="0043271C"/>
    <w:rsid w:val="004329CF"/>
    <w:rsid w:val="00432A43"/>
    <w:rsid w:val="00432BD1"/>
    <w:rsid w:val="00433190"/>
    <w:rsid w:val="00433817"/>
    <w:rsid w:val="00433B40"/>
    <w:rsid w:val="00433B45"/>
    <w:rsid w:val="00433D0E"/>
    <w:rsid w:val="00434182"/>
    <w:rsid w:val="00434438"/>
    <w:rsid w:val="004353E1"/>
    <w:rsid w:val="00435829"/>
    <w:rsid w:val="00436160"/>
    <w:rsid w:val="004366D1"/>
    <w:rsid w:val="00437032"/>
    <w:rsid w:val="00437102"/>
    <w:rsid w:val="004372CB"/>
    <w:rsid w:val="0044002C"/>
    <w:rsid w:val="004402F3"/>
    <w:rsid w:val="0044043A"/>
    <w:rsid w:val="0044054F"/>
    <w:rsid w:val="00440611"/>
    <w:rsid w:val="00440912"/>
    <w:rsid w:val="0044096A"/>
    <w:rsid w:val="00440A0C"/>
    <w:rsid w:val="00440A9D"/>
    <w:rsid w:val="00440B3A"/>
    <w:rsid w:val="00440B4C"/>
    <w:rsid w:val="004418A7"/>
    <w:rsid w:val="00441F3A"/>
    <w:rsid w:val="00442146"/>
    <w:rsid w:val="00442441"/>
    <w:rsid w:val="00442556"/>
    <w:rsid w:val="00442675"/>
    <w:rsid w:val="00442BC6"/>
    <w:rsid w:val="00442E15"/>
    <w:rsid w:val="00442E5B"/>
    <w:rsid w:val="00443AAF"/>
    <w:rsid w:val="00443BDC"/>
    <w:rsid w:val="00444465"/>
    <w:rsid w:val="004446C8"/>
    <w:rsid w:val="004446CE"/>
    <w:rsid w:val="004449D4"/>
    <w:rsid w:val="00444CB4"/>
    <w:rsid w:val="00444CF3"/>
    <w:rsid w:val="00444E81"/>
    <w:rsid w:val="0044532B"/>
    <w:rsid w:val="004458E6"/>
    <w:rsid w:val="00445A87"/>
    <w:rsid w:val="00445C34"/>
    <w:rsid w:val="004462BC"/>
    <w:rsid w:val="0044635C"/>
    <w:rsid w:val="004469DB"/>
    <w:rsid w:val="004470D8"/>
    <w:rsid w:val="00447359"/>
    <w:rsid w:val="004473FD"/>
    <w:rsid w:val="00447662"/>
    <w:rsid w:val="00447702"/>
    <w:rsid w:val="0044792E"/>
    <w:rsid w:val="00447B38"/>
    <w:rsid w:val="00447C99"/>
    <w:rsid w:val="00447D01"/>
    <w:rsid w:val="00450357"/>
    <w:rsid w:val="00450C7E"/>
    <w:rsid w:val="00450D54"/>
    <w:rsid w:val="00450FD3"/>
    <w:rsid w:val="00451389"/>
    <w:rsid w:val="0045167B"/>
    <w:rsid w:val="00451959"/>
    <w:rsid w:val="0045195C"/>
    <w:rsid w:val="00451A05"/>
    <w:rsid w:val="00451A36"/>
    <w:rsid w:val="00451E08"/>
    <w:rsid w:val="00451F59"/>
    <w:rsid w:val="0045219E"/>
    <w:rsid w:val="00452201"/>
    <w:rsid w:val="00452359"/>
    <w:rsid w:val="004524E6"/>
    <w:rsid w:val="004525AD"/>
    <w:rsid w:val="0045281A"/>
    <w:rsid w:val="00452894"/>
    <w:rsid w:val="00452BC5"/>
    <w:rsid w:val="00452C42"/>
    <w:rsid w:val="00453097"/>
    <w:rsid w:val="00453515"/>
    <w:rsid w:val="0045364C"/>
    <w:rsid w:val="00453BF1"/>
    <w:rsid w:val="00453DB7"/>
    <w:rsid w:val="004544B6"/>
    <w:rsid w:val="004549F6"/>
    <w:rsid w:val="00454C4D"/>
    <w:rsid w:val="00454CEE"/>
    <w:rsid w:val="00454DB2"/>
    <w:rsid w:val="00454E98"/>
    <w:rsid w:val="00454EBD"/>
    <w:rsid w:val="0045553A"/>
    <w:rsid w:val="004555CA"/>
    <w:rsid w:val="00455987"/>
    <w:rsid w:val="00455AEC"/>
    <w:rsid w:val="00455FCD"/>
    <w:rsid w:val="004560E3"/>
    <w:rsid w:val="0045643D"/>
    <w:rsid w:val="004567E3"/>
    <w:rsid w:val="00456E97"/>
    <w:rsid w:val="00457020"/>
    <w:rsid w:val="004570AF"/>
    <w:rsid w:val="00457372"/>
    <w:rsid w:val="004576B3"/>
    <w:rsid w:val="00457B8C"/>
    <w:rsid w:val="00457BA3"/>
    <w:rsid w:val="00460095"/>
    <w:rsid w:val="0046050B"/>
    <w:rsid w:val="004607C1"/>
    <w:rsid w:val="00460A3E"/>
    <w:rsid w:val="00460A62"/>
    <w:rsid w:val="00460F26"/>
    <w:rsid w:val="00460F81"/>
    <w:rsid w:val="004611D8"/>
    <w:rsid w:val="00461229"/>
    <w:rsid w:val="00461442"/>
    <w:rsid w:val="00461846"/>
    <w:rsid w:val="004622E8"/>
    <w:rsid w:val="004624AD"/>
    <w:rsid w:val="004625AF"/>
    <w:rsid w:val="004629C7"/>
    <w:rsid w:val="00462EE3"/>
    <w:rsid w:val="0046316B"/>
    <w:rsid w:val="004634B6"/>
    <w:rsid w:val="0046387C"/>
    <w:rsid w:val="004638EF"/>
    <w:rsid w:val="00463C93"/>
    <w:rsid w:val="00463F47"/>
    <w:rsid w:val="00463F96"/>
    <w:rsid w:val="0046412D"/>
    <w:rsid w:val="00464295"/>
    <w:rsid w:val="00464375"/>
    <w:rsid w:val="00464EAF"/>
    <w:rsid w:val="0046513E"/>
    <w:rsid w:val="004652CF"/>
    <w:rsid w:val="00465329"/>
    <w:rsid w:val="00465333"/>
    <w:rsid w:val="004653D5"/>
    <w:rsid w:val="00465555"/>
    <w:rsid w:val="0046568A"/>
    <w:rsid w:val="00465DE2"/>
    <w:rsid w:val="00466267"/>
    <w:rsid w:val="004667EC"/>
    <w:rsid w:val="0046695D"/>
    <w:rsid w:val="00466C1D"/>
    <w:rsid w:val="00466D6F"/>
    <w:rsid w:val="0046701D"/>
    <w:rsid w:val="00467261"/>
    <w:rsid w:val="0046743C"/>
    <w:rsid w:val="00467937"/>
    <w:rsid w:val="00467DE2"/>
    <w:rsid w:val="004702C0"/>
    <w:rsid w:val="0047083B"/>
    <w:rsid w:val="00470CCF"/>
    <w:rsid w:val="00470DA7"/>
    <w:rsid w:val="00471810"/>
    <w:rsid w:val="0047213D"/>
    <w:rsid w:val="00472246"/>
    <w:rsid w:val="00472355"/>
    <w:rsid w:val="00472527"/>
    <w:rsid w:val="004728CB"/>
    <w:rsid w:val="00472978"/>
    <w:rsid w:val="00472A22"/>
    <w:rsid w:val="00472AEF"/>
    <w:rsid w:val="00473136"/>
    <w:rsid w:val="0047317E"/>
    <w:rsid w:val="00473494"/>
    <w:rsid w:val="00473A02"/>
    <w:rsid w:val="00473EC6"/>
    <w:rsid w:val="00473FE9"/>
    <w:rsid w:val="004740AD"/>
    <w:rsid w:val="0047417C"/>
    <w:rsid w:val="00474221"/>
    <w:rsid w:val="004743F4"/>
    <w:rsid w:val="004745B2"/>
    <w:rsid w:val="004749F4"/>
    <w:rsid w:val="00474A18"/>
    <w:rsid w:val="00474B76"/>
    <w:rsid w:val="00474BFE"/>
    <w:rsid w:val="00474C37"/>
    <w:rsid w:val="00475315"/>
    <w:rsid w:val="00475413"/>
    <w:rsid w:val="004754A1"/>
    <w:rsid w:val="00475912"/>
    <w:rsid w:val="00475F0A"/>
    <w:rsid w:val="00476168"/>
    <w:rsid w:val="004761F3"/>
    <w:rsid w:val="00476384"/>
    <w:rsid w:val="00476904"/>
    <w:rsid w:val="004769B5"/>
    <w:rsid w:val="00476C53"/>
    <w:rsid w:val="0047701C"/>
    <w:rsid w:val="004775CC"/>
    <w:rsid w:val="0047771C"/>
    <w:rsid w:val="00477A0C"/>
    <w:rsid w:val="0048001A"/>
    <w:rsid w:val="00480066"/>
    <w:rsid w:val="0048018E"/>
    <w:rsid w:val="004801A1"/>
    <w:rsid w:val="0048025D"/>
    <w:rsid w:val="004805FB"/>
    <w:rsid w:val="00480621"/>
    <w:rsid w:val="00480E12"/>
    <w:rsid w:val="0048187E"/>
    <w:rsid w:val="00481D63"/>
    <w:rsid w:val="004821B6"/>
    <w:rsid w:val="0048281A"/>
    <w:rsid w:val="004828F2"/>
    <w:rsid w:val="004833A0"/>
    <w:rsid w:val="004833E2"/>
    <w:rsid w:val="00483934"/>
    <w:rsid w:val="00483ACA"/>
    <w:rsid w:val="00483D7A"/>
    <w:rsid w:val="0048401E"/>
    <w:rsid w:val="00484193"/>
    <w:rsid w:val="00484BE7"/>
    <w:rsid w:val="00484BF7"/>
    <w:rsid w:val="00484E0A"/>
    <w:rsid w:val="004850FD"/>
    <w:rsid w:val="0048563A"/>
    <w:rsid w:val="00485721"/>
    <w:rsid w:val="004857C7"/>
    <w:rsid w:val="0048585A"/>
    <w:rsid w:val="00485909"/>
    <w:rsid w:val="00485A9D"/>
    <w:rsid w:val="00485AC8"/>
    <w:rsid w:val="00485AD1"/>
    <w:rsid w:val="00485DD1"/>
    <w:rsid w:val="00485F5A"/>
    <w:rsid w:val="0048638A"/>
    <w:rsid w:val="00486A7B"/>
    <w:rsid w:val="00486C2B"/>
    <w:rsid w:val="004877A7"/>
    <w:rsid w:val="004877D5"/>
    <w:rsid w:val="00490177"/>
    <w:rsid w:val="00490378"/>
    <w:rsid w:val="004905E0"/>
    <w:rsid w:val="00490C24"/>
    <w:rsid w:val="00491946"/>
    <w:rsid w:val="004919D6"/>
    <w:rsid w:val="00491F0F"/>
    <w:rsid w:val="00491F70"/>
    <w:rsid w:val="0049297F"/>
    <w:rsid w:val="00492AE6"/>
    <w:rsid w:val="00492BA5"/>
    <w:rsid w:val="00492FC5"/>
    <w:rsid w:val="00493104"/>
    <w:rsid w:val="004934A3"/>
    <w:rsid w:val="00493AC1"/>
    <w:rsid w:val="00493CE5"/>
    <w:rsid w:val="00494038"/>
    <w:rsid w:val="004940C9"/>
    <w:rsid w:val="00494311"/>
    <w:rsid w:val="004945CA"/>
    <w:rsid w:val="00494706"/>
    <w:rsid w:val="004947A4"/>
    <w:rsid w:val="004949F0"/>
    <w:rsid w:val="00494BEB"/>
    <w:rsid w:val="00494C96"/>
    <w:rsid w:val="00494FE4"/>
    <w:rsid w:val="00495330"/>
    <w:rsid w:val="0049572D"/>
    <w:rsid w:val="00495A52"/>
    <w:rsid w:val="0049641C"/>
    <w:rsid w:val="0049677B"/>
    <w:rsid w:val="004969E2"/>
    <w:rsid w:val="004969F6"/>
    <w:rsid w:val="0049756F"/>
    <w:rsid w:val="004978EC"/>
    <w:rsid w:val="004979DD"/>
    <w:rsid w:val="00497A39"/>
    <w:rsid w:val="00497F6E"/>
    <w:rsid w:val="004A0042"/>
    <w:rsid w:val="004A0155"/>
    <w:rsid w:val="004A0D52"/>
    <w:rsid w:val="004A0E2E"/>
    <w:rsid w:val="004A0F89"/>
    <w:rsid w:val="004A114C"/>
    <w:rsid w:val="004A1928"/>
    <w:rsid w:val="004A1A39"/>
    <w:rsid w:val="004A1AC5"/>
    <w:rsid w:val="004A1C61"/>
    <w:rsid w:val="004A1E53"/>
    <w:rsid w:val="004A2843"/>
    <w:rsid w:val="004A2E08"/>
    <w:rsid w:val="004A2EF1"/>
    <w:rsid w:val="004A2FDE"/>
    <w:rsid w:val="004A3193"/>
    <w:rsid w:val="004A3245"/>
    <w:rsid w:val="004A349D"/>
    <w:rsid w:val="004A35C3"/>
    <w:rsid w:val="004A3A68"/>
    <w:rsid w:val="004A3CD1"/>
    <w:rsid w:val="004A3CDF"/>
    <w:rsid w:val="004A3E7C"/>
    <w:rsid w:val="004A3EF8"/>
    <w:rsid w:val="004A3F27"/>
    <w:rsid w:val="004A3F55"/>
    <w:rsid w:val="004A4064"/>
    <w:rsid w:val="004A4582"/>
    <w:rsid w:val="004A479B"/>
    <w:rsid w:val="004A48F2"/>
    <w:rsid w:val="004A4F5B"/>
    <w:rsid w:val="004A57BA"/>
    <w:rsid w:val="004A58D3"/>
    <w:rsid w:val="004A5D07"/>
    <w:rsid w:val="004A5DB9"/>
    <w:rsid w:val="004A64E3"/>
    <w:rsid w:val="004A6F30"/>
    <w:rsid w:val="004A6FE7"/>
    <w:rsid w:val="004A7047"/>
    <w:rsid w:val="004A70E7"/>
    <w:rsid w:val="004A72C2"/>
    <w:rsid w:val="004A73E9"/>
    <w:rsid w:val="004A746C"/>
    <w:rsid w:val="004A77D8"/>
    <w:rsid w:val="004B0688"/>
    <w:rsid w:val="004B07B2"/>
    <w:rsid w:val="004B0C42"/>
    <w:rsid w:val="004B0EB5"/>
    <w:rsid w:val="004B1437"/>
    <w:rsid w:val="004B151E"/>
    <w:rsid w:val="004B1E91"/>
    <w:rsid w:val="004B21D3"/>
    <w:rsid w:val="004B2557"/>
    <w:rsid w:val="004B25D5"/>
    <w:rsid w:val="004B25EE"/>
    <w:rsid w:val="004B3770"/>
    <w:rsid w:val="004B37AE"/>
    <w:rsid w:val="004B380D"/>
    <w:rsid w:val="004B3899"/>
    <w:rsid w:val="004B3D09"/>
    <w:rsid w:val="004B3F31"/>
    <w:rsid w:val="004B3FAD"/>
    <w:rsid w:val="004B4024"/>
    <w:rsid w:val="004B4399"/>
    <w:rsid w:val="004B4460"/>
    <w:rsid w:val="004B4A5E"/>
    <w:rsid w:val="004B5169"/>
    <w:rsid w:val="004B5213"/>
    <w:rsid w:val="004B5313"/>
    <w:rsid w:val="004B5B1F"/>
    <w:rsid w:val="004B610B"/>
    <w:rsid w:val="004B64F4"/>
    <w:rsid w:val="004B66C1"/>
    <w:rsid w:val="004B6A98"/>
    <w:rsid w:val="004B7249"/>
    <w:rsid w:val="004B79CF"/>
    <w:rsid w:val="004B7C90"/>
    <w:rsid w:val="004B7FB7"/>
    <w:rsid w:val="004C0234"/>
    <w:rsid w:val="004C03EF"/>
    <w:rsid w:val="004C0649"/>
    <w:rsid w:val="004C07C5"/>
    <w:rsid w:val="004C1533"/>
    <w:rsid w:val="004C1C39"/>
    <w:rsid w:val="004C1E4B"/>
    <w:rsid w:val="004C1E6A"/>
    <w:rsid w:val="004C2160"/>
    <w:rsid w:val="004C2CDD"/>
    <w:rsid w:val="004C3079"/>
    <w:rsid w:val="004C3433"/>
    <w:rsid w:val="004C3B28"/>
    <w:rsid w:val="004C3B9B"/>
    <w:rsid w:val="004C3E1C"/>
    <w:rsid w:val="004C433B"/>
    <w:rsid w:val="004C4409"/>
    <w:rsid w:val="004C44E6"/>
    <w:rsid w:val="004C45D2"/>
    <w:rsid w:val="004C46BE"/>
    <w:rsid w:val="004C4B6C"/>
    <w:rsid w:val="004C4CB4"/>
    <w:rsid w:val="004C4D06"/>
    <w:rsid w:val="004C50C1"/>
    <w:rsid w:val="004C5849"/>
    <w:rsid w:val="004C5FF6"/>
    <w:rsid w:val="004C6360"/>
    <w:rsid w:val="004C66E1"/>
    <w:rsid w:val="004C6884"/>
    <w:rsid w:val="004C68D6"/>
    <w:rsid w:val="004C68E1"/>
    <w:rsid w:val="004C69F5"/>
    <w:rsid w:val="004C6A1C"/>
    <w:rsid w:val="004C6FE4"/>
    <w:rsid w:val="004C7052"/>
    <w:rsid w:val="004C7127"/>
    <w:rsid w:val="004C7156"/>
    <w:rsid w:val="004C764E"/>
    <w:rsid w:val="004C7A6D"/>
    <w:rsid w:val="004D0085"/>
    <w:rsid w:val="004D01A4"/>
    <w:rsid w:val="004D02A5"/>
    <w:rsid w:val="004D08AB"/>
    <w:rsid w:val="004D0924"/>
    <w:rsid w:val="004D0B22"/>
    <w:rsid w:val="004D0ED5"/>
    <w:rsid w:val="004D0F22"/>
    <w:rsid w:val="004D1857"/>
    <w:rsid w:val="004D1D3A"/>
    <w:rsid w:val="004D1FC0"/>
    <w:rsid w:val="004D21D0"/>
    <w:rsid w:val="004D2280"/>
    <w:rsid w:val="004D2436"/>
    <w:rsid w:val="004D2524"/>
    <w:rsid w:val="004D2876"/>
    <w:rsid w:val="004D2B4C"/>
    <w:rsid w:val="004D339C"/>
    <w:rsid w:val="004D33C2"/>
    <w:rsid w:val="004D3DAA"/>
    <w:rsid w:val="004D3E8B"/>
    <w:rsid w:val="004D3FC3"/>
    <w:rsid w:val="004D4275"/>
    <w:rsid w:val="004D479E"/>
    <w:rsid w:val="004D499A"/>
    <w:rsid w:val="004D4C7A"/>
    <w:rsid w:val="004D4F5F"/>
    <w:rsid w:val="004D4F86"/>
    <w:rsid w:val="004D5392"/>
    <w:rsid w:val="004D5624"/>
    <w:rsid w:val="004D5B70"/>
    <w:rsid w:val="004D5BD2"/>
    <w:rsid w:val="004D5D1F"/>
    <w:rsid w:val="004D5E78"/>
    <w:rsid w:val="004D5F08"/>
    <w:rsid w:val="004D5FBB"/>
    <w:rsid w:val="004D6008"/>
    <w:rsid w:val="004D6481"/>
    <w:rsid w:val="004D65C3"/>
    <w:rsid w:val="004D66FC"/>
    <w:rsid w:val="004D6B19"/>
    <w:rsid w:val="004D6D4A"/>
    <w:rsid w:val="004D7233"/>
    <w:rsid w:val="004D72A2"/>
    <w:rsid w:val="004D750C"/>
    <w:rsid w:val="004D7527"/>
    <w:rsid w:val="004D7911"/>
    <w:rsid w:val="004D7940"/>
    <w:rsid w:val="004D79BA"/>
    <w:rsid w:val="004D7AD3"/>
    <w:rsid w:val="004D7F81"/>
    <w:rsid w:val="004E0339"/>
    <w:rsid w:val="004E0885"/>
    <w:rsid w:val="004E0CCF"/>
    <w:rsid w:val="004E0D64"/>
    <w:rsid w:val="004E0F49"/>
    <w:rsid w:val="004E11CA"/>
    <w:rsid w:val="004E1553"/>
    <w:rsid w:val="004E19A4"/>
    <w:rsid w:val="004E21B1"/>
    <w:rsid w:val="004E23F5"/>
    <w:rsid w:val="004E2C1C"/>
    <w:rsid w:val="004E2CC2"/>
    <w:rsid w:val="004E2E56"/>
    <w:rsid w:val="004E2FAA"/>
    <w:rsid w:val="004E359B"/>
    <w:rsid w:val="004E3AB6"/>
    <w:rsid w:val="004E3B64"/>
    <w:rsid w:val="004E3C26"/>
    <w:rsid w:val="004E3E7E"/>
    <w:rsid w:val="004E4505"/>
    <w:rsid w:val="004E45BE"/>
    <w:rsid w:val="004E4D38"/>
    <w:rsid w:val="004E4D45"/>
    <w:rsid w:val="004E4E89"/>
    <w:rsid w:val="004E4FE6"/>
    <w:rsid w:val="004E5515"/>
    <w:rsid w:val="004E5628"/>
    <w:rsid w:val="004E5AAB"/>
    <w:rsid w:val="004E5BD3"/>
    <w:rsid w:val="004E5CA7"/>
    <w:rsid w:val="004E60B1"/>
    <w:rsid w:val="004E628D"/>
    <w:rsid w:val="004E6641"/>
    <w:rsid w:val="004E66B2"/>
    <w:rsid w:val="004E6CA6"/>
    <w:rsid w:val="004E720D"/>
    <w:rsid w:val="004E77F0"/>
    <w:rsid w:val="004E7A1A"/>
    <w:rsid w:val="004E7A46"/>
    <w:rsid w:val="004E7C52"/>
    <w:rsid w:val="004F0238"/>
    <w:rsid w:val="004F02ED"/>
    <w:rsid w:val="004F0721"/>
    <w:rsid w:val="004F141B"/>
    <w:rsid w:val="004F19B3"/>
    <w:rsid w:val="004F1BB2"/>
    <w:rsid w:val="004F1CB7"/>
    <w:rsid w:val="004F1F55"/>
    <w:rsid w:val="004F25E4"/>
    <w:rsid w:val="004F27E9"/>
    <w:rsid w:val="004F31BA"/>
    <w:rsid w:val="004F3425"/>
    <w:rsid w:val="004F36EE"/>
    <w:rsid w:val="004F3738"/>
    <w:rsid w:val="004F3859"/>
    <w:rsid w:val="004F3BCB"/>
    <w:rsid w:val="004F3D09"/>
    <w:rsid w:val="004F3D73"/>
    <w:rsid w:val="004F40A8"/>
    <w:rsid w:val="004F4402"/>
    <w:rsid w:val="004F45D8"/>
    <w:rsid w:val="004F5044"/>
    <w:rsid w:val="004F53A4"/>
    <w:rsid w:val="004F5418"/>
    <w:rsid w:val="004F54F7"/>
    <w:rsid w:val="004F5526"/>
    <w:rsid w:val="004F572F"/>
    <w:rsid w:val="004F5811"/>
    <w:rsid w:val="004F5ECD"/>
    <w:rsid w:val="004F641B"/>
    <w:rsid w:val="004F651D"/>
    <w:rsid w:val="004F6638"/>
    <w:rsid w:val="004F6B16"/>
    <w:rsid w:val="004F716B"/>
    <w:rsid w:val="004F71B3"/>
    <w:rsid w:val="00500964"/>
    <w:rsid w:val="00500B83"/>
    <w:rsid w:val="00500DFD"/>
    <w:rsid w:val="00500E42"/>
    <w:rsid w:val="00501574"/>
    <w:rsid w:val="005016FE"/>
    <w:rsid w:val="005017B5"/>
    <w:rsid w:val="005019A2"/>
    <w:rsid w:val="00501C0D"/>
    <w:rsid w:val="00501D26"/>
    <w:rsid w:val="005023BE"/>
    <w:rsid w:val="00502410"/>
    <w:rsid w:val="0050248A"/>
    <w:rsid w:val="005025D6"/>
    <w:rsid w:val="0050267D"/>
    <w:rsid w:val="00502684"/>
    <w:rsid w:val="0050292C"/>
    <w:rsid w:val="00502C4A"/>
    <w:rsid w:val="00503250"/>
    <w:rsid w:val="00503841"/>
    <w:rsid w:val="00504820"/>
    <w:rsid w:val="00504FA5"/>
    <w:rsid w:val="0050564C"/>
    <w:rsid w:val="00505E3C"/>
    <w:rsid w:val="00506491"/>
    <w:rsid w:val="00506740"/>
    <w:rsid w:val="00506872"/>
    <w:rsid w:val="005069A9"/>
    <w:rsid w:val="00506A2B"/>
    <w:rsid w:val="00506D1A"/>
    <w:rsid w:val="00506DC7"/>
    <w:rsid w:val="005074FE"/>
    <w:rsid w:val="0050771C"/>
    <w:rsid w:val="0050792A"/>
    <w:rsid w:val="005079B3"/>
    <w:rsid w:val="00507A34"/>
    <w:rsid w:val="00507ABB"/>
    <w:rsid w:val="00507B5D"/>
    <w:rsid w:val="0051016A"/>
    <w:rsid w:val="005101C2"/>
    <w:rsid w:val="00510B90"/>
    <w:rsid w:val="00511094"/>
    <w:rsid w:val="00511312"/>
    <w:rsid w:val="00511862"/>
    <w:rsid w:val="00511CAE"/>
    <w:rsid w:val="00511E8E"/>
    <w:rsid w:val="00511FE5"/>
    <w:rsid w:val="005121BE"/>
    <w:rsid w:val="00512266"/>
    <w:rsid w:val="005122EF"/>
    <w:rsid w:val="005124E1"/>
    <w:rsid w:val="0051287E"/>
    <w:rsid w:val="00512CA2"/>
    <w:rsid w:val="00512CA4"/>
    <w:rsid w:val="00512CAC"/>
    <w:rsid w:val="005132C3"/>
    <w:rsid w:val="00513332"/>
    <w:rsid w:val="00513E52"/>
    <w:rsid w:val="0051452D"/>
    <w:rsid w:val="00514983"/>
    <w:rsid w:val="00515025"/>
    <w:rsid w:val="0051580D"/>
    <w:rsid w:val="005158D5"/>
    <w:rsid w:val="005159F3"/>
    <w:rsid w:val="00516898"/>
    <w:rsid w:val="0051696E"/>
    <w:rsid w:val="005173C0"/>
    <w:rsid w:val="00517A62"/>
    <w:rsid w:val="00517E27"/>
    <w:rsid w:val="005200EB"/>
    <w:rsid w:val="0052015F"/>
    <w:rsid w:val="00520381"/>
    <w:rsid w:val="005205D4"/>
    <w:rsid w:val="005208F4"/>
    <w:rsid w:val="00520CA4"/>
    <w:rsid w:val="00521279"/>
    <w:rsid w:val="005212C3"/>
    <w:rsid w:val="00521A13"/>
    <w:rsid w:val="00521FD3"/>
    <w:rsid w:val="0052220A"/>
    <w:rsid w:val="00522806"/>
    <w:rsid w:val="005228AA"/>
    <w:rsid w:val="005228B7"/>
    <w:rsid w:val="00522918"/>
    <w:rsid w:val="00522FB7"/>
    <w:rsid w:val="005231F1"/>
    <w:rsid w:val="0052354B"/>
    <w:rsid w:val="00523663"/>
    <w:rsid w:val="00523D25"/>
    <w:rsid w:val="00523E05"/>
    <w:rsid w:val="00524998"/>
    <w:rsid w:val="00525090"/>
    <w:rsid w:val="0052509D"/>
    <w:rsid w:val="00525111"/>
    <w:rsid w:val="005251A2"/>
    <w:rsid w:val="00525509"/>
    <w:rsid w:val="00525970"/>
    <w:rsid w:val="00525D72"/>
    <w:rsid w:val="00525E5B"/>
    <w:rsid w:val="00525FA7"/>
    <w:rsid w:val="0052606E"/>
    <w:rsid w:val="005264E8"/>
    <w:rsid w:val="00526642"/>
    <w:rsid w:val="005267D8"/>
    <w:rsid w:val="00526B8B"/>
    <w:rsid w:val="00526E8F"/>
    <w:rsid w:val="0052748C"/>
    <w:rsid w:val="00527495"/>
    <w:rsid w:val="005279E4"/>
    <w:rsid w:val="00527ED3"/>
    <w:rsid w:val="00527F13"/>
    <w:rsid w:val="0053023B"/>
    <w:rsid w:val="00530BBC"/>
    <w:rsid w:val="00530C26"/>
    <w:rsid w:val="00530DBE"/>
    <w:rsid w:val="00530DF6"/>
    <w:rsid w:val="00530EAB"/>
    <w:rsid w:val="0053114B"/>
    <w:rsid w:val="0053123B"/>
    <w:rsid w:val="00531AF6"/>
    <w:rsid w:val="0053203E"/>
    <w:rsid w:val="0053216C"/>
    <w:rsid w:val="005321F9"/>
    <w:rsid w:val="0053239B"/>
    <w:rsid w:val="0053241F"/>
    <w:rsid w:val="00532EB0"/>
    <w:rsid w:val="005330A4"/>
    <w:rsid w:val="00533343"/>
    <w:rsid w:val="00533527"/>
    <w:rsid w:val="005335D5"/>
    <w:rsid w:val="00533A13"/>
    <w:rsid w:val="00533C3D"/>
    <w:rsid w:val="0053468B"/>
    <w:rsid w:val="00534C60"/>
    <w:rsid w:val="00534C7D"/>
    <w:rsid w:val="005353A4"/>
    <w:rsid w:val="005359DD"/>
    <w:rsid w:val="00535AE2"/>
    <w:rsid w:val="00535D03"/>
    <w:rsid w:val="005367DF"/>
    <w:rsid w:val="00536D15"/>
    <w:rsid w:val="00537273"/>
    <w:rsid w:val="005375BE"/>
    <w:rsid w:val="0053781C"/>
    <w:rsid w:val="005378FC"/>
    <w:rsid w:val="00537AC1"/>
    <w:rsid w:val="00537B39"/>
    <w:rsid w:val="00537CBA"/>
    <w:rsid w:val="00540524"/>
    <w:rsid w:val="00540795"/>
    <w:rsid w:val="005407FA"/>
    <w:rsid w:val="00540947"/>
    <w:rsid w:val="005409B6"/>
    <w:rsid w:val="00540A5D"/>
    <w:rsid w:val="005414A8"/>
    <w:rsid w:val="00541A99"/>
    <w:rsid w:val="00541CAF"/>
    <w:rsid w:val="00541E0E"/>
    <w:rsid w:val="0054207B"/>
    <w:rsid w:val="00542594"/>
    <w:rsid w:val="0054291B"/>
    <w:rsid w:val="00543114"/>
    <w:rsid w:val="005433D3"/>
    <w:rsid w:val="005435EC"/>
    <w:rsid w:val="00543A04"/>
    <w:rsid w:val="00543A0B"/>
    <w:rsid w:val="00543CC4"/>
    <w:rsid w:val="00543F58"/>
    <w:rsid w:val="005440C1"/>
    <w:rsid w:val="0054455E"/>
    <w:rsid w:val="0054465A"/>
    <w:rsid w:val="00544AD9"/>
    <w:rsid w:val="005451F6"/>
    <w:rsid w:val="005452AD"/>
    <w:rsid w:val="00545678"/>
    <w:rsid w:val="00545EAC"/>
    <w:rsid w:val="00545F77"/>
    <w:rsid w:val="00546122"/>
    <w:rsid w:val="00546418"/>
    <w:rsid w:val="00546F8C"/>
    <w:rsid w:val="0054700A"/>
    <w:rsid w:val="005478D7"/>
    <w:rsid w:val="00547928"/>
    <w:rsid w:val="00547F65"/>
    <w:rsid w:val="005503DA"/>
    <w:rsid w:val="00550783"/>
    <w:rsid w:val="00550DF2"/>
    <w:rsid w:val="005510D9"/>
    <w:rsid w:val="00551442"/>
    <w:rsid w:val="00551493"/>
    <w:rsid w:val="0055225A"/>
    <w:rsid w:val="0055250B"/>
    <w:rsid w:val="005529F0"/>
    <w:rsid w:val="00552B11"/>
    <w:rsid w:val="00552BE4"/>
    <w:rsid w:val="005531B6"/>
    <w:rsid w:val="005533A6"/>
    <w:rsid w:val="005535F7"/>
    <w:rsid w:val="0055362B"/>
    <w:rsid w:val="005536A5"/>
    <w:rsid w:val="00553890"/>
    <w:rsid w:val="00553B02"/>
    <w:rsid w:val="0055437E"/>
    <w:rsid w:val="0055443A"/>
    <w:rsid w:val="0055467F"/>
    <w:rsid w:val="005548E3"/>
    <w:rsid w:val="00554AC6"/>
    <w:rsid w:val="00554DC4"/>
    <w:rsid w:val="005557AB"/>
    <w:rsid w:val="005558AC"/>
    <w:rsid w:val="005558B0"/>
    <w:rsid w:val="005558C8"/>
    <w:rsid w:val="00555F96"/>
    <w:rsid w:val="005562C2"/>
    <w:rsid w:val="005563DD"/>
    <w:rsid w:val="005564B1"/>
    <w:rsid w:val="00556669"/>
    <w:rsid w:val="00556715"/>
    <w:rsid w:val="005568D0"/>
    <w:rsid w:val="00556B5E"/>
    <w:rsid w:val="00556B94"/>
    <w:rsid w:val="005572A6"/>
    <w:rsid w:val="005572BC"/>
    <w:rsid w:val="0055771E"/>
    <w:rsid w:val="00557F4E"/>
    <w:rsid w:val="00560358"/>
    <w:rsid w:val="005606EF"/>
    <w:rsid w:val="0056088D"/>
    <w:rsid w:val="00560984"/>
    <w:rsid w:val="00560B24"/>
    <w:rsid w:val="005610E2"/>
    <w:rsid w:val="005610F4"/>
    <w:rsid w:val="0056131C"/>
    <w:rsid w:val="0056186D"/>
    <w:rsid w:val="00561B38"/>
    <w:rsid w:val="005622FF"/>
    <w:rsid w:val="005628C5"/>
    <w:rsid w:val="00562F3D"/>
    <w:rsid w:val="00562F91"/>
    <w:rsid w:val="00563111"/>
    <w:rsid w:val="005631B3"/>
    <w:rsid w:val="005635DD"/>
    <w:rsid w:val="005636FB"/>
    <w:rsid w:val="00563BE0"/>
    <w:rsid w:val="00564A60"/>
    <w:rsid w:val="00564D4F"/>
    <w:rsid w:val="00565B6A"/>
    <w:rsid w:val="00565D00"/>
    <w:rsid w:val="00565D75"/>
    <w:rsid w:val="00565F0D"/>
    <w:rsid w:val="00566530"/>
    <w:rsid w:val="005666B0"/>
    <w:rsid w:val="00566724"/>
    <w:rsid w:val="00566AE1"/>
    <w:rsid w:val="00566DEE"/>
    <w:rsid w:val="005670D6"/>
    <w:rsid w:val="00567143"/>
    <w:rsid w:val="0056762B"/>
    <w:rsid w:val="00567C19"/>
    <w:rsid w:val="005702B4"/>
    <w:rsid w:val="0057048F"/>
    <w:rsid w:val="005706D9"/>
    <w:rsid w:val="0057130F"/>
    <w:rsid w:val="0057149E"/>
    <w:rsid w:val="00571807"/>
    <w:rsid w:val="00571CF3"/>
    <w:rsid w:val="0057272E"/>
    <w:rsid w:val="0057294B"/>
    <w:rsid w:val="00572EC4"/>
    <w:rsid w:val="005732DC"/>
    <w:rsid w:val="00573A6A"/>
    <w:rsid w:val="00574A2B"/>
    <w:rsid w:val="00574BD0"/>
    <w:rsid w:val="00574BD8"/>
    <w:rsid w:val="00574CF1"/>
    <w:rsid w:val="005750BE"/>
    <w:rsid w:val="0057528C"/>
    <w:rsid w:val="00575A8E"/>
    <w:rsid w:val="005761BB"/>
    <w:rsid w:val="0057675F"/>
    <w:rsid w:val="00576854"/>
    <w:rsid w:val="00576B78"/>
    <w:rsid w:val="00577586"/>
    <w:rsid w:val="00577D18"/>
    <w:rsid w:val="00577E01"/>
    <w:rsid w:val="00577E38"/>
    <w:rsid w:val="00577ED1"/>
    <w:rsid w:val="00577F60"/>
    <w:rsid w:val="00580062"/>
    <w:rsid w:val="00580195"/>
    <w:rsid w:val="005807D5"/>
    <w:rsid w:val="005809F9"/>
    <w:rsid w:val="00580DE1"/>
    <w:rsid w:val="00580F1D"/>
    <w:rsid w:val="00581398"/>
    <w:rsid w:val="00581F2B"/>
    <w:rsid w:val="00581F31"/>
    <w:rsid w:val="00582039"/>
    <w:rsid w:val="00582210"/>
    <w:rsid w:val="005823A1"/>
    <w:rsid w:val="005825FB"/>
    <w:rsid w:val="005826B8"/>
    <w:rsid w:val="005828F7"/>
    <w:rsid w:val="005833B6"/>
    <w:rsid w:val="00583850"/>
    <w:rsid w:val="00583ADD"/>
    <w:rsid w:val="0058402D"/>
    <w:rsid w:val="00584100"/>
    <w:rsid w:val="00584160"/>
    <w:rsid w:val="00584935"/>
    <w:rsid w:val="005849D7"/>
    <w:rsid w:val="00584D43"/>
    <w:rsid w:val="005851B7"/>
    <w:rsid w:val="0058524D"/>
    <w:rsid w:val="0058552F"/>
    <w:rsid w:val="00585C16"/>
    <w:rsid w:val="00585C82"/>
    <w:rsid w:val="00585F07"/>
    <w:rsid w:val="00585F74"/>
    <w:rsid w:val="00586404"/>
    <w:rsid w:val="00586735"/>
    <w:rsid w:val="005868F7"/>
    <w:rsid w:val="0058694A"/>
    <w:rsid w:val="00586C8B"/>
    <w:rsid w:val="00586CD2"/>
    <w:rsid w:val="00586E9D"/>
    <w:rsid w:val="0058741E"/>
    <w:rsid w:val="0058753B"/>
    <w:rsid w:val="005876C9"/>
    <w:rsid w:val="005879FC"/>
    <w:rsid w:val="0059035D"/>
    <w:rsid w:val="00590887"/>
    <w:rsid w:val="00590974"/>
    <w:rsid w:val="0059149F"/>
    <w:rsid w:val="005918C1"/>
    <w:rsid w:val="00591942"/>
    <w:rsid w:val="00591AE1"/>
    <w:rsid w:val="00591FB4"/>
    <w:rsid w:val="00592205"/>
    <w:rsid w:val="0059266C"/>
    <w:rsid w:val="005929C9"/>
    <w:rsid w:val="00592A73"/>
    <w:rsid w:val="00592B00"/>
    <w:rsid w:val="00592C5A"/>
    <w:rsid w:val="005930CA"/>
    <w:rsid w:val="00593286"/>
    <w:rsid w:val="00593C6E"/>
    <w:rsid w:val="00593E07"/>
    <w:rsid w:val="00593F9F"/>
    <w:rsid w:val="00594EBE"/>
    <w:rsid w:val="00595287"/>
    <w:rsid w:val="00595672"/>
    <w:rsid w:val="00595695"/>
    <w:rsid w:val="005959D5"/>
    <w:rsid w:val="00595B22"/>
    <w:rsid w:val="00595BCD"/>
    <w:rsid w:val="00595CE8"/>
    <w:rsid w:val="005963DC"/>
    <w:rsid w:val="005965DF"/>
    <w:rsid w:val="00596919"/>
    <w:rsid w:val="00596DB8"/>
    <w:rsid w:val="00597363"/>
    <w:rsid w:val="005973BD"/>
    <w:rsid w:val="0059785D"/>
    <w:rsid w:val="005A0195"/>
    <w:rsid w:val="005A0679"/>
    <w:rsid w:val="005A085F"/>
    <w:rsid w:val="005A0C80"/>
    <w:rsid w:val="005A0E37"/>
    <w:rsid w:val="005A0EE2"/>
    <w:rsid w:val="005A1A57"/>
    <w:rsid w:val="005A1AF4"/>
    <w:rsid w:val="005A1CEE"/>
    <w:rsid w:val="005A1D44"/>
    <w:rsid w:val="005A1DB1"/>
    <w:rsid w:val="005A1E43"/>
    <w:rsid w:val="005A1F51"/>
    <w:rsid w:val="005A1F5A"/>
    <w:rsid w:val="005A1F8F"/>
    <w:rsid w:val="005A2617"/>
    <w:rsid w:val="005A2651"/>
    <w:rsid w:val="005A29E8"/>
    <w:rsid w:val="005A2A26"/>
    <w:rsid w:val="005A334B"/>
    <w:rsid w:val="005A336F"/>
    <w:rsid w:val="005A35A9"/>
    <w:rsid w:val="005A38CC"/>
    <w:rsid w:val="005A41B0"/>
    <w:rsid w:val="005A453E"/>
    <w:rsid w:val="005A4C1D"/>
    <w:rsid w:val="005A5094"/>
    <w:rsid w:val="005A531F"/>
    <w:rsid w:val="005A574D"/>
    <w:rsid w:val="005A587B"/>
    <w:rsid w:val="005A59F9"/>
    <w:rsid w:val="005A5E22"/>
    <w:rsid w:val="005A6231"/>
    <w:rsid w:val="005A68F1"/>
    <w:rsid w:val="005A6BE8"/>
    <w:rsid w:val="005A6C44"/>
    <w:rsid w:val="005A7016"/>
    <w:rsid w:val="005A70DB"/>
    <w:rsid w:val="005A73CE"/>
    <w:rsid w:val="005A7681"/>
    <w:rsid w:val="005A768E"/>
    <w:rsid w:val="005A7F08"/>
    <w:rsid w:val="005B018C"/>
    <w:rsid w:val="005B02F8"/>
    <w:rsid w:val="005B03AD"/>
    <w:rsid w:val="005B064F"/>
    <w:rsid w:val="005B0883"/>
    <w:rsid w:val="005B0CF0"/>
    <w:rsid w:val="005B1040"/>
    <w:rsid w:val="005B147C"/>
    <w:rsid w:val="005B1860"/>
    <w:rsid w:val="005B1AF2"/>
    <w:rsid w:val="005B1C39"/>
    <w:rsid w:val="005B2280"/>
    <w:rsid w:val="005B2992"/>
    <w:rsid w:val="005B2A34"/>
    <w:rsid w:val="005B356E"/>
    <w:rsid w:val="005B364B"/>
    <w:rsid w:val="005B388D"/>
    <w:rsid w:val="005B38D0"/>
    <w:rsid w:val="005B3D9A"/>
    <w:rsid w:val="005B4349"/>
    <w:rsid w:val="005B43DD"/>
    <w:rsid w:val="005B4407"/>
    <w:rsid w:val="005B4A14"/>
    <w:rsid w:val="005B4D46"/>
    <w:rsid w:val="005B50C2"/>
    <w:rsid w:val="005B5929"/>
    <w:rsid w:val="005B5BF4"/>
    <w:rsid w:val="005B627F"/>
    <w:rsid w:val="005B6379"/>
    <w:rsid w:val="005B6EB1"/>
    <w:rsid w:val="005B7000"/>
    <w:rsid w:val="005B70F7"/>
    <w:rsid w:val="005B72DA"/>
    <w:rsid w:val="005B73BD"/>
    <w:rsid w:val="005B75C1"/>
    <w:rsid w:val="005B7E0B"/>
    <w:rsid w:val="005C0213"/>
    <w:rsid w:val="005C0299"/>
    <w:rsid w:val="005C0605"/>
    <w:rsid w:val="005C07AF"/>
    <w:rsid w:val="005C09A1"/>
    <w:rsid w:val="005C0E68"/>
    <w:rsid w:val="005C1763"/>
    <w:rsid w:val="005C179D"/>
    <w:rsid w:val="005C1C62"/>
    <w:rsid w:val="005C2A32"/>
    <w:rsid w:val="005C2B0D"/>
    <w:rsid w:val="005C2C5C"/>
    <w:rsid w:val="005C3294"/>
    <w:rsid w:val="005C35F9"/>
    <w:rsid w:val="005C36DA"/>
    <w:rsid w:val="005C37AC"/>
    <w:rsid w:val="005C3A48"/>
    <w:rsid w:val="005C3E2F"/>
    <w:rsid w:val="005C40F7"/>
    <w:rsid w:val="005C42B4"/>
    <w:rsid w:val="005C47CD"/>
    <w:rsid w:val="005C49BD"/>
    <w:rsid w:val="005C4B84"/>
    <w:rsid w:val="005C4F28"/>
    <w:rsid w:val="005C4FF4"/>
    <w:rsid w:val="005C50B7"/>
    <w:rsid w:val="005C50E3"/>
    <w:rsid w:val="005C5428"/>
    <w:rsid w:val="005C5973"/>
    <w:rsid w:val="005C662E"/>
    <w:rsid w:val="005C6AA5"/>
    <w:rsid w:val="005C6C6C"/>
    <w:rsid w:val="005C6D16"/>
    <w:rsid w:val="005C7047"/>
    <w:rsid w:val="005C709F"/>
    <w:rsid w:val="005C70D9"/>
    <w:rsid w:val="005C7138"/>
    <w:rsid w:val="005C79B6"/>
    <w:rsid w:val="005C79D3"/>
    <w:rsid w:val="005C7CB8"/>
    <w:rsid w:val="005C7CEC"/>
    <w:rsid w:val="005D02D1"/>
    <w:rsid w:val="005D0367"/>
    <w:rsid w:val="005D038F"/>
    <w:rsid w:val="005D0A7A"/>
    <w:rsid w:val="005D0A7C"/>
    <w:rsid w:val="005D0B67"/>
    <w:rsid w:val="005D0D89"/>
    <w:rsid w:val="005D10F0"/>
    <w:rsid w:val="005D14DA"/>
    <w:rsid w:val="005D19A7"/>
    <w:rsid w:val="005D1ABA"/>
    <w:rsid w:val="005D29A7"/>
    <w:rsid w:val="005D30D3"/>
    <w:rsid w:val="005D3297"/>
    <w:rsid w:val="005D3D5C"/>
    <w:rsid w:val="005D3F18"/>
    <w:rsid w:val="005D4530"/>
    <w:rsid w:val="005D4B20"/>
    <w:rsid w:val="005D54A7"/>
    <w:rsid w:val="005D54BC"/>
    <w:rsid w:val="005D5911"/>
    <w:rsid w:val="005D59FF"/>
    <w:rsid w:val="005D60D3"/>
    <w:rsid w:val="005D6194"/>
    <w:rsid w:val="005D61BB"/>
    <w:rsid w:val="005D6342"/>
    <w:rsid w:val="005D6D54"/>
    <w:rsid w:val="005D6EB0"/>
    <w:rsid w:val="005D71A4"/>
    <w:rsid w:val="005D7314"/>
    <w:rsid w:val="005D73B3"/>
    <w:rsid w:val="005D7AE9"/>
    <w:rsid w:val="005D7BF0"/>
    <w:rsid w:val="005D7C4F"/>
    <w:rsid w:val="005D7E17"/>
    <w:rsid w:val="005D7EB2"/>
    <w:rsid w:val="005E0146"/>
    <w:rsid w:val="005E05B5"/>
    <w:rsid w:val="005E0641"/>
    <w:rsid w:val="005E0748"/>
    <w:rsid w:val="005E079B"/>
    <w:rsid w:val="005E084B"/>
    <w:rsid w:val="005E0C60"/>
    <w:rsid w:val="005E1370"/>
    <w:rsid w:val="005E15F8"/>
    <w:rsid w:val="005E1793"/>
    <w:rsid w:val="005E1A43"/>
    <w:rsid w:val="005E1D4A"/>
    <w:rsid w:val="005E1EC8"/>
    <w:rsid w:val="005E23C8"/>
    <w:rsid w:val="005E24E3"/>
    <w:rsid w:val="005E2E37"/>
    <w:rsid w:val="005E308D"/>
    <w:rsid w:val="005E4A61"/>
    <w:rsid w:val="005E4C05"/>
    <w:rsid w:val="005E57AA"/>
    <w:rsid w:val="005E5917"/>
    <w:rsid w:val="005E5B11"/>
    <w:rsid w:val="005E646A"/>
    <w:rsid w:val="005E65B0"/>
    <w:rsid w:val="005E691B"/>
    <w:rsid w:val="005E6A6B"/>
    <w:rsid w:val="005E6C22"/>
    <w:rsid w:val="005E6E2C"/>
    <w:rsid w:val="005E70E2"/>
    <w:rsid w:val="005E72D3"/>
    <w:rsid w:val="005E7661"/>
    <w:rsid w:val="005E7716"/>
    <w:rsid w:val="005E7B3E"/>
    <w:rsid w:val="005E7D4F"/>
    <w:rsid w:val="005E7DB1"/>
    <w:rsid w:val="005F043D"/>
    <w:rsid w:val="005F0441"/>
    <w:rsid w:val="005F097F"/>
    <w:rsid w:val="005F1365"/>
    <w:rsid w:val="005F1380"/>
    <w:rsid w:val="005F13E6"/>
    <w:rsid w:val="005F13E7"/>
    <w:rsid w:val="005F168E"/>
    <w:rsid w:val="005F1D77"/>
    <w:rsid w:val="005F28AD"/>
    <w:rsid w:val="005F2CCF"/>
    <w:rsid w:val="005F355C"/>
    <w:rsid w:val="005F3729"/>
    <w:rsid w:val="005F384B"/>
    <w:rsid w:val="005F39D1"/>
    <w:rsid w:val="005F3A10"/>
    <w:rsid w:val="005F3D9A"/>
    <w:rsid w:val="005F3EA0"/>
    <w:rsid w:val="005F3F2C"/>
    <w:rsid w:val="005F40FA"/>
    <w:rsid w:val="005F488E"/>
    <w:rsid w:val="005F4BA8"/>
    <w:rsid w:val="005F4D33"/>
    <w:rsid w:val="005F4DD5"/>
    <w:rsid w:val="005F5172"/>
    <w:rsid w:val="005F5505"/>
    <w:rsid w:val="005F5748"/>
    <w:rsid w:val="005F58B0"/>
    <w:rsid w:val="005F59F2"/>
    <w:rsid w:val="005F5D10"/>
    <w:rsid w:val="005F61BD"/>
    <w:rsid w:val="005F6A2C"/>
    <w:rsid w:val="005F6BB3"/>
    <w:rsid w:val="005F6D5C"/>
    <w:rsid w:val="005F6EA6"/>
    <w:rsid w:val="005F6EC1"/>
    <w:rsid w:val="005F730F"/>
    <w:rsid w:val="005F7C13"/>
    <w:rsid w:val="005F7CA8"/>
    <w:rsid w:val="005F7F4E"/>
    <w:rsid w:val="00600191"/>
    <w:rsid w:val="00600318"/>
    <w:rsid w:val="006007AF"/>
    <w:rsid w:val="0060086D"/>
    <w:rsid w:val="00601017"/>
    <w:rsid w:val="006012C6"/>
    <w:rsid w:val="00601427"/>
    <w:rsid w:val="00601555"/>
    <w:rsid w:val="006015A5"/>
    <w:rsid w:val="006017CF"/>
    <w:rsid w:val="006020BF"/>
    <w:rsid w:val="00602292"/>
    <w:rsid w:val="006026B9"/>
    <w:rsid w:val="006029FC"/>
    <w:rsid w:val="00602D0A"/>
    <w:rsid w:val="0060310C"/>
    <w:rsid w:val="006034D3"/>
    <w:rsid w:val="0060381F"/>
    <w:rsid w:val="006043E5"/>
    <w:rsid w:val="0060440D"/>
    <w:rsid w:val="00604E86"/>
    <w:rsid w:val="006050EE"/>
    <w:rsid w:val="006057F8"/>
    <w:rsid w:val="006058B5"/>
    <w:rsid w:val="006058D9"/>
    <w:rsid w:val="00605CEF"/>
    <w:rsid w:val="00605EA9"/>
    <w:rsid w:val="00606384"/>
    <w:rsid w:val="00606664"/>
    <w:rsid w:val="00606896"/>
    <w:rsid w:val="00606B0F"/>
    <w:rsid w:val="00606B70"/>
    <w:rsid w:val="00606D33"/>
    <w:rsid w:val="00607436"/>
    <w:rsid w:val="00607766"/>
    <w:rsid w:val="00607B76"/>
    <w:rsid w:val="00607D40"/>
    <w:rsid w:val="00607D7F"/>
    <w:rsid w:val="00607E2A"/>
    <w:rsid w:val="00607F2A"/>
    <w:rsid w:val="006102C2"/>
    <w:rsid w:val="006104C2"/>
    <w:rsid w:val="006106BC"/>
    <w:rsid w:val="006107E2"/>
    <w:rsid w:val="006108A7"/>
    <w:rsid w:val="006109B4"/>
    <w:rsid w:val="00610ABF"/>
    <w:rsid w:val="00610BBC"/>
    <w:rsid w:val="006112DC"/>
    <w:rsid w:val="0061139F"/>
    <w:rsid w:val="00611C7F"/>
    <w:rsid w:val="00611EBF"/>
    <w:rsid w:val="006120C6"/>
    <w:rsid w:val="006120E6"/>
    <w:rsid w:val="00612950"/>
    <w:rsid w:val="00612CFB"/>
    <w:rsid w:val="00612D79"/>
    <w:rsid w:val="00612D9C"/>
    <w:rsid w:val="00612F22"/>
    <w:rsid w:val="00613004"/>
    <w:rsid w:val="0061328F"/>
    <w:rsid w:val="0061428F"/>
    <w:rsid w:val="0061451F"/>
    <w:rsid w:val="0061482D"/>
    <w:rsid w:val="00614BCE"/>
    <w:rsid w:val="00614D34"/>
    <w:rsid w:val="0061547D"/>
    <w:rsid w:val="00615995"/>
    <w:rsid w:val="006163C3"/>
    <w:rsid w:val="00616409"/>
    <w:rsid w:val="006165D6"/>
    <w:rsid w:val="0061662F"/>
    <w:rsid w:val="006168FC"/>
    <w:rsid w:val="006169AB"/>
    <w:rsid w:val="00616B65"/>
    <w:rsid w:val="00616B9B"/>
    <w:rsid w:val="00617448"/>
    <w:rsid w:val="00617A3A"/>
    <w:rsid w:val="00620129"/>
    <w:rsid w:val="006201FF"/>
    <w:rsid w:val="00620F8C"/>
    <w:rsid w:val="006210BA"/>
    <w:rsid w:val="00621443"/>
    <w:rsid w:val="0062183D"/>
    <w:rsid w:val="0062194A"/>
    <w:rsid w:val="00621A06"/>
    <w:rsid w:val="00622182"/>
    <w:rsid w:val="00622DB7"/>
    <w:rsid w:val="00622F63"/>
    <w:rsid w:val="006234F6"/>
    <w:rsid w:val="006235E3"/>
    <w:rsid w:val="0062388B"/>
    <w:rsid w:val="006238AE"/>
    <w:rsid w:val="00623C71"/>
    <w:rsid w:val="006245C9"/>
    <w:rsid w:val="0062482A"/>
    <w:rsid w:val="00624905"/>
    <w:rsid w:val="00624DD8"/>
    <w:rsid w:val="00625088"/>
    <w:rsid w:val="0062531F"/>
    <w:rsid w:val="0062545D"/>
    <w:rsid w:val="00626D71"/>
    <w:rsid w:val="0062728A"/>
    <w:rsid w:val="00627390"/>
    <w:rsid w:val="0062742C"/>
    <w:rsid w:val="0062788F"/>
    <w:rsid w:val="00627DD9"/>
    <w:rsid w:val="00630311"/>
    <w:rsid w:val="006303C0"/>
    <w:rsid w:val="00630761"/>
    <w:rsid w:val="006308AA"/>
    <w:rsid w:val="00630969"/>
    <w:rsid w:val="00630982"/>
    <w:rsid w:val="00630BAC"/>
    <w:rsid w:val="00630DB7"/>
    <w:rsid w:val="00631113"/>
    <w:rsid w:val="0063115F"/>
    <w:rsid w:val="00631373"/>
    <w:rsid w:val="006315A9"/>
    <w:rsid w:val="00631746"/>
    <w:rsid w:val="00631906"/>
    <w:rsid w:val="00631C9B"/>
    <w:rsid w:val="00632069"/>
    <w:rsid w:val="0063253E"/>
    <w:rsid w:val="006326A7"/>
    <w:rsid w:val="0063273C"/>
    <w:rsid w:val="00632D38"/>
    <w:rsid w:val="00632EB5"/>
    <w:rsid w:val="0063317D"/>
    <w:rsid w:val="0063337D"/>
    <w:rsid w:val="00633716"/>
    <w:rsid w:val="0063377B"/>
    <w:rsid w:val="0063406A"/>
    <w:rsid w:val="006344CD"/>
    <w:rsid w:val="00634F17"/>
    <w:rsid w:val="00634F3E"/>
    <w:rsid w:val="006350E0"/>
    <w:rsid w:val="00635884"/>
    <w:rsid w:val="00635BDB"/>
    <w:rsid w:val="006361A1"/>
    <w:rsid w:val="00636613"/>
    <w:rsid w:val="006367AF"/>
    <w:rsid w:val="006367E2"/>
    <w:rsid w:val="00636996"/>
    <w:rsid w:val="006369F3"/>
    <w:rsid w:val="00637092"/>
    <w:rsid w:val="00637348"/>
    <w:rsid w:val="00637582"/>
    <w:rsid w:val="00637BD8"/>
    <w:rsid w:val="00637CEE"/>
    <w:rsid w:val="00640078"/>
    <w:rsid w:val="0064031D"/>
    <w:rsid w:val="00640A2B"/>
    <w:rsid w:val="00640B1C"/>
    <w:rsid w:val="00640D2D"/>
    <w:rsid w:val="00640D52"/>
    <w:rsid w:val="00640D90"/>
    <w:rsid w:val="00641294"/>
    <w:rsid w:val="00641CB8"/>
    <w:rsid w:val="00641F09"/>
    <w:rsid w:val="00641F41"/>
    <w:rsid w:val="00642C33"/>
    <w:rsid w:val="00642C53"/>
    <w:rsid w:val="00642DB8"/>
    <w:rsid w:val="00642E48"/>
    <w:rsid w:val="00642E60"/>
    <w:rsid w:val="006435C0"/>
    <w:rsid w:val="00643716"/>
    <w:rsid w:val="00643982"/>
    <w:rsid w:val="006439D3"/>
    <w:rsid w:val="00643A35"/>
    <w:rsid w:val="00643D4D"/>
    <w:rsid w:val="006443B6"/>
    <w:rsid w:val="0064448B"/>
    <w:rsid w:val="006445E4"/>
    <w:rsid w:val="006449E0"/>
    <w:rsid w:val="00644A36"/>
    <w:rsid w:val="00644F66"/>
    <w:rsid w:val="00645403"/>
    <w:rsid w:val="00645A35"/>
    <w:rsid w:val="00645B1C"/>
    <w:rsid w:val="00645F1E"/>
    <w:rsid w:val="006461A6"/>
    <w:rsid w:val="006463F2"/>
    <w:rsid w:val="00646995"/>
    <w:rsid w:val="00646B8E"/>
    <w:rsid w:val="00646BD4"/>
    <w:rsid w:val="00647145"/>
    <w:rsid w:val="0064745B"/>
    <w:rsid w:val="00647925"/>
    <w:rsid w:val="00647936"/>
    <w:rsid w:val="00647C4E"/>
    <w:rsid w:val="00647EA5"/>
    <w:rsid w:val="00647EDE"/>
    <w:rsid w:val="00647F05"/>
    <w:rsid w:val="006505C3"/>
    <w:rsid w:val="006507D6"/>
    <w:rsid w:val="00650989"/>
    <w:rsid w:val="0065100A"/>
    <w:rsid w:val="006512EE"/>
    <w:rsid w:val="0065176E"/>
    <w:rsid w:val="00651776"/>
    <w:rsid w:val="00652370"/>
    <w:rsid w:val="00652640"/>
    <w:rsid w:val="006529C7"/>
    <w:rsid w:val="00652B72"/>
    <w:rsid w:val="00652C80"/>
    <w:rsid w:val="00652F44"/>
    <w:rsid w:val="00653433"/>
    <w:rsid w:val="006534C9"/>
    <w:rsid w:val="006538EB"/>
    <w:rsid w:val="00654472"/>
    <w:rsid w:val="00654A8F"/>
    <w:rsid w:val="00654CF0"/>
    <w:rsid w:val="00654D0D"/>
    <w:rsid w:val="00654ECD"/>
    <w:rsid w:val="00655179"/>
    <w:rsid w:val="00655594"/>
    <w:rsid w:val="0065561E"/>
    <w:rsid w:val="00655676"/>
    <w:rsid w:val="0065568B"/>
    <w:rsid w:val="00655E75"/>
    <w:rsid w:val="00655F56"/>
    <w:rsid w:val="006562A4"/>
    <w:rsid w:val="0065640E"/>
    <w:rsid w:val="00656865"/>
    <w:rsid w:val="006569FE"/>
    <w:rsid w:val="00656D7B"/>
    <w:rsid w:val="00656E50"/>
    <w:rsid w:val="00656E5D"/>
    <w:rsid w:val="0065717E"/>
    <w:rsid w:val="00657201"/>
    <w:rsid w:val="00657D13"/>
    <w:rsid w:val="00657DA4"/>
    <w:rsid w:val="00657E8C"/>
    <w:rsid w:val="006602AA"/>
    <w:rsid w:val="006602C6"/>
    <w:rsid w:val="006604DA"/>
    <w:rsid w:val="00660984"/>
    <w:rsid w:val="00660B0F"/>
    <w:rsid w:val="00660B3B"/>
    <w:rsid w:val="00660BD1"/>
    <w:rsid w:val="00661016"/>
    <w:rsid w:val="0066139C"/>
    <w:rsid w:val="006613EC"/>
    <w:rsid w:val="006615CB"/>
    <w:rsid w:val="0066171A"/>
    <w:rsid w:val="00661727"/>
    <w:rsid w:val="006619ED"/>
    <w:rsid w:val="00661D37"/>
    <w:rsid w:val="00661E89"/>
    <w:rsid w:val="00661EE9"/>
    <w:rsid w:val="00662093"/>
    <w:rsid w:val="00662FC7"/>
    <w:rsid w:val="006631BF"/>
    <w:rsid w:val="00663692"/>
    <w:rsid w:val="00663760"/>
    <w:rsid w:val="006643A9"/>
    <w:rsid w:val="006643CD"/>
    <w:rsid w:val="00664786"/>
    <w:rsid w:val="00664BF6"/>
    <w:rsid w:val="00665643"/>
    <w:rsid w:val="00665B96"/>
    <w:rsid w:val="00665E8E"/>
    <w:rsid w:val="006661A5"/>
    <w:rsid w:val="006662FD"/>
    <w:rsid w:val="00666681"/>
    <w:rsid w:val="0066689D"/>
    <w:rsid w:val="00666963"/>
    <w:rsid w:val="00666B79"/>
    <w:rsid w:val="00666EC7"/>
    <w:rsid w:val="0066732E"/>
    <w:rsid w:val="00667355"/>
    <w:rsid w:val="006677B7"/>
    <w:rsid w:val="00667C30"/>
    <w:rsid w:val="00667DC0"/>
    <w:rsid w:val="00667EDA"/>
    <w:rsid w:val="00670157"/>
    <w:rsid w:val="00670A36"/>
    <w:rsid w:val="0067165C"/>
    <w:rsid w:val="00671CDF"/>
    <w:rsid w:val="00671D2F"/>
    <w:rsid w:val="00671DA9"/>
    <w:rsid w:val="0067200B"/>
    <w:rsid w:val="0067214B"/>
    <w:rsid w:val="0067243F"/>
    <w:rsid w:val="006727FE"/>
    <w:rsid w:val="006729C3"/>
    <w:rsid w:val="00672F41"/>
    <w:rsid w:val="00673951"/>
    <w:rsid w:val="0067429A"/>
    <w:rsid w:val="00674945"/>
    <w:rsid w:val="006749E0"/>
    <w:rsid w:val="00674A86"/>
    <w:rsid w:val="00674B26"/>
    <w:rsid w:val="00674D13"/>
    <w:rsid w:val="00674F71"/>
    <w:rsid w:val="00674F73"/>
    <w:rsid w:val="006750E2"/>
    <w:rsid w:val="0067537E"/>
    <w:rsid w:val="00675563"/>
    <w:rsid w:val="0067565D"/>
    <w:rsid w:val="00675779"/>
    <w:rsid w:val="006757FE"/>
    <w:rsid w:val="00675DCC"/>
    <w:rsid w:val="00676692"/>
    <w:rsid w:val="00676A53"/>
    <w:rsid w:val="00676EFA"/>
    <w:rsid w:val="00676F0F"/>
    <w:rsid w:val="0067728B"/>
    <w:rsid w:val="00677547"/>
    <w:rsid w:val="006776FB"/>
    <w:rsid w:val="00677F09"/>
    <w:rsid w:val="00680135"/>
    <w:rsid w:val="0068058B"/>
    <w:rsid w:val="00680B61"/>
    <w:rsid w:val="00680CC1"/>
    <w:rsid w:val="00681979"/>
    <w:rsid w:val="0068200F"/>
    <w:rsid w:val="00682184"/>
    <w:rsid w:val="006825E2"/>
    <w:rsid w:val="00682679"/>
    <w:rsid w:val="00682706"/>
    <w:rsid w:val="00682D26"/>
    <w:rsid w:val="00682D6D"/>
    <w:rsid w:val="00682DEF"/>
    <w:rsid w:val="00682FA4"/>
    <w:rsid w:val="006833B2"/>
    <w:rsid w:val="00683A76"/>
    <w:rsid w:val="00683A7D"/>
    <w:rsid w:val="00683AC2"/>
    <w:rsid w:val="006840ED"/>
    <w:rsid w:val="006840F9"/>
    <w:rsid w:val="0068423A"/>
    <w:rsid w:val="00684960"/>
    <w:rsid w:val="00684B89"/>
    <w:rsid w:val="00684C10"/>
    <w:rsid w:val="00684D97"/>
    <w:rsid w:val="006851B4"/>
    <w:rsid w:val="00685230"/>
    <w:rsid w:val="00685572"/>
    <w:rsid w:val="00685576"/>
    <w:rsid w:val="0068558F"/>
    <w:rsid w:val="006855E9"/>
    <w:rsid w:val="00685C9A"/>
    <w:rsid w:val="00685E0B"/>
    <w:rsid w:val="00685FC1"/>
    <w:rsid w:val="00685FC5"/>
    <w:rsid w:val="00686388"/>
    <w:rsid w:val="006867FB"/>
    <w:rsid w:val="006868A2"/>
    <w:rsid w:val="00686D4C"/>
    <w:rsid w:val="00687540"/>
    <w:rsid w:val="00687649"/>
    <w:rsid w:val="006877AB"/>
    <w:rsid w:val="00687828"/>
    <w:rsid w:val="00687A22"/>
    <w:rsid w:val="00687B46"/>
    <w:rsid w:val="00687D0F"/>
    <w:rsid w:val="00687F6D"/>
    <w:rsid w:val="006909BA"/>
    <w:rsid w:val="00690A22"/>
    <w:rsid w:val="00690D4A"/>
    <w:rsid w:val="00690FD1"/>
    <w:rsid w:val="006916C8"/>
    <w:rsid w:val="00691E0B"/>
    <w:rsid w:val="0069213E"/>
    <w:rsid w:val="00692155"/>
    <w:rsid w:val="0069285A"/>
    <w:rsid w:val="00692E05"/>
    <w:rsid w:val="00692FAF"/>
    <w:rsid w:val="006944A4"/>
    <w:rsid w:val="0069489B"/>
    <w:rsid w:val="006948A9"/>
    <w:rsid w:val="00694B4A"/>
    <w:rsid w:val="00695036"/>
    <w:rsid w:val="00695350"/>
    <w:rsid w:val="006953BA"/>
    <w:rsid w:val="006953F0"/>
    <w:rsid w:val="00695479"/>
    <w:rsid w:val="00695707"/>
    <w:rsid w:val="006958A4"/>
    <w:rsid w:val="00695AF5"/>
    <w:rsid w:val="00695BBD"/>
    <w:rsid w:val="0069602E"/>
    <w:rsid w:val="006961D0"/>
    <w:rsid w:val="006968C6"/>
    <w:rsid w:val="00696BA0"/>
    <w:rsid w:val="00696BC7"/>
    <w:rsid w:val="00697338"/>
    <w:rsid w:val="00697751"/>
    <w:rsid w:val="00697E2B"/>
    <w:rsid w:val="00697F1A"/>
    <w:rsid w:val="006A027F"/>
    <w:rsid w:val="006A052B"/>
    <w:rsid w:val="006A0569"/>
    <w:rsid w:val="006A06B1"/>
    <w:rsid w:val="006A0842"/>
    <w:rsid w:val="006A0C0F"/>
    <w:rsid w:val="006A1698"/>
    <w:rsid w:val="006A17C0"/>
    <w:rsid w:val="006A1981"/>
    <w:rsid w:val="006A1A16"/>
    <w:rsid w:val="006A1E62"/>
    <w:rsid w:val="006A2291"/>
    <w:rsid w:val="006A22D9"/>
    <w:rsid w:val="006A2412"/>
    <w:rsid w:val="006A262C"/>
    <w:rsid w:val="006A2649"/>
    <w:rsid w:val="006A291F"/>
    <w:rsid w:val="006A2C62"/>
    <w:rsid w:val="006A2E8B"/>
    <w:rsid w:val="006A310D"/>
    <w:rsid w:val="006A35E2"/>
    <w:rsid w:val="006A36FF"/>
    <w:rsid w:val="006A37BF"/>
    <w:rsid w:val="006A37D8"/>
    <w:rsid w:val="006A37E6"/>
    <w:rsid w:val="006A38E3"/>
    <w:rsid w:val="006A39E4"/>
    <w:rsid w:val="006A3A8C"/>
    <w:rsid w:val="006A3DE3"/>
    <w:rsid w:val="006A4616"/>
    <w:rsid w:val="006A4ABD"/>
    <w:rsid w:val="006A4C8D"/>
    <w:rsid w:val="006A4CC2"/>
    <w:rsid w:val="006A4EC0"/>
    <w:rsid w:val="006A59D1"/>
    <w:rsid w:val="006A5D24"/>
    <w:rsid w:val="006A5FDE"/>
    <w:rsid w:val="006A6316"/>
    <w:rsid w:val="006A65BA"/>
    <w:rsid w:val="006A68A3"/>
    <w:rsid w:val="006A6BD3"/>
    <w:rsid w:val="006A6D9E"/>
    <w:rsid w:val="006A6F60"/>
    <w:rsid w:val="006A7286"/>
    <w:rsid w:val="006A7457"/>
    <w:rsid w:val="006A752C"/>
    <w:rsid w:val="006A7638"/>
    <w:rsid w:val="006A79E3"/>
    <w:rsid w:val="006A7A5D"/>
    <w:rsid w:val="006A7A91"/>
    <w:rsid w:val="006A7A9F"/>
    <w:rsid w:val="006B010F"/>
    <w:rsid w:val="006B0249"/>
    <w:rsid w:val="006B0CAC"/>
    <w:rsid w:val="006B0D41"/>
    <w:rsid w:val="006B0FA0"/>
    <w:rsid w:val="006B12F7"/>
    <w:rsid w:val="006B16E7"/>
    <w:rsid w:val="006B1B84"/>
    <w:rsid w:val="006B1BC5"/>
    <w:rsid w:val="006B1DF3"/>
    <w:rsid w:val="006B1EF3"/>
    <w:rsid w:val="006B2558"/>
    <w:rsid w:val="006B2D13"/>
    <w:rsid w:val="006B34F5"/>
    <w:rsid w:val="006B3B1E"/>
    <w:rsid w:val="006B3F3C"/>
    <w:rsid w:val="006B412C"/>
    <w:rsid w:val="006B44A4"/>
    <w:rsid w:val="006B458C"/>
    <w:rsid w:val="006B4BE5"/>
    <w:rsid w:val="006B57ED"/>
    <w:rsid w:val="006B69A8"/>
    <w:rsid w:val="006B6AD1"/>
    <w:rsid w:val="006B70C0"/>
    <w:rsid w:val="006B72EA"/>
    <w:rsid w:val="006B7ADD"/>
    <w:rsid w:val="006B7EE1"/>
    <w:rsid w:val="006B7F11"/>
    <w:rsid w:val="006C0158"/>
    <w:rsid w:val="006C0830"/>
    <w:rsid w:val="006C0A96"/>
    <w:rsid w:val="006C0CE8"/>
    <w:rsid w:val="006C10C1"/>
    <w:rsid w:val="006C1100"/>
    <w:rsid w:val="006C1332"/>
    <w:rsid w:val="006C1429"/>
    <w:rsid w:val="006C14C8"/>
    <w:rsid w:val="006C1525"/>
    <w:rsid w:val="006C172D"/>
    <w:rsid w:val="006C1F0D"/>
    <w:rsid w:val="006C2977"/>
    <w:rsid w:val="006C33B8"/>
    <w:rsid w:val="006C35C1"/>
    <w:rsid w:val="006C3742"/>
    <w:rsid w:val="006C3D07"/>
    <w:rsid w:val="006C3F60"/>
    <w:rsid w:val="006C3FDE"/>
    <w:rsid w:val="006C446A"/>
    <w:rsid w:val="006C4969"/>
    <w:rsid w:val="006C4EE2"/>
    <w:rsid w:val="006C4FD4"/>
    <w:rsid w:val="006C541E"/>
    <w:rsid w:val="006C5465"/>
    <w:rsid w:val="006C56C4"/>
    <w:rsid w:val="006C5A57"/>
    <w:rsid w:val="006C6090"/>
    <w:rsid w:val="006C626E"/>
    <w:rsid w:val="006C636F"/>
    <w:rsid w:val="006C63E3"/>
    <w:rsid w:val="006C668B"/>
    <w:rsid w:val="006C6886"/>
    <w:rsid w:val="006C6D61"/>
    <w:rsid w:val="006C6E2D"/>
    <w:rsid w:val="006C6E63"/>
    <w:rsid w:val="006C6EB3"/>
    <w:rsid w:val="006C72AE"/>
    <w:rsid w:val="006C776F"/>
    <w:rsid w:val="006C784F"/>
    <w:rsid w:val="006C7EAE"/>
    <w:rsid w:val="006C7F71"/>
    <w:rsid w:val="006D03BD"/>
    <w:rsid w:val="006D0BBB"/>
    <w:rsid w:val="006D0EB7"/>
    <w:rsid w:val="006D1119"/>
    <w:rsid w:val="006D12F3"/>
    <w:rsid w:val="006D14B3"/>
    <w:rsid w:val="006D15BD"/>
    <w:rsid w:val="006D1E9B"/>
    <w:rsid w:val="006D2101"/>
    <w:rsid w:val="006D21E9"/>
    <w:rsid w:val="006D2253"/>
    <w:rsid w:val="006D26B4"/>
    <w:rsid w:val="006D283F"/>
    <w:rsid w:val="006D2AB4"/>
    <w:rsid w:val="006D2BB4"/>
    <w:rsid w:val="006D2CED"/>
    <w:rsid w:val="006D2EC1"/>
    <w:rsid w:val="006D306A"/>
    <w:rsid w:val="006D3477"/>
    <w:rsid w:val="006D381A"/>
    <w:rsid w:val="006D3908"/>
    <w:rsid w:val="006D3B1E"/>
    <w:rsid w:val="006D3DC2"/>
    <w:rsid w:val="006D4283"/>
    <w:rsid w:val="006D460E"/>
    <w:rsid w:val="006D4D39"/>
    <w:rsid w:val="006D4E10"/>
    <w:rsid w:val="006D5115"/>
    <w:rsid w:val="006D54A4"/>
    <w:rsid w:val="006D5622"/>
    <w:rsid w:val="006D5867"/>
    <w:rsid w:val="006D5DF0"/>
    <w:rsid w:val="006D601C"/>
    <w:rsid w:val="006D610A"/>
    <w:rsid w:val="006D6225"/>
    <w:rsid w:val="006D62D2"/>
    <w:rsid w:val="006D6814"/>
    <w:rsid w:val="006D6F02"/>
    <w:rsid w:val="006D7055"/>
    <w:rsid w:val="006D7125"/>
    <w:rsid w:val="006D712F"/>
    <w:rsid w:val="006D7258"/>
    <w:rsid w:val="006D765A"/>
    <w:rsid w:val="006D7A71"/>
    <w:rsid w:val="006D7B9E"/>
    <w:rsid w:val="006D7C93"/>
    <w:rsid w:val="006D7D5F"/>
    <w:rsid w:val="006E05CD"/>
    <w:rsid w:val="006E07DB"/>
    <w:rsid w:val="006E0839"/>
    <w:rsid w:val="006E0869"/>
    <w:rsid w:val="006E0AE8"/>
    <w:rsid w:val="006E0AE9"/>
    <w:rsid w:val="006E0E41"/>
    <w:rsid w:val="006E1115"/>
    <w:rsid w:val="006E113A"/>
    <w:rsid w:val="006E1E9E"/>
    <w:rsid w:val="006E1EB2"/>
    <w:rsid w:val="006E2037"/>
    <w:rsid w:val="006E20C4"/>
    <w:rsid w:val="006E20EE"/>
    <w:rsid w:val="006E239B"/>
    <w:rsid w:val="006E25D5"/>
    <w:rsid w:val="006E2773"/>
    <w:rsid w:val="006E2814"/>
    <w:rsid w:val="006E290B"/>
    <w:rsid w:val="006E2E76"/>
    <w:rsid w:val="006E34F7"/>
    <w:rsid w:val="006E38B5"/>
    <w:rsid w:val="006E3C15"/>
    <w:rsid w:val="006E3CB7"/>
    <w:rsid w:val="006E44DF"/>
    <w:rsid w:val="006E4AEF"/>
    <w:rsid w:val="006E4B31"/>
    <w:rsid w:val="006E4BCF"/>
    <w:rsid w:val="006E4C09"/>
    <w:rsid w:val="006E4DDA"/>
    <w:rsid w:val="006E51B4"/>
    <w:rsid w:val="006E52AC"/>
    <w:rsid w:val="006E5530"/>
    <w:rsid w:val="006E5625"/>
    <w:rsid w:val="006E56F8"/>
    <w:rsid w:val="006E5852"/>
    <w:rsid w:val="006E5B2D"/>
    <w:rsid w:val="006E5F36"/>
    <w:rsid w:val="006E63A9"/>
    <w:rsid w:val="006E65F3"/>
    <w:rsid w:val="006E6904"/>
    <w:rsid w:val="006E69E4"/>
    <w:rsid w:val="006E6DCC"/>
    <w:rsid w:val="006E701C"/>
    <w:rsid w:val="006E70D1"/>
    <w:rsid w:val="006E7125"/>
    <w:rsid w:val="006E7149"/>
    <w:rsid w:val="006E746F"/>
    <w:rsid w:val="006E7534"/>
    <w:rsid w:val="006E767F"/>
    <w:rsid w:val="006E799A"/>
    <w:rsid w:val="006E7BAD"/>
    <w:rsid w:val="006E7E1A"/>
    <w:rsid w:val="006E7EEA"/>
    <w:rsid w:val="006F06A2"/>
    <w:rsid w:val="006F0E29"/>
    <w:rsid w:val="006F103A"/>
    <w:rsid w:val="006F1064"/>
    <w:rsid w:val="006F1CBF"/>
    <w:rsid w:val="006F1CF7"/>
    <w:rsid w:val="006F2266"/>
    <w:rsid w:val="006F2270"/>
    <w:rsid w:val="006F22F8"/>
    <w:rsid w:val="006F27AB"/>
    <w:rsid w:val="006F2890"/>
    <w:rsid w:val="006F3312"/>
    <w:rsid w:val="006F348E"/>
    <w:rsid w:val="006F3584"/>
    <w:rsid w:val="006F36A3"/>
    <w:rsid w:val="006F37C7"/>
    <w:rsid w:val="006F3BC8"/>
    <w:rsid w:val="006F3E1D"/>
    <w:rsid w:val="006F3E99"/>
    <w:rsid w:val="006F4450"/>
    <w:rsid w:val="006F4509"/>
    <w:rsid w:val="006F4521"/>
    <w:rsid w:val="006F4835"/>
    <w:rsid w:val="006F491D"/>
    <w:rsid w:val="006F4B0F"/>
    <w:rsid w:val="006F4F7B"/>
    <w:rsid w:val="006F512A"/>
    <w:rsid w:val="006F59C9"/>
    <w:rsid w:val="006F5B02"/>
    <w:rsid w:val="006F5C38"/>
    <w:rsid w:val="006F5CE2"/>
    <w:rsid w:val="006F5E4C"/>
    <w:rsid w:val="006F6188"/>
    <w:rsid w:val="006F6222"/>
    <w:rsid w:val="006F636E"/>
    <w:rsid w:val="006F63CE"/>
    <w:rsid w:val="006F6743"/>
    <w:rsid w:val="006F6A61"/>
    <w:rsid w:val="006F6C08"/>
    <w:rsid w:val="006F7180"/>
    <w:rsid w:val="006F72BE"/>
    <w:rsid w:val="006F75FA"/>
    <w:rsid w:val="006F775A"/>
    <w:rsid w:val="006F7791"/>
    <w:rsid w:val="006F7C16"/>
    <w:rsid w:val="006F7F59"/>
    <w:rsid w:val="00700285"/>
    <w:rsid w:val="00700327"/>
    <w:rsid w:val="007003EE"/>
    <w:rsid w:val="007007C4"/>
    <w:rsid w:val="007008CA"/>
    <w:rsid w:val="0070098A"/>
    <w:rsid w:val="007009F2"/>
    <w:rsid w:val="00700EF9"/>
    <w:rsid w:val="00700F25"/>
    <w:rsid w:val="00700FDC"/>
    <w:rsid w:val="00701125"/>
    <w:rsid w:val="0070123D"/>
    <w:rsid w:val="0070141C"/>
    <w:rsid w:val="007017DA"/>
    <w:rsid w:val="0070183C"/>
    <w:rsid w:val="007018D2"/>
    <w:rsid w:val="00701DF2"/>
    <w:rsid w:val="00701E2C"/>
    <w:rsid w:val="007022CD"/>
    <w:rsid w:val="00702783"/>
    <w:rsid w:val="007029CE"/>
    <w:rsid w:val="00702C37"/>
    <w:rsid w:val="00702F50"/>
    <w:rsid w:val="00703719"/>
    <w:rsid w:val="00703827"/>
    <w:rsid w:val="00703CBA"/>
    <w:rsid w:val="00703CFD"/>
    <w:rsid w:val="00704083"/>
    <w:rsid w:val="007042CB"/>
    <w:rsid w:val="00704CA8"/>
    <w:rsid w:val="00704D47"/>
    <w:rsid w:val="00704E0B"/>
    <w:rsid w:val="0070505B"/>
    <w:rsid w:val="00705301"/>
    <w:rsid w:val="00705483"/>
    <w:rsid w:val="00705B6C"/>
    <w:rsid w:val="00705BA0"/>
    <w:rsid w:val="00705E1F"/>
    <w:rsid w:val="00706384"/>
    <w:rsid w:val="007064AA"/>
    <w:rsid w:val="0070665D"/>
    <w:rsid w:val="007069E0"/>
    <w:rsid w:val="00706E84"/>
    <w:rsid w:val="00707F24"/>
    <w:rsid w:val="00707F6F"/>
    <w:rsid w:val="00710061"/>
    <w:rsid w:val="00710094"/>
    <w:rsid w:val="0071017A"/>
    <w:rsid w:val="007101CA"/>
    <w:rsid w:val="00710205"/>
    <w:rsid w:val="00710321"/>
    <w:rsid w:val="007103E4"/>
    <w:rsid w:val="007104F8"/>
    <w:rsid w:val="00710501"/>
    <w:rsid w:val="00710C87"/>
    <w:rsid w:val="00711376"/>
    <w:rsid w:val="0071179F"/>
    <w:rsid w:val="00711EBA"/>
    <w:rsid w:val="00711F36"/>
    <w:rsid w:val="00712081"/>
    <w:rsid w:val="00712292"/>
    <w:rsid w:val="0071255A"/>
    <w:rsid w:val="00712582"/>
    <w:rsid w:val="007129B3"/>
    <w:rsid w:val="00712D29"/>
    <w:rsid w:val="0071319F"/>
    <w:rsid w:val="007135A0"/>
    <w:rsid w:val="0071367A"/>
    <w:rsid w:val="007138B1"/>
    <w:rsid w:val="00713933"/>
    <w:rsid w:val="00713983"/>
    <w:rsid w:val="007139A4"/>
    <w:rsid w:val="00713A49"/>
    <w:rsid w:val="00713B07"/>
    <w:rsid w:val="0071460F"/>
    <w:rsid w:val="00714BA1"/>
    <w:rsid w:val="007151E5"/>
    <w:rsid w:val="0071575B"/>
    <w:rsid w:val="0071598F"/>
    <w:rsid w:val="00715C1E"/>
    <w:rsid w:val="00716105"/>
    <w:rsid w:val="0071631C"/>
    <w:rsid w:val="007163F9"/>
    <w:rsid w:val="00716406"/>
    <w:rsid w:val="00716685"/>
    <w:rsid w:val="00716B3E"/>
    <w:rsid w:val="00716BD1"/>
    <w:rsid w:val="00716F7D"/>
    <w:rsid w:val="0071717D"/>
    <w:rsid w:val="007171D4"/>
    <w:rsid w:val="00717A56"/>
    <w:rsid w:val="00717A5D"/>
    <w:rsid w:val="00717ACD"/>
    <w:rsid w:val="00717E85"/>
    <w:rsid w:val="00717F6E"/>
    <w:rsid w:val="0072095E"/>
    <w:rsid w:val="00720AB7"/>
    <w:rsid w:val="00720CFC"/>
    <w:rsid w:val="00721B84"/>
    <w:rsid w:val="00721F45"/>
    <w:rsid w:val="007221EF"/>
    <w:rsid w:val="00722500"/>
    <w:rsid w:val="00722AF9"/>
    <w:rsid w:val="00722B6C"/>
    <w:rsid w:val="00723114"/>
    <w:rsid w:val="00723783"/>
    <w:rsid w:val="007243B1"/>
    <w:rsid w:val="00724696"/>
    <w:rsid w:val="00724CA3"/>
    <w:rsid w:val="00724F17"/>
    <w:rsid w:val="00725285"/>
    <w:rsid w:val="007257AF"/>
    <w:rsid w:val="00725809"/>
    <w:rsid w:val="0072650B"/>
    <w:rsid w:val="00726580"/>
    <w:rsid w:val="0072691B"/>
    <w:rsid w:val="00726D0E"/>
    <w:rsid w:val="0072711B"/>
    <w:rsid w:val="00727352"/>
    <w:rsid w:val="00727713"/>
    <w:rsid w:val="00727BEE"/>
    <w:rsid w:val="00727D11"/>
    <w:rsid w:val="00727E31"/>
    <w:rsid w:val="007305F3"/>
    <w:rsid w:val="007306E7"/>
    <w:rsid w:val="007306FB"/>
    <w:rsid w:val="00730BB1"/>
    <w:rsid w:val="00730C42"/>
    <w:rsid w:val="00731126"/>
    <w:rsid w:val="007315D5"/>
    <w:rsid w:val="0073172A"/>
    <w:rsid w:val="00731BAD"/>
    <w:rsid w:val="00731C41"/>
    <w:rsid w:val="00731D13"/>
    <w:rsid w:val="00731F41"/>
    <w:rsid w:val="0073215D"/>
    <w:rsid w:val="007322E8"/>
    <w:rsid w:val="00732485"/>
    <w:rsid w:val="007327F0"/>
    <w:rsid w:val="0073298F"/>
    <w:rsid w:val="00733156"/>
    <w:rsid w:val="007337B1"/>
    <w:rsid w:val="0073397B"/>
    <w:rsid w:val="00733A99"/>
    <w:rsid w:val="00733B8F"/>
    <w:rsid w:val="00733C1F"/>
    <w:rsid w:val="00733DAF"/>
    <w:rsid w:val="00734360"/>
    <w:rsid w:val="00734516"/>
    <w:rsid w:val="00734580"/>
    <w:rsid w:val="007345C9"/>
    <w:rsid w:val="0073470C"/>
    <w:rsid w:val="00734C16"/>
    <w:rsid w:val="00734EEB"/>
    <w:rsid w:val="00734FFE"/>
    <w:rsid w:val="00735643"/>
    <w:rsid w:val="00735AB8"/>
    <w:rsid w:val="00735BD5"/>
    <w:rsid w:val="00735C83"/>
    <w:rsid w:val="007360AE"/>
    <w:rsid w:val="00736214"/>
    <w:rsid w:val="007366F4"/>
    <w:rsid w:val="0073680C"/>
    <w:rsid w:val="007369A7"/>
    <w:rsid w:val="00736BC8"/>
    <w:rsid w:val="00736C13"/>
    <w:rsid w:val="00736EFA"/>
    <w:rsid w:val="00736F2B"/>
    <w:rsid w:val="00737308"/>
    <w:rsid w:val="0073794A"/>
    <w:rsid w:val="007379D9"/>
    <w:rsid w:val="00737EB3"/>
    <w:rsid w:val="00737F2B"/>
    <w:rsid w:val="0074097D"/>
    <w:rsid w:val="00740D9A"/>
    <w:rsid w:val="00740F10"/>
    <w:rsid w:val="0074103B"/>
    <w:rsid w:val="0074134D"/>
    <w:rsid w:val="00741614"/>
    <w:rsid w:val="007416A2"/>
    <w:rsid w:val="00741C17"/>
    <w:rsid w:val="00741CD3"/>
    <w:rsid w:val="00741D8C"/>
    <w:rsid w:val="00741F52"/>
    <w:rsid w:val="00741F76"/>
    <w:rsid w:val="00742821"/>
    <w:rsid w:val="007429BB"/>
    <w:rsid w:val="00742BA9"/>
    <w:rsid w:val="00742C68"/>
    <w:rsid w:val="00743233"/>
    <w:rsid w:val="007435B4"/>
    <w:rsid w:val="00743614"/>
    <w:rsid w:val="007436EC"/>
    <w:rsid w:val="00743A51"/>
    <w:rsid w:val="00743A6F"/>
    <w:rsid w:val="00743E8F"/>
    <w:rsid w:val="00743EC6"/>
    <w:rsid w:val="00744239"/>
    <w:rsid w:val="0074428F"/>
    <w:rsid w:val="00744412"/>
    <w:rsid w:val="0074448F"/>
    <w:rsid w:val="007447ED"/>
    <w:rsid w:val="00744F7C"/>
    <w:rsid w:val="007452ED"/>
    <w:rsid w:val="00745BCE"/>
    <w:rsid w:val="00745C2D"/>
    <w:rsid w:val="00745E5A"/>
    <w:rsid w:val="0074654F"/>
    <w:rsid w:val="0074671F"/>
    <w:rsid w:val="007467E6"/>
    <w:rsid w:val="00746923"/>
    <w:rsid w:val="0074733F"/>
    <w:rsid w:val="00747ED9"/>
    <w:rsid w:val="007500F4"/>
    <w:rsid w:val="00750168"/>
    <w:rsid w:val="00750452"/>
    <w:rsid w:val="00750489"/>
    <w:rsid w:val="00750527"/>
    <w:rsid w:val="00750541"/>
    <w:rsid w:val="007507C9"/>
    <w:rsid w:val="007508A3"/>
    <w:rsid w:val="007515F1"/>
    <w:rsid w:val="007516DD"/>
    <w:rsid w:val="007519F3"/>
    <w:rsid w:val="00751B5E"/>
    <w:rsid w:val="00752521"/>
    <w:rsid w:val="00752AD4"/>
    <w:rsid w:val="00752D6B"/>
    <w:rsid w:val="00752D75"/>
    <w:rsid w:val="0075306C"/>
    <w:rsid w:val="007537F8"/>
    <w:rsid w:val="00753C72"/>
    <w:rsid w:val="0075408B"/>
    <w:rsid w:val="00754DE1"/>
    <w:rsid w:val="00755034"/>
    <w:rsid w:val="00755659"/>
    <w:rsid w:val="007557A6"/>
    <w:rsid w:val="0075587B"/>
    <w:rsid w:val="00755B2E"/>
    <w:rsid w:val="00755DB8"/>
    <w:rsid w:val="007562F4"/>
    <w:rsid w:val="00756347"/>
    <w:rsid w:val="007564BC"/>
    <w:rsid w:val="00756729"/>
    <w:rsid w:val="00756BD1"/>
    <w:rsid w:val="00757032"/>
    <w:rsid w:val="00757047"/>
    <w:rsid w:val="0075756F"/>
    <w:rsid w:val="00757922"/>
    <w:rsid w:val="007579A2"/>
    <w:rsid w:val="00757B51"/>
    <w:rsid w:val="00757D14"/>
    <w:rsid w:val="007602CF"/>
    <w:rsid w:val="007603E9"/>
    <w:rsid w:val="00760848"/>
    <w:rsid w:val="00760FA7"/>
    <w:rsid w:val="00761085"/>
    <w:rsid w:val="0076124D"/>
    <w:rsid w:val="0076139F"/>
    <w:rsid w:val="0076141C"/>
    <w:rsid w:val="00761DFC"/>
    <w:rsid w:val="00761E77"/>
    <w:rsid w:val="0076205F"/>
    <w:rsid w:val="00762068"/>
    <w:rsid w:val="007623E1"/>
    <w:rsid w:val="007623E9"/>
    <w:rsid w:val="007624CC"/>
    <w:rsid w:val="007628C8"/>
    <w:rsid w:val="00762931"/>
    <w:rsid w:val="0076295B"/>
    <w:rsid w:val="007629B9"/>
    <w:rsid w:val="00762ACC"/>
    <w:rsid w:val="00762C5D"/>
    <w:rsid w:val="007631E8"/>
    <w:rsid w:val="00763613"/>
    <w:rsid w:val="007637D6"/>
    <w:rsid w:val="00763B3B"/>
    <w:rsid w:val="00763FC2"/>
    <w:rsid w:val="0076432F"/>
    <w:rsid w:val="00764672"/>
    <w:rsid w:val="0076472B"/>
    <w:rsid w:val="00764EB3"/>
    <w:rsid w:val="00764FFF"/>
    <w:rsid w:val="00765083"/>
    <w:rsid w:val="0076510A"/>
    <w:rsid w:val="00765661"/>
    <w:rsid w:val="00765823"/>
    <w:rsid w:val="007659CC"/>
    <w:rsid w:val="00765C4D"/>
    <w:rsid w:val="00765F81"/>
    <w:rsid w:val="007662CF"/>
    <w:rsid w:val="007667FC"/>
    <w:rsid w:val="007668A9"/>
    <w:rsid w:val="00767385"/>
    <w:rsid w:val="0076748E"/>
    <w:rsid w:val="00767A6F"/>
    <w:rsid w:val="00767D13"/>
    <w:rsid w:val="00767E67"/>
    <w:rsid w:val="00767EEA"/>
    <w:rsid w:val="007705F0"/>
    <w:rsid w:val="00770A09"/>
    <w:rsid w:val="00770B4E"/>
    <w:rsid w:val="00770D96"/>
    <w:rsid w:val="00770F24"/>
    <w:rsid w:val="00771500"/>
    <w:rsid w:val="00771770"/>
    <w:rsid w:val="007719C2"/>
    <w:rsid w:val="0077249D"/>
    <w:rsid w:val="007724D2"/>
    <w:rsid w:val="007729F7"/>
    <w:rsid w:val="00772AAD"/>
    <w:rsid w:val="00772E3B"/>
    <w:rsid w:val="00773289"/>
    <w:rsid w:val="00773B02"/>
    <w:rsid w:val="00773B24"/>
    <w:rsid w:val="00773B95"/>
    <w:rsid w:val="00773BFB"/>
    <w:rsid w:val="00773CA1"/>
    <w:rsid w:val="00773CBD"/>
    <w:rsid w:val="00773D40"/>
    <w:rsid w:val="00773FA4"/>
    <w:rsid w:val="007740F4"/>
    <w:rsid w:val="00774692"/>
    <w:rsid w:val="007746EA"/>
    <w:rsid w:val="00774888"/>
    <w:rsid w:val="00774912"/>
    <w:rsid w:val="00774982"/>
    <w:rsid w:val="00774DE5"/>
    <w:rsid w:val="00774EF3"/>
    <w:rsid w:val="0077541F"/>
    <w:rsid w:val="007754EB"/>
    <w:rsid w:val="00776266"/>
    <w:rsid w:val="007767F3"/>
    <w:rsid w:val="00776A57"/>
    <w:rsid w:val="00776AD8"/>
    <w:rsid w:val="00776BE7"/>
    <w:rsid w:val="00776D8F"/>
    <w:rsid w:val="0077723D"/>
    <w:rsid w:val="007773A5"/>
    <w:rsid w:val="007775C0"/>
    <w:rsid w:val="007777ED"/>
    <w:rsid w:val="007778E2"/>
    <w:rsid w:val="00780084"/>
    <w:rsid w:val="007800D1"/>
    <w:rsid w:val="0078023D"/>
    <w:rsid w:val="007803D3"/>
    <w:rsid w:val="007808E8"/>
    <w:rsid w:val="00780A69"/>
    <w:rsid w:val="00780DA8"/>
    <w:rsid w:val="007811BB"/>
    <w:rsid w:val="00781264"/>
    <w:rsid w:val="007812CB"/>
    <w:rsid w:val="0078200C"/>
    <w:rsid w:val="0078225C"/>
    <w:rsid w:val="007822FA"/>
    <w:rsid w:val="007823F2"/>
    <w:rsid w:val="0078281B"/>
    <w:rsid w:val="007829F6"/>
    <w:rsid w:val="00782BD4"/>
    <w:rsid w:val="00782EA1"/>
    <w:rsid w:val="00782EEA"/>
    <w:rsid w:val="0078312B"/>
    <w:rsid w:val="00783289"/>
    <w:rsid w:val="007833CC"/>
    <w:rsid w:val="007837FD"/>
    <w:rsid w:val="00783F7D"/>
    <w:rsid w:val="007847D5"/>
    <w:rsid w:val="00784A82"/>
    <w:rsid w:val="00784D5A"/>
    <w:rsid w:val="007850A3"/>
    <w:rsid w:val="00785417"/>
    <w:rsid w:val="00785A76"/>
    <w:rsid w:val="00785CA4"/>
    <w:rsid w:val="00786451"/>
    <w:rsid w:val="00786C9E"/>
    <w:rsid w:val="00786E12"/>
    <w:rsid w:val="007873A6"/>
    <w:rsid w:val="007875A2"/>
    <w:rsid w:val="00787770"/>
    <w:rsid w:val="00787891"/>
    <w:rsid w:val="007878FF"/>
    <w:rsid w:val="00790372"/>
    <w:rsid w:val="00790558"/>
    <w:rsid w:val="00790768"/>
    <w:rsid w:val="00790828"/>
    <w:rsid w:val="00790C26"/>
    <w:rsid w:val="00790D26"/>
    <w:rsid w:val="00790FD4"/>
    <w:rsid w:val="007911C5"/>
    <w:rsid w:val="00791249"/>
    <w:rsid w:val="00791430"/>
    <w:rsid w:val="007916AA"/>
    <w:rsid w:val="00791846"/>
    <w:rsid w:val="00791C46"/>
    <w:rsid w:val="00791CDF"/>
    <w:rsid w:val="007928B9"/>
    <w:rsid w:val="00792B8C"/>
    <w:rsid w:val="00792C5F"/>
    <w:rsid w:val="007930D8"/>
    <w:rsid w:val="007930F0"/>
    <w:rsid w:val="00793C14"/>
    <w:rsid w:val="007943CB"/>
    <w:rsid w:val="00794450"/>
    <w:rsid w:val="0079553C"/>
    <w:rsid w:val="0079556F"/>
    <w:rsid w:val="00795707"/>
    <w:rsid w:val="00795839"/>
    <w:rsid w:val="007958C1"/>
    <w:rsid w:val="0079598E"/>
    <w:rsid w:val="00795A18"/>
    <w:rsid w:val="00795C91"/>
    <w:rsid w:val="00795FD5"/>
    <w:rsid w:val="007960B3"/>
    <w:rsid w:val="00796267"/>
    <w:rsid w:val="00796678"/>
    <w:rsid w:val="0079679A"/>
    <w:rsid w:val="007969C3"/>
    <w:rsid w:val="00796E7F"/>
    <w:rsid w:val="00797007"/>
    <w:rsid w:val="00797433"/>
    <w:rsid w:val="00797436"/>
    <w:rsid w:val="00797579"/>
    <w:rsid w:val="00797AB9"/>
    <w:rsid w:val="00797FDF"/>
    <w:rsid w:val="007A0471"/>
    <w:rsid w:val="007A0E27"/>
    <w:rsid w:val="007A0F74"/>
    <w:rsid w:val="007A10E9"/>
    <w:rsid w:val="007A1309"/>
    <w:rsid w:val="007A1739"/>
    <w:rsid w:val="007A1F1B"/>
    <w:rsid w:val="007A1FAE"/>
    <w:rsid w:val="007A2292"/>
    <w:rsid w:val="007A2570"/>
    <w:rsid w:val="007A26F0"/>
    <w:rsid w:val="007A3072"/>
    <w:rsid w:val="007A31C2"/>
    <w:rsid w:val="007A3204"/>
    <w:rsid w:val="007A362E"/>
    <w:rsid w:val="007A38D5"/>
    <w:rsid w:val="007A396A"/>
    <w:rsid w:val="007A3A5D"/>
    <w:rsid w:val="007A3B4D"/>
    <w:rsid w:val="007A3D56"/>
    <w:rsid w:val="007A407F"/>
    <w:rsid w:val="007A4352"/>
    <w:rsid w:val="007A44B9"/>
    <w:rsid w:val="007A47AF"/>
    <w:rsid w:val="007A49C1"/>
    <w:rsid w:val="007A4F40"/>
    <w:rsid w:val="007A52AF"/>
    <w:rsid w:val="007A544D"/>
    <w:rsid w:val="007A55A0"/>
    <w:rsid w:val="007A57A6"/>
    <w:rsid w:val="007A59DA"/>
    <w:rsid w:val="007A5C50"/>
    <w:rsid w:val="007A5D5B"/>
    <w:rsid w:val="007A6050"/>
    <w:rsid w:val="007A62E0"/>
    <w:rsid w:val="007A6472"/>
    <w:rsid w:val="007A64F1"/>
    <w:rsid w:val="007A68A8"/>
    <w:rsid w:val="007A6B1A"/>
    <w:rsid w:val="007A6BE9"/>
    <w:rsid w:val="007A77E0"/>
    <w:rsid w:val="007A7D67"/>
    <w:rsid w:val="007A7E77"/>
    <w:rsid w:val="007B0136"/>
    <w:rsid w:val="007B032D"/>
    <w:rsid w:val="007B08CC"/>
    <w:rsid w:val="007B0C0F"/>
    <w:rsid w:val="007B0F10"/>
    <w:rsid w:val="007B13F1"/>
    <w:rsid w:val="007B1670"/>
    <w:rsid w:val="007B1735"/>
    <w:rsid w:val="007B1906"/>
    <w:rsid w:val="007B1A49"/>
    <w:rsid w:val="007B205F"/>
    <w:rsid w:val="007B2464"/>
    <w:rsid w:val="007B2495"/>
    <w:rsid w:val="007B24CF"/>
    <w:rsid w:val="007B2564"/>
    <w:rsid w:val="007B270A"/>
    <w:rsid w:val="007B2A64"/>
    <w:rsid w:val="007B2BF9"/>
    <w:rsid w:val="007B31C9"/>
    <w:rsid w:val="007B3AAD"/>
    <w:rsid w:val="007B3F11"/>
    <w:rsid w:val="007B411A"/>
    <w:rsid w:val="007B452A"/>
    <w:rsid w:val="007B4C0B"/>
    <w:rsid w:val="007B5030"/>
    <w:rsid w:val="007B510E"/>
    <w:rsid w:val="007B51BE"/>
    <w:rsid w:val="007B5614"/>
    <w:rsid w:val="007B5800"/>
    <w:rsid w:val="007B5927"/>
    <w:rsid w:val="007B5955"/>
    <w:rsid w:val="007B5E3D"/>
    <w:rsid w:val="007B60AF"/>
    <w:rsid w:val="007B617A"/>
    <w:rsid w:val="007B6181"/>
    <w:rsid w:val="007B6489"/>
    <w:rsid w:val="007B66A7"/>
    <w:rsid w:val="007B67FF"/>
    <w:rsid w:val="007B6943"/>
    <w:rsid w:val="007B7DA8"/>
    <w:rsid w:val="007C01F3"/>
    <w:rsid w:val="007C0428"/>
    <w:rsid w:val="007C0F7D"/>
    <w:rsid w:val="007C1469"/>
    <w:rsid w:val="007C1FC0"/>
    <w:rsid w:val="007C25C8"/>
    <w:rsid w:val="007C270F"/>
    <w:rsid w:val="007C2A1E"/>
    <w:rsid w:val="007C2D95"/>
    <w:rsid w:val="007C2E8B"/>
    <w:rsid w:val="007C2EBA"/>
    <w:rsid w:val="007C3186"/>
    <w:rsid w:val="007C33AB"/>
    <w:rsid w:val="007C3424"/>
    <w:rsid w:val="007C3787"/>
    <w:rsid w:val="007C37BC"/>
    <w:rsid w:val="007C3803"/>
    <w:rsid w:val="007C39F4"/>
    <w:rsid w:val="007C3B8E"/>
    <w:rsid w:val="007C3BE0"/>
    <w:rsid w:val="007C3C73"/>
    <w:rsid w:val="007C4366"/>
    <w:rsid w:val="007C49B1"/>
    <w:rsid w:val="007C4F09"/>
    <w:rsid w:val="007C5303"/>
    <w:rsid w:val="007C5503"/>
    <w:rsid w:val="007C5890"/>
    <w:rsid w:val="007C5A5E"/>
    <w:rsid w:val="007C5FDF"/>
    <w:rsid w:val="007C61AD"/>
    <w:rsid w:val="007C61D7"/>
    <w:rsid w:val="007C61EF"/>
    <w:rsid w:val="007C64B2"/>
    <w:rsid w:val="007C6758"/>
    <w:rsid w:val="007C6B32"/>
    <w:rsid w:val="007C6B5B"/>
    <w:rsid w:val="007C735C"/>
    <w:rsid w:val="007C792F"/>
    <w:rsid w:val="007C7AA2"/>
    <w:rsid w:val="007C7C64"/>
    <w:rsid w:val="007C7F4A"/>
    <w:rsid w:val="007D0543"/>
    <w:rsid w:val="007D05C1"/>
    <w:rsid w:val="007D07D2"/>
    <w:rsid w:val="007D0E71"/>
    <w:rsid w:val="007D1033"/>
    <w:rsid w:val="007D1220"/>
    <w:rsid w:val="007D13A7"/>
    <w:rsid w:val="007D1A4E"/>
    <w:rsid w:val="007D1AAC"/>
    <w:rsid w:val="007D232B"/>
    <w:rsid w:val="007D240A"/>
    <w:rsid w:val="007D279F"/>
    <w:rsid w:val="007D2C24"/>
    <w:rsid w:val="007D2F65"/>
    <w:rsid w:val="007D31A7"/>
    <w:rsid w:val="007D333A"/>
    <w:rsid w:val="007D3509"/>
    <w:rsid w:val="007D35F1"/>
    <w:rsid w:val="007D36E1"/>
    <w:rsid w:val="007D395B"/>
    <w:rsid w:val="007D3AF0"/>
    <w:rsid w:val="007D3E0B"/>
    <w:rsid w:val="007D435F"/>
    <w:rsid w:val="007D460E"/>
    <w:rsid w:val="007D4A7F"/>
    <w:rsid w:val="007D5922"/>
    <w:rsid w:val="007D5997"/>
    <w:rsid w:val="007D5A6E"/>
    <w:rsid w:val="007D5EA7"/>
    <w:rsid w:val="007D69B5"/>
    <w:rsid w:val="007D6F7C"/>
    <w:rsid w:val="007D6FFC"/>
    <w:rsid w:val="007D736E"/>
    <w:rsid w:val="007D7AA3"/>
    <w:rsid w:val="007E0D61"/>
    <w:rsid w:val="007E0D67"/>
    <w:rsid w:val="007E0F2A"/>
    <w:rsid w:val="007E0FE2"/>
    <w:rsid w:val="007E1B35"/>
    <w:rsid w:val="007E1C45"/>
    <w:rsid w:val="007E1C88"/>
    <w:rsid w:val="007E1CCD"/>
    <w:rsid w:val="007E1D89"/>
    <w:rsid w:val="007E208C"/>
    <w:rsid w:val="007E20D8"/>
    <w:rsid w:val="007E21A7"/>
    <w:rsid w:val="007E2634"/>
    <w:rsid w:val="007E2AB5"/>
    <w:rsid w:val="007E2AFD"/>
    <w:rsid w:val="007E2DE3"/>
    <w:rsid w:val="007E3692"/>
    <w:rsid w:val="007E37E0"/>
    <w:rsid w:val="007E38CD"/>
    <w:rsid w:val="007E3951"/>
    <w:rsid w:val="007E395D"/>
    <w:rsid w:val="007E39BD"/>
    <w:rsid w:val="007E3AD3"/>
    <w:rsid w:val="007E45E2"/>
    <w:rsid w:val="007E45E5"/>
    <w:rsid w:val="007E4800"/>
    <w:rsid w:val="007E4E7F"/>
    <w:rsid w:val="007E50AF"/>
    <w:rsid w:val="007E53EF"/>
    <w:rsid w:val="007E56D2"/>
    <w:rsid w:val="007E5772"/>
    <w:rsid w:val="007E57A4"/>
    <w:rsid w:val="007E582E"/>
    <w:rsid w:val="007E58CB"/>
    <w:rsid w:val="007E593E"/>
    <w:rsid w:val="007E5D40"/>
    <w:rsid w:val="007E6021"/>
    <w:rsid w:val="007E6140"/>
    <w:rsid w:val="007E6484"/>
    <w:rsid w:val="007E64A1"/>
    <w:rsid w:val="007E662A"/>
    <w:rsid w:val="007E66F6"/>
    <w:rsid w:val="007E6886"/>
    <w:rsid w:val="007E697A"/>
    <w:rsid w:val="007E6C2C"/>
    <w:rsid w:val="007E704C"/>
    <w:rsid w:val="007E70EB"/>
    <w:rsid w:val="007E7331"/>
    <w:rsid w:val="007E74A4"/>
    <w:rsid w:val="007E7810"/>
    <w:rsid w:val="007E78AF"/>
    <w:rsid w:val="007E7988"/>
    <w:rsid w:val="007E7A2D"/>
    <w:rsid w:val="007E7AC4"/>
    <w:rsid w:val="007E7BAB"/>
    <w:rsid w:val="007E7C05"/>
    <w:rsid w:val="007F075B"/>
    <w:rsid w:val="007F0AF9"/>
    <w:rsid w:val="007F10C4"/>
    <w:rsid w:val="007F14CB"/>
    <w:rsid w:val="007F1623"/>
    <w:rsid w:val="007F1E21"/>
    <w:rsid w:val="007F1E77"/>
    <w:rsid w:val="007F1EF5"/>
    <w:rsid w:val="007F241E"/>
    <w:rsid w:val="007F2423"/>
    <w:rsid w:val="007F26B0"/>
    <w:rsid w:val="007F26CD"/>
    <w:rsid w:val="007F2BE3"/>
    <w:rsid w:val="007F2D9F"/>
    <w:rsid w:val="007F2E7C"/>
    <w:rsid w:val="007F31BE"/>
    <w:rsid w:val="007F3283"/>
    <w:rsid w:val="007F331F"/>
    <w:rsid w:val="007F33CC"/>
    <w:rsid w:val="007F3798"/>
    <w:rsid w:val="007F38AE"/>
    <w:rsid w:val="007F394A"/>
    <w:rsid w:val="007F3C5C"/>
    <w:rsid w:val="007F3DC4"/>
    <w:rsid w:val="007F4035"/>
    <w:rsid w:val="007F480E"/>
    <w:rsid w:val="007F4A57"/>
    <w:rsid w:val="007F4E1F"/>
    <w:rsid w:val="007F4E61"/>
    <w:rsid w:val="007F5091"/>
    <w:rsid w:val="007F528A"/>
    <w:rsid w:val="007F52E3"/>
    <w:rsid w:val="007F5519"/>
    <w:rsid w:val="007F5934"/>
    <w:rsid w:val="007F5CB1"/>
    <w:rsid w:val="007F5D20"/>
    <w:rsid w:val="007F60A9"/>
    <w:rsid w:val="007F63E9"/>
    <w:rsid w:val="007F66FC"/>
    <w:rsid w:val="007F67B4"/>
    <w:rsid w:val="007F6B04"/>
    <w:rsid w:val="007F6F86"/>
    <w:rsid w:val="007F6FA9"/>
    <w:rsid w:val="007F74F0"/>
    <w:rsid w:val="007F77E5"/>
    <w:rsid w:val="007F7961"/>
    <w:rsid w:val="007F79E4"/>
    <w:rsid w:val="008002F3"/>
    <w:rsid w:val="00800327"/>
    <w:rsid w:val="00800964"/>
    <w:rsid w:val="00800B36"/>
    <w:rsid w:val="00800C42"/>
    <w:rsid w:val="00800D56"/>
    <w:rsid w:val="008011C1"/>
    <w:rsid w:val="0080153D"/>
    <w:rsid w:val="00801812"/>
    <w:rsid w:val="0080198A"/>
    <w:rsid w:val="00801FA2"/>
    <w:rsid w:val="0080239C"/>
    <w:rsid w:val="008027A6"/>
    <w:rsid w:val="00802861"/>
    <w:rsid w:val="00802873"/>
    <w:rsid w:val="008028EC"/>
    <w:rsid w:val="00802913"/>
    <w:rsid w:val="00802921"/>
    <w:rsid w:val="0080312E"/>
    <w:rsid w:val="008034F8"/>
    <w:rsid w:val="00803913"/>
    <w:rsid w:val="00803E8E"/>
    <w:rsid w:val="0080473C"/>
    <w:rsid w:val="00804FAE"/>
    <w:rsid w:val="008053ED"/>
    <w:rsid w:val="008057FE"/>
    <w:rsid w:val="0080590E"/>
    <w:rsid w:val="00805985"/>
    <w:rsid w:val="008059CA"/>
    <w:rsid w:val="00805D43"/>
    <w:rsid w:val="00805F5C"/>
    <w:rsid w:val="0080602C"/>
    <w:rsid w:val="008062A4"/>
    <w:rsid w:val="008063A8"/>
    <w:rsid w:val="00806980"/>
    <w:rsid w:val="00806BB6"/>
    <w:rsid w:val="00807163"/>
    <w:rsid w:val="00807271"/>
    <w:rsid w:val="0080750C"/>
    <w:rsid w:val="00807820"/>
    <w:rsid w:val="0080799F"/>
    <w:rsid w:val="00807C7C"/>
    <w:rsid w:val="0081017E"/>
    <w:rsid w:val="00810E0A"/>
    <w:rsid w:val="008117FD"/>
    <w:rsid w:val="00811A3D"/>
    <w:rsid w:val="00811ADE"/>
    <w:rsid w:val="00811F70"/>
    <w:rsid w:val="00812037"/>
    <w:rsid w:val="008120BE"/>
    <w:rsid w:val="00812486"/>
    <w:rsid w:val="008126EE"/>
    <w:rsid w:val="00812717"/>
    <w:rsid w:val="00812F8D"/>
    <w:rsid w:val="00813567"/>
    <w:rsid w:val="00813613"/>
    <w:rsid w:val="00813713"/>
    <w:rsid w:val="00813E8B"/>
    <w:rsid w:val="00814877"/>
    <w:rsid w:val="008148E3"/>
    <w:rsid w:val="00814BD2"/>
    <w:rsid w:val="00814D20"/>
    <w:rsid w:val="00815226"/>
    <w:rsid w:val="00815716"/>
    <w:rsid w:val="00815862"/>
    <w:rsid w:val="0081597F"/>
    <w:rsid w:val="00815D3E"/>
    <w:rsid w:val="00815DED"/>
    <w:rsid w:val="008175DC"/>
    <w:rsid w:val="00817D5E"/>
    <w:rsid w:val="0082030D"/>
    <w:rsid w:val="00820679"/>
    <w:rsid w:val="00820802"/>
    <w:rsid w:val="00820962"/>
    <w:rsid w:val="00820A1C"/>
    <w:rsid w:val="00820EE4"/>
    <w:rsid w:val="00820EE8"/>
    <w:rsid w:val="00821CF9"/>
    <w:rsid w:val="00821D49"/>
    <w:rsid w:val="00822036"/>
    <w:rsid w:val="008221F4"/>
    <w:rsid w:val="008225F8"/>
    <w:rsid w:val="008226DD"/>
    <w:rsid w:val="008229CE"/>
    <w:rsid w:val="00822BDA"/>
    <w:rsid w:val="008236E2"/>
    <w:rsid w:val="0082413F"/>
    <w:rsid w:val="00824269"/>
    <w:rsid w:val="00824391"/>
    <w:rsid w:val="008248F9"/>
    <w:rsid w:val="00824A68"/>
    <w:rsid w:val="008252BA"/>
    <w:rsid w:val="00825836"/>
    <w:rsid w:val="00825888"/>
    <w:rsid w:val="00826854"/>
    <w:rsid w:val="008269AC"/>
    <w:rsid w:val="00826B4E"/>
    <w:rsid w:val="00827DFD"/>
    <w:rsid w:val="00830113"/>
    <w:rsid w:val="00830234"/>
    <w:rsid w:val="008303B7"/>
    <w:rsid w:val="008304FC"/>
    <w:rsid w:val="0083081D"/>
    <w:rsid w:val="0083117E"/>
    <w:rsid w:val="008312AA"/>
    <w:rsid w:val="008312B6"/>
    <w:rsid w:val="00831441"/>
    <w:rsid w:val="00831BE8"/>
    <w:rsid w:val="00831CBC"/>
    <w:rsid w:val="008321FC"/>
    <w:rsid w:val="0083239F"/>
    <w:rsid w:val="008323B0"/>
    <w:rsid w:val="00832503"/>
    <w:rsid w:val="008326B7"/>
    <w:rsid w:val="008328AD"/>
    <w:rsid w:val="00832A35"/>
    <w:rsid w:val="0083370D"/>
    <w:rsid w:val="00833776"/>
    <w:rsid w:val="00833958"/>
    <w:rsid w:val="008339CA"/>
    <w:rsid w:val="00833FFE"/>
    <w:rsid w:val="008340CD"/>
    <w:rsid w:val="00834668"/>
    <w:rsid w:val="00834866"/>
    <w:rsid w:val="008352E9"/>
    <w:rsid w:val="00835624"/>
    <w:rsid w:val="0083568B"/>
    <w:rsid w:val="008357CE"/>
    <w:rsid w:val="00835C6B"/>
    <w:rsid w:val="00835DF6"/>
    <w:rsid w:val="0083600D"/>
    <w:rsid w:val="008360A4"/>
    <w:rsid w:val="00836171"/>
    <w:rsid w:val="008361EE"/>
    <w:rsid w:val="008362F2"/>
    <w:rsid w:val="00836845"/>
    <w:rsid w:val="0083688D"/>
    <w:rsid w:val="00837CBF"/>
    <w:rsid w:val="00837DAA"/>
    <w:rsid w:val="00840343"/>
    <w:rsid w:val="008403EE"/>
    <w:rsid w:val="008404DC"/>
    <w:rsid w:val="00840773"/>
    <w:rsid w:val="00840858"/>
    <w:rsid w:val="0084092E"/>
    <w:rsid w:val="0084097E"/>
    <w:rsid w:val="00840A2D"/>
    <w:rsid w:val="00840BC4"/>
    <w:rsid w:val="00840CD0"/>
    <w:rsid w:val="008410F4"/>
    <w:rsid w:val="008417D8"/>
    <w:rsid w:val="00841884"/>
    <w:rsid w:val="008419F0"/>
    <w:rsid w:val="00841C3A"/>
    <w:rsid w:val="008422D8"/>
    <w:rsid w:val="008423B0"/>
    <w:rsid w:val="0084243E"/>
    <w:rsid w:val="008428E2"/>
    <w:rsid w:val="00842A67"/>
    <w:rsid w:val="00842C9B"/>
    <w:rsid w:val="0084312F"/>
    <w:rsid w:val="008435DD"/>
    <w:rsid w:val="00843656"/>
    <w:rsid w:val="00843917"/>
    <w:rsid w:val="00843BFA"/>
    <w:rsid w:val="00843C36"/>
    <w:rsid w:val="00843DFC"/>
    <w:rsid w:val="00844586"/>
    <w:rsid w:val="00844D32"/>
    <w:rsid w:val="00844FA5"/>
    <w:rsid w:val="00844FDD"/>
    <w:rsid w:val="00845691"/>
    <w:rsid w:val="00845D38"/>
    <w:rsid w:val="008464D6"/>
    <w:rsid w:val="008465A6"/>
    <w:rsid w:val="00846A8B"/>
    <w:rsid w:val="00846BB2"/>
    <w:rsid w:val="00846F22"/>
    <w:rsid w:val="00846FAC"/>
    <w:rsid w:val="00847117"/>
    <w:rsid w:val="008502B6"/>
    <w:rsid w:val="0085031E"/>
    <w:rsid w:val="0085032E"/>
    <w:rsid w:val="0085040B"/>
    <w:rsid w:val="00850FA3"/>
    <w:rsid w:val="00851125"/>
    <w:rsid w:val="00851226"/>
    <w:rsid w:val="008514E7"/>
    <w:rsid w:val="00851600"/>
    <w:rsid w:val="00851A61"/>
    <w:rsid w:val="00851C62"/>
    <w:rsid w:val="00851CE6"/>
    <w:rsid w:val="0085201C"/>
    <w:rsid w:val="008520D6"/>
    <w:rsid w:val="008527F8"/>
    <w:rsid w:val="00852901"/>
    <w:rsid w:val="00852A9C"/>
    <w:rsid w:val="00852E1E"/>
    <w:rsid w:val="008530AA"/>
    <w:rsid w:val="00853132"/>
    <w:rsid w:val="008532D8"/>
    <w:rsid w:val="008535B8"/>
    <w:rsid w:val="00853AB6"/>
    <w:rsid w:val="00853B26"/>
    <w:rsid w:val="00853B60"/>
    <w:rsid w:val="00853CF7"/>
    <w:rsid w:val="00853F98"/>
    <w:rsid w:val="00854E92"/>
    <w:rsid w:val="008550BE"/>
    <w:rsid w:val="008552EB"/>
    <w:rsid w:val="00855B4A"/>
    <w:rsid w:val="00856173"/>
    <w:rsid w:val="008571D7"/>
    <w:rsid w:val="008608C1"/>
    <w:rsid w:val="00860CC5"/>
    <w:rsid w:val="00860F63"/>
    <w:rsid w:val="00861295"/>
    <w:rsid w:val="0086158B"/>
    <w:rsid w:val="00861BEE"/>
    <w:rsid w:val="00861EBD"/>
    <w:rsid w:val="008623D5"/>
    <w:rsid w:val="0086295B"/>
    <w:rsid w:val="008629C4"/>
    <w:rsid w:val="00862D9A"/>
    <w:rsid w:val="0086337A"/>
    <w:rsid w:val="00863C00"/>
    <w:rsid w:val="00863CA3"/>
    <w:rsid w:val="00864418"/>
    <w:rsid w:val="008645A6"/>
    <w:rsid w:val="00864B2B"/>
    <w:rsid w:val="00864C11"/>
    <w:rsid w:val="00864E69"/>
    <w:rsid w:val="00865326"/>
    <w:rsid w:val="00865357"/>
    <w:rsid w:val="0086559C"/>
    <w:rsid w:val="00865858"/>
    <w:rsid w:val="0086592C"/>
    <w:rsid w:val="00865BDA"/>
    <w:rsid w:val="0086608C"/>
    <w:rsid w:val="0086615D"/>
    <w:rsid w:val="00866E40"/>
    <w:rsid w:val="0086772E"/>
    <w:rsid w:val="0086790E"/>
    <w:rsid w:val="00867CAB"/>
    <w:rsid w:val="00867EAC"/>
    <w:rsid w:val="00870138"/>
    <w:rsid w:val="0087054B"/>
    <w:rsid w:val="00870775"/>
    <w:rsid w:val="00870857"/>
    <w:rsid w:val="00870878"/>
    <w:rsid w:val="00870C1B"/>
    <w:rsid w:val="008711F2"/>
    <w:rsid w:val="0087121F"/>
    <w:rsid w:val="00871484"/>
    <w:rsid w:val="0087182B"/>
    <w:rsid w:val="008719EC"/>
    <w:rsid w:val="00871BCE"/>
    <w:rsid w:val="00871D7E"/>
    <w:rsid w:val="00871E2A"/>
    <w:rsid w:val="00871F25"/>
    <w:rsid w:val="00873499"/>
    <w:rsid w:val="008738D5"/>
    <w:rsid w:val="00873BF9"/>
    <w:rsid w:val="00873DD7"/>
    <w:rsid w:val="008746BE"/>
    <w:rsid w:val="00874A86"/>
    <w:rsid w:val="00874C7E"/>
    <w:rsid w:val="00874EAE"/>
    <w:rsid w:val="0087537F"/>
    <w:rsid w:val="00875AD4"/>
    <w:rsid w:val="00875B41"/>
    <w:rsid w:val="00875D61"/>
    <w:rsid w:val="00875E33"/>
    <w:rsid w:val="00876317"/>
    <w:rsid w:val="0087642B"/>
    <w:rsid w:val="008767E1"/>
    <w:rsid w:val="00876886"/>
    <w:rsid w:val="00876A5C"/>
    <w:rsid w:val="00876AC2"/>
    <w:rsid w:val="00876FD8"/>
    <w:rsid w:val="0087706E"/>
    <w:rsid w:val="0087728C"/>
    <w:rsid w:val="00877604"/>
    <w:rsid w:val="00877AA4"/>
    <w:rsid w:val="00880757"/>
    <w:rsid w:val="00880950"/>
    <w:rsid w:val="00880EC8"/>
    <w:rsid w:val="008810B6"/>
    <w:rsid w:val="00881149"/>
    <w:rsid w:val="00881154"/>
    <w:rsid w:val="00881392"/>
    <w:rsid w:val="00881543"/>
    <w:rsid w:val="00881554"/>
    <w:rsid w:val="00881825"/>
    <w:rsid w:val="008818BF"/>
    <w:rsid w:val="00881967"/>
    <w:rsid w:val="00881D6D"/>
    <w:rsid w:val="00881DE3"/>
    <w:rsid w:val="008820D1"/>
    <w:rsid w:val="00882186"/>
    <w:rsid w:val="008823D9"/>
    <w:rsid w:val="0088257A"/>
    <w:rsid w:val="008826E3"/>
    <w:rsid w:val="00882DF3"/>
    <w:rsid w:val="008831E4"/>
    <w:rsid w:val="008832CC"/>
    <w:rsid w:val="0088345F"/>
    <w:rsid w:val="008838DD"/>
    <w:rsid w:val="00883D6C"/>
    <w:rsid w:val="00883E36"/>
    <w:rsid w:val="00883EB1"/>
    <w:rsid w:val="00884110"/>
    <w:rsid w:val="00884173"/>
    <w:rsid w:val="008841D8"/>
    <w:rsid w:val="00884201"/>
    <w:rsid w:val="0088464C"/>
    <w:rsid w:val="00884C2D"/>
    <w:rsid w:val="00884E06"/>
    <w:rsid w:val="008850F5"/>
    <w:rsid w:val="00885118"/>
    <w:rsid w:val="008854F3"/>
    <w:rsid w:val="008857BB"/>
    <w:rsid w:val="0088583E"/>
    <w:rsid w:val="008859B4"/>
    <w:rsid w:val="008867C5"/>
    <w:rsid w:val="00886973"/>
    <w:rsid w:val="00886B44"/>
    <w:rsid w:val="00886EF1"/>
    <w:rsid w:val="00886FDA"/>
    <w:rsid w:val="00886FFA"/>
    <w:rsid w:val="00887336"/>
    <w:rsid w:val="008877F3"/>
    <w:rsid w:val="00887CD8"/>
    <w:rsid w:val="008901BC"/>
    <w:rsid w:val="0089025E"/>
    <w:rsid w:val="00890382"/>
    <w:rsid w:val="0089051A"/>
    <w:rsid w:val="008908FF"/>
    <w:rsid w:val="00890AF9"/>
    <w:rsid w:val="00890BF9"/>
    <w:rsid w:val="00890C50"/>
    <w:rsid w:val="00890E26"/>
    <w:rsid w:val="008914E1"/>
    <w:rsid w:val="00891A38"/>
    <w:rsid w:val="0089271B"/>
    <w:rsid w:val="008929DC"/>
    <w:rsid w:val="00892A43"/>
    <w:rsid w:val="00892C97"/>
    <w:rsid w:val="00892FF7"/>
    <w:rsid w:val="00893110"/>
    <w:rsid w:val="00893273"/>
    <w:rsid w:val="008936B2"/>
    <w:rsid w:val="00893B0F"/>
    <w:rsid w:val="00893E1F"/>
    <w:rsid w:val="00894237"/>
    <w:rsid w:val="0089471B"/>
    <w:rsid w:val="00894830"/>
    <w:rsid w:val="00894A72"/>
    <w:rsid w:val="00894EA7"/>
    <w:rsid w:val="00895E72"/>
    <w:rsid w:val="0089607A"/>
    <w:rsid w:val="008964D4"/>
    <w:rsid w:val="008967FA"/>
    <w:rsid w:val="00896B54"/>
    <w:rsid w:val="0089711B"/>
    <w:rsid w:val="00897290"/>
    <w:rsid w:val="00897780"/>
    <w:rsid w:val="00897883"/>
    <w:rsid w:val="008A0357"/>
    <w:rsid w:val="008A0721"/>
    <w:rsid w:val="008A082C"/>
    <w:rsid w:val="008A0DD6"/>
    <w:rsid w:val="008A0EB5"/>
    <w:rsid w:val="008A1227"/>
    <w:rsid w:val="008A17A2"/>
    <w:rsid w:val="008A1EA9"/>
    <w:rsid w:val="008A1F25"/>
    <w:rsid w:val="008A2470"/>
    <w:rsid w:val="008A25AE"/>
    <w:rsid w:val="008A2DBF"/>
    <w:rsid w:val="008A2EEC"/>
    <w:rsid w:val="008A30B3"/>
    <w:rsid w:val="008A3483"/>
    <w:rsid w:val="008A3DAE"/>
    <w:rsid w:val="008A3F16"/>
    <w:rsid w:val="008A41F1"/>
    <w:rsid w:val="008A433C"/>
    <w:rsid w:val="008A44C4"/>
    <w:rsid w:val="008A46A8"/>
    <w:rsid w:val="008A4BEE"/>
    <w:rsid w:val="008A4E71"/>
    <w:rsid w:val="008A5742"/>
    <w:rsid w:val="008A5A44"/>
    <w:rsid w:val="008A5A88"/>
    <w:rsid w:val="008A5D2D"/>
    <w:rsid w:val="008A6134"/>
    <w:rsid w:val="008A61BE"/>
    <w:rsid w:val="008A630A"/>
    <w:rsid w:val="008A64A8"/>
    <w:rsid w:val="008A64EB"/>
    <w:rsid w:val="008A658F"/>
    <w:rsid w:val="008A6BC6"/>
    <w:rsid w:val="008A6C9E"/>
    <w:rsid w:val="008A6F92"/>
    <w:rsid w:val="008A7451"/>
    <w:rsid w:val="008A77F3"/>
    <w:rsid w:val="008A79A1"/>
    <w:rsid w:val="008A7AC0"/>
    <w:rsid w:val="008B01E9"/>
    <w:rsid w:val="008B0397"/>
    <w:rsid w:val="008B077E"/>
    <w:rsid w:val="008B07EC"/>
    <w:rsid w:val="008B08B7"/>
    <w:rsid w:val="008B0D9B"/>
    <w:rsid w:val="008B10CD"/>
    <w:rsid w:val="008B1157"/>
    <w:rsid w:val="008B16DB"/>
    <w:rsid w:val="008B1796"/>
    <w:rsid w:val="008B1EE8"/>
    <w:rsid w:val="008B1FD0"/>
    <w:rsid w:val="008B20EC"/>
    <w:rsid w:val="008B2139"/>
    <w:rsid w:val="008B2175"/>
    <w:rsid w:val="008B2327"/>
    <w:rsid w:val="008B2977"/>
    <w:rsid w:val="008B2F76"/>
    <w:rsid w:val="008B312B"/>
    <w:rsid w:val="008B3456"/>
    <w:rsid w:val="008B35DF"/>
    <w:rsid w:val="008B383C"/>
    <w:rsid w:val="008B3D9B"/>
    <w:rsid w:val="008B3DE8"/>
    <w:rsid w:val="008B426D"/>
    <w:rsid w:val="008B4508"/>
    <w:rsid w:val="008B477A"/>
    <w:rsid w:val="008B4B01"/>
    <w:rsid w:val="008B4BC0"/>
    <w:rsid w:val="008B4C6C"/>
    <w:rsid w:val="008B4DE6"/>
    <w:rsid w:val="008B4EFC"/>
    <w:rsid w:val="008B53DC"/>
    <w:rsid w:val="008B5636"/>
    <w:rsid w:val="008B5823"/>
    <w:rsid w:val="008B582D"/>
    <w:rsid w:val="008B5D2A"/>
    <w:rsid w:val="008B5D65"/>
    <w:rsid w:val="008B5F3D"/>
    <w:rsid w:val="008B6174"/>
    <w:rsid w:val="008B618C"/>
    <w:rsid w:val="008B6C35"/>
    <w:rsid w:val="008B6FE0"/>
    <w:rsid w:val="008B7083"/>
    <w:rsid w:val="008B70B2"/>
    <w:rsid w:val="008B743E"/>
    <w:rsid w:val="008B75C3"/>
    <w:rsid w:val="008B7EFB"/>
    <w:rsid w:val="008C01E0"/>
    <w:rsid w:val="008C0C90"/>
    <w:rsid w:val="008C0EED"/>
    <w:rsid w:val="008C101C"/>
    <w:rsid w:val="008C1233"/>
    <w:rsid w:val="008C1471"/>
    <w:rsid w:val="008C1EA4"/>
    <w:rsid w:val="008C1F0B"/>
    <w:rsid w:val="008C1F32"/>
    <w:rsid w:val="008C1F5E"/>
    <w:rsid w:val="008C2264"/>
    <w:rsid w:val="008C22C6"/>
    <w:rsid w:val="008C22CD"/>
    <w:rsid w:val="008C241E"/>
    <w:rsid w:val="008C25A0"/>
    <w:rsid w:val="008C2A94"/>
    <w:rsid w:val="008C2C00"/>
    <w:rsid w:val="008C2CAB"/>
    <w:rsid w:val="008C2D26"/>
    <w:rsid w:val="008C2DB3"/>
    <w:rsid w:val="008C2DF1"/>
    <w:rsid w:val="008C3A79"/>
    <w:rsid w:val="008C3FF5"/>
    <w:rsid w:val="008C4037"/>
    <w:rsid w:val="008C418F"/>
    <w:rsid w:val="008C46DB"/>
    <w:rsid w:val="008C4C17"/>
    <w:rsid w:val="008C4C2B"/>
    <w:rsid w:val="008C4DF7"/>
    <w:rsid w:val="008C4FFA"/>
    <w:rsid w:val="008C57C3"/>
    <w:rsid w:val="008C5857"/>
    <w:rsid w:val="008C5D45"/>
    <w:rsid w:val="008C5EE9"/>
    <w:rsid w:val="008C6089"/>
    <w:rsid w:val="008C6139"/>
    <w:rsid w:val="008C62BA"/>
    <w:rsid w:val="008C6997"/>
    <w:rsid w:val="008C6CD6"/>
    <w:rsid w:val="008C70FF"/>
    <w:rsid w:val="008C73C6"/>
    <w:rsid w:val="008C765D"/>
    <w:rsid w:val="008C7920"/>
    <w:rsid w:val="008C7D5A"/>
    <w:rsid w:val="008D001E"/>
    <w:rsid w:val="008D049D"/>
    <w:rsid w:val="008D05FC"/>
    <w:rsid w:val="008D06F6"/>
    <w:rsid w:val="008D0B59"/>
    <w:rsid w:val="008D0F43"/>
    <w:rsid w:val="008D10EF"/>
    <w:rsid w:val="008D13B0"/>
    <w:rsid w:val="008D18AB"/>
    <w:rsid w:val="008D19A3"/>
    <w:rsid w:val="008D1C1E"/>
    <w:rsid w:val="008D1EC6"/>
    <w:rsid w:val="008D1EFF"/>
    <w:rsid w:val="008D1F42"/>
    <w:rsid w:val="008D2455"/>
    <w:rsid w:val="008D248F"/>
    <w:rsid w:val="008D24C7"/>
    <w:rsid w:val="008D2592"/>
    <w:rsid w:val="008D28FC"/>
    <w:rsid w:val="008D2A1D"/>
    <w:rsid w:val="008D2A48"/>
    <w:rsid w:val="008D2E00"/>
    <w:rsid w:val="008D2E2D"/>
    <w:rsid w:val="008D3059"/>
    <w:rsid w:val="008D35AF"/>
    <w:rsid w:val="008D38BD"/>
    <w:rsid w:val="008D3C98"/>
    <w:rsid w:val="008D3E97"/>
    <w:rsid w:val="008D4000"/>
    <w:rsid w:val="008D4429"/>
    <w:rsid w:val="008D478A"/>
    <w:rsid w:val="008D47E6"/>
    <w:rsid w:val="008D48D4"/>
    <w:rsid w:val="008D49CF"/>
    <w:rsid w:val="008D4D9D"/>
    <w:rsid w:val="008D5093"/>
    <w:rsid w:val="008D52DB"/>
    <w:rsid w:val="008D537D"/>
    <w:rsid w:val="008D53D3"/>
    <w:rsid w:val="008D5A38"/>
    <w:rsid w:val="008D5AC8"/>
    <w:rsid w:val="008D6189"/>
    <w:rsid w:val="008D61FE"/>
    <w:rsid w:val="008D6F65"/>
    <w:rsid w:val="008D70A3"/>
    <w:rsid w:val="008D769F"/>
    <w:rsid w:val="008D7E35"/>
    <w:rsid w:val="008E00F5"/>
    <w:rsid w:val="008E05CB"/>
    <w:rsid w:val="008E0886"/>
    <w:rsid w:val="008E0F6D"/>
    <w:rsid w:val="008E124D"/>
    <w:rsid w:val="008E128E"/>
    <w:rsid w:val="008E17CC"/>
    <w:rsid w:val="008E1813"/>
    <w:rsid w:val="008E1B4E"/>
    <w:rsid w:val="008E2778"/>
    <w:rsid w:val="008E2861"/>
    <w:rsid w:val="008E2900"/>
    <w:rsid w:val="008E2BA1"/>
    <w:rsid w:val="008E2DED"/>
    <w:rsid w:val="008E3195"/>
    <w:rsid w:val="008E31E8"/>
    <w:rsid w:val="008E36CF"/>
    <w:rsid w:val="008E4BA2"/>
    <w:rsid w:val="008E4BB1"/>
    <w:rsid w:val="008E4BF9"/>
    <w:rsid w:val="008E5102"/>
    <w:rsid w:val="008E517F"/>
    <w:rsid w:val="008E53E5"/>
    <w:rsid w:val="008E5A3B"/>
    <w:rsid w:val="008E5A72"/>
    <w:rsid w:val="008E5B60"/>
    <w:rsid w:val="008E5C4F"/>
    <w:rsid w:val="008E5FF3"/>
    <w:rsid w:val="008E6771"/>
    <w:rsid w:val="008E6804"/>
    <w:rsid w:val="008E712D"/>
    <w:rsid w:val="008E7379"/>
    <w:rsid w:val="008E7494"/>
    <w:rsid w:val="008E7521"/>
    <w:rsid w:val="008E7ADF"/>
    <w:rsid w:val="008F06FD"/>
    <w:rsid w:val="008F088E"/>
    <w:rsid w:val="008F0CD9"/>
    <w:rsid w:val="008F0FAF"/>
    <w:rsid w:val="008F1351"/>
    <w:rsid w:val="008F141C"/>
    <w:rsid w:val="008F14D7"/>
    <w:rsid w:val="008F198B"/>
    <w:rsid w:val="008F1AE6"/>
    <w:rsid w:val="008F2558"/>
    <w:rsid w:val="008F2794"/>
    <w:rsid w:val="008F2C7B"/>
    <w:rsid w:val="008F2EB0"/>
    <w:rsid w:val="008F304B"/>
    <w:rsid w:val="008F35C5"/>
    <w:rsid w:val="008F3B36"/>
    <w:rsid w:val="008F3CF4"/>
    <w:rsid w:val="008F4069"/>
    <w:rsid w:val="008F4178"/>
    <w:rsid w:val="008F4470"/>
    <w:rsid w:val="008F4F3F"/>
    <w:rsid w:val="008F52F5"/>
    <w:rsid w:val="008F5584"/>
    <w:rsid w:val="008F5767"/>
    <w:rsid w:val="008F579E"/>
    <w:rsid w:val="008F5983"/>
    <w:rsid w:val="008F6271"/>
    <w:rsid w:val="008F6595"/>
    <w:rsid w:val="008F67ED"/>
    <w:rsid w:val="008F699A"/>
    <w:rsid w:val="008F699F"/>
    <w:rsid w:val="008F6DB5"/>
    <w:rsid w:val="008F7622"/>
    <w:rsid w:val="008F78C2"/>
    <w:rsid w:val="00900172"/>
    <w:rsid w:val="009002C4"/>
    <w:rsid w:val="009002C7"/>
    <w:rsid w:val="00900D0F"/>
    <w:rsid w:val="00900DE1"/>
    <w:rsid w:val="009010F1"/>
    <w:rsid w:val="009011F8"/>
    <w:rsid w:val="00901270"/>
    <w:rsid w:val="009014D8"/>
    <w:rsid w:val="009015C9"/>
    <w:rsid w:val="0090178C"/>
    <w:rsid w:val="009018CC"/>
    <w:rsid w:val="009020D4"/>
    <w:rsid w:val="00902561"/>
    <w:rsid w:val="009027B0"/>
    <w:rsid w:val="0090295B"/>
    <w:rsid w:val="00902BAE"/>
    <w:rsid w:val="00902CCC"/>
    <w:rsid w:val="00902D9A"/>
    <w:rsid w:val="00902F9A"/>
    <w:rsid w:val="00902FB6"/>
    <w:rsid w:val="009030CF"/>
    <w:rsid w:val="00903283"/>
    <w:rsid w:val="009035A7"/>
    <w:rsid w:val="009039EC"/>
    <w:rsid w:val="00903A88"/>
    <w:rsid w:val="00903CA2"/>
    <w:rsid w:val="00903CA4"/>
    <w:rsid w:val="00903E1D"/>
    <w:rsid w:val="00904166"/>
    <w:rsid w:val="00904326"/>
    <w:rsid w:val="00904563"/>
    <w:rsid w:val="0090494D"/>
    <w:rsid w:val="0090497A"/>
    <w:rsid w:val="009053D4"/>
    <w:rsid w:val="0090597A"/>
    <w:rsid w:val="00905ABF"/>
    <w:rsid w:val="00905CB0"/>
    <w:rsid w:val="00905EF3"/>
    <w:rsid w:val="00906210"/>
    <w:rsid w:val="00906487"/>
    <w:rsid w:val="00906CDB"/>
    <w:rsid w:val="00906E79"/>
    <w:rsid w:val="00906F18"/>
    <w:rsid w:val="00906F28"/>
    <w:rsid w:val="00906FE3"/>
    <w:rsid w:val="00907106"/>
    <w:rsid w:val="00907235"/>
    <w:rsid w:val="009074C5"/>
    <w:rsid w:val="0090794A"/>
    <w:rsid w:val="00907AD5"/>
    <w:rsid w:val="0091023C"/>
    <w:rsid w:val="009108F6"/>
    <w:rsid w:val="00910EC6"/>
    <w:rsid w:val="00910F6A"/>
    <w:rsid w:val="00910F9A"/>
    <w:rsid w:val="0091114F"/>
    <w:rsid w:val="00911488"/>
    <w:rsid w:val="00911613"/>
    <w:rsid w:val="00911B3E"/>
    <w:rsid w:val="00911BE3"/>
    <w:rsid w:val="009121B4"/>
    <w:rsid w:val="00912481"/>
    <w:rsid w:val="00913893"/>
    <w:rsid w:val="00913C63"/>
    <w:rsid w:val="00914514"/>
    <w:rsid w:val="00914531"/>
    <w:rsid w:val="0091458E"/>
    <w:rsid w:val="009149BF"/>
    <w:rsid w:val="00914A60"/>
    <w:rsid w:val="00914ADF"/>
    <w:rsid w:val="00914CBA"/>
    <w:rsid w:val="0091506A"/>
    <w:rsid w:val="009150B6"/>
    <w:rsid w:val="00915BD1"/>
    <w:rsid w:val="00915EFB"/>
    <w:rsid w:val="009162D1"/>
    <w:rsid w:val="009164E6"/>
    <w:rsid w:val="009165AD"/>
    <w:rsid w:val="00916ADB"/>
    <w:rsid w:val="009170FA"/>
    <w:rsid w:val="009172D4"/>
    <w:rsid w:val="00917651"/>
    <w:rsid w:val="00917905"/>
    <w:rsid w:val="00917C9F"/>
    <w:rsid w:val="00917DB9"/>
    <w:rsid w:val="00921347"/>
    <w:rsid w:val="00921CAF"/>
    <w:rsid w:val="009225EC"/>
    <w:rsid w:val="00922689"/>
    <w:rsid w:val="00922943"/>
    <w:rsid w:val="00922E4C"/>
    <w:rsid w:val="00922F59"/>
    <w:rsid w:val="009234F9"/>
    <w:rsid w:val="0092368D"/>
    <w:rsid w:val="00923779"/>
    <w:rsid w:val="00923982"/>
    <w:rsid w:val="00923A7F"/>
    <w:rsid w:val="00923F2A"/>
    <w:rsid w:val="009241A6"/>
    <w:rsid w:val="00924305"/>
    <w:rsid w:val="009246AB"/>
    <w:rsid w:val="00924F12"/>
    <w:rsid w:val="00925178"/>
    <w:rsid w:val="009251B1"/>
    <w:rsid w:val="00925671"/>
    <w:rsid w:val="0092570E"/>
    <w:rsid w:val="0092582E"/>
    <w:rsid w:val="00926030"/>
    <w:rsid w:val="009262F9"/>
    <w:rsid w:val="0092687A"/>
    <w:rsid w:val="0092687D"/>
    <w:rsid w:val="00926C45"/>
    <w:rsid w:val="00926FDA"/>
    <w:rsid w:val="0092769F"/>
    <w:rsid w:val="00927AB0"/>
    <w:rsid w:val="00927C59"/>
    <w:rsid w:val="00927D82"/>
    <w:rsid w:val="00927DB8"/>
    <w:rsid w:val="00930671"/>
    <w:rsid w:val="009307EA"/>
    <w:rsid w:val="0093093F"/>
    <w:rsid w:val="00930B93"/>
    <w:rsid w:val="00930E59"/>
    <w:rsid w:val="009311EE"/>
    <w:rsid w:val="00932059"/>
    <w:rsid w:val="00932FFF"/>
    <w:rsid w:val="00933225"/>
    <w:rsid w:val="00933478"/>
    <w:rsid w:val="00933661"/>
    <w:rsid w:val="009339FA"/>
    <w:rsid w:val="00933BB9"/>
    <w:rsid w:val="00933BDB"/>
    <w:rsid w:val="00933D48"/>
    <w:rsid w:val="0093402B"/>
    <w:rsid w:val="0093453B"/>
    <w:rsid w:val="009349D4"/>
    <w:rsid w:val="00934A3F"/>
    <w:rsid w:val="00934F3D"/>
    <w:rsid w:val="00934FBA"/>
    <w:rsid w:val="00935120"/>
    <w:rsid w:val="00935337"/>
    <w:rsid w:val="0093561D"/>
    <w:rsid w:val="00935856"/>
    <w:rsid w:val="00935A72"/>
    <w:rsid w:val="0093608A"/>
    <w:rsid w:val="009364D7"/>
    <w:rsid w:val="009365C9"/>
    <w:rsid w:val="009366A2"/>
    <w:rsid w:val="00936748"/>
    <w:rsid w:val="00936B3F"/>
    <w:rsid w:val="00936DD9"/>
    <w:rsid w:val="00937286"/>
    <w:rsid w:val="0093757F"/>
    <w:rsid w:val="00937923"/>
    <w:rsid w:val="00937DFB"/>
    <w:rsid w:val="00940042"/>
    <w:rsid w:val="0094009B"/>
    <w:rsid w:val="009402BF"/>
    <w:rsid w:val="00940405"/>
    <w:rsid w:val="00940626"/>
    <w:rsid w:val="00940990"/>
    <w:rsid w:val="00940B1E"/>
    <w:rsid w:val="00940DAA"/>
    <w:rsid w:val="00940DC2"/>
    <w:rsid w:val="009414B8"/>
    <w:rsid w:val="00941735"/>
    <w:rsid w:val="00941DC8"/>
    <w:rsid w:val="00941E7A"/>
    <w:rsid w:val="009422C7"/>
    <w:rsid w:val="00942424"/>
    <w:rsid w:val="009427EA"/>
    <w:rsid w:val="00942941"/>
    <w:rsid w:val="00942BC5"/>
    <w:rsid w:val="00942C2B"/>
    <w:rsid w:val="00942F2F"/>
    <w:rsid w:val="00942F78"/>
    <w:rsid w:val="00943270"/>
    <w:rsid w:val="0094399D"/>
    <w:rsid w:val="00943A0A"/>
    <w:rsid w:val="00943D9B"/>
    <w:rsid w:val="009443DD"/>
    <w:rsid w:val="00944D79"/>
    <w:rsid w:val="00944F8E"/>
    <w:rsid w:val="0094512C"/>
    <w:rsid w:val="00945591"/>
    <w:rsid w:val="009456C6"/>
    <w:rsid w:val="009457EA"/>
    <w:rsid w:val="00945814"/>
    <w:rsid w:val="009459BA"/>
    <w:rsid w:val="00945F08"/>
    <w:rsid w:val="0094613F"/>
    <w:rsid w:val="009465C8"/>
    <w:rsid w:val="009466F1"/>
    <w:rsid w:val="00946965"/>
    <w:rsid w:val="00946C26"/>
    <w:rsid w:val="00946EA7"/>
    <w:rsid w:val="009474C7"/>
    <w:rsid w:val="009479AD"/>
    <w:rsid w:val="00947D34"/>
    <w:rsid w:val="00947FCA"/>
    <w:rsid w:val="0095023A"/>
    <w:rsid w:val="009502A6"/>
    <w:rsid w:val="00950685"/>
    <w:rsid w:val="0095074D"/>
    <w:rsid w:val="00951105"/>
    <w:rsid w:val="0095134C"/>
    <w:rsid w:val="00951436"/>
    <w:rsid w:val="00951543"/>
    <w:rsid w:val="0095167F"/>
    <w:rsid w:val="00951A8D"/>
    <w:rsid w:val="00951AD8"/>
    <w:rsid w:val="00951BED"/>
    <w:rsid w:val="0095238A"/>
    <w:rsid w:val="00952444"/>
    <w:rsid w:val="00952AD2"/>
    <w:rsid w:val="00952AF0"/>
    <w:rsid w:val="00952BFE"/>
    <w:rsid w:val="00952DEC"/>
    <w:rsid w:val="00953088"/>
    <w:rsid w:val="00953176"/>
    <w:rsid w:val="0095340F"/>
    <w:rsid w:val="00953B83"/>
    <w:rsid w:val="00954390"/>
    <w:rsid w:val="009544D3"/>
    <w:rsid w:val="00954A56"/>
    <w:rsid w:val="00954ED6"/>
    <w:rsid w:val="009551D7"/>
    <w:rsid w:val="00955240"/>
    <w:rsid w:val="009552CD"/>
    <w:rsid w:val="009553AD"/>
    <w:rsid w:val="00955538"/>
    <w:rsid w:val="009556D2"/>
    <w:rsid w:val="00955762"/>
    <w:rsid w:val="00955809"/>
    <w:rsid w:val="009559D6"/>
    <w:rsid w:val="00955C0A"/>
    <w:rsid w:val="00956429"/>
    <w:rsid w:val="0095648F"/>
    <w:rsid w:val="009567D8"/>
    <w:rsid w:val="00956CEA"/>
    <w:rsid w:val="0095709C"/>
    <w:rsid w:val="009572FC"/>
    <w:rsid w:val="0095732B"/>
    <w:rsid w:val="0095735C"/>
    <w:rsid w:val="00957952"/>
    <w:rsid w:val="00957A7A"/>
    <w:rsid w:val="009602D2"/>
    <w:rsid w:val="00960A31"/>
    <w:rsid w:val="00960B53"/>
    <w:rsid w:val="00960CC1"/>
    <w:rsid w:val="00960EA4"/>
    <w:rsid w:val="00961183"/>
    <w:rsid w:val="009612FC"/>
    <w:rsid w:val="0096135B"/>
    <w:rsid w:val="00961582"/>
    <w:rsid w:val="009615C8"/>
    <w:rsid w:val="0096196E"/>
    <w:rsid w:val="00961C2D"/>
    <w:rsid w:val="00961DAB"/>
    <w:rsid w:val="00961F00"/>
    <w:rsid w:val="009622BA"/>
    <w:rsid w:val="009624B2"/>
    <w:rsid w:val="009625C1"/>
    <w:rsid w:val="00962823"/>
    <w:rsid w:val="009629EC"/>
    <w:rsid w:val="00962A3B"/>
    <w:rsid w:val="00963454"/>
    <w:rsid w:val="0096390A"/>
    <w:rsid w:val="00963D37"/>
    <w:rsid w:val="00963E3B"/>
    <w:rsid w:val="0096426C"/>
    <w:rsid w:val="009643F6"/>
    <w:rsid w:val="009647D5"/>
    <w:rsid w:val="009648A8"/>
    <w:rsid w:val="00965895"/>
    <w:rsid w:val="00965A6D"/>
    <w:rsid w:val="00965DCE"/>
    <w:rsid w:val="00965DEE"/>
    <w:rsid w:val="0096650C"/>
    <w:rsid w:val="00966609"/>
    <w:rsid w:val="009668A3"/>
    <w:rsid w:val="00966CAE"/>
    <w:rsid w:val="00966D03"/>
    <w:rsid w:val="00966E86"/>
    <w:rsid w:val="00966F35"/>
    <w:rsid w:val="009671C3"/>
    <w:rsid w:val="00967363"/>
    <w:rsid w:val="0097048B"/>
    <w:rsid w:val="009707CC"/>
    <w:rsid w:val="00970C6C"/>
    <w:rsid w:val="00970E7D"/>
    <w:rsid w:val="00970F5B"/>
    <w:rsid w:val="0097153B"/>
    <w:rsid w:val="009717DC"/>
    <w:rsid w:val="00971993"/>
    <w:rsid w:val="00971AB1"/>
    <w:rsid w:val="00971B2F"/>
    <w:rsid w:val="00971BD4"/>
    <w:rsid w:val="00971C6F"/>
    <w:rsid w:val="00971EFD"/>
    <w:rsid w:val="00971F84"/>
    <w:rsid w:val="0097210A"/>
    <w:rsid w:val="00972956"/>
    <w:rsid w:val="009729B9"/>
    <w:rsid w:val="00972D27"/>
    <w:rsid w:val="00972D8F"/>
    <w:rsid w:val="00972DE0"/>
    <w:rsid w:val="00972E10"/>
    <w:rsid w:val="00972E19"/>
    <w:rsid w:val="00972E48"/>
    <w:rsid w:val="009732A2"/>
    <w:rsid w:val="009735F9"/>
    <w:rsid w:val="00973F5A"/>
    <w:rsid w:val="0097417C"/>
    <w:rsid w:val="009748E6"/>
    <w:rsid w:val="00974A77"/>
    <w:rsid w:val="00974FFA"/>
    <w:rsid w:val="009750B7"/>
    <w:rsid w:val="00975113"/>
    <w:rsid w:val="009753F5"/>
    <w:rsid w:val="00975617"/>
    <w:rsid w:val="009757D9"/>
    <w:rsid w:val="00975F7F"/>
    <w:rsid w:val="009760B9"/>
    <w:rsid w:val="00976571"/>
    <w:rsid w:val="00976E94"/>
    <w:rsid w:val="00977330"/>
    <w:rsid w:val="00977F65"/>
    <w:rsid w:val="00977FC0"/>
    <w:rsid w:val="00980086"/>
    <w:rsid w:val="0098038D"/>
    <w:rsid w:val="009805BA"/>
    <w:rsid w:val="009807A8"/>
    <w:rsid w:val="00980AF7"/>
    <w:rsid w:val="00980D18"/>
    <w:rsid w:val="0098155B"/>
    <w:rsid w:val="009816BA"/>
    <w:rsid w:val="0098187F"/>
    <w:rsid w:val="00981CD9"/>
    <w:rsid w:val="00981E07"/>
    <w:rsid w:val="00982234"/>
    <w:rsid w:val="0098267B"/>
    <w:rsid w:val="00982908"/>
    <w:rsid w:val="00982A04"/>
    <w:rsid w:val="00982E6F"/>
    <w:rsid w:val="00983162"/>
    <w:rsid w:val="0098319D"/>
    <w:rsid w:val="00983575"/>
    <w:rsid w:val="00983E5D"/>
    <w:rsid w:val="00984051"/>
    <w:rsid w:val="009840AA"/>
    <w:rsid w:val="00984102"/>
    <w:rsid w:val="0098412B"/>
    <w:rsid w:val="0098426D"/>
    <w:rsid w:val="00984441"/>
    <w:rsid w:val="0098470D"/>
    <w:rsid w:val="00984D63"/>
    <w:rsid w:val="009851DB"/>
    <w:rsid w:val="009851FE"/>
    <w:rsid w:val="00985224"/>
    <w:rsid w:val="0098528E"/>
    <w:rsid w:val="00985396"/>
    <w:rsid w:val="00985397"/>
    <w:rsid w:val="009855D8"/>
    <w:rsid w:val="00985861"/>
    <w:rsid w:val="009861BD"/>
    <w:rsid w:val="0098658A"/>
    <w:rsid w:val="00986811"/>
    <w:rsid w:val="00986F9D"/>
    <w:rsid w:val="00987B69"/>
    <w:rsid w:val="0099014A"/>
    <w:rsid w:val="00990328"/>
    <w:rsid w:val="00990853"/>
    <w:rsid w:val="00991471"/>
    <w:rsid w:val="0099170A"/>
    <w:rsid w:val="009918BE"/>
    <w:rsid w:val="009919E6"/>
    <w:rsid w:val="00991ACA"/>
    <w:rsid w:val="00991C18"/>
    <w:rsid w:val="00992052"/>
    <w:rsid w:val="0099208F"/>
    <w:rsid w:val="00992221"/>
    <w:rsid w:val="009925EE"/>
    <w:rsid w:val="00992611"/>
    <w:rsid w:val="00992939"/>
    <w:rsid w:val="00992AE3"/>
    <w:rsid w:val="00992CFF"/>
    <w:rsid w:val="00992E12"/>
    <w:rsid w:val="00993401"/>
    <w:rsid w:val="009936E9"/>
    <w:rsid w:val="00993D5C"/>
    <w:rsid w:val="0099400C"/>
    <w:rsid w:val="00994190"/>
    <w:rsid w:val="009941C8"/>
    <w:rsid w:val="0099421C"/>
    <w:rsid w:val="00994FB4"/>
    <w:rsid w:val="009950AF"/>
    <w:rsid w:val="009951F5"/>
    <w:rsid w:val="00995285"/>
    <w:rsid w:val="0099539D"/>
    <w:rsid w:val="00995433"/>
    <w:rsid w:val="00995681"/>
    <w:rsid w:val="00995EF1"/>
    <w:rsid w:val="00996A14"/>
    <w:rsid w:val="00996AF1"/>
    <w:rsid w:val="00996BD9"/>
    <w:rsid w:val="0099737F"/>
    <w:rsid w:val="009975BF"/>
    <w:rsid w:val="009976BE"/>
    <w:rsid w:val="00997710"/>
    <w:rsid w:val="0099784D"/>
    <w:rsid w:val="009978C2"/>
    <w:rsid w:val="00997AA8"/>
    <w:rsid w:val="00997FD2"/>
    <w:rsid w:val="009A043E"/>
    <w:rsid w:val="009A07B4"/>
    <w:rsid w:val="009A0C9C"/>
    <w:rsid w:val="009A0DC4"/>
    <w:rsid w:val="009A1728"/>
    <w:rsid w:val="009A2538"/>
    <w:rsid w:val="009A26B5"/>
    <w:rsid w:val="009A26F5"/>
    <w:rsid w:val="009A2C18"/>
    <w:rsid w:val="009A2E61"/>
    <w:rsid w:val="009A347C"/>
    <w:rsid w:val="009A34B7"/>
    <w:rsid w:val="009A3823"/>
    <w:rsid w:val="009A3E66"/>
    <w:rsid w:val="009A41B2"/>
    <w:rsid w:val="009A42D1"/>
    <w:rsid w:val="009A45F9"/>
    <w:rsid w:val="009A4696"/>
    <w:rsid w:val="009A48B9"/>
    <w:rsid w:val="009A4D4F"/>
    <w:rsid w:val="009A4E99"/>
    <w:rsid w:val="009A52F0"/>
    <w:rsid w:val="009A5716"/>
    <w:rsid w:val="009A57CF"/>
    <w:rsid w:val="009A5ACE"/>
    <w:rsid w:val="009A5B8D"/>
    <w:rsid w:val="009A5BBF"/>
    <w:rsid w:val="009A6006"/>
    <w:rsid w:val="009A6118"/>
    <w:rsid w:val="009A674F"/>
    <w:rsid w:val="009A791B"/>
    <w:rsid w:val="009A7D65"/>
    <w:rsid w:val="009A7DBB"/>
    <w:rsid w:val="009B0051"/>
    <w:rsid w:val="009B0DDC"/>
    <w:rsid w:val="009B0EF1"/>
    <w:rsid w:val="009B123E"/>
    <w:rsid w:val="009B1382"/>
    <w:rsid w:val="009B1BDE"/>
    <w:rsid w:val="009B1DAF"/>
    <w:rsid w:val="009B2000"/>
    <w:rsid w:val="009B2068"/>
    <w:rsid w:val="009B21AD"/>
    <w:rsid w:val="009B242B"/>
    <w:rsid w:val="009B2C97"/>
    <w:rsid w:val="009B3270"/>
    <w:rsid w:val="009B3424"/>
    <w:rsid w:val="009B3676"/>
    <w:rsid w:val="009B36E7"/>
    <w:rsid w:val="009B3B82"/>
    <w:rsid w:val="009B3CEC"/>
    <w:rsid w:val="009B3F47"/>
    <w:rsid w:val="009B40A4"/>
    <w:rsid w:val="009B45A8"/>
    <w:rsid w:val="009B4A19"/>
    <w:rsid w:val="009B4AB0"/>
    <w:rsid w:val="009B4B30"/>
    <w:rsid w:val="009B4B5C"/>
    <w:rsid w:val="009B4D7C"/>
    <w:rsid w:val="009B4E9A"/>
    <w:rsid w:val="009B4EC8"/>
    <w:rsid w:val="009B4ED8"/>
    <w:rsid w:val="009B4FEA"/>
    <w:rsid w:val="009B661D"/>
    <w:rsid w:val="009B6F2E"/>
    <w:rsid w:val="009B7763"/>
    <w:rsid w:val="009B78E5"/>
    <w:rsid w:val="009C03C2"/>
    <w:rsid w:val="009C04F7"/>
    <w:rsid w:val="009C0A0A"/>
    <w:rsid w:val="009C0C9D"/>
    <w:rsid w:val="009C0CD3"/>
    <w:rsid w:val="009C0D62"/>
    <w:rsid w:val="009C0DE3"/>
    <w:rsid w:val="009C0E45"/>
    <w:rsid w:val="009C0E79"/>
    <w:rsid w:val="009C0ED9"/>
    <w:rsid w:val="009C0F8A"/>
    <w:rsid w:val="009C0FA5"/>
    <w:rsid w:val="009C15A4"/>
    <w:rsid w:val="009C15C7"/>
    <w:rsid w:val="009C1985"/>
    <w:rsid w:val="009C1A80"/>
    <w:rsid w:val="009C1B59"/>
    <w:rsid w:val="009C2245"/>
    <w:rsid w:val="009C24F7"/>
    <w:rsid w:val="009C25E5"/>
    <w:rsid w:val="009C2621"/>
    <w:rsid w:val="009C27F2"/>
    <w:rsid w:val="009C29E3"/>
    <w:rsid w:val="009C2E7A"/>
    <w:rsid w:val="009C368F"/>
    <w:rsid w:val="009C3F75"/>
    <w:rsid w:val="009C408F"/>
    <w:rsid w:val="009C40E1"/>
    <w:rsid w:val="009C41FB"/>
    <w:rsid w:val="009C4593"/>
    <w:rsid w:val="009C45C2"/>
    <w:rsid w:val="009C493D"/>
    <w:rsid w:val="009C49F4"/>
    <w:rsid w:val="009C4B38"/>
    <w:rsid w:val="009C4CDC"/>
    <w:rsid w:val="009C5024"/>
    <w:rsid w:val="009C512D"/>
    <w:rsid w:val="009C51F6"/>
    <w:rsid w:val="009C5C7B"/>
    <w:rsid w:val="009C6377"/>
    <w:rsid w:val="009C648D"/>
    <w:rsid w:val="009C6912"/>
    <w:rsid w:val="009C6ACF"/>
    <w:rsid w:val="009C6EFA"/>
    <w:rsid w:val="009C7296"/>
    <w:rsid w:val="009C72FC"/>
    <w:rsid w:val="009C76B7"/>
    <w:rsid w:val="009D0095"/>
    <w:rsid w:val="009D04F4"/>
    <w:rsid w:val="009D0508"/>
    <w:rsid w:val="009D073E"/>
    <w:rsid w:val="009D0776"/>
    <w:rsid w:val="009D0ABE"/>
    <w:rsid w:val="009D0B0B"/>
    <w:rsid w:val="009D0C65"/>
    <w:rsid w:val="009D0CC7"/>
    <w:rsid w:val="009D0DD1"/>
    <w:rsid w:val="009D0FA8"/>
    <w:rsid w:val="009D1873"/>
    <w:rsid w:val="009D199B"/>
    <w:rsid w:val="009D2DE1"/>
    <w:rsid w:val="009D2FD3"/>
    <w:rsid w:val="009D35D6"/>
    <w:rsid w:val="009D3BFA"/>
    <w:rsid w:val="009D3F76"/>
    <w:rsid w:val="009D3FED"/>
    <w:rsid w:val="009D413A"/>
    <w:rsid w:val="009D43FD"/>
    <w:rsid w:val="009D46E7"/>
    <w:rsid w:val="009D4863"/>
    <w:rsid w:val="009D4BC4"/>
    <w:rsid w:val="009D4FC7"/>
    <w:rsid w:val="009D50A3"/>
    <w:rsid w:val="009D519B"/>
    <w:rsid w:val="009D51BF"/>
    <w:rsid w:val="009D52FF"/>
    <w:rsid w:val="009D59F8"/>
    <w:rsid w:val="009D5A2D"/>
    <w:rsid w:val="009D5FFC"/>
    <w:rsid w:val="009D6157"/>
    <w:rsid w:val="009D64BE"/>
    <w:rsid w:val="009D679D"/>
    <w:rsid w:val="009D68BD"/>
    <w:rsid w:val="009D6E25"/>
    <w:rsid w:val="009D6E99"/>
    <w:rsid w:val="009D70A4"/>
    <w:rsid w:val="009D77EB"/>
    <w:rsid w:val="009E0157"/>
    <w:rsid w:val="009E0B72"/>
    <w:rsid w:val="009E0C41"/>
    <w:rsid w:val="009E0C8A"/>
    <w:rsid w:val="009E0FE8"/>
    <w:rsid w:val="009E118F"/>
    <w:rsid w:val="009E14E5"/>
    <w:rsid w:val="009E189A"/>
    <w:rsid w:val="009E18F8"/>
    <w:rsid w:val="009E1AAE"/>
    <w:rsid w:val="009E1F77"/>
    <w:rsid w:val="009E209C"/>
    <w:rsid w:val="009E225C"/>
    <w:rsid w:val="009E289C"/>
    <w:rsid w:val="009E2FC5"/>
    <w:rsid w:val="009E31BE"/>
    <w:rsid w:val="009E3498"/>
    <w:rsid w:val="009E3881"/>
    <w:rsid w:val="009E39D9"/>
    <w:rsid w:val="009E3E06"/>
    <w:rsid w:val="009E3E9D"/>
    <w:rsid w:val="009E43A9"/>
    <w:rsid w:val="009E46EF"/>
    <w:rsid w:val="009E4D2F"/>
    <w:rsid w:val="009E4E2D"/>
    <w:rsid w:val="009E5C74"/>
    <w:rsid w:val="009E5E5F"/>
    <w:rsid w:val="009E61C3"/>
    <w:rsid w:val="009E67BE"/>
    <w:rsid w:val="009E68FE"/>
    <w:rsid w:val="009E6A3C"/>
    <w:rsid w:val="009E6D2A"/>
    <w:rsid w:val="009E6F52"/>
    <w:rsid w:val="009E6F80"/>
    <w:rsid w:val="009E7483"/>
    <w:rsid w:val="009E7953"/>
    <w:rsid w:val="009E7C8A"/>
    <w:rsid w:val="009F0740"/>
    <w:rsid w:val="009F095E"/>
    <w:rsid w:val="009F097A"/>
    <w:rsid w:val="009F0BB0"/>
    <w:rsid w:val="009F1155"/>
    <w:rsid w:val="009F1282"/>
    <w:rsid w:val="009F1E9F"/>
    <w:rsid w:val="009F23C3"/>
    <w:rsid w:val="009F2914"/>
    <w:rsid w:val="009F2B09"/>
    <w:rsid w:val="009F2C73"/>
    <w:rsid w:val="009F315F"/>
    <w:rsid w:val="009F3448"/>
    <w:rsid w:val="009F34BB"/>
    <w:rsid w:val="009F34C6"/>
    <w:rsid w:val="009F35CF"/>
    <w:rsid w:val="009F3ADA"/>
    <w:rsid w:val="009F3DB1"/>
    <w:rsid w:val="009F3F72"/>
    <w:rsid w:val="009F4096"/>
    <w:rsid w:val="009F45AD"/>
    <w:rsid w:val="009F4D5B"/>
    <w:rsid w:val="009F5177"/>
    <w:rsid w:val="009F5431"/>
    <w:rsid w:val="009F54BB"/>
    <w:rsid w:val="009F590A"/>
    <w:rsid w:val="009F6218"/>
    <w:rsid w:val="009F62D2"/>
    <w:rsid w:val="009F6417"/>
    <w:rsid w:val="009F6528"/>
    <w:rsid w:val="009F68FA"/>
    <w:rsid w:val="009F6908"/>
    <w:rsid w:val="009F6A1E"/>
    <w:rsid w:val="009F6DF5"/>
    <w:rsid w:val="009F71E2"/>
    <w:rsid w:val="009F773D"/>
    <w:rsid w:val="009F7AF6"/>
    <w:rsid w:val="009F7DB9"/>
    <w:rsid w:val="009F7F42"/>
    <w:rsid w:val="00A004B1"/>
    <w:rsid w:val="00A00F1E"/>
    <w:rsid w:val="00A01F99"/>
    <w:rsid w:val="00A02077"/>
    <w:rsid w:val="00A02AB7"/>
    <w:rsid w:val="00A02AC3"/>
    <w:rsid w:val="00A02FFE"/>
    <w:rsid w:val="00A03081"/>
    <w:rsid w:val="00A03113"/>
    <w:rsid w:val="00A031D2"/>
    <w:rsid w:val="00A03279"/>
    <w:rsid w:val="00A03362"/>
    <w:rsid w:val="00A03408"/>
    <w:rsid w:val="00A036C1"/>
    <w:rsid w:val="00A03F46"/>
    <w:rsid w:val="00A040E8"/>
    <w:rsid w:val="00A043D0"/>
    <w:rsid w:val="00A043F2"/>
    <w:rsid w:val="00A04433"/>
    <w:rsid w:val="00A04446"/>
    <w:rsid w:val="00A045B4"/>
    <w:rsid w:val="00A046DA"/>
    <w:rsid w:val="00A0481B"/>
    <w:rsid w:val="00A04D20"/>
    <w:rsid w:val="00A04E61"/>
    <w:rsid w:val="00A04EDF"/>
    <w:rsid w:val="00A0500C"/>
    <w:rsid w:val="00A05452"/>
    <w:rsid w:val="00A05881"/>
    <w:rsid w:val="00A05E80"/>
    <w:rsid w:val="00A06123"/>
    <w:rsid w:val="00A0617A"/>
    <w:rsid w:val="00A063A0"/>
    <w:rsid w:val="00A069E5"/>
    <w:rsid w:val="00A06C91"/>
    <w:rsid w:val="00A06F72"/>
    <w:rsid w:val="00A07063"/>
    <w:rsid w:val="00A0725D"/>
    <w:rsid w:val="00A07367"/>
    <w:rsid w:val="00A079C5"/>
    <w:rsid w:val="00A07F3F"/>
    <w:rsid w:val="00A07F97"/>
    <w:rsid w:val="00A1045B"/>
    <w:rsid w:val="00A107EE"/>
    <w:rsid w:val="00A10CD3"/>
    <w:rsid w:val="00A10D69"/>
    <w:rsid w:val="00A11728"/>
    <w:rsid w:val="00A11971"/>
    <w:rsid w:val="00A11E8A"/>
    <w:rsid w:val="00A11F66"/>
    <w:rsid w:val="00A1224F"/>
    <w:rsid w:val="00A1232A"/>
    <w:rsid w:val="00A1257F"/>
    <w:rsid w:val="00A125C5"/>
    <w:rsid w:val="00A13B1C"/>
    <w:rsid w:val="00A1414D"/>
    <w:rsid w:val="00A143A8"/>
    <w:rsid w:val="00A14D73"/>
    <w:rsid w:val="00A14EC3"/>
    <w:rsid w:val="00A15131"/>
    <w:rsid w:val="00A153AD"/>
    <w:rsid w:val="00A157D1"/>
    <w:rsid w:val="00A15940"/>
    <w:rsid w:val="00A1599B"/>
    <w:rsid w:val="00A162D0"/>
    <w:rsid w:val="00A163C8"/>
    <w:rsid w:val="00A1662D"/>
    <w:rsid w:val="00A169C3"/>
    <w:rsid w:val="00A16D16"/>
    <w:rsid w:val="00A16D2B"/>
    <w:rsid w:val="00A17156"/>
    <w:rsid w:val="00A177D4"/>
    <w:rsid w:val="00A177E9"/>
    <w:rsid w:val="00A17BC5"/>
    <w:rsid w:val="00A17CA6"/>
    <w:rsid w:val="00A20136"/>
    <w:rsid w:val="00A202A7"/>
    <w:rsid w:val="00A20353"/>
    <w:rsid w:val="00A208A3"/>
    <w:rsid w:val="00A20CA0"/>
    <w:rsid w:val="00A20FDC"/>
    <w:rsid w:val="00A215F4"/>
    <w:rsid w:val="00A2169F"/>
    <w:rsid w:val="00A2181C"/>
    <w:rsid w:val="00A219CE"/>
    <w:rsid w:val="00A21A42"/>
    <w:rsid w:val="00A21B25"/>
    <w:rsid w:val="00A21D9E"/>
    <w:rsid w:val="00A222EE"/>
    <w:rsid w:val="00A22762"/>
    <w:rsid w:val="00A22B49"/>
    <w:rsid w:val="00A23084"/>
    <w:rsid w:val="00A23208"/>
    <w:rsid w:val="00A23455"/>
    <w:rsid w:val="00A23495"/>
    <w:rsid w:val="00A2367A"/>
    <w:rsid w:val="00A237CB"/>
    <w:rsid w:val="00A2387A"/>
    <w:rsid w:val="00A23BDB"/>
    <w:rsid w:val="00A23DC6"/>
    <w:rsid w:val="00A23F62"/>
    <w:rsid w:val="00A245DD"/>
    <w:rsid w:val="00A247DA"/>
    <w:rsid w:val="00A24B76"/>
    <w:rsid w:val="00A24D9F"/>
    <w:rsid w:val="00A24E09"/>
    <w:rsid w:val="00A24F6D"/>
    <w:rsid w:val="00A24F7F"/>
    <w:rsid w:val="00A24FCA"/>
    <w:rsid w:val="00A25275"/>
    <w:rsid w:val="00A25438"/>
    <w:rsid w:val="00A255A8"/>
    <w:rsid w:val="00A25665"/>
    <w:rsid w:val="00A25737"/>
    <w:rsid w:val="00A258B6"/>
    <w:rsid w:val="00A25D33"/>
    <w:rsid w:val="00A25F19"/>
    <w:rsid w:val="00A25F40"/>
    <w:rsid w:val="00A26496"/>
    <w:rsid w:val="00A267FE"/>
    <w:rsid w:val="00A27182"/>
    <w:rsid w:val="00A27464"/>
    <w:rsid w:val="00A278A5"/>
    <w:rsid w:val="00A27B3E"/>
    <w:rsid w:val="00A27FBF"/>
    <w:rsid w:val="00A30124"/>
    <w:rsid w:val="00A30592"/>
    <w:rsid w:val="00A30D02"/>
    <w:rsid w:val="00A30D08"/>
    <w:rsid w:val="00A30DE2"/>
    <w:rsid w:val="00A30EB7"/>
    <w:rsid w:val="00A311EB"/>
    <w:rsid w:val="00A311F0"/>
    <w:rsid w:val="00A31288"/>
    <w:rsid w:val="00A31369"/>
    <w:rsid w:val="00A313A4"/>
    <w:rsid w:val="00A3167A"/>
    <w:rsid w:val="00A31816"/>
    <w:rsid w:val="00A31E88"/>
    <w:rsid w:val="00A31ECF"/>
    <w:rsid w:val="00A3211E"/>
    <w:rsid w:val="00A328A5"/>
    <w:rsid w:val="00A3319C"/>
    <w:rsid w:val="00A33572"/>
    <w:rsid w:val="00A338DE"/>
    <w:rsid w:val="00A33C4E"/>
    <w:rsid w:val="00A33C91"/>
    <w:rsid w:val="00A34067"/>
    <w:rsid w:val="00A34183"/>
    <w:rsid w:val="00A341E5"/>
    <w:rsid w:val="00A3423A"/>
    <w:rsid w:val="00A34871"/>
    <w:rsid w:val="00A34D2B"/>
    <w:rsid w:val="00A353D5"/>
    <w:rsid w:val="00A35792"/>
    <w:rsid w:val="00A35962"/>
    <w:rsid w:val="00A3607B"/>
    <w:rsid w:val="00A36827"/>
    <w:rsid w:val="00A36D62"/>
    <w:rsid w:val="00A36E09"/>
    <w:rsid w:val="00A36E0A"/>
    <w:rsid w:val="00A36E0C"/>
    <w:rsid w:val="00A3721A"/>
    <w:rsid w:val="00A37847"/>
    <w:rsid w:val="00A37990"/>
    <w:rsid w:val="00A37BD9"/>
    <w:rsid w:val="00A37CA4"/>
    <w:rsid w:val="00A37DEF"/>
    <w:rsid w:val="00A37EDA"/>
    <w:rsid w:val="00A40701"/>
    <w:rsid w:val="00A408DE"/>
    <w:rsid w:val="00A40A6D"/>
    <w:rsid w:val="00A411F6"/>
    <w:rsid w:val="00A4123C"/>
    <w:rsid w:val="00A413CC"/>
    <w:rsid w:val="00A41519"/>
    <w:rsid w:val="00A415CE"/>
    <w:rsid w:val="00A4197C"/>
    <w:rsid w:val="00A41DF5"/>
    <w:rsid w:val="00A41E73"/>
    <w:rsid w:val="00A41FB1"/>
    <w:rsid w:val="00A42096"/>
    <w:rsid w:val="00A420B3"/>
    <w:rsid w:val="00A426C3"/>
    <w:rsid w:val="00A426FC"/>
    <w:rsid w:val="00A427E7"/>
    <w:rsid w:val="00A4284C"/>
    <w:rsid w:val="00A42B35"/>
    <w:rsid w:val="00A42B8B"/>
    <w:rsid w:val="00A42CBF"/>
    <w:rsid w:val="00A434F0"/>
    <w:rsid w:val="00A43830"/>
    <w:rsid w:val="00A43BED"/>
    <w:rsid w:val="00A44145"/>
    <w:rsid w:val="00A4416D"/>
    <w:rsid w:val="00A442D2"/>
    <w:rsid w:val="00A445B9"/>
    <w:rsid w:val="00A4466D"/>
    <w:rsid w:val="00A4486C"/>
    <w:rsid w:val="00A449D8"/>
    <w:rsid w:val="00A44F34"/>
    <w:rsid w:val="00A451BB"/>
    <w:rsid w:val="00A453A7"/>
    <w:rsid w:val="00A45515"/>
    <w:rsid w:val="00A4594A"/>
    <w:rsid w:val="00A45C13"/>
    <w:rsid w:val="00A45C33"/>
    <w:rsid w:val="00A45E28"/>
    <w:rsid w:val="00A462BA"/>
    <w:rsid w:val="00A462D4"/>
    <w:rsid w:val="00A4651A"/>
    <w:rsid w:val="00A46F07"/>
    <w:rsid w:val="00A474DA"/>
    <w:rsid w:val="00A47BEE"/>
    <w:rsid w:val="00A47D4B"/>
    <w:rsid w:val="00A47E2F"/>
    <w:rsid w:val="00A51263"/>
    <w:rsid w:val="00A517DD"/>
    <w:rsid w:val="00A5180F"/>
    <w:rsid w:val="00A52450"/>
    <w:rsid w:val="00A52709"/>
    <w:rsid w:val="00A52A21"/>
    <w:rsid w:val="00A52C6C"/>
    <w:rsid w:val="00A52FEA"/>
    <w:rsid w:val="00A530EF"/>
    <w:rsid w:val="00A53C78"/>
    <w:rsid w:val="00A53DEE"/>
    <w:rsid w:val="00A53E1E"/>
    <w:rsid w:val="00A5431D"/>
    <w:rsid w:val="00A54A03"/>
    <w:rsid w:val="00A54CD7"/>
    <w:rsid w:val="00A55018"/>
    <w:rsid w:val="00A551BC"/>
    <w:rsid w:val="00A55920"/>
    <w:rsid w:val="00A55F62"/>
    <w:rsid w:val="00A56496"/>
    <w:rsid w:val="00A567F1"/>
    <w:rsid w:val="00A56A7A"/>
    <w:rsid w:val="00A56C9E"/>
    <w:rsid w:val="00A571C3"/>
    <w:rsid w:val="00A576DE"/>
    <w:rsid w:val="00A5797A"/>
    <w:rsid w:val="00A57AB1"/>
    <w:rsid w:val="00A60076"/>
    <w:rsid w:val="00A60186"/>
    <w:rsid w:val="00A608A4"/>
    <w:rsid w:val="00A60924"/>
    <w:rsid w:val="00A60BB2"/>
    <w:rsid w:val="00A611A7"/>
    <w:rsid w:val="00A6159E"/>
    <w:rsid w:val="00A618EF"/>
    <w:rsid w:val="00A61C5E"/>
    <w:rsid w:val="00A61CEF"/>
    <w:rsid w:val="00A61DD3"/>
    <w:rsid w:val="00A61DFB"/>
    <w:rsid w:val="00A61E7C"/>
    <w:rsid w:val="00A62161"/>
    <w:rsid w:val="00A62277"/>
    <w:rsid w:val="00A622C6"/>
    <w:rsid w:val="00A62409"/>
    <w:rsid w:val="00A6278A"/>
    <w:rsid w:val="00A62DFF"/>
    <w:rsid w:val="00A63390"/>
    <w:rsid w:val="00A634E0"/>
    <w:rsid w:val="00A634F9"/>
    <w:rsid w:val="00A63502"/>
    <w:rsid w:val="00A6355F"/>
    <w:rsid w:val="00A6358E"/>
    <w:rsid w:val="00A635CC"/>
    <w:rsid w:val="00A63918"/>
    <w:rsid w:val="00A6396E"/>
    <w:rsid w:val="00A63BDB"/>
    <w:rsid w:val="00A63CCF"/>
    <w:rsid w:val="00A63FE1"/>
    <w:rsid w:val="00A63FE6"/>
    <w:rsid w:val="00A63FE7"/>
    <w:rsid w:val="00A6478A"/>
    <w:rsid w:val="00A64ABA"/>
    <w:rsid w:val="00A64ADD"/>
    <w:rsid w:val="00A64BAB"/>
    <w:rsid w:val="00A64E96"/>
    <w:rsid w:val="00A65083"/>
    <w:rsid w:val="00A652CA"/>
    <w:rsid w:val="00A6531D"/>
    <w:rsid w:val="00A65345"/>
    <w:rsid w:val="00A653C5"/>
    <w:rsid w:val="00A65B7F"/>
    <w:rsid w:val="00A65BAA"/>
    <w:rsid w:val="00A65D96"/>
    <w:rsid w:val="00A65F18"/>
    <w:rsid w:val="00A6601E"/>
    <w:rsid w:val="00A66430"/>
    <w:rsid w:val="00A66528"/>
    <w:rsid w:val="00A66A05"/>
    <w:rsid w:val="00A66C91"/>
    <w:rsid w:val="00A66DB9"/>
    <w:rsid w:val="00A66E7D"/>
    <w:rsid w:val="00A67266"/>
    <w:rsid w:val="00A67390"/>
    <w:rsid w:val="00A67483"/>
    <w:rsid w:val="00A67C42"/>
    <w:rsid w:val="00A67C8C"/>
    <w:rsid w:val="00A70076"/>
    <w:rsid w:val="00A701B0"/>
    <w:rsid w:val="00A7067E"/>
    <w:rsid w:val="00A707E9"/>
    <w:rsid w:val="00A70A47"/>
    <w:rsid w:val="00A70B0C"/>
    <w:rsid w:val="00A70E57"/>
    <w:rsid w:val="00A70F03"/>
    <w:rsid w:val="00A71119"/>
    <w:rsid w:val="00A713C2"/>
    <w:rsid w:val="00A714CD"/>
    <w:rsid w:val="00A71557"/>
    <w:rsid w:val="00A716E3"/>
    <w:rsid w:val="00A71945"/>
    <w:rsid w:val="00A71DDE"/>
    <w:rsid w:val="00A71EC8"/>
    <w:rsid w:val="00A71FDB"/>
    <w:rsid w:val="00A72C41"/>
    <w:rsid w:val="00A72D3B"/>
    <w:rsid w:val="00A7324F"/>
    <w:rsid w:val="00A73BE0"/>
    <w:rsid w:val="00A73BE1"/>
    <w:rsid w:val="00A73BEB"/>
    <w:rsid w:val="00A73E4A"/>
    <w:rsid w:val="00A74079"/>
    <w:rsid w:val="00A740A3"/>
    <w:rsid w:val="00A7455B"/>
    <w:rsid w:val="00A74BCD"/>
    <w:rsid w:val="00A74F1A"/>
    <w:rsid w:val="00A75807"/>
    <w:rsid w:val="00A75F55"/>
    <w:rsid w:val="00A76076"/>
    <w:rsid w:val="00A76177"/>
    <w:rsid w:val="00A766A0"/>
    <w:rsid w:val="00A76F65"/>
    <w:rsid w:val="00A77132"/>
    <w:rsid w:val="00A775F9"/>
    <w:rsid w:val="00A778AC"/>
    <w:rsid w:val="00A77A5F"/>
    <w:rsid w:val="00A77C7E"/>
    <w:rsid w:val="00A77EC9"/>
    <w:rsid w:val="00A804F0"/>
    <w:rsid w:val="00A807A0"/>
    <w:rsid w:val="00A8090F"/>
    <w:rsid w:val="00A811B0"/>
    <w:rsid w:val="00A81652"/>
    <w:rsid w:val="00A81BC8"/>
    <w:rsid w:val="00A820E5"/>
    <w:rsid w:val="00A82646"/>
    <w:rsid w:val="00A82769"/>
    <w:rsid w:val="00A82AC8"/>
    <w:rsid w:val="00A83173"/>
    <w:rsid w:val="00A83826"/>
    <w:rsid w:val="00A83E15"/>
    <w:rsid w:val="00A84137"/>
    <w:rsid w:val="00A84461"/>
    <w:rsid w:val="00A848B5"/>
    <w:rsid w:val="00A849B2"/>
    <w:rsid w:val="00A849F7"/>
    <w:rsid w:val="00A84DF1"/>
    <w:rsid w:val="00A84E05"/>
    <w:rsid w:val="00A84EDD"/>
    <w:rsid w:val="00A85726"/>
    <w:rsid w:val="00A86101"/>
    <w:rsid w:val="00A86350"/>
    <w:rsid w:val="00A86374"/>
    <w:rsid w:val="00A86413"/>
    <w:rsid w:val="00A865AC"/>
    <w:rsid w:val="00A868F0"/>
    <w:rsid w:val="00A86A23"/>
    <w:rsid w:val="00A86F47"/>
    <w:rsid w:val="00A871E1"/>
    <w:rsid w:val="00A876C4"/>
    <w:rsid w:val="00A8780D"/>
    <w:rsid w:val="00A87918"/>
    <w:rsid w:val="00A87A5B"/>
    <w:rsid w:val="00A87DAC"/>
    <w:rsid w:val="00A87DD5"/>
    <w:rsid w:val="00A87FFC"/>
    <w:rsid w:val="00A90514"/>
    <w:rsid w:val="00A90AA3"/>
    <w:rsid w:val="00A90BB8"/>
    <w:rsid w:val="00A90DE6"/>
    <w:rsid w:val="00A90E15"/>
    <w:rsid w:val="00A910AA"/>
    <w:rsid w:val="00A9195E"/>
    <w:rsid w:val="00A91CAE"/>
    <w:rsid w:val="00A9218A"/>
    <w:rsid w:val="00A9251D"/>
    <w:rsid w:val="00A9268E"/>
    <w:rsid w:val="00A92CD3"/>
    <w:rsid w:val="00A92E4A"/>
    <w:rsid w:val="00A93045"/>
    <w:rsid w:val="00A93233"/>
    <w:rsid w:val="00A93280"/>
    <w:rsid w:val="00A9348F"/>
    <w:rsid w:val="00A93C54"/>
    <w:rsid w:val="00A940AB"/>
    <w:rsid w:val="00A940C6"/>
    <w:rsid w:val="00A940E6"/>
    <w:rsid w:val="00A940E8"/>
    <w:rsid w:val="00A942DB"/>
    <w:rsid w:val="00A947FC"/>
    <w:rsid w:val="00A94984"/>
    <w:rsid w:val="00A94B2F"/>
    <w:rsid w:val="00A94E23"/>
    <w:rsid w:val="00A95271"/>
    <w:rsid w:val="00A95547"/>
    <w:rsid w:val="00A95647"/>
    <w:rsid w:val="00A95A7B"/>
    <w:rsid w:val="00A95B3A"/>
    <w:rsid w:val="00A95D9A"/>
    <w:rsid w:val="00A95FF2"/>
    <w:rsid w:val="00A9619F"/>
    <w:rsid w:val="00A965C9"/>
    <w:rsid w:val="00A96866"/>
    <w:rsid w:val="00A979E9"/>
    <w:rsid w:val="00A97C0E"/>
    <w:rsid w:val="00A97FC3"/>
    <w:rsid w:val="00AA02F1"/>
    <w:rsid w:val="00AA04DB"/>
    <w:rsid w:val="00AA0817"/>
    <w:rsid w:val="00AA09F3"/>
    <w:rsid w:val="00AA0C9A"/>
    <w:rsid w:val="00AA14C1"/>
    <w:rsid w:val="00AA1786"/>
    <w:rsid w:val="00AA198E"/>
    <w:rsid w:val="00AA200A"/>
    <w:rsid w:val="00AA2558"/>
    <w:rsid w:val="00AA2F4A"/>
    <w:rsid w:val="00AA331A"/>
    <w:rsid w:val="00AA335E"/>
    <w:rsid w:val="00AA37CF"/>
    <w:rsid w:val="00AA4B6F"/>
    <w:rsid w:val="00AA4D15"/>
    <w:rsid w:val="00AA512D"/>
    <w:rsid w:val="00AA58BF"/>
    <w:rsid w:val="00AA58ED"/>
    <w:rsid w:val="00AA5B0F"/>
    <w:rsid w:val="00AA5B2B"/>
    <w:rsid w:val="00AA5B44"/>
    <w:rsid w:val="00AA5D9E"/>
    <w:rsid w:val="00AA5FEE"/>
    <w:rsid w:val="00AA60D3"/>
    <w:rsid w:val="00AA649C"/>
    <w:rsid w:val="00AA6982"/>
    <w:rsid w:val="00AA73C2"/>
    <w:rsid w:val="00AA76F8"/>
    <w:rsid w:val="00AA799C"/>
    <w:rsid w:val="00AA79B6"/>
    <w:rsid w:val="00AB006B"/>
    <w:rsid w:val="00AB03B6"/>
    <w:rsid w:val="00AB05B4"/>
    <w:rsid w:val="00AB0628"/>
    <w:rsid w:val="00AB0B5D"/>
    <w:rsid w:val="00AB0EC1"/>
    <w:rsid w:val="00AB1877"/>
    <w:rsid w:val="00AB1DAF"/>
    <w:rsid w:val="00AB1EF8"/>
    <w:rsid w:val="00AB20C3"/>
    <w:rsid w:val="00AB23F0"/>
    <w:rsid w:val="00AB242B"/>
    <w:rsid w:val="00AB258E"/>
    <w:rsid w:val="00AB26F7"/>
    <w:rsid w:val="00AB2B23"/>
    <w:rsid w:val="00AB2C51"/>
    <w:rsid w:val="00AB2D49"/>
    <w:rsid w:val="00AB2E30"/>
    <w:rsid w:val="00AB2F51"/>
    <w:rsid w:val="00AB303D"/>
    <w:rsid w:val="00AB3746"/>
    <w:rsid w:val="00AB3835"/>
    <w:rsid w:val="00AB39FB"/>
    <w:rsid w:val="00AB3CA9"/>
    <w:rsid w:val="00AB3CE3"/>
    <w:rsid w:val="00AB3DBD"/>
    <w:rsid w:val="00AB3F02"/>
    <w:rsid w:val="00AB404B"/>
    <w:rsid w:val="00AB4A7E"/>
    <w:rsid w:val="00AB4AB1"/>
    <w:rsid w:val="00AB54B2"/>
    <w:rsid w:val="00AB65B4"/>
    <w:rsid w:val="00AB67C0"/>
    <w:rsid w:val="00AB69D2"/>
    <w:rsid w:val="00AB6F3C"/>
    <w:rsid w:val="00AB7692"/>
    <w:rsid w:val="00AB76C0"/>
    <w:rsid w:val="00AB78BF"/>
    <w:rsid w:val="00AB7A9C"/>
    <w:rsid w:val="00AB7BF1"/>
    <w:rsid w:val="00AB7D20"/>
    <w:rsid w:val="00AB7E09"/>
    <w:rsid w:val="00AC007A"/>
    <w:rsid w:val="00AC02AB"/>
    <w:rsid w:val="00AC081F"/>
    <w:rsid w:val="00AC0D92"/>
    <w:rsid w:val="00AC1187"/>
    <w:rsid w:val="00AC1A43"/>
    <w:rsid w:val="00AC2074"/>
    <w:rsid w:val="00AC2338"/>
    <w:rsid w:val="00AC2828"/>
    <w:rsid w:val="00AC2999"/>
    <w:rsid w:val="00AC3DCB"/>
    <w:rsid w:val="00AC4070"/>
    <w:rsid w:val="00AC4382"/>
    <w:rsid w:val="00AC47AC"/>
    <w:rsid w:val="00AC4E36"/>
    <w:rsid w:val="00AC51CD"/>
    <w:rsid w:val="00AC5649"/>
    <w:rsid w:val="00AC5EB8"/>
    <w:rsid w:val="00AC5F6F"/>
    <w:rsid w:val="00AC6024"/>
    <w:rsid w:val="00AC6147"/>
    <w:rsid w:val="00AC6C4A"/>
    <w:rsid w:val="00AC6C9B"/>
    <w:rsid w:val="00AC6D18"/>
    <w:rsid w:val="00AC6EC9"/>
    <w:rsid w:val="00AC72D6"/>
    <w:rsid w:val="00AC7369"/>
    <w:rsid w:val="00AC7751"/>
    <w:rsid w:val="00AC7C7B"/>
    <w:rsid w:val="00AC7D6D"/>
    <w:rsid w:val="00AC7F81"/>
    <w:rsid w:val="00AD005E"/>
    <w:rsid w:val="00AD006C"/>
    <w:rsid w:val="00AD062C"/>
    <w:rsid w:val="00AD0A40"/>
    <w:rsid w:val="00AD0C78"/>
    <w:rsid w:val="00AD1005"/>
    <w:rsid w:val="00AD10A5"/>
    <w:rsid w:val="00AD115B"/>
    <w:rsid w:val="00AD128B"/>
    <w:rsid w:val="00AD138C"/>
    <w:rsid w:val="00AD1416"/>
    <w:rsid w:val="00AD15A5"/>
    <w:rsid w:val="00AD1636"/>
    <w:rsid w:val="00AD18F3"/>
    <w:rsid w:val="00AD1AAF"/>
    <w:rsid w:val="00AD2236"/>
    <w:rsid w:val="00AD2621"/>
    <w:rsid w:val="00AD2ED8"/>
    <w:rsid w:val="00AD3435"/>
    <w:rsid w:val="00AD3E33"/>
    <w:rsid w:val="00AD41A4"/>
    <w:rsid w:val="00AD4592"/>
    <w:rsid w:val="00AD5097"/>
    <w:rsid w:val="00AD517F"/>
    <w:rsid w:val="00AD54F3"/>
    <w:rsid w:val="00AD56FA"/>
    <w:rsid w:val="00AD5827"/>
    <w:rsid w:val="00AD5A36"/>
    <w:rsid w:val="00AD5CA3"/>
    <w:rsid w:val="00AD5F44"/>
    <w:rsid w:val="00AD639D"/>
    <w:rsid w:val="00AD63FB"/>
    <w:rsid w:val="00AD6454"/>
    <w:rsid w:val="00AD6C18"/>
    <w:rsid w:val="00AD6F25"/>
    <w:rsid w:val="00AD6F2C"/>
    <w:rsid w:val="00AD740F"/>
    <w:rsid w:val="00AD7443"/>
    <w:rsid w:val="00AD78C5"/>
    <w:rsid w:val="00AE04A4"/>
    <w:rsid w:val="00AE0623"/>
    <w:rsid w:val="00AE06E0"/>
    <w:rsid w:val="00AE0BA9"/>
    <w:rsid w:val="00AE0F1F"/>
    <w:rsid w:val="00AE0FF4"/>
    <w:rsid w:val="00AE14BA"/>
    <w:rsid w:val="00AE1F30"/>
    <w:rsid w:val="00AE2322"/>
    <w:rsid w:val="00AE2332"/>
    <w:rsid w:val="00AE249E"/>
    <w:rsid w:val="00AE24EE"/>
    <w:rsid w:val="00AE273D"/>
    <w:rsid w:val="00AE2C6E"/>
    <w:rsid w:val="00AE311F"/>
    <w:rsid w:val="00AE33D1"/>
    <w:rsid w:val="00AE3EAA"/>
    <w:rsid w:val="00AE4361"/>
    <w:rsid w:val="00AE4658"/>
    <w:rsid w:val="00AE4666"/>
    <w:rsid w:val="00AE46FE"/>
    <w:rsid w:val="00AE4857"/>
    <w:rsid w:val="00AE48C3"/>
    <w:rsid w:val="00AE4BD5"/>
    <w:rsid w:val="00AE4CDB"/>
    <w:rsid w:val="00AE4E2B"/>
    <w:rsid w:val="00AE4E43"/>
    <w:rsid w:val="00AE4EE9"/>
    <w:rsid w:val="00AE5133"/>
    <w:rsid w:val="00AE55F2"/>
    <w:rsid w:val="00AE5BFC"/>
    <w:rsid w:val="00AE60FB"/>
    <w:rsid w:val="00AE6439"/>
    <w:rsid w:val="00AE660B"/>
    <w:rsid w:val="00AE6B57"/>
    <w:rsid w:val="00AE74B2"/>
    <w:rsid w:val="00AE7A12"/>
    <w:rsid w:val="00AE7A16"/>
    <w:rsid w:val="00AE7AA4"/>
    <w:rsid w:val="00AE7E91"/>
    <w:rsid w:val="00AF0BF4"/>
    <w:rsid w:val="00AF13F4"/>
    <w:rsid w:val="00AF1DD0"/>
    <w:rsid w:val="00AF25DE"/>
    <w:rsid w:val="00AF298B"/>
    <w:rsid w:val="00AF2A4E"/>
    <w:rsid w:val="00AF2B0D"/>
    <w:rsid w:val="00AF2B8D"/>
    <w:rsid w:val="00AF2BE3"/>
    <w:rsid w:val="00AF2D3C"/>
    <w:rsid w:val="00AF2D6A"/>
    <w:rsid w:val="00AF2DA8"/>
    <w:rsid w:val="00AF30CA"/>
    <w:rsid w:val="00AF3289"/>
    <w:rsid w:val="00AF3362"/>
    <w:rsid w:val="00AF3861"/>
    <w:rsid w:val="00AF38A4"/>
    <w:rsid w:val="00AF39C9"/>
    <w:rsid w:val="00AF3BE3"/>
    <w:rsid w:val="00AF3FE0"/>
    <w:rsid w:val="00AF40F2"/>
    <w:rsid w:val="00AF4123"/>
    <w:rsid w:val="00AF426F"/>
    <w:rsid w:val="00AF43BF"/>
    <w:rsid w:val="00AF46F8"/>
    <w:rsid w:val="00AF4B7A"/>
    <w:rsid w:val="00AF4D01"/>
    <w:rsid w:val="00AF4D10"/>
    <w:rsid w:val="00AF4E3D"/>
    <w:rsid w:val="00AF4FFB"/>
    <w:rsid w:val="00AF5163"/>
    <w:rsid w:val="00AF5D5E"/>
    <w:rsid w:val="00AF5D73"/>
    <w:rsid w:val="00AF5F9F"/>
    <w:rsid w:val="00AF6281"/>
    <w:rsid w:val="00AF6437"/>
    <w:rsid w:val="00AF66A4"/>
    <w:rsid w:val="00AF67A2"/>
    <w:rsid w:val="00AF6930"/>
    <w:rsid w:val="00AF6947"/>
    <w:rsid w:val="00AF6A31"/>
    <w:rsid w:val="00AF6A5D"/>
    <w:rsid w:val="00AF75E1"/>
    <w:rsid w:val="00AF778D"/>
    <w:rsid w:val="00AF7B77"/>
    <w:rsid w:val="00B003D8"/>
    <w:rsid w:val="00B00B2E"/>
    <w:rsid w:val="00B00F59"/>
    <w:rsid w:val="00B0129E"/>
    <w:rsid w:val="00B01401"/>
    <w:rsid w:val="00B015A1"/>
    <w:rsid w:val="00B019A5"/>
    <w:rsid w:val="00B01C2D"/>
    <w:rsid w:val="00B01EE8"/>
    <w:rsid w:val="00B0218A"/>
    <w:rsid w:val="00B022DF"/>
    <w:rsid w:val="00B025A1"/>
    <w:rsid w:val="00B029BC"/>
    <w:rsid w:val="00B02BA8"/>
    <w:rsid w:val="00B02C7F"/>
    <w:rsid w:val="00B02D0D"/>
    <w:rsid w:val="00B02E70"/>
    <w:rsid w:val="00B037AE"/>
    <w:rsid w:val="00B03B7D"/>
    <w:rsid w:val="00B043CF"/>
    <w:rsid w:val="00B04FA3"/>
    <w:rsid w:val="00B054A6"/>
    <w:rsid w:val="00B05501"/>
    <w:rsid w:val="00B0573D"/>
    <w:rsid w:val="00B05A68"/>
    <w:rsid w:val="00B05D10"/>
    <w:rsid w:val="00B05EE3"/>
    <w:rsid w:val="00B066D6"/>
    <w:rsid w:val="00B069EA"/>
    <w:rsid w:val="00B06DFB"/>
    <w:rsid w:val="00B07072"/>
    <w:rsid w:val="00B078FB"/>
    <w:rsid w:val="00B07ABC"/>
    <w:rsid w:val="00B07B82"/>
    <w:rsid w:val="00B07BB6"/>
    <w:rsid w:val="00B07DFA"/>
    <w:rsid w:val="00B07E27"/>
    <w:rsid w:val="00B10169"/>
    <w:rsid w:val="00B1081F"/>
    <w:rsid w:val="00B10A84"/>
    <w:rsid w:val="00B10AEE"/>
    <w:rsid w:val="00B10B11"/>
    <w:rsid w:val="00B1127C"/>
    <w:rsid w:val="00B11325"/>
    <w:rsid w:val="00B1188C"/>
    <w:rsid w:val="00B11970"/>
    <w:rsid w:val="00B119EC"/>
    <w:rsid w:val="00B11DFA"/>
    <w:rsid w:val="00B1234C"/>
    <w:rsid w:val="00B125FB"/>
    <w:rsid w:val="00B12610"/>
    <w:rsid w:val="00B126D8"/>
    <w:rsid w:val="00B12B69"/>
    <w:rsid w:val="00B131AB"/>
    <w:rsid w:val="00B1323E"/>
    <w:rsid w:val="00B1390B"/>
    <w:rsid w:val="00B13D61"/>
    <w:rsid w:val="00B14E97"/>
    <w:rsid w:val="00B152B6"/>
    <w:rsid w:val="00B152D2"/>
    <w:rsid w:val="00B15859"/>
    <w:rsid w:val="00B15CA8"/>
    <w:rsid w:val="00B15CCF"/>
    <w:rsid w:val="00B15EE9"/>
    <w:rsid w:val="00B169BC"/>
    <w:rsid w:val="00B16A3A"/>
    <w:rsid w:val="00B16BF5"/>
    <w:rsid w:val="00B16F61"/>
    <w:rsid w:val="00B171CB"/>
    <w:rsid w:val="00B173F4"/>
    <w:rsid w:val="00B17410"/>
    <w:rsid w:val="00B175FD"/>
    <w:rsid w:val="00B17657"/>
    <w:rsid w:val="00B178EE"/>
    <w:rsid w:val="00B17A39"/>
    <w:rsid w:val="00B17EE2"/>
    <w:rsid w:val="00B17FE4"/>
    <w:rsid w:val="00B20028"/>
    <w:rsid w:val="00B2026D"/>
    <w:rsid w:val="00B2080D"/>
    <w:rsid w:val="00B20AF7"/>
    <w:rsid w:val="00B21358"/>
    <w:rsid w:val="00B220B1"/>
    <w:rsid w:val="00B22B00"/>
    <w:rsid w:val="00B23201"/>
    <w:rsid w:val="00B232B0"/>
    <w:rsid w:val="00B235C7"/>
    <w:rsid w:val="00B24424"/>
    <w:rsid w:val="00B248F9"/>
    <w:rsid w:val="00B24955"/>
    <w:rsid w:val="00B2498E"/>
    <w:rsid w:val="00B24C98"/>
    <w:rsid w:val="00B24FFB"/>
    <w:rsid w:val="00B250DD"/>
    <w:rsid w:val="00B255AC"/>
    <w:rsid w:val="00B25611"/>
    <w:rsid w:val="00B25739"/>
    <w:rsid w:val="00B258CD"/>
    <w:rsid w:val="00B25AE7"/>
    <w:rsid w:val="00B25C8E"/>
    <w:rsid w:val="00B25DD7"/>
    <w:rsid w:val="00B263E9"/>
    <w:rsid w:val="00B2642C"/>
    <w:rsid w:val="00B266C6"/>
    <w:rsid w:val="00B266FD"/>
    <w:rsid w:val="00B26A28"/>
    <w:rsid w:val="00B270CB"/>
    <w:rsid w:val="00B2722B"/>
    <w:rsid w:val="00B2746F"/>
    <w:rsid w:val="00B27755"/>
    <w:rsid w:val="00B27842"/>
    <w:rsid w:val="00B27BE0"/>
    <w:rsid w:val="00B27FAA"/>
    <w:rsid w:val="00B30267"/>
    <w:rsid w:val="00B30565"/>
    <w:rsid w:val="00B307ED"/>
    <w:rsid w:val="00B30C03"/>
    <w:rsid w:val="00B30F66"/>
    <w:rsid w:val="00B310B7"/>
    <w:rsid w:val="00B311D6"/>
    <w:rsid w:val="00B31568"/>
    <w:rsid w:val="00B315FF"/>
    <w:rsid w:val="00B316E8"/>
    <w:rsid w:val="00B31810"/>
    <w:rsid w:val="00B3183B"/>
    <w:rsid w:val="00B31843"/>
    <w:rsid w:val="00B32307"/>
    <w:rsid w:val="00B3230D"/>
    <w:rsid w:val="00B3263F"/>
    <w:rsid w:val="00B3284B"/>
    <w:rsid w:val="00B32F41"/>
    <w:rsid w:val="00B32FAC"/>
    <w:rsid w:val="00B33016"/>
    <w:rsid w:val="00B330F3"/>
    <w:rsid w:val="00B33181"/>
    <w:rsid w:val="00B33A66"/>
    <w:rsid w:val="00B33C70"/>
    <w:rsid w:val="00B33F4A"/>
    <w:rsid w:val="00B34245"/>
    <w:rsid w:val="00B34322"/>
    <w:rsid w:val="00B349A1"/>
    <w:rsid w:val="00B34E19"/>
    <w:rsid w:val="00B34F57"/>
    <w:rsid w:val="00B350D1"/>
    <w:rsid w:val="00B352E6"/>
    <w:rsid w:val="00B35C5E"/>
    <w:rsid w:val="00B35CC3"/>
    <w:rsid w:val="00B35DA9"/>
    <w:rsid w:val="00B35F48"/>
    <w:rsid w:val="00B3613B"/>
    <w:rsid w:val="00B36789"/>
    <w:rsid w:val="00B3698C"/>
    <w:rsid w:val="00B36AA3"/>
    <w:rsid w:val="00B36AE3"/>
    <w:rsid w:val="00B36CF2"/>
    <w:rsid w:val="00B36E25"/>
    <w:rsid w:val="00B37557"/>
    <w:rsid w:val="00B378C3"/>
    <w:rsid w:val="00B37E9A"/>
    <w:rsid w:val="00B40285"/>
    <w:rsid w:val="00B40E9E"/>
    <w:rsid w:val="00B41190"/>
    <w:rsid w:val="00B411C8"/>
    <w:rsid w:val="00B41213"/>
    <w:rsid w:val="00B413CF"/>
    <w:rsid w:val="00B41D2C"/>
    <w:rsid w:val="00B41FC8"/>
    <w:rsid w:val="00B420BD"/>
    <w:rsid w:val="00B42B53"/>
    <w:rsid w:val="00B42DAF"/>
    <w:rsid w:val="00B42E9E"/>
    <w:rsid w:val="00B42F77"/>
    <w:rsid w:val="00B434B2"/>
    <w:rsid w:val="00B43791"/>
    <w:rsid w:val="00B437CC"/>
    <w:rsid w:val="00B43901"/>
    <w:rsid w:val="00B43A36"/>
    <w:rsid w:val="00B43EC1"/>
    <w:rsid w:val="00B44247"/>
    <w:rsid w:val="00B446DB"/>
    <w:rsid w:val="00B447AF"/>
    <w:rsid w:val="00B44A40"/>
    <w:rsid w:val="00B44DEA"/>
    <w:rsid w:val="00B45111"/>
    <w:rsid w:val="00B45630"/>
    <w:rsid w:val="00B45B0A"/>
    <w:rsid w:val="00B46576"/>
    <w:rsid w:val="00B46B80"/>
    <w:rsid w:val="00B46C15"/>
    <w:rsid w:val="00B46D37"/>
    <w:rsid w:val="00B46FDE"/>
    <w:rsid w:val="00B47D3E"/>
    <w:rsid w:val="00B47EB0"/>
    <w:rsid w:val="00B47EEE"/>
    <w:rsid w:val="00B47F62"/>
    <w:rsid w:val="00B50733"/>
    <w:rsid w:val="00B507F9"/>
    <w:rsid w:val="00B50C69"/>
    <w:rsid w:val="00B51215"/>
    <w:rsid w:val="00B51413"/>
    <w:rsid w:val="00B514FE"/>
    <w:rsid w:val="00B517A0"/>
    <w:rsid w:val="00B51B14"/>
    <w:rsid w:val="00B51E41"/>
    <w:rsid w:val="00B52403"/>
    <w:rsid w:val="00B52457"/>
    <w:rsid w:val="00B527E4"/>
    <w:rsid w:val="00B535C4"/>
    <w:rsid w:val="00B5429D"/>
    <w:rsid w:val="00B5457F"/>
    <w:rsid w:val="00B54707"/>
    <w:rsid w:val="00B54810"/>
    <w:rsid w:val="00B54884"/>
    <w:rsid w:val="00B54908"/>
    <w:rsid w:val="00B54BA2"/>
    <w:rsid w:val="00B550AB"/>
    <w:rsid w:val="00B55132"/>
    <w:rsid w:val="00B554F9"/>
    <w:rsid w:val="00B5576E"/>
    <w:rsid w:val="00B55B56"/>
    <w:rsid w:val="00B56028"/>
    <w:rsid w:val="00B567D5"/>
    <w:rsid w:val="00B567E5"/>
    <w:rsid w:val="00B56E28"/>
    <w:rsid w:val="00B57167"/>
    <w:rsid w:val="00B5717B"/>
    <w:rsid w:val="00B578D7"/>
    <w:rsid w:val="00B57D62"/>
    <w:rsid w:val="00B600DB"/>
    <w:rsid w:val="00B60144"/>
    <w:rsid w:val="00B6019C"/>
    <w:rsid w:val="00B6033C"/>
    <w:rsid w:val="00B604E7"/>
    <w:rsid w:val="00B60589"/>
    <w:rsid w:val="00B6059D"/>
    <w:rsid w:val="00B6093B"/>
    <w:rsid w:val="00B60FBB"/>
    <w:rsid w:val="00B60FBD"/>
    <w:rsid w:val="00B61112"/>
    <w:rsid w:val="00B6117B"/>
    <w:rsid w:val="00B613E7"/>
    <w:rsid w:val="00B61609"/>
    <w:rsid w:val="00B619A8"/>
    <w:rsid w:val="00B61B95"/>
    <w:rsid w:val="00B62207"/>
    <w:rsid w:val="00B62A44"/>
    <w:rsid w:val="00B62C44"/>
    <w:rsid w:val="00B62DBD"/>
    <w:rsid w:val="00B6323F"/>
    <w:rsid w:val="00B635ED"/>
    <w:rsid w:val="00B6380A"/>
    <w:rsid w:val="00B6396E"/>
    <w:rsid w:val="00B6405C"/>
    <w:rsid w:val="00B640F3"/>
    <w:rsid w:val="00B641B7"/>
    <w:rsid w:val="00B64620"/>
    <w:rsid w:val="00B646A2"/>
    <w:rsid w:val="00B64940"/>
    <w:rsid w:val="00B659E2"/>
    <w:rsid w:val="00B65A5F"/>
    <w:rsid w:val="00B65A78"/>
    <w:rsid w:val="00B65BAB"/>
    <w:rsid w:val="00B65D84"/>
    <w:rsid w:val="00B65DBB"/>
    <w:rsid w:val="00B66798"/>
    <w:rsid w:val="00B6680C"/>
    <w:rsid w:val="00B669FA"/>
    <w:rsid w:val="00B6742B"/>
    <w:rsid w:val="00B67B44"/>
    <w:rsid w:val="00B67BE4"/>
    <w:rsid w:val="00B67CBE"/>
    <w:rsid w:val="00B67D3E"/>
    <w:rsid w:val="00B709E9"/>
    <w:rsid w:val="00B71130"/>
    <w:rsid w:val="00B71984"/>
    <w:rsid w:val="00B71C7D"/>
    <w:rsid w:val="00B71F0F"/>
    <w:rsid w:val="00B71FEE"/>
    <w:rsid w:val="00B721D8"/>
    <w:rsid w:val="00B72218"/>
    <w:rsid w:val="00B72CB0"/>
    <w:rsid w:val="00B73556"/>
    <w:rsid w:val="00B7379E"/>
    <w:rsid w:val="00B74B31"/>
    <w:rsid w:val="00B74DC1"/>
    <w:rsid w:val="00B75B76"/>
    <w:rsid w:val="00B761A0"/>
    <w:rsid w:val="00B765B0"/>
    <w:rsid w:val="00B765C7"/>
    <w:rsid w:val="00B76626"/>
    <w:rsid w:val="00B7694E"/>
    <w:rsid w:val="00B76B74"/>
    <w:rsid w:val="00B76BAE"/>
    <w:rsid w:val="00B76FAF"/>
    <w:rsid w:val="00B77287"/>
    <w:rsid w:val="00B772D1"/>
    <w:rsid w:val="00B776CC"/>
    <w:rsid w:val="00B777B9"/>
    <w:rsid w:val="00B77DFF"/>
    <w:rsid w:val="00B8042E"/>
    <w:rsid w:val="00B804E3"/>
    <w:rsid w:val="00B80C0E"/>
    <w:rsid w:val="00B80C1F"/>
    <w:rsid w:val="00B80CC3"/>
    <w:rsid w:val="00B80E17"/>
    <w:rsid w:val="00B80F18"/>
    <w:rsid w:val="00B81080"/>
    <w:rsid w:val="00B81911"/>
    <w:rsid w:val="00B81A28"/>
    <w:rsid w:val="00B81E39"/>
    <w:rsid w:val="00B8244A"/>
    <w:rsid w:val="00B82FF0"/>
    <w:rsid w:val="00B83746"/>
    <w:rsid w:val="00B840C4"/>
    <w:rsid w:val="00B8465A"/>
    <w:rsid w:val="00B84860"/>
    <w:rsid w:val="00B8492C"/>
    <w:rsid w:val="00B84AEB"/>
    <w:rsid w:val="00B85051"/>
    <w:rsid w:val="00B8521D"/>
    <w:rsid w:val="00B8523E"/>
    <w:rsid w:val="00B852A1"/>
    <w:rsid w:val="00B8555B"/>
    <w:rsid w:val="00B8582D"/>
    <w:rsid w:val="00B8587F"/>
    <w:rsid w:val="00B85B95"/>
    <w:rsid w:val="00B86660"/>
    <w:rsid w:val="00B86855"/>
    <w:rsid w:val="00B86C04"/>
    <w:rsid w:val="00B87013"/>
    <w:rsid w:val="00B87896"/>
    <w:rsid w:val="00B87DD3"/>
    <w:rsid w:val="00B87EF8"/>
    <w:rsid w:val="00B900B1"/>
    <w:rsid w:val="00B900DE"/>
    <w:rsid w:val="00B90269"/>
    <w:rsid w:val="00B903D4"/>
    <w:rsid w:val="00B90458"/>
    <w:rsid w:val="00B905B3"/>
    <w:rsid w:val="00B90AE2"/>
    <w:rsid w:val="00B90C87"/>
    <w:rsid w:val="00B90FA3"/>
    <w:rsid w:val="00B90FF1"/>
    <w:rsid w:val="00B91172"/>
    <w:rsid w:val="00B912EF"/>
    <w:rsid w:val="00B9139F"/>
    <w:rsid w:val="00B91EBB"/>
    <w:rsid w:val="00B92001"/>
    <w:rsid w:val="00B92696"/>
    <w:rsid w:val="00B928CC"/>
    <w:rsid w:val="00B93747"/>
    <w:rsid w:val="00B937C4"/>
    <w:rsid w:val="00B937E2"/>
    <w:rsid w:val="00B9381F"/>
    <w:rsid w:val="00B93951"/>
    <w:rsid w:val="00B93A24"/>
    <w:rsid w:val="00B93F44"/>
    <w:rsid w:val="00B94487"/>
    <w:rsid w:val="00B94502"/>
    <w:rsid w:val="00B94920"/>
    <w:rsid w:val="00B9526B"/>
    <w:rsid w:val="00B95352"/>
    <w:rsid w:val="00B9538E"/>
    <w:rsid w:val="00B9543F"/>
    <w:rsid w:val="00B95823"/>
    <w:rsid w:val="00B95F14"/>
    <w:rsid w:val="00B96AD0"/>
    <w:rsid w:val="00B96C43"/>
    <w:rsid w:val="00B9738F"/>
    <w:rsid w:val="00B97567"/>
    <w:rsid w:val="00B97D23"/>
    <w:rsid w:val="00B97E27"/>
    <w:rsid w:val="00BA0E1A"/>
    <w:rsid w:val="00BA109A"/>
    <w:rsid w:val="00BA1393"/>
    <w:rsid w:val="00BA169C"/>
    <w:rsid w:val="00BA1742"/>
    <w:rsid w:val="00BA1B7B"/>
    <w:rsid w:val="00BA1F01"/>
    <w:rsid w:val="00BA20A4"/>
    <w:rsid w:val="00BA2112"/>
    <w:rsid w:val="00BA22E4"/>
    <w:rsid w:val="00BA26AF"/>
    <w:rsid w:val="00BA2739"/>
    <w:rsid w:val="00BA2757"/>
    <w:rsid w:val="00BA2A4C"/>
    <w:rsid w:val="00BA2BC2"/>
    <w:rsid w:val="00BA2D5A"/>
    <w:rsid w:val="00BA359D"/>
    <w:rsid w:val="00BA3A00"/>
    <w:rsid w:val="00BA3C78"/>
    <w:rsid w:val="00BA3D4B"/>
    <w:rsid w:val="00BA3E65"/>
    <w:rsid w:val="00BA41B6"/>
    <w:rsid w:val="00BA42F2"/>
    <w:rsid w:val="00BA4932"/>
    <w:rsid w:val="00BA4B71"/>
    <w:rsid w:val="00BA4FFE"/>
    <w:rsid w:val="00BA513F"/>
    <w:rsid w:val="00BA5367"/>
    <w:rsid w:val="00BA5A4A"/>
    <w:rsid w:val="00BA5CB8"/>
    <w:rsid w:val="00BA5D5E"/>
    <w:rsid w:val="00BA5DAC"/>
    <w:rsid w:val="00BA5F24"/>
    <w:rsid w:val="00BA65C6"/>
    <w:rsid w:val="00BA69AE"/>
    <w:rsid w:val="00BA6ADE"/>
    <w:rsid w:val="00BA6C06"/>
    <w:rsid w:val="00BA6C2B"/>
    <w:rsid w:val="00BA7150"/>
    <w:rsid w:val="00BA7242"/>
    <w:rsid w:val="00BA7A01"/>
    <w:rsid w:val="00BA7B08"/>
    <w:rsid w:val="00BA7B14"/>
    <w:rsid w:val="00BA7BB9"/>
    <w:rsid w:val="00BB001B"/>
    <w:rsid w:val="00BB0CD7"/>
    <w:rsid w:val="00BB0D61"/>
    <w:rsid w:val="00BB0DDA"/>
    <w:rsid w:val="00BB0E69"/>
    <w:rsid w:val="00BB1001"/>
    <w:rsid w:val="00BB1316"/>
    <w:rsid w:val="00BB1594"/>
    <w:rsid w:val="00BB1B34"/>
    <w:rsid w:val="00BB2280"/>
    <w:rsid w:val="00BB2636"/>
    <w:rsid w:val="00BB2653"/>
    <w:rsid w:val="00BB26D8"/>
    <w:rsid w:val="00BB2A0B"/>
    <w:rsid w:val="00BB2B3D"/>
    <w:rsid w:val="00BB2B78"/>
    <w:rsid w:val="00BB30C5"/>
    <w:rsid w:val="00BB3130"/>
    <w:rsid w:val="00BB3587"/>
    <w:rsid w:val="00BB36CB"/>
    <w:rsid w:val="00BB3929"/>
    <w:rsid w:val="00BB3B01"/>
    <w:rsid w:val="00BB3C94"/>
    <w:rsid w:val="00BB4091"/>
    <w:rsid w:val="00BB412E"/>
    <w:rsid w:val="00BB4165"/>
    <w:rsid w:val="00BB41EB"/>
    <w:rsid w:val="00BB4407"/>
    <w:rsid w:val="00BB4A21"/>
    <w:rsid w:val="00BB5115"/>
    <w:rsid w:val="00BB541A"/>
    <w:rsid w:val="00BB543E"/>
    <w:rsid w:val="00BB57B3"/>
    <w:rsid w:val="00BB5AF6"/>
    <w:rsid w:val="00BB5FA5"/>
    <w:rsid w:val="00BB6342"/>
    <w:rsid w:val="00BB63F2"/>
    <w:rsid w:val="00BB6711"/>
    <w:rsid w:val="00BB6857"/>
    <w:rsid w:val="00BB689E"/>
    <w:rsid w:val="00BB6A11"/>
    <w:rsid w:val="00BB6B98"/>
    <w:rsid w:val="00BB6D18"/>
    <w:rsid w:val="00BB6FF1"/>
    <w:rsid w:val="00BB71F7"/>
    <w:rsid w:val="00BB7221"/>
    <w:rsid w:val="00BB7223"/>
    <w:rsid w:val="00BB7431"/>
    <w:rsid w:val="00BB7602"/>
    <w:rsid w:val="00BB7826"/>
    <w:rsid w:val="00BB7832"/>
    <w:rsid w:val="00BC002E"/>
    <w:rsid w:val="00BC08C9"/>
    <w:rsid w:val="00BC08CA"/>
    <w:rsid w:val="00BC0A4B"/>
    <w:rsid w:val="00BC0ADB"/>
    <w:rsid w:val="00BC0CC4"/>
    <w:rsid w:val="00BC0F46"/>
    <w:rsid w:val="00BC180F"/>
    <w:rsid w:val="00BC1B9D"/>
    <w:rsid w:val="00BC202D"/>
    <w:rsid w:val="00BC2090"/>
    <w:rsid w:val="00BC220E"/>
    <w:rsid w:val="00BC229B"/>
    <w:rsid w:val="00BC2F86"/>
    <w:rsid w:val="00BC31B7"/>
    <w:rsid w:val="00BC34BE"/>
    <w:rsid w:val="00BC37CC"/>
    <w:rsid w:val="00BC390F"/>
    <w:rsid w:val="00BC3E93"/>
    <w:rsid w:val="00BC440F"/>
    <w:rsid w:val="00BC4ABC"/>
    <w:rsid w:val="00BC5203"/>
    <w:rsid w:val="00BC5210"/>
    <w:rsid w:val="00BC58AC"/>
    <w:rsid w:val="00BC5B69"/>
    <w:rsid w:val="00BC62F7"/>
    <w:rsid w:val="00BC6345"/>
    <w:rsid w:val="00BC671B"/>
    <w:rsid w:val="00BC69AB"/>
    <w:rsid w:val="00BC75E3"/>
    <w:rsid w:val="00BC761E"/>
    <w:rsid w:val="00BC76C6"/>
    <w:rsid w:val="00BC76FE"/>
    <w:rsid w:val="00BC7D8D"/>
    <w:rsid w:val="00BD0032"/>
    <w:rsid w:val="00BD0102"/>
    <w:rsid w:val="00BD04F5"/>
    <w:rsid w:val="00BD07B0"/>
    <w:rsid w:val="00BD09CD"/>
    <w:rsid w:val="00BD09F0"/>
    <w:rsid w:val="00BD0C56"/>
    <w:rsid w:val="00BD0E60"/>
    <w:rsid w:val="00BD1227"/>
    <w:rsid w:val="00BD1A31"/>
    <w:rsid w:val="00BD1DB5"/>
    <w:rsid w:val="00BD201C"/>
    <w:rsid w:val="00BD2277"/>
    <w:rsid w:val="00BD284D"/>
    <w:rsid w:val="00BD289A"/>
    <w:rsid w:val="00BD2C16"/>
    <w:rsid w:val="00BD2E9B"/>
    <w:rsid w:val="00BD3496"/>
    <w:rsid w:val="00BD3846"/>
    <w:rsid w:val="00BD38FD"/>
    <w:rsid w:val="00BD3F74"/>
    <w:rsid w:val="00BD44C1"/>
    <w:rsid w:val="00BD45CF"/>
    <w:rsid w:val="00BD5154"/>
    <w:rsid w:val="00BD5365"/>
    <w:rsid w:val="00BD59D9"/>
    <w:rsid w:val="00BD5C26"/>
    <w:rsid w:val="00BD602E"/>
    <w:rsid w:val="00BD6119"/>
    <w:rsid w:val="00BD63F9"/>
    <w:rsid w:val="00BD64E1"/>
    <w:rsid w:val="00BD67ED"/>
    <w:rsid w:val="00BD6D3A"/>
    <w:rsid w:val="00BD6F99"/>
    <w:rsid w:val="00BD7239"/>
    <w:rsid w:val="00BD738A"/>
    <w:rsid w:val="00BD7425"/>
    <w:rsid w:val="00BD758A"/>
    <w:rsid w:val="00BD78B4"/>
    <w:rsid w:val="00BD7E3D"/>
    <w:rsid w:val="00BD7E89"/>
    <w:rsid w:val="00BD7F20"/>
    <w:rsid w:val="00BE0143"/>
    <w:rsid w:val="00BE0925"/>
    <w:rsid w:val="00BE0A99"/>
    <w:rsid w:val="00BE0CE0"/>
    <w:rsid w:val="00BE1200"/>
    <w:rsid w:val="00BE1405"/>
    <w:rsid w:val="00BE1991"/>
    <w:rsid w:val="00BE1EBC"/>
    <w:rsid w:val="00BE281C"/>
    <w:rsid w:val="00BE292A"/>
    <w:rsid w:val="00BE29D3"/>
    <w:rsid w:val="00BE2C9E"/>
    <w:rsid w:val="00BE2F9E"/>
    <w:rsid w:val="00BE303B"/>
    <w:rsid w:val="00BE332C"/>
    <w:rsid w:val="00BE34D1"/>
    <w:rsid w:val="00BE39C0"/>
    <w:rsid w:val="00BE3D4F"/>
    <w:rsid w:val="00BE3EB4"/>
    <w:rsid w:val="00BE442F"/>
    <w:rsid w:val="00BE4919"/>
    <w:rsid w:val="00BE4A5C"/>
    <w:rsid w:val="00BE4E44"/>
    <w:rsid w:val="00BE4F42"/>
    <w:rsid w:val="00BE5291"/>
    <w:rsid w:val="00BE5533"/>
    <w:rsid w:val="00BE5906"/>
    <w:rsid w:val="00BE5F1C"/>
    <w:rsid w:val="00BE6FDC"/>
    <w:rsid w:val="00BE734E"/>
    <w:rsid w:val="00BE7542"/>
    <w:rsid w:val="00BE75FF"/>
    <w:rsid w:val="00BE76BB"/>
    <w:rsid w:val="00BE7B68"/>
    <w:rsid w:val="00BE7BAE"/>
    <w:rsid w:val="00BE7C3C"/>
    <w:rsid w:val="00BE7DF0"/>
    <w:rsid w:val="00BE7F0F"/>
    <w:rsid w:val="00BF02A3"/>
    <w:rsid w:val="00BF06F3"/>
    <w:rsid w:val="00BF0C77"/>
    <w:rsid w:val="00BF0F81"/>
    <w:rsid w:val="00BF1324"/>
    <w:rsid w:val="00BF1339"/>
    <w:rsid w:val="00BF1355"/>
    <w:rsid w:val="00BF16E6"/>
    <w:rsid w:val="00BF1B51"/>
    <w:rsid w:val="00BF1E6E"/>
    <w:rsid w:val="00BF2052"/>
    <w:rsid w:val="00BF20DE"/>
    <w:rsid w:val="00BF21A2"/>
    <w:rsid w:val="00BF2304"/>
    <w:rsid w:val="00BF2919"/>
    <w:rsid w:val="00BF2B6D"/>
    <w:rsid w:val="00BF2D17"/>
    <w:rsid w:val="00BF30DC"/>
    <w:rsid w:val="00BF337C"/>
    <w:rsid w:val="00BF33B1"/>
    <w:rsid w:val="00BF34BB"/>
    <w:rsid w:val="00BF35BE"/>
    <w:rsid w:val="00BF3673"/>
    <w:rsid w:val="00BF369B"/>
    <w:rsid w:val="00BF3768"/>
    <w:rsid w:val="00BF387A"/>
    <w:rsid w:val="00BF3A38"/>
    <w:rsid w:val="00BF3DA5"/>
    <w:rsid w:val="00BF3ED7"/>
    <w:rsid w:val="00BF4190"/>
    <w:rsid w:val="00BF47FE"/>
    <w:rsid w:val="00BF4E9A"/>
    <w:rsid w:val="00BF4EDB"/>
    <w:rsid w:val="00BF5200"/>
    <w:rsid w:val="00BF57DE"/>
    <w:rsid w:val="00BF5A2A"/>
    <w:rsid w:val="00BF5AE5"/>
    <w:rsid w:val="00BF5B43"/>
    <w:rsid w:val="00BF5ED5"/>
    <w:rsid w:val="00BF5F59"/>
    <w:rsid w:val="00BF6475"/>
    <w:rsid w:val="00BF669A"/>
    <w:rsid w:val="00BF6754"/>
    <w:rsid w:val="00BF6825"/>
    <w:rsid w:val="00BF7072"/>
    <w:rsid w:val="00BF70DC"/>
    <w:rsid w:val="00BF70F2"/>
    <w:rsid w:val="00BF7103"/>
    <w:rsid w:val="00BF7194"/>
    <w:rsid w:val="00BF76B2"/>
    <w:rsid w:val="00BF7A2A"/>
    <w:rsid w:val="00BF7CD5"/>
    <w:rsid w:val="00BF7DB1"/>
    <w:rsid w:val="00BF7DDC"/>
    <w:rsid w:val="00C000D5"/>
    <w:rsid w:val="00C00CBC"/>
    <w:rsid w:val="00C00D51"/>
    <w:rsid w:val="00C01AB1"/>
    <w:rsid w:val="00C01C17"/>
    <w:rsid w:val="00C01F22"/>
    <w:rsid w:val="00C026EE"/>
    <w:rsid w:val="00C02BEB"/>
    <w:rsid w:val="00C02C74"/>
    <w:rsid w:val="00C02D4E"/>
    <w:rsid w:val="00C02FE1"/>
    <w:rsid w:val="00C0303C"/>
    <w:rsid w:val="00C03130"/>
    <w:rsid w:val="00C0385C"/>
    <w:rsid w:val="00C038D5"/>
    <w:rsid w:val="00C04055"/>
    <w:rsid w:val="00C04277"/>
    <w:rsid w:val="00C0432C"/>
    <w:rsid w:val="00C0471D"/>
    <w:rsid w:val="00C0474B"/>
    <w:rsid w:val="00C04FFF"/>
    <w:rsid w:val="00C052A9"/>
    <w:rsid w:val="00C05738"/>
    <w:rsid w:val="00C05A90"/>
    <w:rsid w:val="00C05D9B"/>
    <w:rsid w:val="00C0618C"/>
    <w:rsid w:val="00C06210"/>
    <w:rsid w:val="00C0676C"/>
    <w:rsid w:val="00C06F58"/>
    <w:rsid w:val="00C06FA6"/>
    <w:rsid w:val="00C071F0"/>
    <w:rsid w:val="00C076A8"/>
    <w:rsid w:val="00C076D3"/>
    <w:rsid w:val="00C07E86"/>
    <w:rsid w:val="00C1035C"/>
    <w:rsid w:val="00C10A37"/>
    <w:rsid w:val="00C10CA0"/>
    <w:rsid w:val="00C10E31"/>
    <w:rsid w:val="00C114D9"/>
    <w:rsid w:val="00C11558"/>
    <w:rsid w:val="00C115BF"/>
    <w:rsid w:val="00C11A13"/>
    <w:rsid w:val="00C11ADF"/>
    <w:rsid w:val="00C11E8C"/>
    <w:rsid w:val="00C12249"/>
    <w:rsid w:val="00C12347"/>
    <w:rsid w:val="00C127A6"/>
    <w:rsid w:val="00C12915"/>
    <w:rsid w:val="00C12A9C"/>
    <w:rsid w:val="00C12D97"/>
    <w:rsid w:val="00C12F6B"/>
    <w:rsid w:val="00C1325E"/>
    <w:rsid w:val="00C132A9"/>
    <w:rsid w:val="00C132DD"/>
    <w:rsid w:val="00C134B0"/>
    <w:rsid w:val="00C136AA"/>
    <w:rsid w:val="00C13A72"/>
    <w:rsid w:val="00C13EEC"/>
    <w:rsid w:val="00C14424"/>
    <w:rsid w:val="00C149A0"/>
    <w:rsid w:val="00C149AA"/>
    <w:rsid w:val="00C14A32"/>
    <w:rsid w:val="00C14B65"/>
    <w:rsid w:val="00C14D04"/>
    <w:rsid w:val="00C14E13"/>
    <w:rsid w:val="00C14EB6"/>
    <w:rsid w:val="00C14F1C"/>
    <w:rsid w:val="00C14F20"/>
    <w:rsid w:val="00C14FD4"/>
    <w:rsid w:val="00C1512C"/>
    <w:rsid w:val="00C157D8"/>
    <w:rsid w:val="00C15A7E"/>
    <w:rsid w:val="00C1627E"/>
    <w:rsid w:val="00C16464"/>
    <w:rsid w:val="00C1683F"/>
    <w:rsid w:val="00C16C69"/>
    <w:rsid w:val="00C16D46"/>
    <w:rsid w:val="00C1706D"/>
    <w:rsid w:val="00C17474"/>
    <w:rsid w:val="00C17577"/>
    <w:rsid w:val="00C1781E"/>
    <w:rsid w:val="00C17E2A"/>
    <w:rsid w:val="00C17F5C"/>
    <w:rsid w:val="00C200B0"/>
    <w:rsid w:val="00C202C9"/>
    <w:rsid w:val="00C20657"/>
    <w:rsid w:val="00C206A4"/>
    <w:rsid w:val="00C21571"/>
    <w:rsid w:val="00C21942"/>
    <w:rsid w:val="00C21B2C"/>
    <w:rsid w:val="00C21B3C"/>
    <w:rsid w:val="00C22251"/>
    <w:rsid w:val="00C224A1"/>
    <w:rsid w:val="00C225E3"/>
    <w:rsid w:val="00C2260A"/>
    <w:rsid w:val="00C22AF8"/>
    <w:rsid w:val="00C22B47"/>
    <w:rsid w:val="00C22F1D"/>
    <w:rsid w:val="00C23189"/>
    <w:rsid w:val="00C23415"/>
    <w:rsid w:val="00C2354C"/>
    <w:rsid w:val="00C236C9"/>
    <w:rsid w:val="00C2383A"/>
    <w:rsid w:val="00C23DAB"/>
    <w:rsid w:val="00C23E5B"/>
    <w:rsid w:val="00C23F6D"/>
    <w:rsid w:val="00C23FDF"/>
    <w:rsid w:val="00C2430B"/>
    <w:rsid w:val="00C2440C"/>
    <w:rsid w:val="00C24851"/>
    <w:rsid w:val="00C24A8D"/>
    <w:rsid w:val="00C24C48"/>
    <w:rsid w:val="00C24CE5"/>
    <w:rsid w:val="00C24D0E"/>
    <w:rsid w:val="00C24F8D"/>
    <w:rsid w:val="00C25C8B"/>
    <w:rsid w:val="00C25DC4"/>
    <w:rsid w:val="00C25F9A"/>
    <w:rsid w:val="00C262F1"/>
    <w:rsid w:val="00C26FE8"/>
    <w:rsid w:val="00C27788"/>
    <w:rsid w:val="00C278B9"/>
    <w:rsid w:val="00C27ADE"/>
    <w:rsid w:val="00C27E32"/>
    <w:rsid w:val="00C27E85"/>
    <w:rsid w:val="00C3015E"/>
    <w:rsid w:val="00C3027A"/>
    <w:rsid w:val="00C3029F"/>
    <w:rsid w:val="00C304F5"/>
    <w:rsid w:val="00C30520"/>
    <w:rsid w:val="00C30704"/>
    <w:rsid w:val="00C3084B"/>
    <w:rsid w:val="00C30FC8"/>
    <w:rsid w:val="00C311E1"/>
    <w:rsid w:val="00C312B5"/>
    <w:rsid w:val="00C3154B"/>
    <w:rsid w:val="00C31918"/>
    <w:rsid w:val="00C31E32"/>
    <w:rsid w:val="00C31E69"/>
    <w:rsid w:val="00C31F95"/>
    <w:rsid w:val="00C32122"/>
    <w:rsid w:val="00C32156"/>
    <w:rsid w:val="00C324CA"/>
    <w:rsid w:val="00C3268A"/>
    <w:rsid w:val="00C329EB"/>
    <w:rsid w:val="00C335FA"/>
    <w:rsid w:val="00C33872"/>
    <w:rsid w:val="00C33D00"/>
    <w:rsid w:val="00C33D46"/>
    <w:rsid w:val="00C33F48"/>
    <w:rsid w:val="00C3535E"/>
    <w:rsid w:val="00C35442"/>
    <w:rsid w:val="00C359D4"/>
    <w:rsid w:val="00C35D69"/>
    <w:rsid w:val="00C35F5D"/>
    <w:rsid w:val="00C36017"/>
    <w:rsid w:val="00C3618E"/>
    <w:rsid w:val="00C3620A"/>
    <w:rsid w:val="00C36346"/>
    <w:rsid w:val="00C36804"/>
    <w:rsid w:val="00C36DDB"/>
    <w:rsid w:val="00C37233"/>
    <w:rsid w:val="00C372AA"/>
    <w:rsid w:val="00C3744E"/>
    <w:rsid w:val="00C37665"/>
    <w:rsid w:val="00C37810"/>
    <w:rsid w:val="00C37E50"/>
    <w:rsid w:val="00C37EBE"/>
    <w:rsid w:val="00C4078A"/>
    <w:rsid w:val="00C4079A"/>
    <w:rsid w:val="00C407B5"/>
    <w:rsid w:val="00C40F0C"/>
    <w:rsid w:val="00C412E5"/>
    <w:rsid w:val="00C4146B"/>
    <w:rsid w:val="00C416FB"/>
    <w:rsid w:val="00C41CAB"/>
    <w:rsid w:val="00C41F68"/>
    <w:rsid w:val="00C42216"/>
    <w:rsid w:val="00C4230C"/>
    <w:rsid w:val="00C429F8"/>
    <w:rsid w:val="00C430B9"/>
    <w:rsid w:val="00C43641"/>
    <w:rsid w:val="00C43712"/>
    <w:rsid w:val="00C43A78"/>
    <w:rsid w:val="00C43A8D"/>
    <w:rsid w:val="00C43B17"/>
    <w:rsid w:val="00C43BE4"/>
    <w:rsid w:val="00C43C60"/>
    <w:rsid w:val="00C44005"/>
    <w:rsid w:val="00C44126"/>
    <w:rsid w:val="00C442C6"/>
    <w:rsid w:val="00C4455C"/>
    <w:rsid w:val="00C44983"/>
    <w:rsid w:val="00C45059"/>
    <w:rsid w:val="00C4509A"/>
    <w:rsid w:val="00C4517B"/>
    <w:rsid w:val="00C45528"/>
    <w:rsid w:val="00C45645"/>
    <w:rsid w:val="00C45893"/>
    <w:rsid w:val="00C4592F"/>
    <w:rsid w:val="00C45B1B"/>
    <w:rsid w:val="00C45BA6"/>
    <w:rsid w:val="00C45BE0"/>
    <w:rsid w:val="00C45E73"/>
    <w:rsid w:val="00C46553"/>
    <w:rsid w:val="00C46681"/>
    <w:rsid w:val="00C46812"/>
    <w:rsid w:val="00C46A26"/>
    <w:rsid w:val="00C46AEC"/>
    <w:rsid w:val="00C46EC7"/>
    <w:rsid w:val="00C471D3"/>
    <w:rsid w:val="00C4734C"/>
    <w:rsid w:val="00C4748F"/>
    <w:rsid w:val="00C47516"/>
    <w:rsid w:val="00C47619"/>
    <w:rsid w:val="00C4799A"/>
    <w:rsid w:val="00C47B11"/>
    <w:rsid w:val="00C50306"/>
    <w:rsid w:val="00C505D0"/>
    <w:rsid w:val="00C5098F"/>
    <w:rsid w:val="00C50A0F"/>
    <w:rsid w:val="00C50AC9"/>
    <w:rsid w:val="00C50C8C"/>
    <w:rsid w:val="00C51125"/>
    <w:rsid w:val="00C51B24"/>
    <w:rsid w:val="00C5213B"/>
    <w:rsid w:val="00C5217B"/>
    <w:rsid w:val="00C52215"/>
    <w:rsid w:val="00C52572"/>
    <w:rsid w:val="00C52846"/>
    <w:rsid w:val="00C52CFA"/>
    <w:rsid w:val="00C52CFF"/>
    <w:rsid w:val="00C53389"/>
    <w:rsid w:val="00C53445"/>
    <w:rsid w:val="00C5349A"/>
    <w:rsid w:val="00C536B6"/>
    <w:rsid w:val="00C53A74"/>
    <w:rsid w:val="00C54097"/>
    <w:rsid w:val="00C5422C"/>
    <w:rsid w:val="00C543B1"/>
    <w:rsid w:val="00C5457A"/>
    <w:rsid w:val="00C5481B"/>
    <w:rsid w:val="00C54B60"/>
    <w:rsid w:val="00C54C5F"/>
    <w:rsid w:val="00C54FB4"/>
    <w:rsid w:val="00C550E7"/>
    <w:rsid w:val="00C55190"/>
    <w:rsid w:val="00C556C7"/>
    <w:rsid w:val="00C55783"/>
    <w:rsid w:val="00C55A81"/>
    <w:rsid w:val="00C565FF"/>
    <w:rsid w:val="00C57217"/>
    <w:rsid w:val="00C57542"/>
    <w:rsid w:val="00C57579"/>
    <w:rsid w:val="00C575E6"/>
    <w:rsid w:val="00C57642"/>
    <w:rsid w:val="00C57C42"/>
    <w:rsid w:val="00C57FD8"/>
    <w:rsid w:val="00C60525"/>
    <w:rsid w:val="00C60629"/>
    <w:rsid w:val="00C6094E"/>
    <w:rsid w:val="00C6108F"/>
    <w:rsid w:val="00C61371"/>
    <w:rsid w:val="00C618F0"/>
    <w:rsid w:val="00C61920"/>
    <w:rsid w:val="00C61CBF"/>
    <w:rsid w:val="00C61D8A"/>
    <w:rsid w:val="00C61F5D"/>
    <w:rsid w:val="00C62AE3"/>
    <w:rsid w:val="00C62C17"/>
    <w:rsid w:val="00C62D9B"/>
    <w:rsid w:val="00C62F25"/>
    <w:rsid w:val="00C62F3B"/>
    <w:rsid w:val="00C62FC6"/>
    <w:rsid w:val="00C6321C"/>
    <w:rsid w:val="00C63287"/>
    <w:rsid w:val="00C6333A"/>
    <w:rsid w:val="00C63B02"/>
    <w:rsid w:val="00C63E2D"/>
    <w:rsid w:val="00C6422E"/>
    <w:rsid w:val="00C64575"/>
    <w:rsid w:val="00C64BB0"/>
    <w:rsid w:val="00C65083"/>
    <w:rsid w:val="00C65261"/>
    <w:rsid w:val="00C65378"/>
    <w:rsid w:val="00C654C8"/>
    <w:rsid w:val="00C6630C"/>
    <w:rsid w:val="00C66AFD"/>
    <w:rsid w:val="00C677AA"/>
    <w:rsid w:val="00C67B16"/>
    <w:rsid w:val="00C67E93"/>
    <w:rsid w:val="00C70029"/>
    <w:rsid w:val="00C7026F"/>
    <w:rsid w:val="00C70CAC"/>
    <w:rsid w:val="00C70E41"/>
    <w:rsid w:val="00C7105D"/>
    <w:rsid w:val="00C7184E"/>
    <w:rsid w:val="00C71892"/>
    <w:rsid w:val="00C719C8"/>
    <w:rsid w:val="00C71ED5"/>
    <w:rsid w:val="00C71FE0"/>
    <w:rsid w:val="00C72AEB"/>
    <w:rsid w:val="00C72D05"/>
    <w:rsid w:val="00C73618"/>
    <w:rsid w:val="00C738A8"/>
    <w:rsid w:val="00C73CBC"/>
    <w:rsid w:val="00C73E0F"/>
    <w:rsid w:val="00C74060"/>
    <w:rsid w:val="00C7415F"/>
    <w:rsid w:val="00C741D7"/>
    <w:rsid w:val="00C74757"/>
    <w:rsid w:val="00C74895"/>
    <w:rsid w:val="00C74ABD"/>
    <w:rsid w:val="00C74C46"/>
    <w:rsid w:val="00C74DE0"/>
    <w:rsid w:val="00C74FD0"/>
    <w:rsid w:val="00C75E00"/>
    <w:rsid w:val="00C76035"/>
    <w:rsid w:val="00C765EE"/>
    <w:rsid w:val="00C7664B"/>
    <w:rsid w:val="00C767B8"/>
    <w:rsid w:val="00C7690A"/>
    <w:rsid w:val="00C76AFB"/>
    <w:rsid w:val="00C76DCE"/>
    <w:rsid w:val="00C770EC"/>
    <w:rsid w:val="00C77193"/>
    <w:rsid w:val="00C7742A"/>
    <w:rsid w:val="00C80280"/>
    <w:rsid w:val="00C8058C"/>
    <w:rsid w:val="00C806F6"/>
    <w:rsid w:val="00C80760"/>
    <w:rsid w:val="00C8085C"/>
    <w:rsid w:val="00C810A8"/>
    <w:rsid w:val="00C811B7"/>
    <w:rsid w:val="00C818D6"/>
    <w:rsid w:val="00C8193A"/>
    <w:rsid w:val="00C82062"/>
    <w:rsid w:val="00C82BC5"/>
    <w:rsid w:val="00C831BE"/>
    <w:rsid w:val="00C8392C"/>
    <w:rsid w:val="00C83A1D"/>
    <w:rsid w:val="00C83B66"/>
    <w:rsid w:val="00C83D9B"/>
    <w:rsid w:val="00C84153"/>
    <w:rsid w:val="00C848DF"/>
    <w:rsid w:val="00C84CDA"/>
    <w:rsid w:val="00C84F81"/>
    <w:rsid w:val="00C85417"/>
    <w:rsid w:val="00C855D2"/>
    <w:rsid w:val="00C85D84"/>
    <w:rsid w:val="00C85ECE"/>
    <w:rsid w:val="00C85FF6"/>
    <w:rsid w:val="00C864C1"/>
    <w:rsid w:val="00C864D9"/>
    <w:rsid w:val="00C866A1"/>
    <w:rsid w:val="00C86C2C"/>
    <w:rsid w:val="00C86D1F"/>
    <w:rsid w:val="00C8746F"/>
    <w:rsid w:val="00C87C9F"/>
    <w:rsid w:val="00C87E7A"/>
    <w:rsid w:val="00C9011C"/>
    <w:rsid w:val="00C90175"/>
    <w:rsid w:val="00C90494"/>
    <w:rsid w:val="00C90706"/>
    <w:rsid w:val="00C91736"/>
    <w:rsid w:val="00C91910"/>
    <w:rsid w:val="00C92397"/>
    <w:rsid w:val="00C92668"/>
    <w:rsid w:val="00C9267A"/>
    <w:rsid w:val="00C926EE"/>
    <w:rsid w:val="00C92A0E"/>
    <w:rsid w:val="00C92B1F"/>
    <w:rsid w:val="00C931D4"/>
    <w:rsid w:val="00C9361B"/>
    <w:rsid w:val="00C9381E"/>
    <w:rsid w:val="00C93A26"/>
    <w:rsid w:val="00C93A63"/>
    <w:rsid w:val="00C93B57"/>
    <w:rsid w:val="00C93CB3"/>
    <w:rsid w:val="00C94075"/>
    <w:rsid w:val="00C9411A"/>
    <w:rsid w:val="00C94150"/>
    <w:rsid w:val="00C947C1"/>
    <w:rsid w:val="00C94864"/>
    <w:rsid w:val="00C94B7C"/>
    <w:rsid w:val="00C94E7C"/>
    <w:rsid w:val="00C9510A"/>
    <w:rsid w:val="00C95528"/>
    <w:rsid w:val="00C95534"/>
    <w:rsid w:val="00C95572"/>
    <w:rsid w:val="00C95780"/>
    <w:rsid w:val="00C95BA7"/>
    <w:rsid w:val="00C95EA6"/>
    <w:rsid w:val="00C9685A"/>
    <w:rsid w:val="00C96A4D"/>
    <w:rsid w:val="00C96C35"/>
    <w:rsid w:val="00C96E67"/>
    <w:rsid w:val="00C9702A"/>
    <w:rsid w:val="00C97517"/>
    <w:rsid w:val="00C977D4"/>
    <w:rsid w:val="00C97D15"/>
    <w:rsid w:val="00C97FC9"/>
    <w:rsid w:val="00CA0643"/>
    <w:rsid w:val="00CA0694"/>
    <w:rsid w:val="00CA0F59"/>
    <w:rsid w:val="00CA1904"/>
    <w:rsid w:val="00CA19D3"/>
    <w:rsid w:val="00CA1B58"/>
    <w:rsid w:val="00CA1CDD"/>
    <w:rsid w:val="00CA285D"/>
    <w:rsid w:val="00CA2BAF"/>
    <w:rsid w:val="00CA2BFB"/>
    <w:rsid w:val="00CA2D13"/>
    <w:rsid w:val="00CA2E1A"/>
    <w:rsid w:val="00CA3D0C"/>
    <w:rsid w:val="00CA3E98"/>
    <w:rsid w:val="00CA3F43"/>
    <w:rsid w:val="00CA3F63"/>
    <w:rsid w:val="00CA43B6"/>
    <w:rsid w:val="00CA506A"/>
    <w:rsid w:val="00CA5148"/>
    <w:rsid w:val="00CA5227"/>
    <w:rsid w:val="00CA5E84"/>
    <w:rsid w:val="00CA5EEE"/>
    <w:rsid w:val="00CA6054"/>
    <w:rsid w:val="00CA61FB"/>
    <w:rsid w:val="00CA623A"/>
    <w:rsid w:val="00CA62C2"/>
    <w:rsid w:val="00CA6365"/>
    <w:rsid w:val="00CA6593"/>
    <w:rsid w:val="00CA6D3B"/>
    <w:rsid w:val="00CA6DC9"/>
    <w:rsid w:val="00CA6E2F"/>
    <w:rsid w:val="00CA74F8"/>
    <w:rsid w:val="00CA76C3"/>
    <w:rsid w:val="00CA77A0"/>
    <w:rsid w:val="00CA78AB"/>
    <w:rsid w:val="00CA7981"/>
    <w:rsid w:val="00CA79A0"/>
    <w:rsid w:val="00CA7DA4"/>
    <w:rsid w:val="00CA7DDB"/>
    <w:rsid w:val="00CB0443"/>
    <w:rsid w:val="00CB0568"/>
    <w:rsid w:val="00CB0C92"/>
    <w:rsid w:val="00CB1172"/>
    <w:rsid w:val="00CB133F"/>
    <w:rsid w:val="00CB1A9E"/>
    <w:rsid w:val="00CB242E"/>
    <w:rsid w:val="00CB266E"/>
    <w:rsid w:val="00CB26AD"/>
    <w:rsid w:val="00CB26BD"/>
    <w:rsid w:val="00CB27CB"/>
    <w:rsid w:val="00CB2800"/>
    <w:rsid w:val="00CB2B37"/>
    <w:rsid w:val="00CB2BFE"/>
    <w:rsid w:val="00CB2C8B"/>
    <w:rsid w:val="00CB2C8F"/>
    <w:rsid w:val="00CB2EF7"/>
    <w:rsid w:val="00CB2F8C"/>
    <w:rsid w:val="00CB31F8"/>
    <w:rsid w:val="00CB3411"/>
    <w:rsid w:val="00CB3BDD"/>
    <w:rsid w:val="00CB412D"/>
    <w:rsid w:val="00CB4345"/>
    <w:rsid w:val="00CB452D"/>
    <w:rsid w:val="00CB4597"/>
    <w:rsid w:val="00CB4737"/>
    <w:rsid w:val="00CB4797"/>
    <w:rsid w:val="00CB4BE9"/>
    <w:rsid w:val="00CB4F42"/>
    <w:rsid w:val="00CB4FC8"/>
    <w:rsid w:val="00CB5273"/>
    <w:rsid w:val="00CB5354"/>
    <w:rsid w:val="00CB5607"/>
    <w:rsid w:val="00CB5B06"/>
    <w:rsid w:val="00CB61EA"/>
    <w:rsid w:val="00CB64CC"/>
    <w:rsid w:val="00CB6723"/>
    <w:rsid w:val="00CB696A"/>
    <w:rsid w:val="00CB6B8C"/>
    <w:rsid w:val="00CB7642"/>
    <w:rsid w:val="00CB7E83"/>
    <w:rsid w:val="00CC0468"/>
    <w:rsid w:val="00CC0618"/>
    <w:rsid w:val="00CC0A7A"/>
    <w:rsid w:val="00CC12C1"/>
    <w:rsid w:val="00CC1501"/>
    <w:rsid w:val="00CC1611"/>
    <w:rsid w:val="00CC1BF7"/>
    <w:rsid w:val="00CC1C08"/>
    <w:rsid w:val="00CC226D"/>
    <w:rsid w:val="00CC242E"/>
    <w:rsid w:val="00CC248D"/>
    <w:rsid w:val="00CC24CA"/>
    <w:rsid w:val="00CC29D0"/>
    <w:rsid w:val="00CC38E9"/>
    <w:rsid w:val="00CC3C49"/>
    <w:rsid w:val="00CC3FE4"/>
    <w:rsid w:val="00CC440B"/>
    <w:rsid w:val="00CC4597"/>
    <w:rsid w:val="00CC4B11"/>
    <w:rsid w:val="00CC50DC"/>
    <w:rsid w:val="00CC5134"/>
    <w:rsid w:val="00CC5147"/>
    <w:rsid w:val="00CC5228"/>
    <w:rsid w:val="00CC56C1"/>
    <w:rsid w:val="00CC57FA"/>
    <w:rsid w:val="00CC59BC"/>
    <w:rsid w:val="00CC650E"/>
    <w:rsid w:val="00CC69F6"/>
    <w:rsid w:val="00CC6D95"/>
    <w:rsid w:val="00CC6EEC"/>
    <w:rsid w:val="00CC73CD"/>
    <w:rsid w:val="00CC75A3"/>
    <w:rsid w:val="00CC7C11"/>
    <w:rsid w:val="00CD0DD6"/>
    <w:rsid w:val="00CD10BB"/>
    <w:rsid w:val="00CD11BC"/>
    <w:rsid w:val="00CD1535"/>
    <w:rsid w:val="00CD1540"/>
    <w:rsid w:val="00CD183E"/>
    <w:rsid w:val="00CD253D"/>
    <w:rsid w:val="00CD272C"/>
    <w:rsid w:val="00CD2742"/>
    <w:rsid w:val="00CD28AE"/>
    <w:rsid w:val="00CD2961"/>
    <w:rsid w:val="00CD2BDA"/>
    <w:rsid w:val="00CD2C46"/>
    <w:rsid w:val="00CD3006"/>
    <w:rsid w:val="00CD30A8"/>
    <w:rsid w:val="00CD38CF"/>
    <w:rsid w:val="00CD3D64"/>
    <w:rsid w:val="00CD3DD6"/>
    <w:rsid w:val="00CD3FCF"/>
    <w:rsid w:val="00CD3FD8"/>
    <w:rsid w:val="00CD4134"/>
    <w:rsid w:val="00CD41D0"/>
    <w:rsid w:val="00CD4248"/>
    <w:rsid w:val="00CD4328"/>
    <w:rsid w:val="00CD4503"/>
    <w:rsid w:val="00CD536D"/>
    <w:rsid w:val="00CD5669"/>
    <w:rsid w:val="00CD56C8"/>
    <w:rsid w:val="00CD56E1"/>
    <w:rsid w:val="00CD59B5"/>
    <w:rsid w:val="00CD5A80"/>
    <w:rsid w:val="00CD5B8C"/>
    <w:rsid w:val="00CD5BAE"/>
    <w:rsid w:val="00CD6062"/>
    <w:rsid w:val="00CD62AE"/>
    <w:rsid w:val="00CD63E5"/>
    <w:rsid w:val="00CD67A9"/>
    <w:rsid w:val="00CD6B43"/>
    <w:rsid w:val="00CD7188"/>
    <w:rsid w:val="00CD7663"/>
    <w:rsid w:val="00CE057C"/>
    <w:rsid w:val="00CE071C"/>
    <w:rsid w:val="00CE0764"/>
    <w:rsid w:val="00CE07AE"/>
    <w:rsid w:val="00CE0969"/>
    <w:rsid w:val="00CE0A25"/>
    <w:rsid w:val="00CE0C36"/>
    <w:rsid w:val="00CE0D93"/>
    <w:rsid w:val="00CE0FE9"/>
    <w:rsid w:val="00CE124C"/>
    <w:rsid w:val="00CE1A22"/>
    <w:rsid w:val="00CE1AC5"/>
    <w:rsid w:val="00CE21BD"/>
    <w:rsid w:val="00CE2A19"/>
    <w:rsid w:val="00CE2A5F"/>
    <w:rsid w:val="00CE2A92"/>
    <w:rsid w:val="00CE2C68"/>
    <w:rsid w:val="00CE2D7F"/>
    <w:rsid w:val="00CE2E17"/>
    <w:rsid w:val="00CE3047"/>
    <w:rsid w:val="00CE306D"/>
    <w:rsid w:val="00CE3393"/>
    <w:rsid w:val="00CE3CC1"/>
    <w:rsid w:val="00CE40D9"/>
    <w:rsid w:val="00CE42ED"/>
    <w:rsid w:val="00CE44EB"/>
    <w:rsid w:val="00CE4766"/>
    <w:rsid w:val="00CE4A51"/>
    <w:rsid w:val="00CE4A68"/>
    <w:rsid w:val="00CE51CB"/>
    <w:rsid w:val="00CE53F5"/>
    <w:rsid w:val="00CE5757"/>
    <w:rsid w:val="00CE57C6"/>
    <w:rsid w:val="00CE5A77"/>
    <w:rsid w:val="00CE5D24"/>
    <w:rsid w:val="00CE5E8E"/>
    <w:rsid w:val="00CE6156"/>
    <w:rsid w:val="00CE6160"/>
    <w:rsid w:val="00CE631E"/>
    <w:rsid w:val="00CE6C28"/>
    <w:rsid w:val="00CE6F6D"/>
    <w:rsid w:val="00CE753F"/>
    <w:rsid w:val="00CE7824"/>
    <w:rsid w:val="00CE7AE5"/>
    <w:rsid w:val="00CE7CE0"/>
    <w:rsid w:val="00CE7D6A"/>
    <w:rsid w:val="00CF021E"/>
    <w:rsid w:val="00CF03A9"/>
    <w:rsid w:val="00CF0611"/>
    <w:rsid w:val="00CF066E"/>
    <w:rsid w:val="00CF0C42"/>
    <w:rsid w:val="00CF0E91"/>
    <w:rsid w:val="00CF11E8"/>
    <w:rsid w:val="00CF17AD"/>
    <w:rsid w:val="00CF18E8"/>
    <w:rsid w:val="00CF19CE"/>
    <w:rsid w:val="00CF2241"/>
    <w:rsid w:val="00CF225E"/>
    <w:rsid w:val="00CF2878"/>
    <w:rsid w:val="00CF29A6"/>
    <w:rsid w:val="00CF2BA5"/>
    <w:rsid w:val="00CF2D97"/>
    <w:rsid w:val="00CF2FA0"/>
    <w:rsid w:val="00CF304E"/>
    <w:rsid w:val="00CF34A4"/>
    <w:rsid w:val="00CF3E49"/>
    <w:rsid w:val="00CF3F43"/>
    <w:rsid w:val="00CF44FF"/>
    <w:rsid w:val="00CF452A"/>
    <w:rsid w:val="00CF4732"/>
    <w:rsid w:val="00CF4D9C"/>
    <w:rsid w:val="00CF55C2"/>
    <w:rsid w:val="00CF5C1B"/>
    <w:rsid w:val="00CF5D76"/>
    <w:rsid w:val="00CF605E"/>
    <w:rsid w:val="00CF669B"/>
    <w:rsid w:val="00CF6D02"/>
    <w:rsid w:val="00CF6D5D"/>
    <w:rsid w:val="00CF6E46"/>
    <w:rsid w:val="00CF7349"/>
    <w:rsid w:val="00CF735E"/>
    <w:rsid w:val="00CF7379"/>
    <w:rsid w:val="00CF7BB0"/>
    <w:rsid w:val="00D00092"/>
    <w:rsid w:val="00D003C4"/>
    <w:rsid w:val="00D005AE"/>
    <w:rsid w:val="00D0082A"/>
    <w:rsid w:val="00D009A6"/>
    <w:rsid w:val="00D00F69"/>
    <w:rsid w:val="00D0114C"/>
    <w:rsid w:val="00D011C8"/>
    <w:rsid w:val="00D015AC"/>
    <w:rsid w:val="00D01788"/>
    <w:rsid w:val="00D01897"/>
    <w:rsid w:val="00D01F04"/>
    <w:rsid w:val="00D02381"/>
    <w:rsid w:val="00D0294D"/>
    <w:rsid w:val="00D02CEC"/>
    <w:rsid w:val="00D02FC8"/>
    <w:rsid w:val="00D03003"/>
    <w:rsid w:val="00D035A9"/>
    <w:rsid w:val="00D03A2E"/>
    <w:rsid w:val="00D03E48"/>
    <w:rsid w:val="00D03F6C"/>
    <w:rsid w:val="00D03F72"/>
    <w:rsid w:val="00D03FB0"/>
    <w:rsid w:val="00D041CF"/>
    <w:rsid w:val="00D04B29"/>
    <w:rsid w:val="00D04D79"/>
    <w:rsid w:val="00D05238"/>
    <w:rsid w:val="00D054C8"/>
    <w:rsid w:val="00D05501"/>
    <w:rsid w:val="00D0592C"/>
    <w:rsid w:val="00D059F0"/>
    <w:rsid w:val="00D05B02"/>
    <w:rsid w:val="00D05C70"/>
    <w:rsid w:val="00D0636D"/>
    <w:rsid w:val="00D06751"/>
    <w:rsid w:val="00D069A7"/>
    <w:rsid w:val="00D07491"/>
    <w:rsid w:val="00D0788C"/>
    <w:rsid w:val="00D1007F"/>
    <w:rsid w:val="00D10834"/>
    <w:rsid w:val="00D1096F"/>
    <w:rsid w:val="00D10A1B"/>
    <w:rsid w:val="00D10C5E"/>
    <w:rsid w:val="00D10D05"/>
    <w:rsid w:val="00D10D3C"/>
    <w:rsid w:val="00D10EA3"/>
    <w:rsid w:val="00D1100C"/>
    <w:rsid w:val="00D11067"/>
    <w:rsid w:val="00D111BA"/>
    <w:rsid w:val="00D11218"/>
    <w:rsid w:val="00D11468"/>
    <w:rsid w:val="00D1147C"/>
    <w:rsid w:val="00D11887"/>
    <w:rsid w:val="00D11B3D"/>
    <w:rsid w:val="00D11BC8"/>
    <w:rsid w:val="00D12708"/>
    <w:rsid w:val="00D12B22"/>
    <w:rsid w:val="00D1313D"/>
    <w:rsid w:val="00D1358C"/>
    <w:rsid w:val="00D135A3"/>
    <w:rsid w:val="00D14632"/>
    <w:rsid w:val="00D14935"/>
    <w:rsid w:val="00D14D12"/>
    <w:rsid w:val="00D1582D"/>
    <w:rsid w:val="00D1588B"/>
    <w:rsid w:val="00D15BFD"/>
    <w:rsid w:val="00D15C0F"/>
    <w:rsid w:val="00D15D9D"/>
    <w:rsid w:val="00D15E36"/>
    <w:rsid w:val="00D160F6"/>
    <w:rsid w:val="00D1666A"/>
    <w:rsid w:val="00D16693"/>
    <w:rsid w:val="00D166B6"/>
    <w:rsid w:val="00D1687D"/>
    <w:rsid w:val="00D16A7B"/>
    <w:rsid w:val="00D16F86"/>
    <w:rsid w:val="00D16FAB"/>
    <w:rsid w:val="00D16FCE"/>
    <w:rsid w:val="00D17019"/>
    <w:rsid w:val="00D1753C"/>
    <w:rsid w:val="00D17561"/>
    <w:rsid w:val="00D1763C"/>
    <w:rsid w:val="00D176DB"/>
    <w:rsid w:val="00D1785C"/>
    <w:rsid w:val="00D20080"/>
    <w:rsid w:val="00D203D3"/>
    <w:rsid w:val="00D204BA"/>
    <w:rsid w:val="00D205DB"/>
    <w:rsid w:val="00D207FB"/>
    <w:rsid w:val="00D20D10"/>
    <w:rsid w:val="00D20D1D"/>
    <w:rsid w:val="00D213EE"/>
    <w:rsid w:val="00D2158C"/>
    <w:rsid w:val="00D21FBB"/>
    <w:rsid w:val="00D2263F"/>
    <w:rsid w:val="00D227D3"/>
    <w:rsid w:val="00D227F7"/>
    <w:rsid w:val="00D229D5"/>
    <w:rsid w:val="00D22B7B"/>
    <w:rsid w:val="00D22C29"/>
    <w:rsid w:val="00D22C8F"/>
    <w:rsid w:val="00D22FB7"/>
    <w:rsid w:val="00D2327C"/>
    <w:rsid w:val="00D23900"/>
    <w:rsid w:val="00D23AB7"/>
    <w:rsid w:val="00D2405E"/>
    <w:rsid w:val="00D24373"/>
    <w:rsid w:val="00D244A4"/>
    <w:rsid w:val="00D24642"/>
    <w:rsid w:val="00D24941"/>
    <w:rsid w:val="00D24C47"/>
    <w:rsid w:val="00D24DDD"/>
    <w:rsid w:val="00D24F25"/>
    <w:rsid w:val="00D24FA6"/>
    <w:rsid w:val="00D25002"/>
    <w:rsid w:val="00D255BF"/>
    <w:rsid w:val="00D255ED"/>
    <w:rsid w:val="00D256FA"/>
    <w:rsid w:val="00D25EEB"/>
    <w:rsid w:val="00D26496"/>
    <w:rsid w:val="00D26C57"/>
    <w:rsid w:val="00D26D78"/>
    <w:rsid w:val="00D270C6"/>
    <w:rsid w:val="00D2712C"/>
    <w:rsid w:val="00D27424"/>
    <w:rsid w:val="00D27798"/>
    <w:rsid w:val="00D278F5"/>
    <w:rsid w:val="00D27C81"/>
    <w:rsid w:val="00D27CB2"/>
    <w:rsid w:val="00D30269"/>
    <w:rsid w:val="00D3049B"/>
    <w:rsid w:val="00D307E4"/>
    <w:rsid w:val="00D30CAD"/>
    <w:rsid w:val="00D310CC"/>
    <w:rsid w:val="00D310D2"/>
    <w:rsid w:val="00D3121E"/>
    <w:rsid w:val="00D3192E"/>
    <w:rsid w:val="00D31CAC"/>
    <w:rsid w:val="00D32348"/>
    <w:rsid w:val="00D323BA"/>
    <w:rsid w:val="00D328D0"/>
    <w:rsid w:val="00D32F7B"/>
    <w:rsid w:val="00D33095"/>
    <w:rsid w:val="00D33360"/>
    <w:rsid w:val="00D33589"/>
    <w:rsid w:val="00D337A6"/>
    <w:rsid w:val="00D33978"/>
    <w:rsid w:val="00D33AEB"/>
    <w:rsid w:val="00D33D6C"/>
    <w:rsid w:val="00D34BB1"/>
    <w:rsid w:val="00D34DB9"/>
    <w:rsid w:val="00D34F2F"/>
    <w:rsid w:val="00D35008"/>
    <w:rsid w:val="00D356CB"/>
    <w:rsid w:val="00D356FF"/>
    <w:rsid w:val="00D35749"/>
    <w:rsid w:val="00D357D1"/>
    <w:rsid w:val="00D35C7B"/>
    <w:rsid w:val="00D35FE3"/>
    <w:rsid w:val="00D36914"/>
    <w:rsid w:val="00D3693B"/>
    <w:rsid w:val="00D36A02"/>
    <w:rsid w:val="00D36DD5"/>
    <w:rsid w:val="00D36E03"/>
    <w:rsid w:val="00D36FF1"/>
    <w:rsid w:val="00D37172"/>
    <w:rsid w:val="00D37497"/>
    <w:rsid w:val="00D376E5"/>
    <w:rsid w:val="00D37757"/>
    <w:rsid w:val="00D377F7"/>
    <w:rsid w:val="00D37AAB"/>
    <w:rsid w:val="00D37B05"/>
    <w:rsid w:val="00D37ED2"/>
    <w:rsid w:val="00D37FC0"/>
    <w:rsid w:val="00D4005E"/>
    <w:rsid w:val="00D40168"/>
    <w:rsid w:val="00D40299"/>
    <w:rsid w:val="00D403DE"/>
    <w:rsid w:val="00D40882"/>
    <w:rsid w:val="00D40D1C"/>
    <w:rsid w:val="00D40E84"/>
    <w:rsid w:val="00D410AE"/>
    <w:rsid w:val="00D415FC"/>
    <w:rsid w:val="00D417FD"/>
    <w:rsid w:val="00D41C8E"/>
    <w:rsid w:val="00D41D27"/>
    <w:rsid w:val="00D41FEE"/>
    <w:rsid w:val="00D4223E"/>
    <w:rsid w:val="00D4282D"/>
    <w:rsid w:val="00D42EE7"/>
    <w:rsid w:val="00D43426"/>
    <w:rsid w:val="00D4352E"/>
    <w:rsid w:val="00D43959"/>
    <w:rsid w:val="00D44078"/>
    <w:rsid w:val="00D44365"/>
    <w:rsid w:val="00D446C9"/>
    <w:rsid w:val="00D4480F"/>
    <w:rsid w:val="00D4495A"/>
    <w:rsid w:val="00D44BF6"/>
    <w:rsid w:val="00D45166"/>
    <w:rsid w:val="00D45687"/>
    <w:rsid w:val="00D456D9"/>
    <w:rsid w:val="00D45A69"/>
    <w:rsid w:val="00D45CF2"/>
    <w:rsid w:val="00D46184"/>
    <w:rsid w:val="00D47016"/>
    <w:rsid w:val="00D4712F"/>
    <w:rsid w:val="00D471D4"/>
    <w:rsid w:val="00D47216"/>
    <w:rsid w:val="00D472F0"/>
    <w:rsid w:val="00D475AA"/>
    <w:rsid w:val="00D4767A"/>
    <w:rsid w:val="00D47B1E"/>
    <w:rsid w:val="00D503E7"/>
    <w:rsid w:val="00D509AA"/>
    <w:rsid w:val="00D50E33"/>
    <w:rsid w:val="00D51215"/>
    <w:rsid w:val="00D5139E"/>
    <w:rsid w:val="00D513AC"/>
    <w:rsid w:val="00D51498"/>
    <w:rsid w:val="00D516AA"/>
    <w:rsid w:val="00D51927"/>
    <w:rsid w:val="00D51C38"/>
    <w:rsid w:val="00D51CA7"/>
    <w:rsid w:val="00D51E87"/>
    <w:rsid w:val="00D523F0"/>
    <w:rsid w:val="00D526D3"/>
    <w:rsid w:val="00D5295B"/>
    <w:rsid w:val="00D52BA8"/>
    <w:rsid w:val="00D52F6F"/>
    <w:rsid w:val="00D530F5"/>
    <w:rsid w:val="00D53377"/>
    <w:rsid w:val="00D53549"/>
    <w:rsid w:val="00D54209"/>
    <w:rsid w:val="00D54E7E"/>
    <w:rsid w:val="00D554AB"/>
    <w:rsid w:val="00D55C88"/>
    <w:rsid w:val="00D55E93"/>
    <w:rsid w:val="00D56180"/>
    <w:rsid w:val="00D563C2"/>
    <w:rsid w:val="00D56480"/>
    <w:rsid w:val="00D56500"/>
    <w:rsid w:val="00D56F79"/>
    <w:rsid w:val="00D57140"/>
    <w:rsid w:val="00D571BB"/>
    <w:rsid w:val="00D578C5"/>
    <w:rsid w:val="00D579D8"/>
    <w:rsid w:val="00D57EBA"/>
    <w:rsid w:val="00D60601"/>
    <w:rsid w:val="00D6086C"/>
    <w:rsid w:val="00D609AD"/>
    <w:rsid w:val="00D609AE"/>
    <w:rsid w:val="00D60A72"/>
    <w:rsid w:val="00D60FB3"/>
    <w:rsid w:val="00D61389"/>
    <w:rsid w:val="00D616BB"/>
    <w:rsid w:val="00D61CA0"/>
    <w:rsid w:val="00D61D25"/>
    <w:rsid w:val="00D61D9D"/>
    <w:rsid w:val="00D6208F"/>
    <w:rsid w:val="00D6289A"/>
    <w:rsid w:val="00D62A78"/>
    <w:rsid w:val="00D62B32"/>
    <w:rsid w:val="00D62B97"/>
    <w:rsid w:val="00D62C27"/>
    <w:rsid w:val="00D62D03"/>
    <w:rsid w:val="00D62E6A"/>
    <w:rsid w:val="00D63476"/>
    <w:rsid w:val="00D6363B"/>
    <w:rsid w:val="00D63699"/>
    <w:rsid w:val="00D63788"/>
    <w:rsid w:val="00D63A92"/>
    <w:rsid w:val="00D63DE3"/>
    <w:rsid w:val="00D6426E"/>
    <w:rsid w:val="00D64975"/>
    <w:rsid w:val="00D64A47"/>
    <w:rsid w:val="00D64DFC"/>
    <w:rsid w:val="00D65149"/>
    <w:rsid w:val="00D65895"/>
    <w:rsid w:val="00D65AC6"/>
    <w:rsid w:val="00D65B45"/>
    <w:rsid w:val="00D65D51"/>
    <w:rsid w:val="00D65E98"/>
    <w:rsid w:val="00D65F6F"/>
    <w:rsid w:val="00D66059"/>
    <w:rsid w:val="00D66125"/>
    <w:rsid w:val="00D66320"/>
    <w:rsid w:val="00D66744"/>
    <w:rsid w:val="00D667D3"/>
    <w:rsid w:val="00D67606"/>
    <w:rsid w:val="00D67DA8"/>
    <w:rsid w:val="00D67E8E"/>
    <w:rsid w:val="00D70068"/>
    <w:rsid w:val="00D70168"/>
    <w:rsid w:val="00D709D5"/>
    <w:rsid w:val="00D70DE0"/>
    <w:rsid w:val="00D70F99"/>
    <w:rsid w:val="00D71358"/>
    <w:rsid w:val="00D71374"/>
    <w:rsid w:val="00D717BA"/>
    <w:rsid w:val="00D717CB"/>
    <w:rsid w:val="00D71B7D"/>
    <w:rsid w:val="00D71E35"/>
    <w:rsid w:val="00D72624"/>
    <w:rsid w:val="00D72640"/>
    <w:rsid w:val="00D72F54"/>
    <w:rsid w:val="00D73094"/>
    <w:rsid w:val="00D73380"/>
    <w:rsid w:val="00D734E2"/>
    <w:rsid w:val="00D7391E"/>
    <w:rsid w:val="00D74072"/>
    <w:rsid w:val="00D749F2"/>
    <w:rsid w:val="00D74C91"/>
    <w:rsid w:val="00D74DA1"/>
    <w:rsid w:val="00D74E00"/>
    <w:rsid w:val="00D74E09"/>
    <w:rsid w:val="00D75172"/>
    <w:rsid w:val="00D7553F"/>
    <w:rsid w:val="00D75966"/>
    <w:rsid w:val="00D75C0E"/>
    <w:rsid w:val="00D75D0F"/>
    <w:rsid w:val="00D75E40"/>
    <w:rsid w:val="00D75E7B"/>
    <w:rsid w:val="00D75FA3"/>
    <w:rsid w:val="00D76279"/>
    <w:rsid w:val="00D762E6"/>
    <w:rsid w:val="00D76985"/>
    <w:rsid w:val="00D775C4"/>
    <w:rsid w:val="00D77F6C"/>
    <w:rsid w:val="00D8051B"/>
    <w:rsid w:val="00D809A6"/>
    <w:rsid w:val="00D80B76"/>
    <w:rsid w:val="00D815F2"/>
    <w:rsid w:val="00D8165E"/>
    <w:rsid w:val="00D81A02"/>
    <w:rsid w:val="00D81CDC"/>
    <w:rsid w:val="00D82155"/>
    <w:rsid w:val="00D825C3"/>
    <w:rsid w:val="00D82679"/>
    <w:rsid w:val="00D8281E"/>
    <w:rsid w:val="00D82B1F"/>
    <w:rsid w:val="00D82B55"/>
    <w:rsid w:val="00D82C6D"/>
    <w:rsid w:val="00D82F2B"/>
    <w:rsid w:val="00D8325F"/>
    <w:rsid w:val="00D83645"/>
    <w:rsid w:val="00D83BD2"/>
    <w:rsid w:val="00D83C88"/>
    <w:rsid w:val="00D83CDD"/>
    <w:rsid w:val="00D83FE3"/>
    <w:rsid w:val="00D8433B"/>
    <w:rsid w:val="00D843DE"/>
    <w:rsid w:val="00D84E2F"/>
    <w:rsid w:val="00D8513C"/>
    <w:rsid w:val="00D8568C"/>
    <w:rsid w:val="00D86318"/>
    <w:rsid w:val="00D8669E"/>
    <w:rsid w:val="00D867DE"/>
    <w:rsid w:val="00D868C4"/>
    <w:rsid w:val="00D86976"/>
    <w:rsid w:val="00D86CFC"/>
    <w:rsid w:val="00D8744B"/>
    <w:rsid w:val="00D8783D"/>
    <w:rsid w:val="00D878C6"/>
    <w:rsid w:val="00D87DAF"/>
    <w:rsid w:val="00D90475"/>
    <w:rsid w:val="00D90C21"/>
    <w:rsid w:val="00D91357"/>
    <w:rsid w:val="00D914DD"/>
    <w:rsid w:val="00D91618"/>
    <w:rsid w:val="00D91732"/>
    <w:rsid w:val="00D91B4A"/>
    <w:rsid w:val="00D91BC7"/>
    <w:rsid w:val="00D91CB4"/>
    <w:rsid w:val="00D91E1F"/>
    <w:rsid w:val="00D91E96"/>
    <w:rsid w:val="00D927D5"/>
    <w:rsid w:val="00D928BD"/>
    <w:rsid w:val="00D92E1B"/>
    <w:rsid w:val="00D92E79"/>
    <w:rsid w:val="00D92FD8"/>
    <w:rsid w:val="00D9303D"/>
    <w:rsid w:val="00D93760"/>
    <w:rsid w:val="00D93B30"/>
    <w:rsid w:val="00D93E11"/>
    <w:rsid w:val="00D9408A"/>
    <w:rsid w:val="00D941AD"/>
    <w:rsid w:val="00D94425"/>
    <w:rsid w:val="00D94646"/>
    <w:rsid w:val="00D948B9"/>
    <w:rsid w:val="00D94906"/>
    <w:rsid w:val="00D94F0E"/>
    <w:rsid w:val="00D9505F"/>
    <w:rsid w:val="00D950B8"/>
    <w:rsid w:val="00D952C5"/>
    <w:rsid w:val="00D952CB"/>
    <w:rsid w:val="00D95524"/>
    <w:rsid w:val="00D95C29"/>
    <w:rsid w:val="00D95F79"/>
    <w:rsid w:val="00D967D4"/>
    <w:rsid w:val="00D96C37"/>
    <w:rsid w:val="00D9714D"/>
    <w:rsid w:val="00D975B9"/>
    <w:rsid w:val="00D978DD"/>
    <w:rsid w:val="00D979AF"/>
    <w:rsid w:val="00DA004E"/>
    <w:rsid w:val="00DA079B"/>
    <w:rsid w:val="00DA0F1B"/>
    <w:rsid w:val="00DA1001"/>
    <w:rsid w:val="00DA151A"/>
    <w:rsid w:val="00DA17CE"/>
    <w:rsid w:val="00DA1CF5"/>
    <w:rsid w:val="00DA1E3E"/>
    <w:rsid w:val="00DA25AE"/>
    <w:rsid w:val="00DA25D7"/>
    <w:rsid w:val="00DA2881"/>
    <w:rsid w:val="00DA35D1"/>
    <w:rsid w:val="00DA35E6"/>
    <w:rsid w:val="00DA3A9C"/>
    <w:rsid w:val="00DA45A9"/>
    <w:rsid w:val="00DA4961"/>
    <w:rsid w:val="00DA4C60"/>
    <w:rsid w:val="00DA4D7C"/>
    <w:rsid w:val="00DA50F9"/>
    <w:rsid w:val="00DA539B"/>
    <w:rsid w:val="00DA54A4"/>
    <w:rsid w:val="00DA594C"/>
    <w:rsid w:val="00DA5963"/>
    <w:rsid w:val="00DA59A6"/>
    <w:rsid w:val="00DA5CE4"/>
    <w:rsid w:val="00DA601C"/>
    <w:rsid w:val="00DA71BA"/>
    <w:rsid w:val="00DA7C7F"/>
    <w:rsid w:val="00DA7D5B"/>
    <w:rsid w:val="00DA7F89"/>
    <w:rsid w:val="00DB02D7"/>
    <w:rsid w:val="00DB0318"/>
    <w:rsid w:val="00DB05D8"/>
    <w:rsid w:val="00DB0AB8"/>
    <w:rsid w:val="00DB0B93"/>
    <w:rsid w:val="00DB0F8D"/>
    <w:rsid w:val="00DB12D8"/>
    <w:rsid w:val="00DB1446"/>
    <w:rsid w:val="00DB1501"/>
    <w:rsid w:val="00DB17D2"/>
    <w:rsid w:val="00DB1963"/>
    <w:rsid w:val="00DB230E"/>
    <w:rsid w:val="00DB2BBE"/>
    <w:rsid w:val="00DB2C83"/>
    <w:rsid w:val="00DB2F2D"/>
    <w:rsid w:val="00DB3594"/>
    <w:rsid w:val="00DB35BC"/>
    <w:rsid w:val="00DB390E"/>
    <w:rsid w:val="00DB392D"/>
    <w:rsid w:val="00DB3C76"/>
    <w:rsid w:val="00DB3CBF"/>
    <w:rsid w:val="00DB3E0C"/>
    <w:rsid w:val="00DB4391"/>
    <w:rsid w:val="00DB4EF2"/>
    <w:rsid w:val="00DB5034"/>
    <w:rsid w:val="00DB5357"/>
    <w:rsid w:val="00DB55DE"/>
    <w:rsid w:val="00DB5682"/>
    <w:rsid w:val="00DB5B7A"/>
    <w:rsid w:val="00DB5D04"/>
    <w:rsid w:val="00DB62BC"/>
    <w:rsid w:val="00DB63BD"/>
    <w:rsid w:val="00DB65DD"/>
    <w:rsid w:val="00DB6946"/>
    <w:rsid w:val="00DB6948"/>
    <w:rsid w:val="00DB6D8B"/>
    <w:rsid w:val="00DB6E7A"/>
    <w:rsid w:val="00DB7277"/>
    <w:rsid w:val="00DB7474"/>
    <w:rsid w:val="00DB7BA9"/>
    <w:rsid w:val="00DB7FD2"/>
    <w:rsid w:val="00DC0303"/>
    <w:rsid w:val="00DC03F3"/>
    <w:rsid w:val="00DC0457"/>
    <w:rsid w:val="00DC078D"/>
    <w:rsid w:val="00DC07C2"/>
    <w:rsid w:val="00DC0B74"/>
    <w:rsid w:val="00DC0D13"/>
    <w:rsid w:val="00DC0DF2"/>
    <w:rsid w:val="00DC0E3C"/>
    <w:rsid w:val="00DC147F"/>
    <w:rsid w:val="00DC1712"/>
    <w:rsid w:val="00DC18F4"/>
    <w:rsid w:val="00DC194C"/>
    <w:rsid w:val="00DC1C1A"/>
    <w:rsid w:val="00DC1DDD"/>
    <w:rsid w:val="00DC1E2C"/>
    <w:rsid w:val="00DC272C"/>
    <w:rsid w:val="00DC29D3"/>
    <w:rsid w:val="00DC2C10"/>
    <w:rsid w:val="00DC2FB5"/>
    <w:rsid w:val="00DC3071"/>
    <w:rsid w:val="00DC33A3"/>
    <w:rsid w:val="00DC342C"/>
    <w:rsid w:val="00DC393E"/>
    <w:rsid w:val="00DC3B5B"/>
    <w:rsid w:val="00DC3EAD"/>
    <w:rsid w:val="00DC4164"/>
    <w:rsid w:val="00DC422F"/>
    <w:rsid w:val="00DC4970"/>
    <w:rsid w:val="00DC4A91"/>
    <w:rsid w:val="00DC4B1C"/>
    <w:rsid w:val="00DC4D3D"/>
    <w:rsid w:val="00DC4F2D"/>
    <w:rsid w:val="00DC5749"/>
    <w:rsid w:val="00DC591D"/>
    <w:rsid w:val="00DC5B8C"/>
    <w:rsid w:val="00DC6119"/>
    <w:rsid w:val="00DC6415"/>
    <w:rsid w:val="00DC6587"/>
    <w:rsid w:val="00DC6760"/>
    <w:rsid w:val="00DC6876"/>
    <w:rsid w:val="00DC6BA6"/>
    <w:rsid w:val="00DC6FBF"/>
    <w:rsid w:val="00DC7034"/>
    <w:rsid w:val="00DC7166"/>
    <w:rsid w:val="00DC73D3"/>
    <w:rsid w:val="00DC766C"/>
    <w:rsid w:val="00DC791B"/>
    <w:rsid w:val="00DC7A39"/>
    <w:rsid w:val="00DD0675"/>
    <w:rsid w:val="00DD08D0"/>
    <w:rsid w:val="00DD0C80"/>
    <w:rsid w:val="00DD1337"/>
    <w:rsid w:val="00DD135D"/>
    <w:rsid w:val="00DD1C8B"/>
    <w:rsid w:val="00DD1EEC"/>
    <w:rsid w:val="00DD1F92"/>
    <w:rsid w:val="00DD2187"/>
    <w:rsid w:val="00DD21A2"/>
    <w:rsid w:val="00DD253E"/>
    <w:rsid w:val="00DD2716"/>
    <w:rsid w:val="00DD27C6"/>
    <w:rsid w:val="00DD2D26"/>
    <w:rsid w:val="00DD331D"/>
    <w:rsid w:val="00DD3415"/>
    <w:rsid w:val="00DD34A6"/>
    <w:rsid w:val="00DD378F"/>
    <w:rsid w:val="00DD393C"/>
    <w:rsid w:val="00DD3976"/>
    <w:rsid w:val="00DD3A36"/>
    <w:rsid w:val="00DD47DD"/>
    <w:rsid w:val="00DD4B05"/>
    <w:rsid w:val="00DD5023"/>
    <w:rsid w:val="00DD5489"/>
    <w:rsid w:val="00DD5608"/>
    <w:rsid w:val="00DD5A0E"/>
    <w:rsid w:val="00DD5CBE"/>
    <w:rsid w:val="00DD5F6A"/>
    <w:rsid w:val="00DD611E"/>
    <w:rsid w:val="00DD6E82"/>
    <w:rsid w:val="00DD6E9C"/>
    <w:rsid w:val="00DD6F2C"/>
    <w:rsid w:val="00DD79A7"/>
    <w:rsid w:val="00DD7B66"/>
    <w:rsid w:val="00DE0448"/>
    <w:rsid w:val="00DE0712"/>
    <w:rsid w:val="00DE094D"/>
    <w:rsid w:val="00DE0E4D"/>
    <w:rsid w:val="00DE0FFF"/>
    <w:rsid w:val="00DE105E"/>
    <w:rsid w:val="00DE118F"/>
    <w:rsid w:val="00DE1948"/>
    <w:rsid w:val="00DE1BB0"/>
    <w:rsid w:val="00DE21DB"/>
    <w:rsid w:val="00DE22BB"/>
    <w:rsid w:val="00DE2598"/>
    <w:rsid w:val="00DE2649"/>
    <w:rsid w:val="00DE26F3"/>
    <w:rsid w:val="00DE30D0"/>
    <w:rsid w:val="00DE30D7"/>
    <w:rsid w:val="00DE33E5"/>
    <w:rsid w:val="00DE39A2"/>
    <w:rsid w:val="00DE3CB3"/>
    <w:rsid w:val="00DE466E"/>
    <w:rsid w:val="00DE4BB2"/>
    <w:rsid w:val="00DE4D04"/>
    <w:rsid w:val="00DE50B0"/>
    <w:rsid w:val="00DE5713"/>
    <w:rsid w:val="00DE5DEB"/>
    <w:rsid w:val="00DE6756"/>
    <w:rsid w:val="00DE6B37"/>
    <w:rsid w:val="00DE731C"/>
    <w:rsid w:val="00DE7818"/>
    <w:rsid w:val="00DE7AE2"/>
    <w:rsid w:val="00DE7E82"/>
    <w:rsid w:val="00DE7EDE"/>
    <w:rsid w:val="00DE7FF3"/>
    <w:rsid w:val="00DF053C"/>
    <w:rsid w:val="00DF06AD"/>
    <w:rsid w:val="00DF0A5E"/>
    <w:rsid w:val="00DF0E1D"/>
    <w:rsid w:val="00DF129D"/>
    <w:rsid w:val="00DF12F3"/>
    <w:rsid w:val="00DF132F"/>
    <w:rsid w:val="00DF157E"/>
    <w:rsid w:val="00DF1652"/>
    <w:rsid w:val="00DF1BA2"/>
    <w:rsid w:val="00DF1F1D"/>
    <w:rsid w:val="00DF1F55"/>
    <w:rsid w:val="00DF2353"/>
    <w:rsid w:val="00DF2713"/>
    <w:rsid w:val="00DF38F5"/>
    <w:rsid w:val="00DF3E37"/>
    <w:rsid w:val="00DF3EE5"/>
    <w:rsid w:val="00DF431E"/>
    <w:rsid w:val="00DF4A52"/>
    <w:rsid w:val="00DF4DBD"/>
    <w:rsid w:val="00DF4E52"/>
    <w:rsid w:val="00DF589E"/>
    <w:rsid w:val="00DF5B3D"/>
    <w:rsid w:val="00DF61E4"/>
    <w:rsid w:val="00DF6454"/>
    <w:rsid w:val="00DF6527"/>
    <w:rsid w:val="00DF6683"/>
    <w:rsid w:val="00DF691A"/>
    <w:rsid w:val="00DF6AE3"/>
    <w:rsid w:val="00DF6CB6"/>
    <w:rsid w:val="00DF7664"/>
    <w:rsid w:val="00DF7965"/>
    <w:rsid w:val="00DF7AC8"/>
    <w:rsid w:val="00DF7CF8"/>
    <w:rsid w:val="00E001C5"/>
    <w:rsid w:val="00E00310"/>
    <w:rsid w:val="00E00539"/>
    <w:rsid w:val="00E00550"/>
    <w:rsid w:val="00E0059A"/>
    <w:rsid w:val="00E007C9"/>
    <w:rsid w:val="00E00803"/>
    <w:rsid w:val="00E008B5"/>
    <w:rsid w:val="00E00ECA"/>
    <w:rsid w:val="00E0146B"/>
    <w:rsid w:val="00E01565"/>
    <w:rsid w:val="00E01BBE"/>
    <w:rsid w:val="00E01C4E"/>
    <w:rsid w:val="00E022BC"/>
    <w:rsid w:val="00E023C0"/>
    <w:rsid w:val="00E025B3"/>
    <w:rsid w:val="00E02787"/>
    <w:rsid w:val="00E027F8"/>
    <w:rsid w:val="00E02DC1"/>
    <w:rsid w:val="00E0379E"/>
    <w:rsid w:val="00E03AC0"/>
    <w:rsid w:val="00E03C15"/>
    <w:rsid w:val="00E03CE3"/>
    <w:rsid w:val="00E03D43"/>
    <w:rsid w:val="00E03E39"/>
    <w:rsid w:val="00E03FB8"/>
    <w:rsid w:val="00E03FF8"/>
    <w:rsid w:val="00E045D5"/>
    <w:rsid w:val="00E047AE"/>
    <w:rsid w:val="00E04A17"/>
    <w:rsid w:val="00E053AB"/>
    <w:rsid w:val="00E05D5F"/>
    <w:rsid w:val="00E06055"/>
    <w:rsid w:val="00E06AAD"/>
    <w:rsid w:val="00E0740C"/>
    <w:rsid w:val="00E07805"/>
    <w:rsid w:val="00E07DE1"/>
    <w:rsid w:val="00E10647"/>
    <w:rsid w:val="00E106EA"/>
    <w:rsid w:val="00E1081D"/>
    <w:rsid w:val="00E109F1"/>
    <w:rsid w:val="00E10C04"/>
    <w:rsid w:val="00E10D5D"/>
    <w:rsid w:val="00E10E29"/>
    <w:rsid w:val="00E10E58"/>
    <w:rsid w:val="00E10F71"/>
    <w:rsid w:val="00E10F76"/>
    <w:rsid w:val="00E1120E"/>
    <w:rsid w:val="00E114F9"/>
    <w:rsid w:val="00E1172A"/>
    <w:rsid w:val="00E11762"/>
    <w:rsid w:val="00E1252F"/>
    <w:rsid w:val="00E126E4"/>
    <w:rsid w:val="00E12C97"/>
    <w:rsid w:val="00E134BC"/>
    <w:rsid w:val="00E135E3"/>
    <w:rsid w:val="00E13886"/>
    <w:rsid w:val="00E13BA5"/>
    <w:rsid w:val="00E13C46"/>
    <w:rsid w:val="00E13E3E"/>
    <w:rsid w:val="00E13E46"/>
    <w:rsid w:val="00E140D6"/>
    <w:rsid w:val="00E14824"/>
    <w:rsid w:val="00E1497A"/>
    <w:rsid w:val="00E15395"/>
    <w:rsid w:val="00E15529"/>
    <w:rsid w:val="00E15872"/>
    <w:rsid w:val="00E15ADD"/>
    <w:rsid w:val="00E15F8E"/>
    <w:rsid w:val="00E17118"/>
    <w:rsid w:val="00E174E5"/>
    <w:rsid w:val="00E1778F"/>
    <w:rsid w:val="00E17A0B"/>
    <w:rsid w:val="00E17A3B"/>
    <w:rsid w:val="00E17AF4"/>
    <w:rsid w:val="00E17D5B"/>
    <w:rsid w:val="00E202EF"/>
    <w:rsid w:val="00E204EA"/>
    <w:rsid w:val="00E207F1"/>
    <w:rsid w:val="00E20E58"/>
    <w:rsid w:val="00E20EB8"/>
    <w:rsid w:val="00E21432"/>
    <w:rsid w:val="00E21841"/>
    <w:rsid w:val="00E21C49"/>
    <w:rsid w:val="00E22766"/>
    <w:rsid w:val="00E228A2"/>
    <w:rsid w:val="00E22B67"/>
    <w:rsid w:val="00E230EA"/>
    <w:rsid w:val="00E23327"/>
    <w:rsid w:val="00E23475"/>
    <w:rsid w:val="00E23569"/>
    <w:rsid w:val="00E23D21"/>
    <w:rsid w:val="00E240EB"/>
    <w:rsid w:val="00E243F5"/>
    <w:rsid w:val="00E24A8C"/>
    <w:rsid w:val="00E24B8A"/>
    <w:rsid w:val="00E24C62"/>
    <w:rsid w:val="00E24E14"/>
    <w:rsid w:val="00E24FC0"/>
    <w:rsid w:val="00E2512B"/>
    <w:rsid w:val="00E253A4"/>
    <w:rsid w:val="00E256F4"/>
    <w:rsid w:val="00E2570D"/>
    <w:rsid w:val="00E257BD"/>
    <w:rsid w:val="00E25B1E"/>
    <w:rsid w:val="00E25EED"/>
    <w:rsid w:val="00E26331"/>
    <w:rsid w:val="00E26375"/>
    <w:rsid w:val="00E264CC"/>
    <w:rsid w:val="00E267FF"/>
    <w:rsid w:val="00E26B15"/>
    <w:rsid w:val="00E26B99"/>
    <w:rsid w:val="00E26CEE"/>
    <w:rsid w:val="00E27071"/>
    <w:rsid w:val="00E27240"/>
    <w:rsid w:val="00E2743F"/>
    <w:rsid w:val="00E27A48"/>
    <w:rsid w:val="00E27AAC"/>
    <w:rsid w:val="00E27B43"/>
    <w:rsid w:val="00E27D99"/>
    <w:rsid w:val="00E30582"/>
    <w:rsid w:val="00E30620"/>
    <w:rsid w:val="00E30FB8"/>
    <w:rsid w:val="00E3110F"/>
    <w:rsid w:val="00E31A25"/>
    <w:rsid w:val="00E31C45"/>
    <w:rsid w:val="00E31E91"/>
    <w:rsid w:val="00E31E96"/>
    <w:rsid w:val="00E31F58"/>
    <w:rsid w:val="00E32296"/>
    <w:rsid w:val="00E323B1"/>
    <w:rsid w:val="00E32601"/>
    <w:rsid w:val="00E33672"/>
    <w:rsid w:val="00E336B5"/>
    <w:rsid w:val="00E33927"/>
    <w:rsid w:val="00E33F14"/>
    <w:rsid w:val="00E340B7"/>
    <w:rsid w:val="00E34B71"/>
    <w:rsid w:val="00E35253"/>
    <w:rsid w:val="00E35350"/>
    <w:rsid w:val="00E3590B"/>
    <w:rsid w:val="00E35A94"/>
    <w:rsid w:val="00E35E47"/>
    <w:rsid w:val="00E368B3"/>
    <w:rsid w:val="00E36A5D"/>
    <w:rsid w:val="00E36C79"/>
    <w:rsid w:val="00E36F70"/>
    <w:rsid w:val="00E370C2"/>
    <w:rsid w:val="00E3759A"/>
    <w:rsid w:val="00E3770D"/>
    <w:rsid w:val="00E37C2F"/>
    <w:rsid w:val="00E37F4A"/>
    <w:rsid w:val="00E404C1"/>
    <w:rsid w:val="00E40BCB"/>
    <w:rsid w:val="00E40E9E"/>
    <w:rsid w:val="00E40FBB"/>
    <w:rsid w:val="00E41644"/>
    <w:rsid w:val="00E4176F"/>
    <w:rsid w:val="00E42247"/>
    <w:rsid w:val="00E425B5"/>
    <w:rsid w:val="00E42A56"/>
    <w:rsid w:val="00E42B34"/>
    <w:rsid w:val="00E42E0B"/>
    <w:rsid w:val="00E42F21"/>
    <w:rsid w:val="00E42FB2"/>
    <w:rsid w:val="00E4325D"/>
    <w:rsid w:val="00E43541"/>
    <w:rsid w:val="00E435A9"/>
    <w:rsid w:val="00E436ED"/>
    <w:rsid w:val="00E439F8"/>
    <w:rsid w:val="00E43E29"/>
    <w:rsid w:val="00E43EFF"/>
    <w:rsid w:val="00E43F35"/>
    <w:rsid w:val="00E44128"/>
    <w:rsid w:val="00E441E8"/>
    <w:rsid w:val="00E444A0"/>
    <w:rsid w:val="00E44E01"/>
    <w:rsid w:val="00E4541E"/>
    <w:rsid w:val="00E4548D"/>
    <w:rsid w:val="00E46126"/>
    <w:rsid w:val="00E46345"/>
    <w:rsid w:val="00E46416"/>
    <w:rsid w:val="00E46634"/>
    <w:rsid w:val="00E46B66"/>
    <w:rsid w:val="00E46C75"/>
    <w:rsid w:val="00E46CEA"/>
    <w:rsid w:val="00E46D2D"/>
    <w:rsid w:val="00E46D8A"/>
    <w:rsid w:val="00E472C3"/>
    <w:rsid w:val="00E472E1"/>
    <w:rsid w:val="00E473FD"/>
    <w:rsid w:val="00E47A69"/>
    <w:rsid w:val="00E47BD3"/>
    <w:rsid w:val="00E500C0"/>
    <w:rsid w:val="00E5054E"/>
    <w:rsid w:val="00E50558"/>
    <w:rsid w:val="00E506ED"/>
    <w:rsid w:val="00E506F8"/>
    <w:rsid w:val="00E509F2"/>
    <w:rsid w:val="00E50B1D"/>
    <w:rsid w:val="00E50EF0"/>
    <w:rsid w:val="00E51025"/>
    <w:rsid w:val="00E510C8"/>
    <w:rsid w:val="00E5133F"/>
    <w:rsid w:val="00E5150B"/>
    <w:rsid w:val="00E51581"/>
    <w:rsid w:val="00E51CCD"/>
    <w:rsid w:val="00E52030"/>
    <w:rsid w:val="00E521B7"/>
    <w:rsid w:val="00E5232C"/>
    <w:rsid w:val="00E5236F"/>
    <w:rsid w:val="00E529FE"/>
    <w:rsid w:val="00E52C19"/>
    <w:rsid w:val="00E530D8"/>
    <w:rsid w:val="00E53109"/>
    <w:rsid w:val="00E53220"/>
    <w:rsid w:val="00E53AF3"/>
    <w:rsid w:val="00E53F6E"/>
    <w:rsid w:val="00E5435D"/>
    <w:rsid w:val="00E543BA"/>
    <w:rsid w:val="00E5443E"/>
    <w:rsid w:val="00E54693"/>
    <w:rsid w:val="00E54B89"/>
    <w:rsid w:val="00E54EA2"/>
    <w:rsid w:val="00E553C5"/>
    <w:rsid w:val="00E553E6"/>
    <w:rsid w:val="00E55434"/>
    <w:rsid w:val="00E55469"/>
    <w:rsid w:val="00E55590"/>
    <w:rsid w:val="00E556A5"/>
    <w:rsid w:val="00E55A75"/>
    <w:rsid w:val="00E55A9D"/>
    <w:rsid w:val="00E55EB5"/>
    <w:rsid w:val="00E56390"/>
    <w:rsid w:val="00E565A7"/>
    <w:rsid w:val="00E56EE9"/>
    <w:rsid w:val="00E56F46"/>
    <w:rsid w:val="00E56F93"/>
    <w:rsid w:val="00E5712B"/>
    <w:rsid w:val="00E576D7"/>
    <w:rsid w:val="00E57C62"/>
    <w:rsid w:val="00E57C74"/>
    <w:rsid w:val="00E57F34"/>
    <w:rsid w:val="00E6036C"/>
    <w:rsid w:val="00E6037E"/>
    <w:rsid w:val="00E603D5"/>
    <w:rsid w:val="00E60E2E"/>
    <w:rsid w:val="00E61611"/>
    <w:rsid w:val="00E61829"/>
    <w:rsid w:val="00E619F0"/>
    <w:rsid w:val="00E61AA0"/>
    <w:rsid w:val="00E6222F"/>
    <w:rsid w:val="00E62290"/>
    <w:rsid w:val="00E62950"/>
    <w:rsid w:val="00E62DE5"/>
    <w:rsid w:val="00E62DFD"/>
    <w:rsid w:val="00E62EF1"/>
    <w:rsid w:val="00E62F12"/>
    <w:rsid w:val="00E638D1"/>
    <w:rsid w:val="00E65389"/>
    <w:rsid w:val="00E66041"/>
    <w:rsid w:val="00E66555"/>
    <w:rsid w:val="00E667BB"/>
    <w:rsid w:val="00E66A26"/>
    <w:rsid w:val="00E66C25"/>
    <w:rsid w:val="00E66CEC"/>
    <w:rsid w:val="00E6733A"/>
    <w:rsid w:val="00E676E2"/>
    <w:rsid w:val="00E6789A"/>
    <w:rsid w:val="00E67AEA"/>
    <w:rsid w:val="00E67AEE"/>
    <w:rsid w:val="00E67B87"/>
    <w:rsid w:val="00E67EB4"/>
    <w:rsid w:val="00E67FD9"/>
    <w:rsid w:val="00E7005C"/>
    <w:rsid w:val="00E70203"/>
    <w:rsid w:val="00E703D6"/>
    <w:rsid w:val="00E706B8"/>
    <w:rsid w:val="00E70C39"/>
    <w:rsid w:val="00E70EC3"/>
    <w:rsid w:val="00E71028"/>
    <w:rsid w:val="00E710D9"/>
    <w:rsid w:val="00E710DE"/>
    <w:rsid w:val="00E712AF"/>
    <w:rsid w:val="00E716D6"/>
    <w:rsid w:val="00E71A50"/>
    <w:rsid w:val="00E71AEA"/>
    <w:rsid w:val="00E7288D"/>
    <w:rsid w:val="00E7292C"/>
    <w:rsid w:val="00E72E4F"/>
    <w:rsid w:val="00E72F58"/>
    <w:rsid w:val="00E73509"/>
    <w:rsid w:val="00E73683"/>
    <w:rsid w:val="00E7393F"/>
    <w:rsid w:val="00E73B74"/>
    <w:rsid w:val="00E74295"/>
    <w:rsid w:val="00E74A15"/>
    <w:rsid w:val="00E74C1D"/>
    <w:rsid w:val="00E74E6C"/>
    <w:rsid w:val="00E7504F"/>
    <w:rsid w:val="00E75177"/>
    <w:rsid w:val="00E7576F"/>
    <w:rsid w:val="00E75D3E"/>
    <w:rsid w:val="00E762B6"/>
    <w:rsid w:val="00E763B1"/>
    <w:rsid w:val="00E76788"/>
    <w:rsid w:val="00E76BAE"/>
    <w:rsid w:val="00E76CA8"/>
    <w:rsid w:val="00E76E73"/>
    <w:rsid w:val="00E76F29"/>
    <w:rsid w:val="00E76F77"/>
    <w:rsid w:val="00E77219"/>
    <w:rsid w:val="00E77632"/>
    <w:rsid w:val="00E77673"/>
    <w:rsid w:val="00E77728"/>
    <w:rsid w:val="00E777E6"/>
    <w:rsid w:val="00E77B22"/>
    <w:rsid w:val="00E77CEC"/>
    <w:rsid w:val="00E77D88"/>
    <w:rsid w:val="00E80034"/>
    <w:rsid w:val="00E80D09"/>
    <w:rsid w:val="00E80E26"/>
    <w:rsid w:val="00E81C21"/>
    <w:rsid w:val="00E81CD1"/>
    <w:rsid w:val="00E8237F"/>
    <w:rsid w:val="00E82488"/>
    <w:rsid w:val="00E827AE"/>
    <w:rsid w:val="00E82DA5"/>
    <w:rsid w:val="00E82DCC"/>
    <w:rsid w:val="00E82E2A"/>
    <w:rsid w:val="00E82F53"/>
    <w:rsid w:val="00E83046"/>
    <w:rsid w:val="00E83235"/>
    <w:rsid w:val="00E832BC"/>
    <w:rsid w:val="00E833C8"/>
    <w:rsid w:val="00E835DC"/>
    <w:rsid w:val="00E8364B"/>
    <w:rsid w:val="00E8390E"/>
    <w:rsid w:val="00E8391D"/>
    <w:rsid w:val="00E83C31"/>
    <w:rsid w:val="00E83E13"/>
    <w:rsid w:val="00E842D3"/>
    <w:rsid w:val="00E84341"/>
    <w:rsid w:val="00E84409"/>
    <w:rsid w:val="00E84795"/>
    <w:rsid w:val="00E84816"/>
    <w:rsid w:val="00E84940"/>
    <w:rsid w:val="00E84A21"/>
    <w:rsid w:val="00E853C0"/>
    <w:rsid w:val="00E853E9"/>
    <w:rsid w:val="00E855E5"/>
    <w:rsid w:val="00E85E0C"/>
    <w:rsid w:val="00E861FE"/>
    <w:rsid w:val="00E863F5"/>
    <w:rsid w:val="00E8640D"/>
    <w:rsid w:val="00E86672"/>
    <w:rsid w:val="00E86A50"/>
    <w:rsid w:val="00E86DDD"/>
    <w:rsid w:val="00E878A1"/>
    <w:rsid w:val="00E878F5"/>
    <w:rsid w:val="00E8794A"/>
    <w:rsid w:val="00E87A28"/>
    <w:rsid w:val="00E87CE8"/>
    <w:rsid w:val="00E90053"/>
    <w:rsid w:val="00E903BD"/>
    <w:rsid w:val="00E908A1"/>
    <w:rsid w:val="00E90932"/>
    <w:rsid w:val="00E91154"/>
    <w:rsid w:val="00E91687"/>
    <w:rsid w:val="00E9198D"/>
    <w:rsid w:val="00E91AF6"/>
    <w:rsid w:val="00E920D1"/>
    <w:rsid w:val="00E92438"/>
    <w:rsid w:val="00E9272A"/>
    <w:rsid w:val="00E9337F"/>
    <w:rsid w:val="00E9383A"/>
    <w:rsid w:val="00E939A6"/>
    <w:rsid w:val="00E939C9"/>
    <w:rsid w:val="00E93BCD"/>
    <w:rsid w:val="00E94028"/>
    <w:rsid w:val="00E9490A"/>
    <w:rsid w:val="00E94B06"/>
    <w:rsid w:val="00E94EC0"/>
    <w:rsid w:val="00E953A3"/>
    <w:rsid w:val="00E95454"/>
    <w:rsid w:val="00E954A6"/>
    <w:rsid w:val="00E954D8"/>
    <w:rsid w:val="00E9573B"/>
    <w:rsid w:val="00E95839"/>
    <w:rsid w:val="00E95B74"/>
    <w:rsid w:val="00E95F70"/>
    <w:rsid w:val="00E96D1A"/>
    <w:rsid w:val="00E96DCA"/>
    <w:rsid w:val="00E96EF8"/>
    <w:rsid w:val="00E974D3"/>
    <w:rsid w:val="00E97CEC"/>
    <w:rsid w:val="00EA02A7"/>
    <w:rsid w:val="00EA06F4"/>
    <w:rsid w:val="00EA0924"/>
    <w:rsid w:val="00EA09A8"/>
    <w:rsid w:val="00EA09E2"/>
    <w:rsid w:val="00EA0DF1"/>
    <w:rsid w:val="00EA0F29"/>
    <w:rsid w:val="00EA10B7"/>
    <w:rsid w:val="00EA110D"/>
    <w:rsid w:val="00EA1178"/>
    <w:rsid w:val="00EA13EF"/>
    <w:rsid w:val="00EA187F"/>
    <w:rsid w:val="00EA18C0"/>
    <w:rsid w:val="00EA18DC"/>
    <w:rsid w:val="00EA1CBA"/>
    <w:rsid w:val="00EA1EB0"/>
    <w:rsid w:val="00EA2133"/>
    <w:rsid w:val="00EA217C"/>
    <w:rsid w:val="00EA21C7"/>
    <w:rsid w:val="00EA21C9"/>
    <w:rsid w:val="00EA2BCC"/>
    <w:rsid w:val="00EA2F26"/>
    <w:rsid w:val="00EA327F"/>
    <w:rsid w:val="00EA3299"/>
    <w:rsid w:val="00EA3982"/>
    <w:rsid w:val="00EA3E58"/>
    <w:rsid w:val="00EA4158"/>
    <w:rsid w:val="00EA42C8"/>
    <w:rsid w:val="00EA4444"/>
    <w:rsid w:val="00EA4556"/>
    <w:rsid w:val="00EA4A17"/>
    <w:rsid w:val="00EA4EC6"/>
    <w:rsid w:val="00EA51DF"/>
    <w:rsid w:val="00EA5215"/>
    <w:rsid w:val="00EA5351"/>
    <w:rsid w:val="00EA56EA"/>
    <w:rsid w:val="00EA57BE"/>
    <w:rsid w:val="00EA57D7"/>
    <w:rsid w:val="00EA6A59"/>
    <w:rsid w:val="00EA6B2A"/>
    <w:rsid w:val="00EA75DE"/>
    <w:rsid w:val="00EA7642"/>
    <w:rsid w:val="00EA77E5"/>
    <w:rsid w:val="00EA77E6"/>
    <w:rsid w:val="00EA7A73"/>
    <w:rsid w:val="00EA7AE4"/>
    <w:rsid w:val="00EA7B5B"/>
    <w:rsid w:val="00EB01D0"/>
    <w:rsid w:val="00EB0210"/>
    <w:rsid w:val="00EB03F0"/>
    <w:rsid w:val="00EB095C"/>
    <w:rsid w:val="00EB0DCB"/>
    <w:rsid w:val="00EB1AA5"/>
    <w:rsid w:val="00EB1DE3"/>
    <w:rsid w:val="00EB1F4F"/>
    <w:rsid w:val="00EB251A"/>
    <w:rsid w:val="00EB260A"/>
    <w:rsid w:val="00EB272B"/>
    <w:rsid w:val="00EB28E4"/>
    <w:rsid w:val="00EB28EA"/>
    <w:rsid w:val="00EB2A03"/>
    <w:rsid w:val="00EB2AE7"/>
    <w:rsid w:val="00EB2BF8"/>
    <w:rsid w:val="00EB2FC0"/>
    <w:rsid w:val="00EB3003"/>
    <w:rsid w:val="00EB3020"/>
    <w:rsid w:val="00EB3C25"/>
    <w:rsid w:val="00EB3D25"/>
    <w:rsid w:val="00EB44EC"/>
    <w:rsid w:val="00EB4705"/>
    <w:rsid w:val="00EB484A"/>
    <w:rsid w:val="00EB486F"/>
    <w:rsid w:val="00EB5372"/>
    <w:rsid w:val="00EB5786"/>
    <w:rsid w:val="00EB596F"/>
    <w:rsid w:val="00EB5D5D"/>
    <w:rsid w:val="00EB6136"/>
    <w:rsid w:val="00EB62AA"/>
    <w:rsid w:val="00EB643A"/>
    <w:rsid w:val="00EB651E"/>
    <w:rsid w:val="00EB674E"/>
    <w:rsid w:val="00EB6AE0"/>
    <w:rsid w:val="00EB6AFD"/>
    <w:rsid w:val="00EB6D64"/>
    <w:rsid w:val="00EB6ED5"/>
    <w:rsid w:val="00EB6F1A"/>
    <w:rsid w:val="00EB71E6"/>
    <w:rsid w:val="00EB72E1"/>
    <w:rsid w:val="00EB7506"/>
    <w:rsid w:val="00EB7A1D"/>
    <w:rsid w:val="00EB7D4B"/>
    <w:rsid w:val="00EB7F1D"/>
    <w:rsid w:val="00EC0428"/>
    <w:rsid w:val="00EC097B"/>
    <w:rsid w:val="00EC1606"/>
    <w:rsid w:val="00EC19BC"/>
    <w:rsid w:val="00EC1C01"/>
    <w:rsid w:val="00EC20D3"/>
    <w:rsid w:val="00EC21BF"/>
    <w:rsid w:val="00EC2502"/>
    <w:rsid w:val="00EC27AF"/>
    <w:rsid w:val="00EC2A11"/>
    <w:rsid w:val="00EC2BC2"/>
    <w:rsid w:val="00EC2C7E"/>
    <w:rsid w:val="00EC3BBB"/>
    <w:rsid w:val="00EC3D44"/>
    <w:rsid w:val="00EC3E57"/>
    <w:rsid w:val="00EC3FFC"/>
    <w:rsid w:val="00EC4284"/>
    <w:rsid w:val="00EC4548"/>
    <w:rsid w:val="00EC4825"/>
    <w:rsid w:val="00EC4E9C"/>
    <w:rsid w:val="00EC5021"/>
    <w:rsid w:val="00EC55E1"/>
    <w:rsid w:val="00EC5623"/>
    <w:rsid w:val="00EC5921"/>
    <w:rsid w:val="00EC5BE0"/>
    <w:rsid w:val="00EC5BF7"/>
    <w:rsid w:val="00EC5F5B"/>
    <w:rsid w:val="00EC5FAC"/>
    <w:rsid w:val="00EC60A0"/>
    <w:rsid w:val="00EC6175"/>
    <w:rsid w:val="00EC6572"/>
    <w:rsid w:val="00EC70F4"/>
    <w:rsid w:val="00EC72DA"/>
    <w:rsid w:val="00EC7940"/>
    <w:rsid w:val="00EC7ACE"/>
    <w:rsid w:val="00ED00F8"/>
    <w:rsid w:val="00ED02EC"/>
    <w:rsid w:val="00ED0824"/>
    <w:rsid w:val="00ED0D7B"/>
    <w:rsid w:val="00ED1127"/>
    <w:rsid w:val="00ED153C"/>
    <w:rsid w:val="00ED1547"/>
    <w:rsid w:val="00ED15CC"/>
    <w:rsid w:val="00ED1C28"/>
    <w:rsid w:val="00ED1D5E"/>
    <w:rsid w:val="00ED1DFF"/>
    <w:rsid w:val="00ED2BCA"/>
    <w:rsid w:val="00ED2E33"/>
    <w:rsid w:val="00ED36AA"/>
    <w:rsid w:val="00ED3758"/>
    <w:rsid w:val="00ED3824"/>
    <w:rsid w:val="00ED3C19"/>
    <w:rsid w:val="00ED3DBB"/>
    <w:rsid w:val="00ED3EF1"/>
    <w:rsid w:val="00ED3EF7"/>
    <w:rsid w:val="00ED3FFB"/>
    <w:rsid w:val="00ED41A6"/>
    <w:rsid w:val="00ED424A"/>
    <w:rsid w:val="00ED433C"/>
    <w:rsid w:val="00ED4509"/>
    <w:rsid w:val="00ED47E4"/>
    <w:rsid w:val="00ED4B99"/>
    <w:rsid w:val="00ED4E1C"/>
    <w:rsid w:val="00ED5C2E"/>
    <w:rsid w:val="00ED5CE4"/>
    <w:rsid w:val="00ED60AC"/>
    <w:rsid w:val="00ED6252"/>
    <w:rsid w:val="00ED62D6"/>
    <w:rsid w:val="00ED6556"/>
    <w:rsid w:val="00ED6885"/>
    <w:rsid w:val="00ED69B5"/>
    <w:rsid w:val="00ED6BD9"/>
    <w:rsid w:val="00ED7038"/>
    <w:rsid w:val="00ED72FB"/>
    <w:rsid w:val="00ED730D"/>
    <w:rsid w:val="00ED7A1C"/>
    <w:rsid w:val="00ED7F46"/>
    <w:rsid w:val="00EE0194"/>
    <w:rsid w:val="00EE06D8"/>
    <w:rsid w:val="00EE106E"/>
    <w:rsid w:val="00EE18B0"/>
    <w:rsid w:val="00EE1BAB"/>
    <w:rsid w:val="00EE1D26"/>
    <w:rsid w:val="00EE1DFA"/>
    <w:rsid w:val="00EE1E48"/>
    <w:rsid w:val="00EE2012"/>
    <w:rsid w:val="00EE201D"/>
    <w:rsid w:val="00EE23F5"/>
    <w:rsid w:val="00EE25DE"/>
    <w:rsid w:val="00EE29DE"/>
    <w:rsid w:val="00EE2BFE"/>
    <w:rsid w:val="00EE2D86"/>
    <w:rsid w:val="00EE2DA9"/>
    <w:rsid w:val="00EE2DB0"/>
    <w:rsid w:val="00EE2E83"/>
    <w:rsid w:val="00EE33FF"/>
    <w:rsid w:val="00EE3AE8"/>
    <w:rsid w:val="00EE3B09"/>
    <w:rsid w:val="00EE3D6D"/>
    <w:rsid w:val="00EE3F32"/>
    <w:rsid w:val="00EE3FB8"/>
    <w:rsid w:val="00EE4DED"/>
    <w:rsid w:val="00EE4E28"/>
    <w:rsid w:val="00EE500D"/>
    <w:rsid w:val="00EE5246"/>
    <w:rsid w:val="00EE52C9"/>
    <w:rsid w:val="00EE5446"/>
    <w:rsid w:val="00EE5896"/>
    <w:rsid w:val="00EE5D3B"/>
    <w:rsid w:val="00EE5D56"/>
    <w:rsid w:val="00EE639A"/>
    <w:rsid w:val="00EE63A5"/>
    <w:rsid w:val="00EE6491"/>
    <w:rsid w:val="00EE6A28"/>
    <w:rsid w:val="00EE6B71"/>
    <w:rsid w:val="00EE6EA6"/>
    <w:rsid w:val="00EE7166"/>
    <w:rsid w:val="00EE75FB"/>
    <w:rsid w:val="00EF00AE"/>
    <w:rsid w:val="00EF0CF1"/>
    <w:rsid w:val="00EF1051"/>
    <w:rsid w:val="00EF1126"/>
    <w:rsid w:val="00EF1AAD"/>
    <w:rsid w:val="00EF1F45"/>
    <w:rsid w:val="00EF21D7"/>
    <w:rsid w:val="00EF21EB"/>
    <w:rsid w:val="00EF2206"/>
    <w:rsid w:val="00EF22C4"/>
    <w:rsid w:val="00EF26B2"/>
    <w:rsid w:val="00EF27B8"/>
    <w:rsid w:val="00EF2935"/>
    <w:rsid w:val="00EF2BBA"/>
    <w:rsid w:val="00EF3367"/>
    <w:rsid w:val="00EF339D"/>
    <w:rsid w:val="00EF3487"/>
    <w:rsid w:val="00EF3ACB"/>
    <w:rsid w:val="00EF3EFF"/>
    <w:rsid w:val="00EF4438"/>
    <w:rsid w:val="00EF4BEE"/>
    <w:rsid w:val="00EF524F"/>
    <w:rsid w:val="00EF5A86"/>
    <w:rsid w:val="00EF5AC0"/>
    <w:rsid w:val="00EF5ADD"/>
    <w:rsid w:val="00EF5CBE"/>
    <w:rsid w:val="00EF5DB8"/>
    <w:rsid w:val="00EF5E47"/>
    <w:rsid w:val="00EF60C4"/>
    <w:rsid w:val="00EF66B5"/>
    <w:rsid w:val="00EF680F"/>
    <w:rsid w:val="00EF6B24"/>
    <w:rsid w:val="00EF6DDF"/>
    <w:rsid w:val="00EF6EBF"/>
    <w:rsid w:val="00EF7549"/>
    <w:rsid w:val="00EF75B1"/>
    <w:rsid w:val="00EF76EE"/>
    <w:rsid w:val="00EF7772"/>
    <w:rsid w:val="00EF7985"/>
    <w:rsid w:val="00F0048E"/>
    <w:rsid w:val="00F00DFF"/>
    <w:rsid w:val="00F01434"/>
    <w:rsid w:val="00F014DE"/>
    <w:rsid w:val="00F015EF"/>
    <w:rsid w:val="00F01746"/>
    <w:rsid w:val="00F0178F"/>
    <w:rsid w:val="00F017F8"/>
    <w:rsid w:val="00F01ACA"/>
    <w:rsid w:val="00F01CD7"/>
    <w:rsid w:val="00F01DF6"/>
    <w:rsid w:val="00F02442"/>
    <w:rsid w:val="00F02468"/>
    <w:rsid w:val="00F02AD1"/>
    <w:rsid w:val="00F02B54"/>
    <w:rsid w:val="00F02BE5"/>
    <w:rsid w:val="00F02CBC"/>
    <w:rsid w:val="00F02FC1"/>
    <w:rsid w:val="00F03537"/>
    <w:rsid w:val="00F040C8"/>
    <w:rsid w:val="00F04434"/>
    <w:rsid w:val="00F0460C"/>
    <w:rsid w:val="00F049E8"/>
    <w:rsid w:val="00F04D00"/>
    <w:rsid w:val="00F05892"/>
    <w:rsid w:val="00F058AF"/>
    <w:rsid w:val="00F059A6"/>
    <w:rsid w:val="00F05AC9"/>
    <w:rsid w:val="00F05EFC"/>
    <w:rsid w:val="00F06224"/>
    <w:rsid w:val="00F06328"/>
    <w:rsid w:val="00F065FB"/>
    <w:rsid w:val="00F06A29"/>
    <w:rsid w:val="00F06FEF"/>
    <w:rsid w:val="00F07218"/>
    <w:rsid w:val="00F0747A"/>
    <w:rsid w:val="00F074F5"/>
    <w:rsid w:val="00F0765B"/>
    <w:rsid w:val="00F07B6A"/>
    <w:rsid w:val="00F07FFE"/>
    <w:rsid w:val="00F1010C"/>
    <w:rsid w:val="00F10214"/>
    <w:rsid w:val="00F105C8"/>
    <w:rsid w:val="00F10C13"/>
    <w:rsid w:val="00F1112A"/>
    <w:rsid w:val="00F11528"/>
    <w:rsid w:val="00F1211B"/>
    <w:rsid w:val="00F124D4"/>
    <w:rsid w:val="00F1279E"/>
    <w:rsid w:val="00F127CB"/>
    <w:rsid w:val="00F12C2C"/>
    <w:rsid w:val="00F12F2C"/>
    <w:rsid w:val="00F13052"/>
    <w:rsid w:val="00F1306C"/>
    <w:rsid w:val="00F1312A"/>
    <w:rsid w:val="00F13A11"/>
    <w:rsid w:val="00F140E7"/>
    <w:rsid w:val="00F146F3"/>
    <w:rsid w:val="00F148CE"/>
    <w:rsid w:val="00F14E61"/>
    <w:rsid w:val="00F153D5"/>
    <w:rsid w:val="00F155BB"/>
    <w:rsid w:val="00F15882"/>
    <w:rsid w:val="00F1595A"/>
    <w:rsid w:val="00F15AF9"/>
    <w:rsid w:val="00F15BF6"/>
    <w:rsid w:val="00F15D8E"/>
    <w:rsid w:val="00F15E9A"/>
    <w:rsid w:val="00F166B8"/>
    <w:rsid w:val="00F16808"/>
    <w:rsid w:val="00F16FC9"/>
    <w:rsid w:val="00F1720B"/>
    <w:rsid w:val="00F1739C"/>
    <w:rsid w:val="00F175F6"/>
    <w:rsid w:val="00F17603"/>
    <w:rsid w:val="00F178F7"/>
    <w:rsid w:val="00F17952"/>
    <w:rsid w:val="00F17990"/>
    <w:rsid w:val="00F17F0F"/>
    <w:rsid w:val="00F200B1"/>
    <w:rsid w:val="00F205D1"/>
    <w:rsid w:val="00F20911"/>
    <w:rsid w:val="00F20B93"/>
    <w:rsid w:val="00F20D05"/>
    <w:rsid w:val="00F20D85"/>
    <w:rsid w:val="00F2129C"/>
    <w:rsid w:val="00F213AC"/>
    <w:rsid w:val="00F216AE"/>
    <w:rsid w:val="00F217BC"/>
    <w:rsid w:val="00F21827"/>
    <w:rsid w:val="00F2209D"/>
    <w:rsid w:val="00F22516"/>
    <w:rsid w:val="00F22574"/>
    <w:rsid w:val="00F22E56"/>
    <w:rsid w:val="00F22F88"/>
    <w:rsid w:val="00F23083"/>
    <w:rsid w:val="00F23372"/>
    <w:rsid w:val="00F23480"/>
    <w:rsid w:val="00F2365E"/>
    <w:rsid w:val="00F23A97"/>
    <w:rsid w:val="00F23ACF"/>
    <w:rsid w:val="00F23CFB"/>
    <w:rsid w:val="00F23F39"/>
    <w:rsid w:val="00F24657"/>
    <w:rsid w:val="00F24735"/>
    <w:rsid w:val="00F2477D"/>
    <w:rsid w:val="00F248B1"/>
    <w:rsid w:val="00F24918"/>
    <w:rsid w:val="00F24BE5"/>
    <w:rsid w:val="00F24BF4"/>
    <w:rsid w:val="00F25004"/>
    <w:rsid w:val="00F2551F"/>
    <w:rsid w:val="00F25596"/>
    <w:rsid w:val="00F25B22"/>
    <w:rsid w:val="00F25D9A"/>
    <w:rsid w:val="00F261AB"/>
    <w:rsid w:val="00F26262"/>
    <w:rsid w:val="00F262F3"/>
    <w:rsid w:val="00F2659C"/>
    <w:rsid w:val="00F2664A"/>
    <w:rsid w:val="00F2673A"/>
    <w:rsid w:val="00F26C14"/>
    <w:rsid w:val="00F26D35"/>
    <w:rsid w:val="00F26F06"/>
    <w:rsid w:val="00F26F82"/>
    <w:rsid w:val="00F27841"/>
    <w:rsid w:val="00F279DB"/>
    <w:rsid w:val="00F3063A"/>
    <w:rsid w:val="00F30733"/>
    <w:rsid w:val="00F3073A"/>
    <w:rsid w:val="00F30F9D"/>
    <w:rsid w:val="00F3152E"/>
    <w:rsid w:val="00F318C9"/>
    <w:rsid w:val="00F31A19"/>
    <w:rsid w:val="00F31D93"/>
    <w:rsid w:val="00F324EC"/>
    <w:rsid w:val="00F3255F"/>
    <w:rsid w:val="00F32C74"/>
    <w:rsid w:val="00F33578"/>
    <w:rsid w:val="00F336B9"/>
    <w:rsid w:val="00F337E5"/>
    <w:rsid w:val="00F339CB"/>
    <w:rsid w:val="00F33BCF"/>
    <w:rsid w:val="00F33D90"/>
    <w:rsid w:val="00F33E45"/>
    <w:rsid w:val="00F344A0"/>
    <w:rsid w:val="00F34531"/>
    <w:rsid w:val="00F3461B"/>
    <w:rsid w:val="00F34716"/>
    <w:rsid w:val="00F34A7F"/>
    <w:rsid w:val="00F34AEF"/>
    <w:rsid w:val="00F34F5E"/>
    <w:rsid w:val="00F350AE"/>
    <w:rsid w:val="00F354A7"/>
    <w:rsid w:val="00F35AC4"/>
    <w:rsid w:val="00F36099"/>
    <w:rsid w:val="00F3611A"/>
    <w:rsid w:val="00F36374"/>
    <w:rsid w:val="00F36709"/>
    <w:rsid w:val="00F3715B"/>
    <w:rsid w:val="00F373E5"/>
    <w:rsid w:val="00F377D1"/>
    <w:rsid w:val="00F379F3"/>
    <w:rsid w:val="00F37A11"/>
    <w:rsid w:val="00F37A3A"/>
    <w:rsid w:val="00F37E05"/>
    <w:rsid w:val="00F40300"/>
    <w:rsid w:val="00F40824"/>
    <w:rsid w:val="00F409E6"/>
    <w:rsid w:val="00F40A07"/>
    <w:rsid w:val="00F40D1C"/>
    <w:rsid w:val="00F40EDC"/>
    <w:rsid w:val="00F41678"/>
    <w:rsid w:val="00F4190F"/>
    <w:rsid w:val="00F41B02"/>
    <w:rsid w:val="00F41CDC"/>
    <w:rsid w:val="00F4277F"/>
    <w:rsid w:val="00F429AE"/>
    <w:rsid w:val="00F42D6D"/>
    <w:rsid w:val="00F4350C"/>
    <w:rsid w:val="00F43DE4"/>
    <w:rsid w:val="00F43F1C"/>
    <w:rsid w:val="00F444DD"/>
    <w:rsid w:val="00F4462E"/>
    <w:rsid w:val="00F44653"/>
    <w:rsid w:val="00F44951"/>
    <w:rsid w:val="00F44A64"/>
    <w:rsid w:val="00F44B2C"/>
    <w:rsid w:val="00F44B8A"/>
    <w:rsid w:val="00F44CE3"/>
    <w:rsid w:val="00F44D72"/>
    <w:rsid w:val="00F456D4"/>
    <w:rsid w:val="00F46518"/>
    <w:rsid w:val="00F4704D"/>
    <w:rsid w:val="00F470C1"/>
    <w:rsid w:val="00F471BE"/>
    <w:rsid w:val="00F4720C"/>
    <w:rsid w:val="00F47588"/>
    <w:rsid w:val="00F4761D"/>
    <w:rsid w:val="00F47771"/>
    <w:rsid w:val="00F47973"/>
    <w:rsid w:val="00F50084"/>
    <w:rsid w:val="00F500BF"/>
    <w:rsid w:val="00F5014D"/>
    <w:rsid w:val="00F508CE"/>
    <w:rsid w:val="00F5090C"/>
    <w:rsid w:val="00F51105"/>
    <w:rsid w:val="00F51C7E"/>
    <w:rsid w:val="00F51FDE"/>
    <w:rsid w:val="00F520BB"/>
    <w:rsid w:val="00F52100"/>
    <w:rsid w:val="00F522C6"/>
    <w:rsid w:val="00F524D6"/>
    <w:rsid w:val="00F527D2"/>
    <w:rsid w:val="00F528CD"/>
    <w:rsid w:val="00F52948"/>
    <w:rsid w:val="00F52C37"/>
    <w:rsid w:val="00F52C4C"/>
    <w:rsid w:val="00F52CA8"/>
    <w:rsid w:val="00F52D3D"/>
    <w:rsid w:val="00F539DB"/>
    <w:rsid w:val="00F53C91"/>
    <w:rsid w:val="00F53EFE"/>
    <w:rsid w:val="00F54149"/>
    <w:rsid w:val="00F541BE"/>
    <w:rsid w:val="00F543F4"/>
    <w:rsid w:val="00F547D3"/>
    <w:rsid w:val="00F5486C"/>
    <w:rsid w:val="00F54BAA"/>
    <w:rsid w:val="00F54C01"/>
    <w:rsid w:val="00F54EFF"/>
    <w:rsid w:val="00F55063"/>
    <w:rsid w:val="00F55103"/>
    <w:rsid w:val="00F5514E"/>
    <w:rsid w:val="00F552FF"/>
    <w:rsid w:val="00F55551"/>
    <w:rsid w:val="00F55816"/>
    <w:rsid w:val="00F55B35"/>
    <w:rsid w:val="00F55C77"/>
    <w:rsid w:val="00F55DD9"/>
    <w:rsid w:val="00F563C3"/>
    <w:rsid w:val="00F5645F"/>
    <w:rsid w:val="00F56855"/>
    <w:rsid w:val="00F56D8C"/>
    <w:rsid w:val="00F57386"/>
    <w:rsid w:val="00F575C9"/>
    <w:rsid w:val="00F5798A"/>
    <w:rsid w:val="00F57D41"/>
    <w:rsid w:val="00F57EBF"/>
    <w:rsid w:val="00F60047"/>
    <w:rsid w:val="00F605A6"/>
    <w:rsid w:val="00F60A44"/>
    <w:rsid w:val="00F60D2D"/>
    <w:rsid w:val="00F60DD1"/>
    <w:rsid w:val="00F611E5"/>
    <w:rsid w:val="00F615D0"/>
    <w:rsid w:val="00F615E2"/>
    <w:rsid w:val="00F61A13"/>
    <w:rsid w:val="00F61BC9"/>
    <w:rsid w:val="00F61C7A"/>
    <w:rsid w:val="00F62125"/>
    <w:rsid w:val="00F62AC1"/>
    <w:rsid w:val="00F62E41"/>
    <w:rsid w:val="00F630BF"/>
    <w:rsid w:val="00F63544"/>
    <w:rsid w:val="00F6398B"/>
    <w:rsid w:val="00F63A94"/>
    <w:rsid w:val="00F6456D"/>
    <w:rsid w:val="00F647CD"/>
    <w:rsid w:val="00F64C30"/>
    <w:rsid w:val="00F64E4D"/>
    <w:rsid w:val="00F650AF"/>
    <w:rsid w:val="00F65273"/>
    <w:rsid w:val="00F652C3"/>
    <w:rsid w:val="00F6530B"/>
    <w:rsid w:val="00F65325"/>
    <w:rsid w:val="00F65C67"/>
    <w:rsid w:val="00F65CB2"/>
    <w:rsid w:val="00F65CBA"/>
    <w:rsid w:val="00F65E2F"/>
    <w:rsid w:val="00F65F88"/>
    <w:rsid w:val="00F667DA"/>
    <w:rsid w:val="00F66FB3"/>
    <w:rsid w:val="00F67377"/>
    <w:rsid w:val="00F673E0"/>
    <w:rsid w:val="00F6744E"/>
    <w:rsid w:val="00F67883"/>
    <w:rsid w:val="00F6799F"/>
    <w:rsid w:val="00F67D3A"/>
    <w:rsid w:val="00F7000B"/>
    <w:rsid w:val="00F70099"/>
    <w:rsid w:val="00F70340"/>
    <w:rsid w:val="00F706B7"/>
    <w:rsid w:val="00F70794"/>
    <w:rsid w:val="00F70B56"/>
    <w:rsid w:val="00F70BAB"/>
    <w:rsid w:val="00F70FAD"/>
    <w:rsid w:val="00F7112B"/>
    <w:rsid w:val="00F71198"/>
    <w:rsid w:val="00F71820"/>
    <w:rsid w:val="00F71ED5"/>
    <w:rsid w:val="00F72079"/>
    <w:rsid w:val="00F720D2"/>
    <w:rsid w:val="00F727D9"/>
    <w:rsid w:val="00F7288D"/>
    <w:rsid w:val="00F72B8F"/>
    <w:rsid w:val="00F72F40"/>
    <w:rsid w:val="00F73010"/>
    <w:rsid w:val="00F73101"/>
    <w:rsid w:val="00F73371"/>
    <w:rsid w:val="00F73C7F"/>
    <w:rsid w:val="00F7408B"/>
    <w:rsid w:val="00F742CD"/>
    <w:rsid w:val="00F7432D"/>
    <w:rsid w:val="00F74FF8"/>
    <w:rsid w:val="00F752C2"/>
    <w:rsid w:val="00F753A6"/>
    <w:rsid w:val="00F75412"/>
    <w:rsid w:val="00F7594E"/>
    <w:rsid w:val="00F75E77"/>
    <w:rsid w:val="00F75F4F"/>
    <w:rsid w:val="00F76704"/>
    <w:rsid w:val="00F76744"/>
    <w:rsid w:val="00F769DA"/>
    <w:rsid w:val="00F76B3E"/>
    <w:rsid w:val="00F76DA3"/>
    <w:rsid w:val="00F76F18"/>
    <w:rsid w:val="00F76F4E"/>
    <w:rsid w:val="00F76FA3"/>
    <w:rsid w:val="00F76FB8"/>
    <w:rsid w:val="00F7748C"/>
    <w:rsid w:val="00F776E5"/>
    <w:rsid w:val="00F77A5E"/>
    <w:rsid w:val="00F80040"/>
    <w:rsid w:val="00F8022A"/>
    <w:rsid w:val="00F80391"/>
    <w:rsid w:val="00F8042A"/>
    <w:rsid w:val="00F80446"/>
    <w:rsid w:val="00F80749"/>
    <w:rsid w:val="00F80957"/>
    <w:rsid w:val="00F80CAA"/>
    <w:rsid w:val="00F811BC"/>
    <w:rsid w:val="00F8135E"/>
    <w:rsid w:val="00F819C4"/>
    <w:rsid w:val="00F81C2A"/>
    <w:rsid w:val="00F82444"/>
    <w:rsid w:val="00F82570"/>
    <w:rsid w:val="00F82841"/>
    <w:rsid w:val="00F82892"/>
    <w:rsid w:val="00F82926"/>
    <w:rsid w:val="00F829AB"/>
    <w:rsid w:val="00F82B36"/>
    <w:rsid w:val="00F82FB1"/>
    <w:rsid w:val="00F830EF"/>
    <w:rsid w:val="00F83126"/>
    <w:rsid w:val="00F83422"/>
    <w:rsid w:val="00F8342A"/>
    <w:rsid w:val="00F83C71"/>
    <w:rsid w:val="00F84144"/>
    <w:rsid w:val="00F843C6"/>
    <w:rsid w:val="00F8440C"/>
    <w:rsid w:val="00F844B5"/>
    <w:rsid w:val="00F844D2"/>
    <w:rsid w:val="00F84A47"/>
    <w:rsid w:val="00F84B2F"/>
    <w:rsid w:val="00F84CCB"/>
    <w:rsid w:val="00F85443"/>
    <w:rsid w:val="00F856E1"/>
    <w:rsid w:val="00F85B19"/>
    <w:rsid w:val="00F85BE0"/>
    <w:rsid w:val="00F864C8"/>
    <w:rsid w:val="00F864F5"/>
    <w:rsid w:val="00F872D4"/>
    <w:rsid w:val="00F87B21"/>
    <w:rsid w:val="00F87B4A"/>
    <w:rsid w:val="00F87D14"/>
    <w:rsid w:val="00F9016D"/>
    <w:rsid w:val="00F9029C"/>
    <w:rsid w:val="00F9054E"/>
    <w:rsid w:val="00F9055A"/>
    <w:rsid w:val="00F9061D"/>
    <w:rsid w:val="00F908C5"/>
    <w:rsid w:val="00F9099D"/>
    <w:rsid w:val="00F90B85"/>
    <w:rsid w:val="00F91379"/>
    <w:rsid w:val="00F91462"/>
    <w:rsid w:val="00F91707"/>
    <w:rsid w:val="00F91B93"/>
    <w:rsid w:val="00F91E90"/>
    <w:rsid w:val="00F924FD"/>
    <w:rsid w:val="00F925A6"/>
    <w:rsid w:val="00F92DDB"/>
    <w:rsid w:val="00F9309A"/>
    <w:rsid w:val="00F93116"/>
    <w:rsid w:val="00F93272"/>
    <w:rsid w:val="00F9384E"/>
    <w:rsid w:val="00F9390D"/>
    <w:rsid w:val="00F93C8E"/>
    <w:rsid w:val="00F93CEC"/>
    <w:rsid w:val="00F93D0B"/>
    <w:rsid w:val="00F93EC3"/>
    <w:rsid w:val="00F93F6E"/>
    <w:rsid w:val="00F94013"/>
    <w:rsid w:val="00F94A9A"/>
    <w:rsid w:val="00F94C05"/>
    <w:rsid w:val="00F951EC"/>
    <w:rsid w:val="00F95527"/>
    <w:rsid w:val="00F955D2"/>
    <w:rsid w:val="00F95B0C"/>
    <w:rsid w:val="00F95C94"/>
    <w:rsid w:val="00F95DF6"/>
    <w:rsid w:val="00F95E67"/>
    <w:rsid w:val="00F96467"/>
    <w:rsid w:val="00F9651A"/>
    <w:rsid w:val="00F96676"/>
    <w:rsid w:val="00F9675B"/>
    <w:rsid w:val="00F96812"/>
    <w:rsid w:val="00F96825"/>
    <w:rsid w:val="00F970B5"/>
    <w:rsid w:val="00F9727C"/>
    <w:rsid w:val="00F9747D"/>
    <w:rsid w:val="00F978EA"/>
    <w:rsid w:val="00F97969"/>
    <w:rsid w:val="00F97BF4"/>
    <w:rsid w:val="00F97CD4"/>
    <w:rsid w:val="00F97FC1"/>
    <w:rsid w:val="00FA00D1"/>
    <w:rsid w:val="00FA050E"/>
    <w:rsid w:val="00FA05F4"/>
    <w:rsid w:val="00FA08F1"/>
    <w:rsid w:val="00FA0F7C"/>
    <w:rsid w:val="00FA109F"/>
    <w:rsid w:val="00FA1325"/>
    <w:rsid w:val="00FA1379"/>
    <w:rsid w:val="00FA14D4"/>
    <w:rsid w:val="00FA19AA"/>
    <w:rsid w:val="00FA1DF8"/>
    <w:rsid w:val="00FA1E14"/>
    <w:rsid w:val="00FA1E34"/>
    <w:rsid w:val="00FA1EA6"/>
    <w:rsid w:val="00FA1F49"/>
    <w:rsid w:val="00FA23AC"/>
    <w:rsid w:val="00FA28E5"/>
    <w:rsid w:val="00FA2B1A"/>
    <w:rsid w:val="00FA3080"/>
    <w:rsid w:val="00FA3539"/>
    <w:rsid w:val="00FA3B2A"/>
    <w:rsid w:val="00FA4209"/>
    <w:rsid w:val="00FA4654"/>
    <w:rsid w:val="00FA478D"/>
    <w:rsid w:val="00FA4888"/>
    <w:rsid w:val="00FA4A1D"/>
    <w:rsid w:val="00FA4AD9"/>
    <w:rsid w:val="00FA545B"/>
    <w:rsid w:val="00FA570D"/>
    <w:rsid w:val="00FA5D27"/>
    <w:rsid w:val="00FA5DA7"/>
    <w:rsid w:val="00FA5E39"/>
    <w:rsid w:val="00FA5F80"/>
    <w:rsid w:val="00FA6351"/>
    <w:rsid w:val="00FA6884"/>
    <w:rsid w:val="00FA695D"/>
    <w:rsid w:val="00FA69FF"/>
    <w:rsid w:val="00FA6A09"/>
    <w:rsid w:val="00FA6DD6"/>
    <w:rsid w:val="00FA6E69"/>
    <w:rsid w:val="00FA6ED4"/>
    <w:rsid w:val="00FA6F01"/>
    <w:rsid w:val="00FA701E"/>
    <w:rsid w:val="00FA7398"/>
    <w:rsid w:val="00FA7BEF"/>
    <w:rsid w:val="00FA7C50"/>
    <w:rsid w:val="00FA7D59"/>
    <w:rsid w:val="00FA7E68"/>
    <w:rsid w:val="00FA7F38"/>
    <w:rsid w:val="00FA7F3F"/>
    <w:rsid w:val="00FB0265"/>
    <w:rsid w:val="00FB084A"/>
    <w:rsid w:val="00FB0ABC"/>
    <w:rsid w:val="00FB0ACD"/>
    <w:rsid w:val="00FB0E06"/>
    <w:rsid w:val="00FB1440"/>
    <w:rsid w:val="00FB162C"/>
    <w:rsid w:val="00FB181A"/>
    <w:rsid w:val="00FB1A78"/>
    <w:rsid w:val="00FB1C0C"/>
    <w:rsid w:val="00FB1C98"/>
    <w:rsid w:val="00FB1CCB"/>
    <w:rsid w:val="00FB1FB2"/>
    <w:rsid w:val="00FB237D"/>
    <w:rsid w:val="00FB2569"/>
    <w:rsid w:val="00FB2612"/>
    <w:rsid w:val="00FB298A"/>
    <w:rsid w:val="00FB2BA8"/>
    <w:rsid w:val="00FB2D00"/>
    <w:rsid w:val="00FB2DA3"/>
    <w:rsid w:val="00FB2DAB"/>
    <w:rsid w:val="00FB2F4F"/>
    <w:rsid w:val="00FB328A"/>
    <w:rsid w:val="00FB350C"/>
    <w:rsid w:val="00FB363A"/>
    <w:rsid w:val="00FB3A1C"/>
    <w:rsid w:val="00FB3D2F"/>
    <w:rsid w:val="00FB401D"/>
    <w:rsid w:val="00FB462E"/>
    <w:rsid w:val="00FB47B1"/>
    <w:rsid w:val="00FB48A8"/>
    <w:rsid w:val="00FB52C7"/>
    <w:rsid w:val="00FB5E7A"/>
    <w:rsid w:val="00FB5F12"/>
    <w:rsid w:val="00FB624C"/>
    <w:rsid w:val="00FB645D"/>
    <w:rsid w:val="00FB68AF"/>
    <w:rsid w:val="00FB6ABB"/>
    <w:rsid w:val="00FB7280"/>
    <w:rsid w:val="00FB7621"/>
    <w:rsid w:val="00FB7819"/>
    <w:rsid w:val="00FB78B1"/>
    <w:rsid w:val="00FB7992"/>
    <w:rsid w:val="00FC0079"/>
    <w:rsid w:val="00FC00CB"/>
    <w:rsid w:val="00FC0281"/>
    <w:rsid w:val="00FC08CB"/>
    <w:rsid w:val="00FC0EB9"/>
    <w:rsid w:val="00FC0EF1"/>
    <w:rsid w:val="00FC1D3F"/>
    <w:rsid w:val="00FC22BB"/>
    <w:rsid w:val="00FC2327"/>
    <w:rsid w:val="00FC25CC"/>
    <w:rsid w:val="00FC2DFF"/>
    <w:rsid w:val="00FC2E58"/>
    <w:rsid w:val="00FC3490"/>
    <w:rsid w:val="00FC37D1"/>
    <w:rsid w:val="00FC385B"/>
    <w:rsid w:val="00FC3D62"/>
    <w:rsid w:val="00FC4069"/>
    <w:rsid w:val="00FC409C"/>
    <w:rsid w:val="00FC4169"/>
    <w:rsid w:val="00FC418F"/>
    <w:rsid w:val="00FC4266"/>
    <w:rsid w:val="00FC46D7"/>
    <w:rsid w:val="00FC4A8B"/>
    <w:rsid w:val="00FC54D1"/>
    <w:rsid w:val="00FC5773"/>
    <w:rsid w:val="00FC58CC"/>
    <w:rsid w:val="00FC5D64"/>
    <w:rsid w:val="00FC6152"/>
    <w:rsid w:val="00FC62AB"/>
    <w:rsid w:val="00FC68A6"/>
    <w:rsid w:val="00FC72FA"/>
    <w:rsid w:val="00FC7B97"/>
    <w:rsid w:val="00FC7C1E"/>
    <w:rsid w:val="00FC7D49"/>
    <w:rsid w:val="00FC7EB6"/>
    <w:rsid w:val="00FD0112"/>
    <w:rsid w:val="00FD0564"/>
    <w:rsid w:val="00FD05DA"/>
    <w:rsid w:val="00FD08A3"/>
    <w:rsid w:val="00FD0C6B"/>
    <w:rsid w:val="00FD0CAD"/>
    <w:rsid w:val="00FD0E45"/>
    <w:rsid w:val="00FD122E"/>
    <w:rsid w:val="00FD1848"/>
    <w:rsid w:val="00FD1DC5"/>
    <w:rsid w:val="00FD1E79"/>
    <w:rsid w:val="00FD2171"/>
    <w:rsid w:val="00FD2647"/>
    <w:rsid w:val="00FD268E"/>
    <w:rsid w:val="00FD2A5E"/>
    <w:rsid w:val="00FD2FA2"/>
    <w:rsid w:val="00FD3504"/>
    <w:rsid w:val="00FD3756"/>
    <w:rsid w:val="00FD3B64"/>
    <w:rsid w:val="00FD41C8"/>
    <w:rsid w:val="00FD429B"/>
    <w:rsid w:val="00FD4333"/>
    <w:rsid w:val="00FD4957"/>
    <w:rsid w:val="00FD4AD9"/>
    <w:rsid w:val="00FD4D4F"/>
    <w:rsid w:val="00FD4E8F"/>
    <w:rsid w:val="00FD4F15"/>
    <w:rsid w:val="00FD5362"/>
    <w:rsid w:val="00FD57D5"/>
    <w:rsid w:val="00FD5B1C"/>
    <w:rsid w:val="00FD5B29"/>
    <w:rsid w:val="00FD5CCD"/>
    <w:rsid w:val="00FD5D72"/>
    <w:rsid w:val="00FD5D73"/>
    <w:rsid w:val="00FD623A"/>
    <w:rsid w:val="00FD6283"/>
    <w:rsid w:val="00FD62B7"/>
    <w:rsid w:val="00FD6353"/>
    <w:rsid w:val="00FD6392"/>
    <w:rsid w:val="00FD639F"/>
    <w:rsid w:val="00FD641C"/>
    <w:rsid w:val="00FD680A"/>
    <w:rsid w:val="00FD6908"/>
    <w:rsid w:val="00FD6911"/>
    <w:rsid w:val="00FD6F28"/>
    <w:rsid w:val="00FD7167"/>
    <w:rsid w:val="00FD72F3"/>
    <w:rsid w:val="00FD74E5"/>
    <w:rsid w:val="00FD74F7"/>
    <w:rsid w:val="00FD7AA3"/>
    <w:rsid w:val="00FD7B3A"/>
    <w:rsid w:val="00FD7D14"/>
    <w:rsid w:val="00FE004D"/>
    <w:rsid w:val="00FE02E6"/>
    <w:rsid w:val="00FE0359"/>
    <w:rsid w:val="00FE0908"/>
    <w:rsid w:val="00FE0C36"/>
    <w:rsid w:val="00FE1024"/>
    <w:rsid w:val="00FE1A19"/>
    <w:rsid w:val="00FE1C89"/>
    <w:rsid w:val="00FE1D44"/>
    <w:rsid w:val="00FE2227"/>
    <w:rsid w:val="00FE2317"/>
    <w:rsid w:val="00FE2555"/>
    <w:rsid w:val="00FE29BF"/>
    <w:rsid w:val="00FE2A56"/>
    <w:rsid w:val="00FE2B9C"/>
    <w:rsid w:val="00FE2BB7"/>
    <w:rsid w:val="00FE2D31"/>
    <w:rsid w:val="00FE2F6E"/>
    <w:rsid w:val="00FE3998"/>
    <w:rsid w:val="00FE3BC8"/>
    <w:rsid w:val="00FE3E1E"/>
    <w:rsid w:val="00FE40DF"/>
    <w:rsid w:val="00FE44AA"/>
    <w:rsid w:val="00FE4A1B"/>
    <w:rsid w:val="00FE4B3F"/>
    <w:rsid w:val="00FE4D10"/>
    <w:rsid w:val="00FE4FBF"/>
    <w:rsid w:val="00FE504D"/>
    <w:rsid w:val="00FE5052"/>
    <w:rsid w:val="00FE54AB"/>
    <w:rsid w:val="00FE58EA"/>
    <w:rsid w:val="00FE5B6F"/>
    <w:rsid w:val="00FE5CE6"/>
    <w:rsid w:val="00FE61EF"/>
    <w:rsid w:val="00FE62A6"/>
    <w:rsid w:val="00FE6327"/>
    <w:rsid w:val="00FE6673"/>
    <w:rsid w:val="00FE6AB1"/>
    <w:rsid w:val="00FE70B4"/>
    <w:rsid w:val="00FE72A1"/>
    <w:rsid w:val="00FE7468"/>
    <w:rsid w:val="00FE7510"/>
    <w:rsid w:val="00FE77C4"/>
    <w:rsid w:val="00FE77C8"/>
    <w:rsid w:val="00FE7841"/>
    <w:rsid w:val="00FE7C4A"/>
    <w:rsid w:val="00FF0309"/>
    <w:rsid w:val="00FF045B"/>
    <w:rsid w:val="00FF07FD"/>
    <w:rsid w:val="00FF0CD9"/>
    <w:rsid w:val="00FF126F"/>
    <w:rsid w:val="00FF132B"/>
    <w:rsid w:val="00FF2197"/>
    <w:rsid w:val="00FF26A6"/>
    <w:rsid w:val="00FF26D5"/>
    <w:rsid w:val="00FF2E44"/>
    <w:rsid w:val="00FF3105"/>
    <w:rsid w:val="00FF327D"/>
    <w:rsid w:val="00FF3517"/>
    <w:rsid w:val="00FF4149"/>
    <w:rsid w:val="00FF4FD0"/>
    <w:rsid w:val="00FF5824"/>
    <w:rsid w:val="00FF5907"/>
    <w:rsid w:val="00FF5A13"/>
    <w:rsid w:val="00FF5A76"/>
    <w:rsid w:val="00FF5C7C"/>
    <w:rsid w:val="00FF5D3E"/>
    <w:rsid w:val="00FF6B93"/>
    <w:rsid w:val="00FF6BCF"/>
    <w:rsid w:val="00FF6C45"/>
    <w:rsid w:val="00FF6D07"/>
    <w:rsid w:val="00FF6EEE"/>
    <w:rsid w:val="00FF7297"/>
    <w:rsid w:val="00FF756F"/>
    <w:rsid w:val="00FF7A8B"/>
    <w:rsid w:val="00FF7B31"/>
    <w:rsid w:val="00FF7D68"/>
    <w:rsid w:val="00FF7DDC"/>
    <w:rsid w:val="00FF7EE4"/>
    <w:rsid w:val="00FF7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08C5E49"/>
  <w15:chartTrackingRefBased/>
  <w15:docId w15:val="{7C7C95DF-262E-4A80-A9FA-6819C762D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List Bullet" w:uiPriority="99"/>
    <w:lsdException w:name="List Number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1AE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43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90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uiPriority w:val="99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,Body Char Char Char"/>
    <w:basedOn w:val="Normal"/>
    <w:link w:val="BodyTextChar"/>
    <w:qFormat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uiPriority w:val="22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</w:pPr>
    <w:rPr>
      <w:rFonts w:ascii="Times New Roman" w:hAnsi="Times New Roman" w:cs="EucrosiaUPC"/>
      <w:b/>
      <w:bCs/>
      <w:sz w:val="30"/>
      <w:szCs w:val="30"/>
      <w:lang w:val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Angsana New" w:hAnsi="Angsana New"/>
      <w:sz w:val="30"/>
      <w:szCs w:val="30"/>
      <w:lang w:val="th-TH"/>
    </w:rPr>
  </w:style>
  <w:style w:type="paragraph" w:styleId="BalloonText">
    <w:name w:val="Balloon Text"/>
    <w:basedOn w:val="Normal"/>
    <w:semiHidden/>
    <w:rsid w:val="00F65F88"/>
    <w:rPr>
      <w:rFonts w:ascii="Tahoma" w:hAnsi="Tahoma" w:cs="Tahoma"/>
      <w:sz w:val="16"/>
      <w:szCs w:val="16"/>
    </w:rPr>
  </w:style>
  <w:style w:type="paragraph" w:customStyle="1" w:styleId="a1">
    <w:name w:val="???????"/>
    <w:basedOn w:val="Normal"/>
    <w:rsid w:val="00A23D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2">
    <w:name w:val="??"/>
    <w:basedOn w:val="Normal"/>
    <w:rsid w:val="006C0C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F647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F647CD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a3">
    <w:name w:val="Åº"/>
    <w:basedOn w:val="Normal"/>
    <w:rsid w:val="0098470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D323B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,bt2 Char,body text1 Char,Body Char Char Char Char"/>
    <w:link w:val="BodyText"/>
    <w:rsid w:val="00990853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BC00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F647CD"/>
    <w:pPr>
      <w:spacing w:after="120" w:line="480" w:lineRule="auto"/>
      <w:ind w:left="360"/>
    </w:p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F647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">
    <w:name w:val="nine pt normal"/>
    <w:aliases w:val="9n"/>
    <w:basedOn w:val="Normal"/>
    <w:rsid w:val="00F647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D475AA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efault">
    <w:name w:val="Default"/>
    <w:rsid w:val="00D37AAB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tstatementheading">
    <w:name w:val="acct statement heading"/>
    <w:aliases w:val="as"/>
    <w:basedOn w:val="Heading2"/>
    <w:next w:val="Normal"/>
    <w:rsid w:val="000B7A68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7C49B1"/>
    <w:rPr>
      <w:rFonts w:ascii="Arial" w:hAnsi="Arial"/>
      <w:sz w:val="18"/>
      <w:szCs w:val="18"/>
    </w:rPr>
  </w:style>
  <w:style w:type="paragraph" w:customStyle="1" w:styleId="index">
    <w:name w:val="index"/>
    <w:aliases w:val="ix"/>
    <w:basedOn w:val="BodyText"/>
    <w:uiPriority w:val="99"/>
    <w:rsid w:val="00C9411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CF452A"/>
    <w:pPr>
      <w:ind w:left="720"/>
      <w:contextualSpacing/>
    </w:pPr>
    <w:rPr>
      <w:szCs w:val="22"/>
    </w:rPr>
  </w:style>
  <w:style w:type="paragraph" w:customStyle="1" w:styleId="accttwofigurescents">
    <w:name w:val="acct two figures cents"/>
    <w:aliases w:val="a2c,acct two figures ¢ sign"/>
    <w:basedOn w:val="Normal"/>
    <w:rsid w:val="00ED00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D00F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30">
    <w:name w:val="?????3????"/>
    <w:basedOn w:val="Normal"/>
    <w:rsid w:val="00356D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Indent3">
    <w:name w:val="Body Text Indent 3"/>
    <w:basedOn w:val="Normal"/>
    <w:link w:val="BodyTextIndent3Char"/>
    <w:rsid w:val="004D5D1F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4D5D1F"/>
    <w:rPr>
      <w:rFonts w:ascii="Arial" w:hAnsi="Arial"/>
      <w:sz w:val="16"/>
    </w:rPr>
  </w:style>
  <w:style w:type="character" w:customStyle="1" w:styleId="Heading1Char">
    <w:name w:val="Heading 1 Char"/>
    <w:link w:val="Heading1"/>
    <w:rsid w:val="003D0608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uiPriority w:val="99"/>
    <w:rsid w:val="00CD300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D3006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CD300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CD3006"/>
    <w:rPr>
      <w:b/>
      <w:bCs/>
    </w:rPr>
  </w:style>
  <w:style w:type="character" w:customStyle="1" w:styleId="CommentSubjectChar">
    <w:name w:val="Comment Subject Char"/>
    <w:link w:val="CommentSubject"/>
    <w:rsid w:val="00CD3006"/>
    <w:rPr>
      <w:rFonts w:ascii="Arial" w:hAnsi="Arial"/>
      <w:b/>
      <w:bCs/>
      <w:szCs w:val="25"/>
    </w:rPr>
  </w:style>
  <w:style w:type="character" w:customStyle="1" w:styleId="Heading3Char">
    <w:name w:val="Heading 3 Char"/>
    <w:link w:val="Heading3"/>
    <w:rsid w:val="00325F72"/>
    <w:rPr>
      <w:rFonts w:ascii="Arial" w:hAnsi="Arial" w:cs="Times New Roman"/>
      <w:i/>
      <w:iCs/>
      <w:sz w:val="18"/>
      <w:szCs w:val="18"/>
    </w:rPr>
  </w:style>
  <w:style w:type="paragraph" w:styleId="FootnoteText">
    <w:name w:val="footnote text"/>
    <w:aliases w:val="ft"/>
    <w:basedOn w:val="Normal"/>
    <w:link w:val="FootnoteTextChar"/>
    <w:unhideWhenUsed/>
    <w:rsid w:val="00F475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rsid w:val="00F47588"/>
    <w:rPr>
      <w:rFonts w:cs="Times New Roman"/>
      <w:lang w:bidi="ar-SA"/>
    </w:rPr>
  </w:style>
  <w:style w:type="character" w:styleId="FootnoteReference">
    <w:name w:val="footnote reference"/>
    <w:uiPriority w:val="99"/>
    <w:unhideWhenUsed/>
    <w:rsid w:val="00F47588"/>
    <w:rPr>
      <w:vertAlign w:val="superscript"/>
    </w:rPr>
  </w:style>
  <w:style w:type="paragraph" w:customStyle="1" w:styleId="body1">
    <w:name w:val="body1"/>
    <w:basedOn w:val="Normal"/>
    <w:uiPriority w:val="99"/>
    <w:rsid w:val="002425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0"/>
      <w:jc w:val="both"/>
    </w:pPr>
    <w:rPr>
      <w:rFonts w:ascii="Helvetica" w:hAnsi="Helvetica" w:cs="CordiaUPC"/>
      <w:sz w:val="28"/>
      <w:szCs w:val="28"/>
    </w:rPr>
  </w:style>
  <w:style w:type="paragraph" w:customStyle="1" w:styleId="acctmergecolhdg">
    <w:name w:val="acct merge col hdg"/>
    <w:aliases w:val="mh"/>
    <w:basedOn w:val="Normal"/>
    <w:rsid w:val="007011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B78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FB7819"/>
    <w:rPr>
      <w:rFonts w:ascii="Angsana New" w:eastAsia="Calibri" w:hAnsi="Angsana New"/>
      <w:sz w:val="30"/>
      <w:szCs w:val="30"/>
    </w:rPr>
  </w:style>
  <w:style w:type="character" w:customStyle="1" w:styleId="blockChar">
    <w:name w:val="block Char"/>
    <w:aliases w:val="b Char"/>
    <w:link w:val="block"/>
    <w:locked/>
    <w:rsid w:val="002D6BDC"/>
    <w:rPr>
      <w:rFonts w:cs="Times New Roman"/>
      <w:sz w:val="22"/>
      <w:lang w:val="en-GB" w:bidi="ar-SA"/>
    </w:rPr>
  </w:style>
  <w:style w:type="paragraph" w:customStyle="1" w:styleId="10">
    <w:name w:val="10"/>
    <w:basedOn w:val="Normal"/>
    <w:rsid w:val="00022F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E0">
    <w:name w:val="»¡E"/>
    <w:basedOn w:val="Normal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ASSETS">
    <w:name w:val="ASSETS"/>
    <w:basedOn w:val="Normal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0"/>
    <w:rsid w:val="00C05A90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ข้อความ"/>
    <w:basedOn w:val="Normal"/>
    <w:rsid w:val="00C05A9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ccpolicyheading0">
    <w:name w:val="accpolicyheading"/>
    <w:basedOn w:val="Normal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Heading2Char">
    <w:name w:val="Heading 2 Char"/>
    <w:link w:val="Heading2"/>
    <w:rsid w:val="00C05A90"/>
    <w:rPr>
      <w:rFonts w:ascii="Arial" w:hAnsi="Arial" w:cs="Times New Roman"/>
      <w:b/>
      <w:bCs/>
      <w:sz w:val="18"/>
      <w:szCs w:val="18"/>
    </w:rPr>
  </w:style>
  <w:style w:type="paragraph" w:customStyle="1" w:styleId="acctmainheading">
    <w:name w:val="acct main heading"/>
    <w:aliases w:val="am"/>
    <w:basedOn w:val="Normal"/>
    <w:rsid w:val="00C05A9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05A9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HTMLPreformattedChar">
    <w:name w:val="HTML Preformatted Char"/>
    <w:link w:val="HTMLPreformatted"/>
    <w:rsid w:val="00C05A90"/>
    <w:rPr>
      <w:rFonts w:ascii="Courier New" w:hAnsi="Courier New" w:cs="Courier New"/>
      <w:lang w:bidi="ar-SA"/>
    </w:rPr>
  </w:style>
  <w:style w:type="character" w:customStyle="1" w:styleId="Heading2Char1">
    <w:name w:val="Heading 2 Char1"/>
    <w:rsid w:val="00C05A90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42B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Theme="majorBidi" w:eastAsia="Calibri" w:hAnsiTheme="majorBidi" w:cstheme="majorBidi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A42B35"/>
    <w:rPr>
      <w:rFonts w:asciiTheme="majorBidi" w:eastAsia="Calibri" w:hAnsiTheme="majorBidi" w:cstheme="majorBidi"/>
      <w:i/>
      <w:iCs/>
      <w:sz w:val="30"/>
      <w:szCs w:val="30"/>
    </w:rPr>
  </w:style>
  <w:style w:type="character" w:customStyle="1" w:styleId="BodyTextChar1">
    <w:name w:val="Body Text Char1"/>
    <w:aliases w:val="bt Char1,body text Char1,Body Char1,Body Char Char1"/>
    <w:uiPriority w:val="99"/>
    <w:locked/>
    <w:rsid w:val="00C05A9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C05A90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C05A90"/>
    <w:rPr>
      <w:rFonts w:ascii="Consolas" w:hAnsi="Consolas"/>
      <w:sz w:val="21"/>
      <w:szCs w:val="26"/>
    </w:rPr>
  </w:style>
  <w:style w:type="character" w:customStyle="1" w:styleId="HeaderChar">
    <w:name w:val="Header Char"/>
    <w:link w:val="Header"/>
    <w:locked/>
    <w:rsid w:val="00C05A90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C05A90"/>
    <w:rPr>
      <w:rFonts w:cs="EucrosiaUPC"/>
      <w:b/>
      <w:bCs/>
      <w:sz w:val="30"/>
      <w:szCs w:val="30"/>
      <w:lang w:val="th-TH"/>
    </w:rPr>
  </w:style>
  <w:style w:type="character" w:customStyle="1" w:styleId="Heading6Char">
    <w:name w:val="Heading 6 Char"/>
    <w:link w:val="Heading6"/>
    <w:rsid w:val="00C05A90"/>
    <w:rPr>
      <w:rFonts w:cs="EucrosiaUPC"/>
      <w:b/>
      <w:bCs/>
      <w:sz w:val="32"/>
      <w:szCs w:val="32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C05A90"/>
    <w:rPr>
      <w:rFonts w:cs="EucrosiaUPC"/>
      <w:b/>
      <w:bCs/>
      <w:sz w:val="30"/>
      <w:szCs w:val="30"/>
    </w:rPr>
  </w:style>
  <w:style w:type="paragraph" w:customStyle="1" w:styleId="IndexHeading1">
    <w:name w:val="Index Heading1"/>
    <w:aliases w:val="ixh"/>
    <w:basedOn w:val="BodyText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nineptbodytext">
    <w:name w:val="nine pt body text"/>
    <w:aliases w:val="9bt"/>
    <w:basedOn w:val="nineptnormal"/>
    <w:rsid w:val="000E7457"/>
    <w:pPr>
      <w:spacing w:after="220"/>
    </w:pPr>
    <w:rPr>
      <w:rFonts w:cs="Times New Roman"/>
    </w:rPr>
  </w:style>
  <w:style w:type="paragraph" w:customStyle="1" w:styleId="List2i">
    <w:name w:val="List 2i"/>
    <w:aliases w:val="2i"/>
    <w:basedOn w:val="Normal"/>
    <w:rsid w:val="000E74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smallreturn">
    <w:name w:val="small return"/>
    <w:aliases w:val="sr"/>
    <w:basedOn w:val="Normal"/>
    <w:rsid w:val="000E74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Normal"/>
    <w:rsid w:val="000E74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i/>
      <w:sz w:val="22"/>
      <w:szCs w:val="20"/>
      <w:lang w:val="en-AU" w:bidi="ar-SA"/>
    </w:rPr>
  </w:style>
  <w:style w:type="paragraph" w:styleId="NoSpacing">
    <w:name w:val="No Spacing"/>
    <w:uiPriority w:val="1"/>
    <w:qFormat/>
    <w:rsid w:val="00B1197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NormalIndent1">
    <w:name w:val="Normal Indent1"/>
    <w:basedOn w:val="Normal"/>
    <w:rsid w:val="00DF38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character" w:styleId="Emphasis">
    <w:name w:val="Emphasis"/>
    <w:basedOn w:val="DefaultParagraphFont"/>
    <w:qFormat/>
    <w:rsid w:val="0089025E"/>
    <w:rPr>
      <w:i/>
      <w:iCs/>
    </w:rPr>
  </w:style>
  <w:style w:type="paragraph" w:styleId="Revision">
    <w:name w:val="Revision"/>
    <w:hidden/>
    <w:uiPriority w:val="99"/>
    <w:semiHidden/>
    <w:rsid w:val="00E762B6"/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440B3A"/>
    <w:rPr>
      <w:rFonts w:ascii="Arial" w:hAnsi="Arial"/>
      <w:sz w:val="18"/>
      <w:szCs w:val="22"/>
    </w:rPr>
  </w:style>
  <w:style w:type="character" w:customStyle="1" w:styleId="DocumentMapChar">
    <w:name w:val="Document Map Char"/>
    <w:link w:val="DocumentMap"/>
    <w:semiHidden/>
    <w:rsid w:val="0048018E"/>
    <w:rPr>
      <w:rFonts w:ascii="Tahoma" w:hAnsi="Tahoma" w:cs="Tahoma"/>
      <w:shd w:val="clear" w:color="auto" w:fill="000080"/>
    </w:rPr>
  </w:style>
  <w:style w:type="paragraph" w:customStyle="1" w:styleId="Pa47">
    <w:name w:val="Pa47"/>
    <w:basedOn w:val="Normal"/>
    <w:next w:val="Normal"/>
    <w:uiPriority w:val="99"/>
    <w:rsid w:val="004801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DengXian" w:hAnsi="Univers LT Std 45 Light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48018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8018E"/>
    <w:rPr>
      <w:rFonts w:ascii="Univers 45 Light" w:eastAsia="MS Mincho" w:hAnsi="Univers 45 Light" w:cs="Univers 45 Light"/>
      <w:color w:val="000000"/>
      <w:lang w:val="en-GB" w:bidi="ar-SA"/>
    </w:rPr>
  </w:style>
  <w:style w:type="character" w:styleId="Hyperlink">
    <w:name w:val="Hyperlink"/>
    <w:uiPriority w:val="99"/>
    <w:unhideWhenUsed/>
    <w:rsid w:val="0048018E"/>
    <w:rPr>
      <w:color w:val="0000FF"/>
      <w:u w:val="single"/>
    </w:rPr>
  </w:style>
  <w:style w:type="paragraph" w:customStyle="1" w:styleId="Pa18">
    <w:name w:val="Pa18"/>
    <w:basedOn w:val="Normal"/>
    <w:next w:val="Normal"/>
    <w:uiPriority w:val="99"/>
    <w:rsid w:val="002B6B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8F2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79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5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8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3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7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8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3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58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4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8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8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91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71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2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4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53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52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header" Target="header5.xml"/><Relationship Id="rId3" Type="http://schemas.openxmlformats.org/officeDocument/2006/relationships/numbering" Target="numbering.xml"/><Relationship Id="rId21" Type="http://schemas.openxmlformats.org/officeDocument/2006/relationships/header" Target="header7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23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header" Target="header6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3.xml"/><Relationship Id="rId22" Type="http://schemas.openxmlformats.org/officeDocument/2006/relationships/footer" Target="footer7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6a13e979-720f-4f0c-b63f-425e1febb7dc" origin="userSelected">
  <element uid="id_classification_internalonly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E7118E-77CE-445B-BC59-02C9D1250139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1FE23AB8-6A71-4BD0-A430-D29EC7859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TReport</Template>
  <TotalTime>100</TotalTime>
  <Pages>90</Pages>
  <Words>19726</Words>
  <Characters>112442</Characters>
  <Application>Microsoft Office Word</Application>
  <DocSecurity>0</DocSecurity>
  <Lines>937</Lines>
  <Paragraphs>263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ซีอาร์ เชียงใหม่ (ประเทศไทย) จำกัด</vt:lpstr>
    </vt:vector>
  </TitlesOfParts>
  <Company>KPMG</Company>
  <LinksUpToDate>false</LinksUpToDate>
  <CharactersWithSpaces>131905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ซีอาร์ เชียงใหม่ (ประเทศไทย) จำกัด</dc:title>
  <dc:subject/>
  <dc:creator>wipawan_444</dc:creator>
  <cp:keywords/>
  <cp:lastModifiedBy>Nuntita, Wunprasert</cp:lastModifiedBy>
  <cp:revision>19</cp:revision>
  <cp:lastPrinted>2022-02-15T18:08:00Z</cp:lastPrinted>
  <dcterms:created xsi:type="dcterms:W3CDTF">2022-02-17T03:52:00Z</dcterms:created>
  <dcterms:modified xsi:type="dcterms:W3CDTF">2022-02-18T14:30:00Z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817a0f01-40aa-4d28-aa6e-2537a933bf4a</vt:lpwstr>
  </property>
  <property fmtid="{D5CDD505-2E9C-101B-9397-08002B2CF9AE}" pid="3" name="bjSaver">
    <vt:lpwstr>/gZaQPgEeRtggu0G3hNsa/8aAJTlHQBR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policy="6a13e979-720f-4f0c-b63f-425e1febb7dc" origin="userSelected" xmlns="http://www.boldonj</vt:lpwstr>
  </property>
  <property fmtid="{D5CDD505-2E9C-101B-9397-08002B2CF9AE}" pid="5" name="bjDocumentLabelXML-0">
    <vt:lpwstr>ames.com/2008/01/sie/internal/label"&gt;&lt;element uid="id_classification_internalonly" value="" /&gt;&lt;/sisl&gt;</vt:lpwstr>
  </property>
  <property fmtid="{D5CDD505-2E9C-101B-9397-08002B2CF9AE}" pid="6" name="bjDocumentSecurityLabel">
    <vt:lpwstr>Internal Use</vt:lpwstr>
  </property>
  <property fmtid="{D5CDD505-2E9C-101B-9397-08002B2CF9AE}" pid="7" name="bjClsUserRVM">
    <vt:lpwstr>[]</vt:lpwstr>
  </property>
</Properties>
</file>