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A5A0" w14:textId="6BC75E83" w:rsidR="006A0462" w:rsidRDefault="006A0462">
      <w:pPr>
        <w:rPr>
          <w:rFonts w:ascii="Arial" w:hAnsi="Arial" w:cstheme="minorBidi"/>
          <w:sz w:val="20"/>
          <w:szCs w:val="25"/>
          <w:lang w:bidi="th-TH"/>
        </w:rPr>
      </w:pPr>
    </w:p>
    <w:p w14:paraId="5A81AD44" w14:textId="77777777" w:rsidR="00391A5C" w:rsidRPr="00A51CBE" w:rsidRDefault="00391A5C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823CDE2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009E1A04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6E8952A" w14:textId="77777777" w:rsidTr="003C222F">
        <w:trPr>
          <w:trHeight w:val="3237"/>
        </w:trPr>
        <w:tc>
          <w:tcPr>
            <w:tcW w:w="7200" w:type="dxa"/>
          </w:tcPr>
          <w:p w14:paraId="4C58C6CC" w14:textId="150B9197" w:rsidR="00C81773" w:rsidRPr="001F1E83" w:rsidRDefault="00C81773" w:rsidP="00E62377">
            <w:pPr>
              <w:ind w:firstLine="1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rtl/>
                <w:cs/>
              </w:rPr>
              <w:t xml:space="preserve">  </w:t>
            </w:r>
          </w:p>
          <w:p w14:paraId="775765F3" w14:textId="77777777" w:rsidR="001F1E83" w:rsidRPr="001F1E83" w:rsidRDefault="001F1E83" w:rsidP="001F1E8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42"/>
                <w:szCs w:val="42"/>
              </w:rPr>
            </w:pPr>
            <w:r w:rsidRPr="001F1E83">
              <w:rPr>
                <w:rFonts w:ascii="Angsana New" w:hAnsi="Angsana New" w:cs="Angsana New" w:hint="cs"/>
                <w:sz w:val="42"/>
                <w:szCs w:val="42"/>
                <w:cs/>
              </w:rPr>
              <w:t>บริษัท</w:t>
            </w:r>
            <w:r w:rsidRPr="001F1E83">
              <w:rPr>
                <w:rFonts w:cs="Angsana New"/>
                <w:sz w:val="42"/>
                <w:szCs w:val="42"/>
                <w:cs/>
              </w:rPr>
              <w:t xml:space="preserve"> </w:t>
            </w:r>
            <w:r w:rsidRPr="001F1E83">
              <w:rPr>
                <w:rFonts w:ascii="Angsana New" w:hAnsi="Angsana New" w:cs="Angsana New" w:hint="cs"/>
                <w:sz w:val="42"/>
                <w:szCs w:val="42"/>
                <w:cs/>
              </w:rPr>
              <w:t>ซีแพนเนล จำกัด</w:t>
            </w:r>
            <w:r w:rsidRPr="001F1E83">
              <w:rPr>
                <w:rFonts w:ascii="Angsana New" w:hAnsi="Angsana New" w:cs="Angsana New" w:hint="cs"/>
                <w:sz w:val="42"/>
                <w:szCs w:val="42"/>
              </w:rPr>
              <w:t xml:space="preserve"> (</w:t>
            </w:r>
            <w:r w:rsidRPr="001F1E83">
              <w:rPr>
                <w:rFonts w:ascii="Angsana New" w:hAnsi="Angsana New" w:cs="Angsana New" w:hint="cs"/>
                <w:sz w:val="42"/>
                <w:szCs w:val="42"/>
                <w:cs/>
              </w:rPr>
              <w:t>มหาชน</w:t>
            </w:r>
            <w:r w:rsidRPr="001F1E83">
              <w:rPr>
                <w:rFonts w:ascii="Angsana New" w:hAnsi="Angsana New" w:cs="Angsana New" w:hint="cs"/>
                <w:sz w:val="42"/>
                <w:szCs w:val="42"/>
              </w:rPr>
              <w:t>)</w:t>
            </w:r>
            <w:r w:rsidRPr="001F1E83">
              <w:rPr>
                <w:rFonts w:ascii="Angsana New" w:hAnsi="Angsana New" w:cs="Angsana New" w:hint="cs"/>
                <w:sz w:val="42"/>
                <w:szCs w:val="42"/>
                <w:cs/>
              </w:rPr>
              <w:t xml:space="preserve"> </w:t>
            </w:r>
          </w:p>
          <w:p w14:paraId="6EEF145C" w14:textId="77777777" w:rsidR="001F1E83" w:rsidRDefault="001F1E83" w:rsidP="001F1E8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sz w:val="36"/>
                <w:szCs w:val="36"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36"/>
                <w:szCs w:val="36"/>
                <w:cs/>
              </w:rPr>
              <w:t>เดิมชื่อ บริษัท</w:t>
            </w:r>
            <w:r>
              <w:rPr>
                <w:rFonts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6"/>
                <w:szCs w:val="36"/>
                <w:cs/>
              </w:rPr>
              <w:t>ซีแพนเนล จำกัด)</w:t>
            </w:r>
            <w:r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</w:p>
          <w:p w14:paraId="20EBA5BA" w14:textId="77777777" w:rsidR="00E62377" w:rsidRPr="00AF3B71" w:rsidRDefault="00E62377" w:rsidP="00E62377">
            <w:pPr>
              <w:ind w:firstLine="14"/>
              <w:rPr>
                <w:b/>
                <w:bCs/>
                <w:sz w:val="32"/>
                <w:szCs w:val="32"/>
                <w:lang w:bidi="th-TH"/>
              </w:rPr>
            </w:pPr>
          </w:p>
          <w:p w14:paraId="0B4197C1" w14:textId="77777777" w:rsidR="00E62377" w:rsidRPr="00585231" w:rsidRDefault="00E62377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6E679004" w14:textId="5DFFC754" w:rsidR="00E62377" w:rsidRPr="00585231" w:rsidRDefault="00E62377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585231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58523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58523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3E8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5DC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14:paraId="160CDF8B" w14:textId="77777777" w:rsidR="007E1BB0" w:rsidRPr="00E62377" w:rsidRDefault="00E62377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585231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ของ</w:t>
            </w: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ผู้สอบบัญชีรับอนุญาต</w:t>
            </w:r>
          </w:p>
        </w:tc>
      </w:tr>
    </w:tbl>
    <w:p w14:paraId="23AF328B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A6DD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1332C083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D10160B" w14:textId="77777777" w:rsidR="00C81773" w:rsidRPr="004C5DC7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2A5D2B" w14:textId="17EADA68" w:rsidR="00C81773" w:rsidRPr="004C5DC7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7C97FE8" w14:textId="77777777" w:rsidR="00405874" w:rsidRPr="004C5DC7" w:rsidRDefault="0040587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BD5FF91" w14:textId="77777777" w:rsidR="00A838AE" w:rsidRPr="004C5DC7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BBA485F" w14:textId="77777777" w:rsidR="000718BC" w:rsidRPr="004C5DC7" w:rsidRDefault="000718B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C2F7B47" w14:textId="77777777" w:rsidR="004C5DC7" w:rsidRDefault="004C5DC7" w:rsidP="00405874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BB6F05" w14:textId="77777777" w:rsidR="00722F2A" w:rsidRDefault="00722F2A" w:rsidP="00405874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4775786" w14:textId="07E0FFA1" w:rsidR="002B122A" w:rsidRPr="00722F2A" w:rsidRDefault="002B122A" w:rsidP="00405874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722F2A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5165A8FD" w14:textId="77777777" w:rsidR="00473E88" w:rsidRPr="00722F2A" w:rsidRDefault="00473E88" w:rsidP="0040587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410CEAC" w14:textId="13E5922E" w:rsidR="00B966E9" w:rsidRPr="00722F2A" w:rsidRDefault="00B966E9" w:rsidP="00405874">
      <w:pPr>
        <w:spacing w:line="240" w:lineRule="atLeast"/>
        <w:rPr>
          <w:rFonts w:ascii="Angsana New" w:hAnsi="Angsana New" w:cs="Angsana New"/>
          <w:sz w:val="26"/>
          <w:szCs w:val="26"/>
          <w:cs/>
        </w:rPr>
      </w:pP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ผู้ถือหุ้นบริษัท </w:t>
      </w:r>
      <w:r w:rsidR="00A44825" w:rsidRPr="00722F2A">
        <w:rPr>
          <w:rFonts w:ascii="Angsana New" w:hAnsi="Angsana New" w:cs="Angsana New"/>
          <w:sz w:val="26"/>
          <w:szCs w:val="26"/>
          <w:cs/>
          <w:lang w:bidi="th-TH"/>
        </w:rPr>
        <w:t>ซีแพนเนล</w:t>
      </w:r>
      <w:r w:rsidR="00A44825" w:rsidRPr="00722F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22F2A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4C5DC7" w:rsidRPr="00722F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53D57161" w14:textId="77777777" w:rsidR="00B966E9" w:rsidRPr="00722F2A" w:rsidRDefault="00B966E9" w:rsidP="00405874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E6B685C" w14:textId="77777777" w:rsidR="00B966E9" w:rsidRPr="00722F2A" w:rsidRDefault="00B966E9" w:rsidP="00405874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722F2A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398F6E42" w14:textId="72C2D706" w:rsidR="00A44825" w:rsidRPr="00722F2A" w:rsidRDefault="00A44825" w:rsidP="00BE02D0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722F2A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ข้าพเจ้าได้ตรวจสอบงบการเงินของ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4C5DC7"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4C5DC7"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4C5DC7"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4C5DC7" w:rsidRPr="00722F2A">
        <w:rPr>
          <w:rFonts w:ascii="Angsana New" w:hAnsi="Angsana New" w:cs="Angsana New"/>
          <w:sz w:val="26"/>
          <w:szCs w:val="26"/>
          <w:cs/>
          <w:lang w:bidi="th-TH"/>
        </w:rPr>
        <w:t>) (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เดิมชื่อ</w:t>
      </w:r>
      <w:r w:rsidR="004C5DC7"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4C5DC7" w:rsidRPr="00722F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4C5DC7"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C5DC7" w:rsidRPr="00722F2A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4C5DC7"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(“บริษัท”) ซึ่งประกอบด้วยงบแสดงฐานะการเงิน ณ วันที่ </w:t>
      </w:r>
      <w:r w:rsidRPr="00722F2A">
        <w:rPr>
          <w:rFonts w:ascii="Angsana New" w:hAnsi="Angsana New" w:cs="Angsana New"/>
          <w:sz w:val="26"/>
          <w:szCs w:val="26"/>
        </w:rPr>
        <w:t>31</w:t>
      </w: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722F2A">
        <w:rPr>
          <w:rFonts w:ascii="Angsana New" w:hAnsi="Angsana New" w:cs="Angsana New"/>
          <w:sz w:val="26"/>
          <w:szCs w:val="26"/>
        </w:rPr>
        <w:t>256</w:t>
      </w:r>
      <w:r w:rsidR="004C5DC7" w:rsidRPr="00722F2A">
        <w:rPr>
          <w:rFonts w:ascii="Angsana New" w:hAnsi="Angsana New" w:cs="Angsana New"/>
          <w:sz w:val="26"/>
          <w:szCs w:val="26"/>
        </w:rPr>
        <w:t xml:space="preserve">4 </w:t>
      </w: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รวมถึงหมายเหตุสรุปนโยบายการบัญชีที่สำคัญ </w:t>
      </w:r>
    </w:p>
    <w:p w14:paraId="4E85B5D7" w14:textId="77777777" w:rsidR="00A44825" w:rsidRPr="00722F2A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A9DC71A" w14:textId="5C7658C4" w:rsidR="00A44825" w:rsidRPr="00722F2A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722F2A">
        <w:rPr>
          <w:rFonts w:ascii="Angsana New" w:hAnsi="Angsana New" w:cs="Angsana New"/>
          <w:sz w:val="26"/>
          <w:szCs w:val="26"/>
        </w:rPr>
        <w:t>31</w:t>
      </w: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722F2A">
        <w:rPr>
          <w:rFonts w:ascii="Angsana New" w:hAnsi="Angsana New" w:cs="Angsana New"/>
          <w:sz w:val="26"/>
          <w:szCs w:val="26"/>
        </w:rPr>
        <w:t>256</w:t>
      </w:r>
      <w:r w:rsidR="004C5DC7" w:rsidRPr="00722F2A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 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1EC3406" w14:textId="77777777" w:rsidR="00A44825" w:rsidRPr="00722F2A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D947C29" w14:textId="77777777" w:rsidR="00A44825" w:rsidRPr="00722F2A" w:rsidRDefault="00A44825" w:rsidP="00405874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722F2A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46BEA4A" w14:textId="77777777" w:rsidR="00A44825" w:rsidRPr="00722F2A" w:rsidRDefault="00A44825" w:rsidP="00BE02D0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722F2A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    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B07F7F8" w14:textId="13E650FC" w:rsidR="00A44825" w:rsidRPr="00722F2A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3F75715" w14:textId="77777777" w:rsidR="001F1E83" w:rsidRPr="00722F2A" w:rsidRDefault="001F1E83" w:rsidP="001F1E83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722F2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52D4A2A2" w14:textId="3323C37E" w:rsidR="001F1E83" w:rsidRPr="00722F2A" w:rsidRDefault="001F1E83" w:rsidP="001F1E83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722F2A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52531F8" w14:textId="77777777" w:rsidR="004C5DC7" w:rsidRDefault="004C5DC7" w:rsidP="001F1E83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  <w:sectPr w:rsidR="004C5DC7" w:rsidSect="000A6DDC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 w:other="1"/>
          <w:pgNumType w:start="2"/>
          <w:cols w:space="708"/>
          <w:docGrid w:linePitch="326"/>
        </w:sectPr>
      </w:pPr>
    </w:p>
    <w:p w14:paraId="05BD8DD8" w14:textId="77777777" w:rsidR="001F1E83" w:rsidRDefault="001F1E83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1F1E83" w:rsidRPr="009C7F8C" w14:paraId="18280E0C" w14:textId="77777777" w:rsidTr="00A57093">
        <w:tc>
          <w:tcPr>
            <w:tcW w:w="4855" w:type="dxa"/>
          </w:tcPr>
          <w:p w14:paraId="69CBD417" w14:textId="77777777" w:rsidR="001F1E83" w:rsidRPr="009C7F8C" w:rsidRDefault="001F1E83" w:rsidP="00A57093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4B946D0B" w14:textId="77777777" w:rsidR="001F1E83" w:rsidRPr="009C7F8C" w:rsidRDefault="001F1E83" w:rsidP="00A57093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2930F2" w:rsidRPr="009C7F8C" w14:paraId="330ABB61" w14:textId="77777777" w:rsidTr="00A57093">
        <w:trPr>
          <w:trHeight w:val="449"/>
        </w:trPr>
        <w:tc>
          <w:tcPr>
            <w:tcW w:w="4855" w:type="dxa"/>
          </w:tcPr>
          <w:p w14:paraId="246B7E37" w14:textId="77777777" w:rsidR="002930F2" w:rsidRPr="002930F2" w:rsidRDefault="002930F2" w:rsidP="002930F2">
            <w:pPr>
              <w:pStyle w:val="Default"/>
              <w:spacing w:before="16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การรับรู้รายได้จากสัญญาที่ทำกับลูกค้า</w:t>
            </w:r>
          </w:p>
          <w:p w14:paraId="7B8AFCF3" w14:textId="77777777" w:rsidR="002930F2" w:rsidRPr="002930F2" w:rsidRDefault="002930F2" w:rsidP="002930F2">
            <w:pPr>
              <w:spacing w:line="240" w:lineRule="atLeast"/>
              <w:rPr>
                <w:rFonts w:ascii="Angsana New" w:eastAsia="Calibri" w:hAnsi="Angsana New" w:cs="Angsana New"/>
                <w:spacing w:val="-4"/>
                <w:sz w:val="16"/>
                <w:szCs w:val="16"/>
              </w:rPr>
            </w:pPr>
          </w:p>
          <w:p w14:paraId="4AD5D401" w14:textId="20988934" w:rsidR="002930F2" w:rsidRPr="002930F2" w:rsidRDefault="002930F2" w:rsidP="002930F2">
            <w:pPr>
              <w:spacing w:line="240" w:lineRule="atLeast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รายได้จากสัญญาที่ทำกับลูกค้าส่วนใหญ่ คือ รายได้จากการขายสินค้าซึ่งถือเป็นรายการบัญชีที่มีมูลค่าที่เป็นสาระสำคัญในงบการเงินและเป็นรายการที่ส่งผลกระทบโดยตรงต่อผลการดำเนินงานของบริษัท บริษัทรับรู้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รายได้จากการขายสินค้า ณ เวลาใดเวลาหนึ่ง เมื่อลูกค้ามีอำนาจควบคุมในสินค้าซึ่งโดยทั่วไปเกิดขึ้นเมื่อมีการส่งมอบสินค้าให้กับลูกค้า 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ดังนั้น ข้าพเจ้าจึงให้ความสำคัญเรื่องนี้ในการตรวจสอบ</w:t>
            </w:r>
          </w:p>
          <w:p w14:paraId="4C5BB01F" w14:textId="69811795" w:rsidR="002930F2" w:rsidRPr="002930F2" w:rsidRDefault="002930F2" w:rsidP="002930F2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60" w:type="dxa"/>
          </w:tcPr>
          <w:p w14:paraId="28299115" w14:textId="77777777" w:rsidR="002930F2" w:rsidRPr="002930F2" w:rsidRDefault="002930F2" w:rsidP="002930F2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60"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729ED47" w14:textId="77777777" w:rsidR="002930F2" w:rsidRPr="002930F2" w:rsidRDefault="002930F2" w:rsidP="002930F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DAF9623" w14:textId="78AB1AA4" w:rsidR="002930F2" w:rsidRPr="002930F2" w:rsidRDefault="002930F2" w:rsidP="002930F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การตรวจสอบของข้าพเจ้าได้รวมถึง</w:t>
            </w:r>
          </w:p>
          <w:p w14:paraId="341FAFCE" w14:textId="77777777" w:rsidR="002930F2" w:rsidRPr="002930F2" w:rsidRDefault="002930F2" w:rsidP="002930F2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60" w:line="240" w:lineRule="atLeast"/>
              <w:ind w:left="331" w:hanging="3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ตรวจสอบการรับรู้รายได้ โดยการประเมินและทดสอบระบบสารสนเทศและระบบการควบคุมภายในของบริษัทที่เกี่ยวข้องกับวงจรรายได้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</w:t>
            </w:r>
          </w:p>
          <w:p w14:paraId="596BFD85" w14:textId="7611E2E0" w:rsidR="002930F2" w:rsidRPr="002930F2" w:rsidRDefault="002930F2" w:rsidP="002930F2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60" w:line="240" w:lineRule="atLeast"/>
              <w:ind w:left="331" w:hanging="3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เพื่อตรวจสอบการรับรู้รายได้ว่าเป็นไปตามเงื่อนไขที่ระบุไว้และสอดคล้องกับนโยบายการรับรู้รายได้ของบริษัท รวมถึงการตรวจสอบใบลดหนี้ที่ออกภายหลังวันสิ้นรอบระยะเวลาบัญชี</w:t>
            </w:r>
          </w:p>
          <w:p w14:paraId="062CDDFC" w14:textId="77777777" w:rsidR="002930F2" w:rsidRPr="002930F2" w:rsidRDefault="002930F2" w:rsidP="002930F2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60" w:line="240" w:lineRule="atLeast"/>
              <w:ind w:left="331" w:hanging="3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วิเคราะห์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ข้อมูลบัญชีรายได้เพื่อตรวจสอบความ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ผิดปกติ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ที่อาจเกิดขึ้นของรายได้ตลอดรอบระยะเวลาบัญชี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โดยเฉพาะรายการบัญชีที่ทำผ่านใบสำคัญทั่วไป</w:t>
            </w:r>
          </w:p>
          <w:p w14:paraId="401CFC60" w14:textId="083303E8" w:rsidR="002930F2" w:rsidRPr="002930F2" w:rsidRDefault="002930F2" w:rsidP="002930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</w:tbl>
    <w:p w14:paraId="640ED837" w14:textId="77777777" w:rsidR="001F1E83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060E9F06" w14:textId="72DAA543" w:rsidR="001F1E83" w:rsidRPr="009C7F8C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79F75B14" w14:textId="77777777" w:rsidR="001F1E83" w:rsidRPr="009C7F8C" w:rsidRDefault="001F1E83" w:rsidP="001F1E83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16E0D6C" w14:textId="77777777" w:rsidR="001F1E83" w:rsidRPr="009C7F8C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605A527" w14:textId="77777777" w:rsidR="001F1E83" w:rsidRPr="009C7F8C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19D967E" w14:textId="77777777" w:rsidR="001F1E83" w:rsidRPr="009C7F8C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5A34AFF" w14:textId="77777777" w:rsidR="001F1E83" w:rsidRPr="009C7F8C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480EFC8" w14:textId="77777777" w:rsidR="001F1E83" w:rsidRPr="009C7F8C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17B88A7" w14:textId="77777777" w:rsidR="001F1E83" w:rsidRPr="009C7F8C" w:rsidRDefault="001F1E83" w:rsidP="001F1E83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003E2EFA" w14:textId="4241142F" w:rsidR="002930F2" w:rsidRDefault="002930F2" w:rsidP="002930F2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CB40ECC" w14:textId="77777777" w:rsidR="00F63CDE" w:rsidRPr="00A44825" w:rsidRDefault="00F63CDE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DF49B86" w14:textId="11C24D3B" w:rsidR="00B966E9" w:rsidRPr="00A44825" w:rsidRDefault="00B966E9" w:rsidP="00405874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BD711FA" w14:textId="77777777" w:rsidR="004C5DC7" w:rsidRDefault="004C5DC7" w:rsidP="000718BC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C0924FD" w14:textId="77777777" w:rsidR="004C5DC7" w:rsidRDefault="004C5DC7" w:rsidP="004C5DC7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</w:pPr>
      <w:r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br w:type="page"/>
      </w:r>
    </w:p>
    <w:p w14:paraId="0E9F33DD" w14:textId="77777777" w:rsidR="004C5DC7" w:rsidRDefault="004C5DC7" w:rsidP="004C5DC7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2C30F216" w14:textId="77777777" w:rsidR="002930F2" w:rsidRPr="00A44825" w:rsidRDefault="002930F2" w:rsidP="002930F2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405874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ความรับผิดชอบของผู้บริหาร</w:t>
      </w:r>
      <w:r w:rsidRPr="0040587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bidi="th-TH"/>
        </w:rPr>
        <w:t>และผู้มีหน้าที่ในการกำกับดูแล</w:t>
      </w:r>
      <w:r w:rsidRPr="00405874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ต่องบการเงิน</w:t>
      </w:r>
      <w:r w:rsidRPr="00A4482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</w:p>
    <w:p w14:paraId="6CC40544" w14:textId="77777777" w:rsidR="002930F2" w:rsidRPr="00A44825" w:rsidRDefault="002930F2" w:rsidP="002930F2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70AE249" w14:textId="77777777" w:rsidR="002930F2" w:rsidRPr="00B15CC0" w:rsidRDefault="002930F2" w:rsidP="002930F2">
      <w:pPr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3797E99B" w14:textId="77777777" w:rsidR="002930F2" w:rsidRPr="00A44825" w:rsidRDefault="002930F2" w:rsidP="002930F2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59E9A60A" w14:textId="77777777" w:rsidR="002930F2" w:rsidRPr="00B15CC0" w:rsidRDefault="002930F2" w:rsidP="002930F2">
      <w:pPr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679A796B" w14:textId="4C2D87E4" w:rsidR="002930F2" w:rsidRDefault="002930F2" w:rsidP="002930F2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9C31BA9" w14:textId="77777777" w:rsidR="002930F2" w:rsidRPr="00B15CC0" w:rsidRDefault="002930F2" w:rsidP="002930F2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bidi="th-TH"/>
        </w:rPr>
      </w:pPr>
    </w:p>
    <w:p w14:paraId="16892D96" w14:textId="15E75AFE" w:rsidR="004C5DC7" w:rsidRPr="00A44825" w:rsidRDefault="004C5DC7" w:rsidP="004C5DC7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A4482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ความรับผิดชอบของผู้สอบบัญชีต่อการตรวจสอบงบการเงิน </w:t>
      </w:r>
    </w:p>
    <w:p w14:paraId="27A696B4" w14:textId="77777777" w:rsidR="004C5DC7" w:rsidRPr="00A44825" w:rsidRDefault="004C5DC7" w:rsidP="00BE02D0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78864A1" w14:textId="66BFBFF8" w:rsidR="004C5DC7" w:rsidRPr="00B15CC0" w:rsidRDefault="004C5DC7" w:rsidP="000718BC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0"/>
          <w:szCs w:val="20"/>
          <w:lang w:bidi="th-TH"/>
        </w:rPr>
      </w:pPr>
    </w:p>
    <w:p w14:paraId="741EBBC6" w14:textId="77777777" w:rsidR="004C5DC7" w:rsidRDefault="004C5DC7" w:rsidP="004C5DC7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A168254" w14:textId="77777777" w:rsidR="004C5DC7" w:rsidRPr="00A911C7" w:rsidRDefault="004C5DC7" w:rsidP="002930F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สาระสำคัญซึ่งเป็นผลมาจากการทุจริตจะสูงกว่าความเสี่ยงที่เกิดจากข้อผิดพลาด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     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การปลอมแปลงเอกสารหลักฐาน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การตั้งใจละเว้นการแสดงข้อมูล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2C92C3D5" w14:textId="77777777" w:rsidR="004C5DC7" w:rsidRPr="00F0600E" w:rsidRDefault="004C5DC7" w:rsidP="002930F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          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156F8AC3" w14:textId="77777777" w:rsidR="004C5DC7" w:rsidRPr="00F0600E" w:rsidRDefault="004C5DC7" w:rsidP="002930F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732B2025" w14:textId="77777777" w:rsidR="004C5DC7" w:rsidRPr="00F0600E" w:rsidRDefault="004C5DC7" w:rsidP="002930F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และจากหลักฐานการสอบบัญชีที่ได้รับ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สรุปว่ามีความไม่แน่นอนที่มีสาระสำคัญที่เกี่ยวกับเหตุการณ์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ข้าพเจ้าต้อง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หรือถ้าการเปิดเผยข้อมูลดังกล่าวไม่เพียงพอ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อย่างไรก็ตาม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587D2C51" w14:textId="77777777" w:rsidR="004C5DC7" w:rsidRPr="00F0600E" w:rsidRDefault="004C5DC7" w:rsidP="002930F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ประเมินการนำเสนอโครงสร้างและเนื้อหาของงบการเงินโดยรวม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5348A26" w14:textId="2BA4B3B7" w:rsidR="004C5DC7" w:rsidRDefault="004C5DC7" w:rsidP="000718BC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FBD6BD2" w14:textId="77777777" w:rsidR="002930F2" w:rsidRDefault="004C5DC7" w:rsidP="002930F2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F9806AA" w14:textId="77777777" w:rsidR="002930F2" w:rsidRDefault="002930F2" w:rsidP="002930F2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6446B91" w14:textId="77777777" w:rsidR="002930F2" w:rsidRDefault="002930F2" w:rsidP="002930F2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19DF8247" w14:textId="77777777" w:rsidR="002930F2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E95A726" w14:textId="3B962C52" w:rsidR="002930F2" w:rsidRPr="00C040A7" w:rsidRDefault="002930F2" w:rsidP="002930F2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3A2FFA" w14:textId="77777777" w:rsidR="002930F2" w:rsidRPr="009C7F8C" w:rsidRDefault="002930F2" w:rsidP="002930F2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94F551F" w14:textId="77777777" w:rsidR="002930F2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3817528" w14:textId="77777777" w:rsidR="002930F2" w:rsidRPr="00A44825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87852C7" w14:textId="77777777" w:rsidR="002930F2" w:rsidRPr="00A44825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</w:rPr>
        <w:t>(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นางสาววิมลศรี จงอุดมสมบัติ)</w:t>
      </w:r>
    </w:p>
    <w:p w14:paraId="2B0C6E91" w14:textId="77777777" w:rsidR="002930F2" w:rsidRPr="00A44825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A44825">
        <w:rPr>
          <w:rFonts w:ascii="Angsana New" w:hAnsi="Angsana New" w:cs="Angsana New"/>
          <w:sz w:val="26"/>
          <w:szCs w:val="26"/>
        </w:rPr>
        <w:t>3899</w:t>
      </w:r>
    </w:p>
    <w:p w14:paraId="16FA7517" w14:textId="77777777" w:rsidR="002930F2" w:rsidRPr="00A44825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216AA09D" w14:textId="77777777" w:rsidR="002930F2" w:rsidRPr="00A44825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กรุงเทพมหานคร</w:t>
      </w:r>
    </w:p>
    <w:p w14:paraId="12A075CA" w14:textId="77777777" w:rsidR="002930F2" w:rsidRPr="001D720C" w:rsidRDefault="002930F2" w:rsidP="002930F2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Pr="00A44825">
        <w:rPr>
          <w:rFonts w:ascii="Angsana New" w:hAnsi="Angsana New" w:cs="Angsana New"/>
          <w:sz w:val="26"/>
          <w:szCs w:val="26"/>
          <w:lang w:val="en-US" w:bidi="th-TH"/>
        </w:rPr>
        <w:t>2</w:t>
      </w:r>
      <w:r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Pr="00A4482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กุมภาพันธ์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</w:rPr>
        <w:t>256</w:t>
      </w:r>
      <w:r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p w14:paraId="0D255986" w14:textId="77777777" w:rsidR="002930F2" w:rsidRDefault="002930F2" w:rsidP="00A911C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sectPr w:rsidR="002930F2" w:rsidSect="002930F2">
      <w:footerReference w:type="default" r:id="rId12"/>
      <w:pgSz w:w="11906" w:h="16838" w:code="9"/>
      <w:pgMar w:top="1152" w:right="1008" w:bottom="576" w:left="1296" w:header="1152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6729" w14:textId="77777777" w:rsidR="007B032A" w:rsidRDefault="007B032A" w:rsidP="006D3290">
      <w:r>
        <w:separator/>
      </w:r>
    </w:p>
  </w:endnote>
  <w:endnote w:type="continuationSeparator" w:id="0">
    <w:p w14:paraId="11BAD747" w14:textId="77777777" w:rsidR="007B032A" w:rsidRDefault="007B032A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CBF525" w14:textId="77777777" w:rsidR="009F6004" w:rsidRPr="00473E88" w:rsidRDefault="007B032A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1275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7C9213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2C0A55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94471" w14:textId="77777777" w:rsidR="007B032A" w:rsidRDefault="007B032A" w:rsidP="006D3290">
      <w:r>
        <w:separator/>
      </w:r>
    </w:p>
  </w:footnote>
  <w:footnote w:type="continuationSeparator" w:id="0">
    <w:p w14:paraId="71C75D94" w14:textId="77777777" w:rsidR="007B032A" w:rsidRDefault="007B032A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05F825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44133AF5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0C994D5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2B1786EA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70A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5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0"/>
  </w:num>
  <w:num w:numId="5">
    <w:abstractNumId w:val="15"/>
  </w:num>
  <w:num w:numId="6">
    <w:abstractNumId w:val="9"/>
  </w:num>
  <w:num w:numId="7">
    <w:abstractNumId w:val="6"/>
  </w:num>
  <w:num w:numId="8">
    <w:abstractNumId w:val="12"/>
  </w:num>
  <w:num w:numId="9">
    <w:abstractNumId w:val="8"/>
  </w:num>
  <w:num w:numId="10">
    <w:abstractNumId w:val="5"/>
  </w:num>
  <w:num w:numId="11">
    <w:abstractNumId w:val="7"/>
  </w:num>
  <w:num w:numId="12">
    <w:abstractNumId w:val="11"/>
  </w:num>
  <w:num w:numId="13">
    <w:abstractNumId w:val="11"/>
  </w:num>
  <w:num w:numId="14">
    <w:abstractNumId w:val="2"/>
  </w:num>
  <w:num w:numId="15">
    <w:abstractNumId w:val="4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5292"/>
    <w:rsid w:val="00044327"/>
    <w:rsid w:val="00056D44"/>
    <w:rsid w:val="00057527"/>
    <w:rsid w:val="000718BC"/>
    <w:rsid w:val="000A3CFB"/>
    <w:rsid w:val="000A652D"/>
    <w:rsid w:val="000A6DDC"/>
    <w:rsid w:val="000B12FA"/>
    <w:rsid w:val="000D0A5C"/>
    <w:rsid w:val="000F2BE2"/>
    <w:rsid w:val="000F47F1"/>
    <w:rsid w:val="00100863"/>
    <w:rsid w:val="001126E4"/>
    <w:rsid w:val="00124E61"/>
    <w:rsid w:val="00137980"/>
    <w:rsid w:val="001458A4"/>
    <w:rsid w:val="00155867"/>
    <w:rsid w:val="00163D10"/>
    <w:rsid w:val="00166B9A"/>
    <w:rsid w:val="0017701B"/>
    <w:rsid w:val="00195310"/>
    <w:rsid w:val="001A514A"/>
    <w:rsid w:val="001B5A6A"/>
    <w:rsid w:val="001D3FAD"/>
    <w:rsid w:val="001D720C"/>
    <w:rsid w:val="001E77F7"/>
    <w:rsid w:val="001F1E83"/>
    <w:rsid w:val="001F4AB6"/>
    <w:rsid w:val="00215181"/>
    <w:rsid w:val="0022609C"/>
    <w:rsid w:val="0022620E"/>
    <w:rsid w:val="002308CC"/>
    <w:rsid w:val="00236290"/>
    <w:rsid w:val="002370B8"/>
    <w:rsid w:val="0026489E"/>
    <w:rsid w:val="002930CB"/>
    <w:rsid w:val="002930F2"/>
    <w:rsid w:val="002B122A"/>
    <w:rsid w:val="002B6F69"/>
    <w:rsid w:val="002C0A55"/>
    <w:rsid w:val="002D241D"/>
    <w:rsid w:val="002F44CB"/>
    <w:rsid w:val="002F7E6E"/>
    <w:rsid w:val="00315205"/>
    <w:rsid w:val="003472CF"/>
    <w:rsid w:val="00352177"/>
    <w:rsid w:val="0036568A"/>
    <w:rsid w:val="00366371"/>
    <w:rsid w:val="003744B7"/>
    <w:rsid w:val="00391A5C"/>
    <w:rsid w:val="003A1B30"/>
    <w:rsid w:val="003B2F32"/>
    <w:rsid w:val="003B6A36"/>
    <w:rsid w:val="003C222F"/>
    <w:rsid w:val="003C7C8D"/>
    <w:rsid w:val="003E191D"/>
    <w:rsid w:val="003E644A"/>
    <w:rsid w:val="003E7AE7"/>
    <w:rsid w:val="00405874"/>
    <w:rsid w:val="00416B4D"/>
    <w:rsid w:val="00421302"/>
    <w:rsid w:val="00426456"/>
    <w:rsid w:val="00430211"/>
    <w:rsid w:val="00441454"/>
    <w:rsid w:val="00442749"/>
    <w:rsid w:val="00473E88"/>
    <w:rsid w:val="0048460F"/>
    <w:rsid w:val="004A26AA"/>
    <w:rsid w:val="004A2808"/>
    <w:rsid w:val="004A65E3"/>
    <w:rsid w:val="004B3152"/>
    <w:rsid w:val="004C1FAA"/>
    <w:rsid w:val="004C5DC7"/>
    <w:rsid w:val="004D022D"/>
    <w:rsid w:val="005129C6"/>
    <w:rsid w:val="00517891"/>
    <w:rsid w:val="00582CBA"/>
    <w:rsid w:val="0059197D"/>
    <w:rsid w:val="00595C0E"/>
    <w:rsid w:val="005A75E4"/>
    <w:rsid w:val="005B0E11"/>
    <w:rsid w:val="005B7B54"/>
    <w:rsid w:val="005C22D1"/>
    <w:rsid w:val="005D168D"/>
    <w:rsid w:val="0061435D"/>
    <w:rsid w:val="00631CAD"/>
    <w:rsid w:val="006338B4"/>
    <w:rsid w:val="006432C9"/>
    <w:rsid w:val="006552DC"/>
    <w:rsid w:val="006623DA"/>
    <w:rsid w:val="00667339"/>
    <w:rsid w:val="006701B3"/>
    <w:rsid w:val="0067054D"/>
    <w:rsid w:val="006755AE"/>
    <w:rsid w:val="00676B51"/>
    <w:rsid w:val="00684503"/>
    <w:rsid w:val="006A0410"/>
    <w:rsid w:val="006A0462"/>
    <w:rsid w:val="006B50E7"/>
    <w:rsid w:val="006B681C"/>
    <w:rsid w:val="006C1AFF"/>
    <w:rsid w:val="006C526B"/>
    <w:rsid w:val="006D3290"/>
    <w:rsid w:val="006D6E96"/>
    <w:rsid w:val="006E0067"/>
    <w:rsid w:val="006E2E4E"/>
    <w:rsid w:val="006F123A"/>
    <w:rsid w:val="006F71BE"/>
    <w:rsid w:val="00710D73"/>
    <w:rsid w:val="00722F2A"/>
    <w:rsid w:val="00752D9D"/>
    <w:rsid w:val="0075680B"/>
    <w:rsid w:val="0076674D"/>
    <w:rsid w:val="0076736E"/>
    <w:rsid w:val="007B032A"/>
    <w:rsid w:val="007B185E"/>
    <w:rsid w:val="007B6033"/>
    <w:rsid w:val="007E0C4F"/>
    <w:rsid w:val="007E1BB0"/>
    <w:rsid w:val="007E7D2B"/>
    <w:rsid w:val="007F3374"/>
    <w:rsid w:val="00801A1C"/>
    <w:rsid w:val="00820CC7"/>
    <w:rsid w:val="008362C0"/>
    <w:rsid w:val="008428C5"/>
    <w:rsid w:val="00844F8B"/>
    <w:rsid w:val="00847C59"/>
    <w:rsid w:val="00856FDB"/>
    <w:rsid w:val="008771CE"/>
    <w:rsid w:val="00880BE6"/>
    <w:rsid w:val="008A2E22"/>
    <w:rsid w:val="008B7C2B"/>
    <w:rsid w:val="008C35A7"/>
    <w:rsid w:val="008C3C8D"/>
    <w:rsid w:val="008E3596"/>
    <w:rsid w:val="008E5EC8"/>
    <w:rsid w:val="008F1388"/>
    <w:rsid w:val="008F1FD3"/>
    <w:rsid w:val="008F291B"/>
    <w:rsid w:val="008F67AD"/>
    <w:rsid w:val="00902533"/>
    <w:rsid w:val="00924270"/>
    <w:rsid w:val="00932895"/>
    <w:rsid w:val="0093482D"/>
    <w:rsid w:val="00954601"/>
    <w:rsid w:val="00956D35"/>
    <w:rsid w:val="00960C58"/>
    <w:rsid w:val="00964DAA"/>
    <w:rsid w:val="009A619D"/>
    <w:rsid w:val="009B7706"/>
    <w:rsid w:val="009D285D"/>
    <w:rsid w:val="009F4D49"/>
    <w:rsid w:val="009F5A5C"/>
    <w:rsid w:val="009F6004"/>
    <w:rsid w:val="00A009F4"/>
    <w:rsid w:val="00A05535"/>
    <w:rsid w:val="00A27ECD"/>
    <w:rsid w:val="00A306F7"/>
    <w:rsid w:val="00A3493B"/>
    <w:rsid w:val="00A37652"/>
    <w:rsid w:val="00A440EF"/>
    <w:rsid w:val="00A44825"/>
    <w:rsid w:val="00A51CBE"/>
    <w:rsid w:val="00A77F4D"/>
    <w:rsid w:val="00A82C83"/>
    <w:rsid w:val="00A838AE"/>
    <w:rsid w:val="00A86F5B"/>
    <w:rsid w:val="00A911C7"/>
    <w:rsid w:val="00AA675C"/>
    <w:rsid w:val="00AD20EC"/>
    <w:rsid w:val="00AE739C"/>
    <w:rsid w:val="00AF05C6"/>
    <w:rsid w:val="00AF3B71"/>
    <w:rsid w:val="00B15CC0"/>
    <w:rsid w:val="00B2609F"/>
    <w:rsid w:val="00B44794"/>
    <w:rsid w:val="00B537E2"/>
    <w:rsid w:val="00B5692C"/>
    <w:rsid w:val="00B721CC"/>
    <w:rsid w:val="00B966E9"/>
    <w:rsid w:val="00BB0C70"/>
    <w:rsid w:val="00BE02D0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770BA"/>
    <w:rsid w:val="00C81773"/>
    <w:rsid w:val="00C82909"/>
    <w:rsid w:val="00C85BCD"/>
    <w:rsid w:val="00CB1E0B"/>
    <w:rsid w:val="00CC216A"/>
    <w:rsid w:val="00CF0DB8"/>
    <w:rsid w:val="00D02C2D"/>
    <w:rsid w:val="00D069C1"/>
    <w:rsid w:val="00D31CB5"/>
    <w:rsid w:val="00D333DF"/>
    <w:rsid w:val="00D45321"/>
    <w:rsid w:val="00D51839"/>
    <w:rsid w:val="00D67A48"/>
    <w:rsid w:val="00D97C76"/>
    <w:rsid w:val="00E0103C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72EB"/>
    <w:rsid w:val="00EB317F"/>
    <w:rsid w:val="00EB4288"/>
    <w:rsid w:val="00EC0860"/>
    <w:rsid w:val="00EC3174"/>
    <w:rsid w:val="00EC3EB2"/>
    <w:rsid w:val="00ED13A3"/>
    <w:rsid w:val="00EE013E"/>
    <w:rsid w:val="00EF6470"/>
    <w:rsid w:val="00F059C9"/>
    <w:rsid w:val="00F0600E"/>
    <w:rsid w:val="00F1576C"/>
    <w:rsid w:val="00F3117E"/>
    <w:rsid w:val="00F31D17"/>
    <w:rsid w:val="00F320DD"/>
    <w:rsid w:val="00F330A8"/>
    <w:rsid w:val="00F468FD"/>
    <w:rsid w:val="00F51F75"/>
    <w:rsid w:val="00F61673"/>
    <w:rsid w:val="00F63CDE"/>
    <w:rsid w:val="00F660B6"/>
    <w:rsid w:val="00F706C5"/>
    <w:rsid w:val="00F83C7A"/>
    <w:rsid w:val="00F950D9"/>
    <w:rsid w:val="00F95F80"/>
    <w:rsid w:val="00FA3884"/>
    <w:rsid w:val="00FA4C92"/>
    <w:rsid w:val="00FB2148"/>
    <w:rsid w:val="00FB6523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18FEC7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CD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  <w:style w:type="paragraph" w:customStyle="1" w:styleId="Default">
    <w:name w:val="Default"/>
    <w:rsid w:val="002930F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US" w:eastAsia="en-US" w:bidi="th-TH"/>
    </w:rPr>
  </w:style>
  <w:style w:type="paragraph" w:styleId="NoSpacing">
    <w:name w:val="No Spacing"/>
    <w:uiPriority w:val="1"/>
    <w:qFormat/>
    <w:rsid w:val="002930F2"/>
    <w:rPr>
      <w:rFonts w:ascii="Calibri" w:eastAsia="Calibri" w:hAnsi="Calibri" w:cs="Cordia New"/>
      <w:sz w:val="22"/>
      <w:szCs w:val="2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15CC1-7E11-45AD-A68F-6A02BC76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249</TotalTime>
  <Pages>5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52</cp:revision>
  <cp:lastPrinted>2021-03-17T02:46:00Z</cp:lastPrinted>
  <dcterms:created xsi:type="dcterms:W3CDTF">2020-01-06T13:12:00Z</dcterms:created>
  <dcterms:modified xsi:type="dcterms:W3CDTF">2022-02-18T01:59:00Z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