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3E828" w14:textId="77777777" w:rsidR="006A0462" w:rsidRPr="00F3117E" w:rsidRDefault="006A0462">
      <w:pPr>
        <w:rPr>
          <w:rFonts w:ascii="Arial" w:hAnsi="Arial" w:cs="Arial"/>
          <w:sz w:val="20"/>
          <w:szCs w:val="20"/>
        </w:rPr>
      </w:pPr>
    </w:p>
    <w:p w14:paraId="49DE0000" w14:textId="77777777" w:rsidR="00352177" w:rsidRPr="00F3117E" w:rsidRDefault="00352177">
      <w:pPr>
        <w:rPr>
          <w:rFonts w:ascii="Arial" w:hAnsi="Arial" w:cs="Arial"/>
          <w:sz w:val="20"/>
          <w:szCs w:val="20"/>
        </w:rPr>
      </w:pPr>
    </w:p>
    <w:p w14:paraId="64B2E60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6D2524D6" w14:textId="77777777" w:rsidTr="004E7B71">
        <w:trPr>
          <w:trHeight w:val="3237"/>
        </w:trPr>
        <w:tc>
          <w:tcPr>
            <w:tcW w:w="7200" w:type="dxa"/>
          </w:tcPr>
          <w:p w14:paraId="3E3069B3" w14:textId="247520A8" w:rsidR="0057474C" w:rsidRPr="00BA64FA" w:rsidRDefault="0057474C" w:rsidP="004E7B71">
            <w:pPr>
              <w:rPr>
                <w:b/>
                <w:bCs/>
                <w:sz w:val="28"/>
                <w:szCs w:val="28"/>
              </w:rPr>
            </w:pPr>
          </w:p>
          <w:p w14:paraId="6253BDDC" w14:textId="77777777" w:rsidR="000A2EC6" w:rsidRPr="00BA64FA" w:rsidRDefault="000A2EC6" w:rsidP="004E7B71">
            <w:pPr>
              <w:rPr>
                <w:b/>
                <w:bCs/>
                <w:sz w:val="28"/>
                <w:szCs w:val="28"/>
              </w:rPr>
            </w:pPr>
          </w:p>
          <w:p w14:paraId="22526C66" w14:textId="77777777" w:rsidR="00623081" w:rsidRDefault="00623081" w:rsidP="00623081">
            <w:pPr>
              <w:spacing w:after="80"/>
              <w:rPr>
                <w:b/>
                <w:bCs/>
              </w:rPr>
            </w:pPr>
            <w:r w:rsidRPr="000C56FE">
              <w:rPr>
                <w:b/>
                <w:bCs/>
              </w:rPr>
              <w:t>CPANEL PUBLIC COMPANY LIMITED</w:t>
            </w:r>
          </w:p>
          <w:p w14:paraId="4F154F02" w14:textId="77777777" w:rsidR="00623081" w:rsidRPr="00B64D1D" w:rsidRDefault="00623081" w:rsidP="00623081">
            <w:pPr>
              <w:spacing w:after="80"/>
              <w:rPr>
                <w:b/>
                <w:bCs/>
              </w:rPr>
            </w:pPr>
            <w:r w:rsidRPr="00B64D1D">
              <w:rPr>
                <w:b/>
                <w:bCs/>
              </w:rPr>
              <w:t xml:space="preserve">(Formerly </w:t>
            </w:r>
            <w:r w:rsidRPr="00B64D1D">
              <w:rPr>
                <w:b/>
                <w:bCs/>
                <w:lang w:val="en-US"/>
              </w:rPr>
              <w:t xml:space="preserve">CPanel </w:t>
            </w:r>
            <w:r w:rsidRPr="00B64D1D">
              <w:rPr>
                <w:b/>
                <w:bCs/>
              </w:rPr>
              <w:t>Co., Ltd.)</w:t>
            </w:r>
          </w:p>
          <w:p w14:paraId="2F281ECC" w14:textId="77777777" w:rsidR="00CA6BDB" w:rsidRPr="00310B40" w:rsidRDefault="00CA6BDB" w:rsidP="00CA6BDB">
            <w:pPr>
              <w:rPr>
                <w:rFonts w:cstheme="minorBidi"/>
                <w:b/>
                <w:bCs/>
                <w:cs/>
                <w:lang w:bidi="th-TH"/>
              </w:rPr>
            </w:pPr>
          </w:p>
          <w:p w14:paraId="3132576B" w14:textId="77777777" w:rsidR="00CA6BDB" w:rsidRPr="00310B40" w:rsidRDefault="00CA6BDB" w:rsidP="00CA6BDB">
            <w:pPr>
              <w:spacing w:after="120"/>
              <w:rPr>
                <w:b/>
                <w:bCs/>
              </w:rPr>
            </w:pPr>
            <w:r w:rsidRPr="00310B40">
              <w:rPr>
                <w:b/>
                <w:bCs/>
              </w:rPr>
              <w:t>Financial Statements</w:t>
            </w:r>
          </w:p>
          <w:p w14:paraId="73507F81" w14:textId="2F63EEF9"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he Year Ended December 31, 20</w:t>
            </w:r>
            <w:r w:rsidR="00506B81">
              <w:rPr>
                <w:rFonts w:ascii="Times New Roman" w:hAnsi="Times New Roman"/>
              </w:rPr>
              <w:t>2</w:t>
            </w:r>
            <w:r w:rsidR="00623081">
              <w:rPr>
                <w:rFonts w:ascii="Times New Roman" w:hAnsi="Times New Roman"/>
              </w:rPr>
              <w:t>1</w:t>
            </w:r>
          </w:p>
          <w:p w14:paraId="72387DA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7C3A8C4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45030EDE" w14:textId="77777777" w:rsidR="00A00601" w:rsidRPr="00360D99" w:rsidRDefault="00A00601" w:rsidP="00360D99">
      <w:pPr>
        <w:spacing w:line="240" w:lineRule="atLeast"/>
        <w:rPr>
          <w:rFonts w:ascii="Arial" w:hAnsi="Arial" w:cs="Arial"/>
          <w:sz w:val="18"/>
          <w:szCs w:val="18"/>
        </w:rPr>
        <w:sectPr w:rsidR="00A00601" w:rsidRPr="00360D99" w:rsidSect="006A0462">
          <w:footerReference w:type="default" r:id="rId7"/>
          <w:headerReference w:type="first" r:id="rId8"/>
          <w:footerReference w:type="first" r:id="rId9"/>
          <w:pgSz w:w="11906" w:h="16838" w:code="9"/>
          <w:pgMar w:top="734" w:right="893" w:bottom="562" w:left="907" w:header="734" w:footer="562" w:gutter="0"/>
          <w:paperSrc w:first="265"/>
          <w:cols w:space="708"/>
          <w:docGrid w:linePitch="326"/>
        </w:sectPr>
      </w:pPr>
    </w:p>
    <w:p w14:paraId="215E2E7F" w14:textId="77777777" w:rsidR="00E76CAC" w:rsidRPr="00310B40" w:rsidRDefault="00E76CAC" w:rsidP="00360D99">
      <w:pPr>
        <w:spacing w:line="240" w:lineRule="atLeast"/>
        <w:ind w:right="47"/>
        <w:jc w:val="both"/>
        <w:rPr>
          <w:b/>
          <w:bCs/>
          <w:sz w:val="18"/>
          <w:szCs w:val="18"/>
        </w:rPr>
      </w:pPr>
    </w:p>
    <w:p w14:paraId="352A7B6E" w14:textId="77777777" w:rsidR="00E76CAC" w:rsidRPr="00310B40" w:rsidRDefault="00E76CAC" w:rsidP="00CA0D44">
      <w:pPr>
        <w:spacing w:line="240" w:lineRule="atLeast"/>
        <w:ind w:right="47"/>
        <w:jc w:val="both"/>
        <w:rPr>
          <w:b/>
          <w:bCs/>
          <w:sz w:val="18"/>
          <w:szCs w:val="18"/>
        </w:rPr>
      </w:pPr>
    </w:p>
    <w:p w14:paraId="2C006F36" w14:textId="0077B8BC" w:rsidR="00E76CAC" w:rsidRDefault="00E76CAC" w:rsidP="00CA0D44">
      <w:pPr>
        <w:spacing w:line="240" w:lineRule="atLeast"/>
        <w:ind w:right="47"/>
        <w:jc w:val="both"/>
        <w:rPr>
          <w:b/>
          <w:bCs/>
          <w:sz w:val="18"/>
          <w:szCs w:val="18"/>
        </w:rPr>
      </w:pPr>
    </w:p>
    <w:p w14:paraId="27B747C1" w14:textId="77777777" w:rsidR="00E76CAC" w:rsidRDefault="00E76CAC" w:rsidP="00CA0D44">
      <w:pPr>
        <w:spacing w:line="240" w:lineRule="atLeast"/>
        <w:ind w:right="47"/>
        <w:jc w:val="both"/>
        <w:rPr>
          <w:b/>
          <w:bCs/>
          <w:sz w:val="18"/>
          <w:szCs w:val="18"/>
        </w:rPr>
      </w:pPr>
    </w:p>
    <w:p w14:paraId="22A8E0EE" w14:textId="77777777" w:rsidR="00360D99" w:rsidRPr="00310B40" w:rsidRDefault="00360D99" w:rsidP="00CA0D44">
      <w:pPr>
        <w:spacing w:line="240" w:lineRule="atLeast"/>
        <w:ind w:right="47"/>
        <w:jc w:val="both"/>
        <w:rPr>
          <w:b/>
          <w:bCs/>
          <w:sz w:val="18"/>
          <w:szCs w:val="18"/>
        </w:rPr>
      </w:pPr>
    </w:p>
    <w:p w14:paraId="43C9C2CF" w14:textId="77777777" w:rsidR="0052508D" w:rsidRPr="0052508D" w:rsidRDefault="0052508D" w:rsidP="00CA0D44">
      <w:pPr>
        <w:spacing w:line="240" w:lineRule="atLeast"/>
        <w:ind w:right="47"/>
        <w:jc w:val="both"/>
        <w:rPr>
          <w:sz w:val="18"/>
          <w:szCs w:val="18"/>
        </w:rPr>
      </w:pPr>
      <w:r w:rsidRPr="0052508D">
        <w:rPr>
          <w:b/>
          <w:bCs/>
          <w:sz w:val="18"/>
          <w:szCs w:val="18"/>
        </w:rPr>
        <w:t>INDEPENDENT AUDITOR’S REPORT</w:t>
      </w:r>
    </w:p>
    <w:p w14:paraId="2E434974" w14:textId="77777777" w:rsidR="0052508D" w:rsidRPr="004904C2" w:rsidRDefault="0052508D" w:rsidP="00CA0D44">
      <w:pPr>
        <w:spacing w:line="240" w:lineRule="atLeast"/>
        <w:ind w:right="47"/>
        <w:jc w:val="both"/>
        <w:rPr>
          <w:sz w:val="18"/>
          <w:szCs w:val="18"/>
        </w:rPr>
      </w:pPr>
    </w:p>
    <w:p w14:paraId="6665C134" w14:textId="77777777" w:rsidR="0052508D" w:rsidRPr="004904C2" w:rsidRDefault="0052508D" w:rsidP="00CA0D44">
      <w:pPr>
        <w:spacing w:line="240" w:lineRule="atLeast"/>
        <w:ind w:right="47"/>
        <w:jc w:val="both"/>
        <w:rPr>
          <w:sz w:val="18"/>
          <w:szCs w:val="18"/>
        </w:rPr>
      </w:pPr>
    </w:p>
    <w:p w14:paraId="68B1CE77" w14:textId="0DE1BA73" w:rsidR="004904C2" w:rsidRPr="004904C2" w:rsidRDefault="004904C2" w:rsidP="00CA0D44">
      <w:pPr>
        <w:spacing w:line="240" w:lineRule="atLeast"/>
        <w:ind w:right="47"/>
        <w:jc w:val="both"/>
        <w:rPr>
          <w:sz w:val="18"/>
          <w:szCs w:val="18"/>
          <w:rtl/>
          <w:cs/>
        </w:rPr>
      </w:pPr>
      <w:r w:rsidRPr="004904C2">
        <w:rPr>
          <w:sz w:val="18"/>
          <w:szCs w:val="18"/>
        </w:rPr>
        <w:t xml:space="preserve">To the Shareholders of </w:t>
      </w:r>
      <w:r w:rsidR="00623081" w:rsidRPr="00623081">
        <w:rPr>
          <w:sz w:val="18"/>
          <w:szCs w:val="18"/>
        </w:rPr>
        <w:t>CPanel Public Company Limited</w:t>
      </w:r>
    </w:p>
    <w:p w14:paraId="084A9EA0" w14:textId="77777777" w:rsidR="004904C2" w:rsidRPr="004904C2" w:rsidRDefault="004904C2" w:rsidP="00CA0D44">
      <w:pPr>
        <w:spacing w:line="240" w:lineRule="atLeast"/>
        <w:ind w:right="47"/>
        <w:jc w:val="both"/>
        <w:rPr>
          <w:sz w:val="18"/>
          <w:szCs w:val="18"/>
        </w:rPr>
      </w:pPr>
    </w:p>
    <w:p w14:paraId="31B4091D" w14:textId="77777777" w:rsidR="004904C2" w:rsidRPr="004904C2" w:rsidRDefault="004904C2" w:rsidP="00CA0D44">
      <w:pPr>
        <w:spacing w:line="240" w:lineRule="atLeast"/>
        <w:ind w:right="47"/>
        <w:jc w:val="both"/>
        <w:rPr>
          <w:sz w:val="18"/>
          <w:szCs w:val="18"/>
        </w:rPr>
      </w:pPr>
    </w:p>
    <w:p w14:paraId="62CE5EB9" w14:textId="77777777" w:rsidR="004904C2" w:rsidRPr="004904C2" w:rsidRDefault="004904C2" w:rsidP="00CA0D44">
      <w:pPr>
        <w:spacing w:line="240" w:lineRule="atLeast"/>
        <w:ind w:right="-43"/>
        <w:jc w:val="both"/>
        <w:rPr>
          <w:b/>
          <w:bCs/>
          <w:i/>
          <w:iCs/>
          <w:sz w:val="18"/>
          <w:szCs w:val="18"/>
        </w:rPr>
      </w:pPr>
      <w:r w:rsidRPr="004904C2">
        <w:rPr>
          <w:b/>
          <w:bCs/>
          <w:i/>
          <w:iCs/>
          <w:sz w:val="18"/>
          <w:szCs w:val="18"/>
        </w:rPr>
        <w:t xml:space="preserve">Opinion </w:t>
      </w:r>
    </w:p>
    <w:p w14:paraId="2214BA19" w14:textId="1EF32A95" w:rsidR="005B0882" w:rsidRPr="005B0882" w:rsidRDefault="005B0882" w:rsidP="00CA0D44">
      <w:pPr>
        <w:spacing w:line="240" w:lineRule="atLeast"/>
        <w:ind w:right="-45"/>
        <w:jc w:val="both"/>
        <w:rPr>
          <w:sz w:val="18"/>
          <w:szCs w:val="18"/>
        </w:rPr>
      </w:pPr>
      <w:r w:rsidRPr="005B0882">
        <w:rPr>
          <w:sz w:val="18"/>
          <w:szCs w:val="18"/>
        </w:rPr>
        <w:t xml:space="preserve">I have audited the financial statements of </w:t>
      </w:r>
      <w:r w:rsidR="00623081" w:rsidRPr="00623081">
        <w:rPr>
          <w:sz w:val="18"/>
          <w:szCs w:val="18"/>
        </w:rPr>
        <w:t>CPanel Public Company Limited (formerly CPanel Co., Ltd.)</w:t>
      </w:r>
      <w:r w:rsidRPr="005B0882">
        <w:rPr>
          <w:sz w:val="18"/>
          <w:szCs w:val="18"/>
        </w:rPr>
        <w:t xml:space="preserve"> (“the Company”), which comprise the statement of financial position as at December 31, 20</w:t>
      </w:r>
      <w:r w:rsidR="00F50C0A">
        <w:rPr>
          <w:sz w:val="18"/>
          <w:szCs w:val="18"/>
        </w:rPr>
        <w:t>2</w:t>
      </w:r>
      <w:r w:rsidR="00623081">
        <w:rPr>
          <w:sz w:val="18"/>
          <w:szCs w:val="18"/>
        </w:rPr>
        <w:t>1</w:t>
      </w:r>
      <w:r w:rsidRPr="005B0882">
        <w:rPr>
          <w:sz w:val="18"/>
          <w:szCs w:val="18"/>
        </w:rPr>
        <w:t>, the statements of comprehensive income, changes in shareholders’ equity and cash flows for the year then ended, and notes to the financial statements, including a summary of significant accounting policies.</w:t>
      </w:r>
    </w:p>
    <w:p w14:paraId="10341139" w14:textId="77777777" w:rsidR="005B0882" w:rsidRPr="005B0882" w:rsidRDefault="005B0882" w:rsidP="00CA0D44">
      <w:pPr>
        <w:spacing w:line="240" w:lineRule="atLeast"/>
        <w:ind w:right="-45"/>
        <w:jc w:val="both"/>
        <w:rPr>
          <w:sz w:val="18"/>
          <w:szCs w:val="18"/>
        </w:rPr>
      </w:pPr>
    </w:p>
    <w:p w14:paraId="38857DC4" w14:textId="3BA3CDC4" w:rsidR="005B0882" w:rsidRPr="005B0882" w:rsidRDefault="005B0882" w:rsidP="00CA0D44">
      <w:pPr>
        <w:spacing w:line="240" w:lineRule="atLeast"/>
        <w:ind w:right="-45"/>
        <w:jc w:val="both"/>
        <w:rPr>
          <w:sz w:val="18"/>
          <w:szCs w:val="18"/>
        </w:rPr>
      </w:pPr>
      <w:r w:rsidRPr="005B0882">
        <w:rPr>
          <w:sz w:val="18"/>
          <w:szCs w:val="18"/>
        </w:rPr>
        <w:t>In my opinion, the accompanying financial statements present fairly, in all material respects, the financial position of the Company as at December 31, 20</w:t>
      </w:r>
      <w:r w:rsidR="00F50C0A">
        <w:rPr>
          <w:sz w:val="18"/>
          <w:szCs w:val="18"/>
        </w:rPr>
        <w:t>2</w:t>
      </w:r>
      <w:r w:rsidR="00623081">
        <w:rPr>
          <w:sz w:val="18"/>
          <w:szCs w:val="18"/>
        </w:rPr>
        <w:t>1</w:t>
      </w:r>
      <w:r w:rsidRPr="005B0882">
        <w:rPr>
          <w:sz w:val="18"/>
          <w:szCs w:val="18"/>
        </w:rPr>
        <w:t>, its financial performance and its cash flows for the year then ended in accordance with Thai Financial Reporting Standards.</w:t>
      </w:r>
    </w:p>
    <w:p w14:paraId="74369BAC" w14:textId="77777777" w:rsidR="005B0882" w:rsidRPr="005B0882" w:rsidRDefault="005B0882" w:rsidP="00CA0D44">
      <w:pPr>
        <w:spacing w:line="240" w:lineRule="atLeast"/>
        <w:ind w:right="-45"/>
        <w:jc w:val="both"/>
        <w:rPr>
          <w:sz w:val="18"/>
          <w:szCs w:val="18"/>
        </w:rPr>
      </w:pPr>
    </w:p>
    <w:p w14:paraId="6DFEFCA8" w14:textId="77777777" w:rsidR="005B0882" w:rsidRPr="005B0882" w:rsidRDefault="005B0882" w:rsidP="00CA0D44">
      <w:pPr>
        <w:spacing w:line="240" w:lineRule="atLeast"/>
        <w:ind w:right="-45"/>
        <w:jc w:val="both"/>
        <w:rPr>
          <w:b/>
          <w:bCs/>
          <w:i/>
          <w:iCs/>
          <w:sz w:val="18"/>
          <w:szCs w:val="18"/>
        </w:rPr>
      </w:pPr>
      <w:r w:rsidRPr="005B0882">
        <w:rPr>
          <w:b/>
          <w:bCs/>
          <w:i/>
          <w:iCs/>
          <w:sz w:val="18"/>
          <w:szCs w:val="18"/>
        </w:rPr>
        <w:t xml:space="preserve">Basis for Opinion </w:t>
      </w:r>
    </w:p>
    <w:p w14:paraId="6A2FBDE0" w14:textId="77777777" w:rsidR="005B0882" w:rsidRPr="005B0882" w:rsidRDefault="005B0882" w:rsidP="00CA0D44">
      <w:pPr>
        <w:spacing w:line="240" w:lineRule="atLeast"/>
        <w:ind w:right="-45"/>
        <w:jc w:val="both"/>
        <w:rPr>
          <w:sz w:val="18"/>
          <w:szCs w:val="18"/>
        </w:rPr>
      </w:pPr>
      <w:r w:rsidRPr="005B0882">
        <w:rPr>
          <w:sz w:val="18"/>
          <w:szCs w:val="1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44943C87" w14:textId="72FE5AEA" w:rsidR="005B0882" w:rsidRDefault="005B0882" w:rsidP="00CA0D44">
      <w:pPr>
        <w:spacing w:line="240" w:lineRule="atLeast"/>
        <w:ind w:right="-45"/>
        <w:jc w:val="both"/>
        <w:rPr>
          <w:sz w:val="18"/>
          <w:szCs w:val="18"/>
        </w:rPr>
      </w:pPr>
    </w:p>
    <w:p w14:paraId="5246CDAE" w14:textId="77777777" w:rsidR="00623081" w:rsidRPr="00020862" w:rsidRDefault="00623081" w:rsidP="00CA0D44">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Key Audit Matter</w:t>
      </w:r>
    </w:p>
    <w:p w14:paraId="014D80A7" w14:textId="77777777" w:rsidR="00623081" w:rsidRPr="009631DE" w:rsidRDefault="00623081" w:rsidP="00CA0D44">
      <w:pPr>
        <w:spacing w:line="240" w:lineRule="atLeast"/>
        <w:jc w:val="both"/>
        <w:rPr>
          <w:sz w:val="18"/>
          <w:szCs w:val="18"/>
          <w:lang w:val="en-US"/>
        </w:rPr>
      </w:pPr>
      <w:r w:rsidRPr="009631DE">
        <w:rPr>
          <w:sz w:val="18"/>
          <w:szCs w:val="18"/>
          <w:lang w:val="en-US"/>
        </w:rPr>
        <w:t xml:space="preserve">Key audit matter </w:t>
      </w:r>
      <w:r>
        <w:rPr>
          <w:sz w:val="18"/>
          <w:szCs w:val="18"/>
          <w:lang w:val="en-US"/>
        </w:rPr>
        <w:t>is the</w:t>
      </w:r>
      <w:r w:rsidRPr="009631DE">
        <w:rPr>
          <w:sz w:val="18"/>
          <w:szCs w:val="18"/>
          <w:lang w:val="en-US"/>
        </w:rPr>
        <w:t xml:space="preserve"> matter that, in my professional judgment, w</w:t>
      </w:r>
      <w:r>
        <w:rPr>
          <w:sz w:val="18"/>
          <w:szCs w:val="18"/>
          <w:lang w:val="en-US"/>
        </w:rPr>
        <w:t>as</w:t>
      </w:r>
      <w:r w:rsidRPr="009631DE">
        <w:rPr>
          <w:sz w:val="18"/>
          <w:szCs w:val="18"/>
          <w:lang w:val="en-US"/>
        </w:rPr>
        <w:t xml:space="preserve"> of most significance in my audit of the financial statements of the current period. </w:t>
      </w:r>
      <w:r>
        <w:rPr>
          <w:sz w:val="18"/>
          <w:szCs w:val="18"/>
          <w:lang w:val="en-US"/>
        </w:rPr>
        <w:t>This</w:t>
      </w:r>
      <w:r w:rsidRPr="009631DE">
        <w:rPr>
          <w:sz w:val="18"/>
          <w:szCs w:val="18"/>
          <w:lang w:val="en-US"/>
        </w:rPr>
        <w:t xml:space="preserve"> matter w</w:t>
      </w:r>
      <w:r>
        <w:rPr>
          <w:sz w:val="18"/>
          <w:szCs w:val="18"/>
          <w:lang w:val="en-US"/>
        </w:rPr>
        <w:t xml:space="preserve">as </w:t>
      </w:r>
      <w:r w:rsidRPr="009631DE">
        <w:rPr>
          <w:sz w:val="18"/>
          <w:szCs w:val="18"/>
          <w:lang w:val="en-US"/>
        </w:rPr>
        <w:t>addressed in the context of our audit of the financial statements as a whole, and in forming my opinion thereon, and I do not provide a separate opinion on th</w:t>
      </w:r>
      <w:r>
        <w:rPr>
          <w:sz w:val="18"/>
          <w:szCs w:val="18"/>
          <w:lang w:val="en-US"/>
        </w:rPr>
        <w:t>is</w:t>
      </w:r>
      <w:r w:rsidRPr="009631DE">
        <w:rPr>
          <w:sz w:val="18"/>
          <w:szCs w:val="18"/>
          <w:lang w:val="en-US"/>
        </w:rPr>
        <w:t xml:space="preserve"> matter.</w:t>
      </w:r>
    </w:p>
    <w:p w14:paraId="22F2A8EA" w14:textId="028431AB" w:rsidR="00623081" w:rsidRDefault="00623081" w:rsidP="005B0882">
      <w:pPr>
        <w:spacing w:line="240" w:lineRule="atLeast"/>
        <w:ind w:right="-45"/>
        <w:jc w:val="both"/>
        <w:rPr>
          <w:sz w:val="18"/>
          <w:szCs w:val="18"/>
          <w:lang w:val="en-US"/>
        </w:rPr>
      </w:pPr>
    </w:p>
    <w:tbl>
      <w:tblPr>
        <w:tblStyle w:val="TableGrid"/>
        <w:tblW w:w="9535" w:type="dxa"/>
        <w:tblLook w:val="04A0" w:firstRow="1" w:lastRow="0" w:firstColumn="1" w:lastColumn="0" w:noHBand="0" w:noVBand="1"/>
      </w:tblPr>
      <w:tblGrid>
        <w:gridCol w:w="4765"/>
        <w:gridCol w:w="4770"/>
      </w:tblGrid>
      <w:tr w:rsidR="00623081" w:rsidRPr="00020862" w14:paraId="10B3BC08" w14:textId="77777777" w:rsidTr="003C05FD">
        <w:tc>
          <w:tcPr>
            <w:tcW w:w="4765" w:type="dxa"/>
            <w:shd w:val="clear" w:color="auto" w:fill="auto"/>
          </w:tcPr>
          <w:p w14:paraId="484E0B49" w14:textId="77777777" w:rsidR="00623081" w:rsidRPr="003C05FD" w:rsidRDefault="00623081" w:rsidP="004365B9">
            <w:pPr>
              <w:spacing w:before="120" w:after="120"/>
              <w:ind w:right="-43"/>
              <w:jc w:val="center"/>
              <w:rPr>
                <w:b/>
                <w:bCs/>
                <w:sz w:val="18"/>
                <w:szCs w:val="18"/>
              </w:rPr>
            </w:pPr>
            <w:r w:rsidRPr="003C05FD">
              <w:rPr>
                <w:b/>
                <w:bCs/>
                <w:sz w:val="18"/>
                <w:szCs w:val="18"/>
              </w:rPr>
              <w:t>Key Audit Matter Details</w:t>
            </w:r>
          </w:p>
        </w:tc>
        <w:tc>
          <w:tcPr>
            <w:tcW w:w="4770" w:type="dxa"/>
            <w:shd w:val="clear" w:color="auto" w:fill="auto"/>
          </w:tcPr>
          <w:p w14:paraId="7513B92C" w14:textId="77777777" w:rsidR="00623081" w:rsidRPr="00020862" w:rsidRDefault="00623081" w:rsidP="004365B9">
            <w:pPr>
              <w:spacing w:before="120" w:after="120"/>
              <w:ind w:right="-43"/>
              <w:jc w:val="center"/>
              <w:rPr>
                <w:b/>
                <w:bCs/>
                <w:sz w:val="18"/>
                <w:szCs w:val="18"/>
              </w:rPr>
            </w:pPr>
            <w:r w:rsidRPr="003C05FD">
              <w:rPr>
                <w:b/>
                <w:bCs/>
                <w:sz w:val="18"/>
                <w:szCs w:val="18"/>
              </w:rPr>
              <w:t>Auditor’s Approach</w:t>
            </w:r>
          </w:p>
        </w:tc>
      </w:tr>
      <w:tr w:rsidR="00B31F1F" w:rsidRPr="00020862" w14:paraId="3235CE37" w14:textId="77777777" w:rsidTr="004365B9">
        <w:tc>
          <w:tcPr>
            <w:tcW w:w="4765" w:type="dxa"/>
          </w:tcPr>
          <w:p w14:paraId="2290CC37" w14:textId="77777777" w:rsidR="00B31F1F" w:rsidRPr="00304D5D" w:rsidRDefault="00B31F1F" w:rsidP="00D44971">
            <w:pPr>
              <w:pStyle w:val="ps-000-normal"/>
              <w:spacing w:before="160" w:after="0" w:line="240" w:lineRule="atLeast"/>
              <w:jc w:val="both"/>
              <w:rPr>
                <w:rFonts w:ascii="Times New Roman" w:hAnsi="Times New Roman" w:cs="Times New Roman"/>
                <w:b/>
                <w:bCs/>
                <w:i/>
                <w:iCs/>
                <w:sz w:val="18"/>
                <w:szCs w:val="18"/>
              </w:rPr>
            </w:pPr>
            <w:r w:rsidRPr="00656431">
              <w:rPr>
                <w:rFonts w:ascii="Times New Roman" w:hAnsi="Times New Roman" w:cs="Times New Roman"/>
                <w:b/>
                <w:bCs/>
                <w:i/>
                <w:iCs/>
                <w:sz w:val="18"/>
                <w:szCs w:val="18"/>
              </w:rPr>
              <w:t>Revenue recognition from contracts with customers</w:t>
            </w:r>
          </w:p>
          <w:p w14:paraId="512175BF" w14:textId="77777777" w:rsidR="00B31F1F" w:rsidRPr="00B31F1F" w:rsidRDefault="00B31F1F" w:rsidP="00D44971">
            <w:pPr>
              <w:pStyle w:val="ps-000-normal"/>
              <w:spacing w:after="0" w:line="240" w:lineRule="atLeast"/>
              <w:jc w:val="both"/>
              <w:rPr>
                <w:rFonts w:ascii="Times New Roman" w:hAnsi="Times New Roman" w:cs="Times New Roman"/>
                <w:sz w:val="18"/>
                <w:szCs w:val="18"/>
              </w:rPr>
            </w:pPr>
          </w:p>
          <w:p w14:paraId="0BAEF8CE" w14:textId="77777777" w:rsidR="00B31F1F" w:rsidRPr="00B31F1F" w:rsidRDefault="00B31F1F" w:rsidP="00D44971">
            <w:pPr>
              <w:pStyle w:val="ps-000-normal"/>
              <w:spacing w:after="0" w:line="240" w:lineRule="atLeast"/>
              <w:jc w:val="both"/>
              <w:rPr>
                <w:rFonts w:ascii="Times New Roman" w:hAnsi="Times New Roman" w:cs="Times New Roman"/>
                <w:sz w:val="18"/>
                <w:szCs w:val="18"/>
              </w:rPr>
            </w:pPr>
            <w:r w:rsidRPr="00B31F1F">
              <w:rPr>
                <w:rFonts w:ascii="Times New Roman" w:hAnsi="Times New Roman" w:cs="Times New Roman"/>
                <w:sz w:val="18"/>
                <w:szCs w:val="18"/>
              </w:rPr>
              <w:t>Main revenue from contracts with customers is revenue from sales of goods which the amounts are</w:t>
            </w:r>
            <w:r w:rsidRPr="00B31F1F">
              <w:rPr>
                <w:rFonts w:ascii="Times New Roman" w:hAnsi="Times New Roman" w:cs="Times New Roman"/>
                <w:sz w:val="18"/>
                <w:szCs w:val="18"/>
                <w:cs/>
              </w:rPr>
              <w:t xml:space="preserve"> </w:t>
            </w:r>
            <w:r w:rsidRPr="00B31F1F">
              <w:rPr>
                <w:rFonts w:ascii="Times New Roman" w:hAnsi="Times New Roman" w:cs="Times New Roman"/>
                <w:sz w:val="18"/>
                <w:szCs w:val="18"/>
              </w:rPr>
              <w:t>material to the financial statements and directly impact to the Company’s financial performance. The Company recognized the revenue from sale of goods at the point in time when a customer obtains control of the goods, generally on delivery of the goods to the customer. Hence, I focused on this area.</w:t>
            </w:r>
          </w:p>
          <w:p w14:paraId="033B83A6" w14:textId="653B0A48" w:rsidR="00B31F1F" w:rsidRPr="00020862" w:rsidRDefault="00B31F1F" w:rsidP="00D44971">
            <w:pPr>
              <w:pStyle w:val="ps-000-normal"/>
              <w:spacing w:after="0" w:line="240" w:lineRule="atLeast"/>
              <w:jc w:val="both"/>
              <w:rPr>
                <w:rFonts w:ascii="Times New Roman" w:hAnsi="Times New Roman" w:cs="Times New Roman"/>
                <w:sz w:val="18"/>
                <w:szCs w:val="18"/>
              </w:rPr>
            </w:pPr>
          </w:p>
        </w:tc>
        <w:tc>
          <w:tcPr>
            <w:tcW w:w="4770" w:type="dxa"/>
          </w:tcPr>
          <w:p w14:paraId="5D5B63A9" w14:textId="4648B9B9" w:rsidR="00D44971" w:rsidRPr="00D44971" w:rsidRDefault="00D44971" w:rsidP="00D44971">
            <w:pPr>
              <w:pStyle w:val="ps-000-normal"/>
              <w:spacing w:before="160" w:after="0" w:line="240" w:lineRule="atLeast"/>
              <w:jc w:val="both"/>
              <w:rPr>
                <w:rFonts w:ascii="Times New Roman" w:hAnsi="Times New Roman" w:cs="Times New Roman"/>
                <w:sz w:val="18"/>
                <w:szCs w:val="18"/>
              </w:rPr>
            </w:pPr>
            <w:r>
              <w:rPr>
                <w:rFonts w:ascii="Times New Roman" w:hAnsi="Times New Roman" w:cs="Times New Roman"/>
                <w:sz w:val="18"/>
                <w:szCs w:val="18"/>
              </w:rPr>
              <w:t xml:space="preserve">  </w:t>
            </w:r>
          </w:p>
          <w:p w14:paraId="7E58BA79" w14:textId="54288566" w:rsidR="00D44971" w:rsidRPr="00D44971" w:rsidRDefault="00D44971" w:rsidP="00D44971">
            <w:pPr>
              <w:pStyle w:val="ps-000-normal"/>
              <w:spacing w:after="0" w:line="240" w:lineRule="atLeast"/>
              <w:jc w:val="both"/>
              <w:rPr>
                <w:rFonts w:ascii="Times New Roman" w:hAnsi="Times New Roman" w:cs="Times New Roman"/>
                <w:sz w:val="18"/>
                <w:szCs w:val="18"/>
              </w:rPr>
            </w:pPr>
          </w:p>
          <w:p w14:paraId="10D054FA" w14:textId="77777777" w:rsidR="00B31F1F" w:rsidRPr="00D44971" w:rsidRDefault="00B31F1F" w:rsidP="00D44971">
            <w:pPr>
              <w:tabs>
                <w:tab w:val="left" w:pos="360"/>
                <w:tab w:val="left" w:pos="4327"/>
              </w:tabs>
              <w:spacing w:line="240" w:lineRule="atLeast"/>
              <w:ind w:right="24"/>
              <w:jc w:val="both"/>
              <w:rPr>
                <w:rFonts w:eastAsiaTheme="minorHAnsi"/>
                <w:color w:val="000000"/>
                <w:sz w:val="18"/>
                <w:szCs w:val="18"/>
                <w:lang w:val="en-US" w:bidi="th-TH"/>
              </w:rPr>
            </w:pPr>
            <w:r w:rsidRPr="00D44971">
              <w:rPr>
                <w:rFonts w:eastAsiaTheme="minorHAnsi"/>
                <w:color w:val="000000"/>
                <w:sz w:val="18"/>
                <w:szCs w:val="18"/>
                <w:lang w:val="en-US" w:bidi="th-TH"/>
              </w:rPr>
              <w:t>My audit procedures included the following procedures:</w:t>
            </w:r>
          </w:p>
          <w:p w14:paraId="1F7C04BF" w14:textId="142DE1C2" w:rsidR="00B31F1F" w:rsidRPr="00D44971" w:rsidRDefault="00B31F1F" w:rsidP="0054436C">
            <w:pPr>
              <w:pStyle w:val="ListParagraph"/>
              <w:numPr>
                <w:ilvl w:val="0"/>
                <w:numId w:val="1"/>
              </w:numPr>
              <w:tabs>
                <w:tab w:val="clear" w:pos="643"/>
                <w:tab w:val="num" w:pos="340"/>
                <w:tab w:val="left" w:pos="907"/>
                <w:tab w:val="left" w:pos="1644"/>
                <w:tab w:val="left" w:pos="1871"/>
                <w:tab w:val="left" w:pos="2580"/>
                <w:tab w:val="left" w:pos="2807"/>
                <w:tab w:val="left" w:pos="3515"/>
                <w:tab w:val="left" w:pos="3742"/>
                <w:tab w:val="left" w:pos="4327"/>
                <w:tab w:val="left" w:pos="4678"/>
                <w:tab w:val="left" w:pos="5387"/>
                <w:tab w:val="left" w:pos="5613"/>
                <w:tab w:val="left" w:pos="6322"/>
                <w:tab w:val="left" w:pos="6549"/>
              </w:tabs>
              <w:spacing w:before="120" w:line="240" w:lineRule="atLeast"/>
              <w:ind w:left="346" w:right="29" w:hanging="346"/>
              <w:contextualSpacing/>
              <w:jc w:val="both"/>
              <w:rPr>
                <w:rFonts w:eastAsiaTheme="minorHAnsi"/>
                <w:color w:val="000000"/>
                <w:sz w:val="18"/>
                <w:szCs w:val="18"/>
                <w:lang w:val="en-US" w:bidi="th-TH"/>
              </w:rPr>
            </w:pPr>
            <w:r w:rsidRPr="00D44971">
              <w:rPr>
                <w:rFonts w:eastAsiaTheme="minorHAnsi"/>
                <w:color w:val="000000"/>
                <w:sz w:val="18"/>
                <w:szCs w:val="18"/>
                <w:lang w:val="en-US" w:bidi="th-TH"/>
              </w:rPr>
              <w:t>Examined the revenue recognition of the Company by assessing and testing the Company’s IT system and its internal controls relevant to the revenue cycle by making enquiry of responsible executives, gaining an</w:t>
            </w:r>
            <w:r w:rsidR="0054436C">
              <w:rPr>
                <w:rFonts w:eastAsiaTheme="minorHAnsi"/>
                <w:color w:val="000000"/>
                <w:sz w:val="18"/>
                <w:szCs w:val="18"/>
                <w:lang w:val="en-US" w:bidi="th-TH"/>
              </w:rPr>
              <w:t xml:space="preserve"> </w:t>
            </w:r>
            <w:r w:rsidRPr="00D44971">
              <w:rPr>
                <w:rFonts w:eastAsiaTheme="minorHAnsi"/>
                <w:color w:val="000000"/>
                <w:sz w:val="18"/>
                <w:szCs w:val="18"/>
                <w:lang w:val="en-US" w:bidi="th-TH"/>
              </w:rPr>
              <w:t xml:space="preserve">understanding of the controls and selecting representative samples to test the operation of the designed controls. </w:t>
            </w:r>
          </w:p>
          <w:p w14:paraId="5E8D5F82" w14:textId="77777777" w:rsidR="00B31F1F" w:rsidRPr="00D44971" w:rsidRDefault="00B31F1F" w:rsidP="00D44971">
            <w:pPr>
              <w:pStyle w:val="ListParagraph"/>
              <w:numPr>
                <w:ilvl w:val="0"/>
                <w:numId w:val="1"/>
              </w:numPr>
              <w:tabs>
                <w:tab w:val="clear" w:pos="643"/>
                <w:tab w:val="num" w:pos="340"/>
                <w:tab w:val="left" w:pos="907"/>
                <w:tab w:val="left" w:pos="1644"/>
                <w:tab w:val="left" w:pos="1871"/>
                <w:tab w:val="left" w:pos="2580"/>
                <w:tab w:val="left" w:pos="2807"/>
                <w:tab w:val="left" w:pos="3515"/>
                <w:tab w:val="left" w:pos="3742"/>
                <w:tab w:val="left" w:pos="4327"/>
                <w:tab w:val="left" w:pos="4678"/>
                <w:tab w:val="left" w:pos="5387"/>
                <w:tab w:val="left" w:pos="5613"/>
                <w:tab w:val="left" w:pos="6322"/>
                <w:tab w:val="left" w:pos="6549"/>
              </w:tabs>
              <w:spacing w:before="120" w:line="240" w:lineRule="atLeast"/>
              <w:ind w:left="346" w:right="29" w:hanging="346"/>
              <w:jc w:val="both"/>
              <w:rPr>
                <w:rFonts w:eastAsiaTheme="minorHAnsi"/>
                <w:color w:val="000000"/>
                <w:sz w:val="18"/>
                <w:szCs w:val="18"/>
                <w:lang w:val="en-US" w:bidi="th-TH"/>
              </w:rPr>
            </w:pPr>
            <w:r w:rsidRPr="00D44971">
              <w:rPr>
                <w:rFonts w:eastAsiaTheme="minorHAnsi"/>
                <w:color w:val="000000"/>
                <w:sz w:val="18"/>
                <w:szCs w:val="18"/>
                <w:lang w:val="en-US" w:bidi="th-TH"/>
              </w:rPr>
              <w:t>On a sampling basis, examined supporting documents for sales transactions occurring during the year and near the end of the accounting period to assess whether revenue recognition was consistent with the sales conditions, and whether it was in compliance with the Company’s policy and examined the credit notes issued after the end of accounting period.</w:t>
            </w:r>
          </w:p>
          <w:p w14:paraId="412CC33A" w14:textId="77777777" w:rsidR="00B31F1F" w:rsidRPr="00D44971" w:rsidRDefault="00B31F1F" w:rsidP="00D44971">
            <w:pPr>
              <w:pStyle w:val="ListParagraph"/>
              <w:numPr>
                <w:ilvl w:val="0"/>
                <w:numId w:val="1"/>
              </w:numPr>
              <w:tabs>
                <w:tab w:val="clear" w:pos="643"/>
                <w:tab w:val="num" w:pos="340"/>
                <w:tab w:val="left" w:pos="907"/>
                <w:tab w:val="left" w:pos="1644"/>
                <w:tab w:val="left" w:pos="1871"/>
                <w:tab w:val="left" w:pos="2580"/>
                <w:tab w:val="left" w:pos="2807"/>
                <w:tab w:val="left" w:pos="3515"/>
                <w:tab w:val="left" w:pos="3742"/>
                <w:tab w:val="left" w:pos="4327"/>
                <w:tab w:val="left" w:pos="4678"/>
                <w:tab w:val="left" w:pos="5387"/>
                <w:tab w:val="left" w:pos="5613"/>
                <w:tab w:val="left" w:pos="6322"/>
                <w:tab w:val="left" w:pos="6549"/>
              </w:tabs>
              <w:spacing w:before="120" w:line="240" w:lineRule="atLeast"/>
              <w:ind w:left="346" w:right="29" w:hanging="346"/>
              <w:jc w:val="both"/>
              <w:rPr>
                <w:rFonts w:eastAsiaTheme="minorHAnsi"/>
                <w:color w:val="000000"/>
                <w:sz w:val="18"/>
                <w:szCs w:val="18"/>
                <w:lang w:val="en-US" w:bidi="th-TH"/>
              </w:rPr>
            </w:pPr>
            <w:r w:rsidRPr="00D44971">
              <w:rPr>
                <w:rFonts w:eastAsiaTheme="minorHAnsi"/>
                <w:color w:val="000000"/>
                <w:sz w:val="18"/>
                <w:szCs w:val="18"/>
                <w:lang w:val="en-US" w:bidi="th-TH"/>
              </w:rPr>
              <w:t>Performed analytical procedures to detect possible irregularities in revenue transactions throughout the</w:t>
            </w:r>
            <w:r w:rsidRPr="00D44971">
              <w:rPr>
                <w:rFonts w:eastAsiaTheme="minorHAnsi"/>
                <w:color w:val="000000"/>
                <w:sz w:val="18"/>
                <w:szCs w:val="18"/>
                <w:cs/>
                <w:lang w:val="en-US"/>
              </w:rPr>
              <w:t xml:space="preserve"> </w:t>
            </w:r>
            <w:r w:rsidRPr="00D44971">
              <w:rPr>
                <w:rFonts w:eastAsiaTheme="minorHAnsi"/>
                <w:color w:val="000000"/>
                <w:sz w:val="18"/>
                <w:szCs w:val="18"/>
                <w:lang w:val="en-US" w:bidi="th-TH"/>
              </w:rPr>
              <w:t xml:space="preserve">accounting period, particularly for accounting entries made through journal vouchers.     </w:t>
            </w:r>
          </w:p>
          <w:p w14:paraId="461F1A03" w14:textId="77777777" w:rsidR="00B31F1F" w:rsidRPr="00D44971" w:rsidRDefault="00B31F1F" w:rsidP="00D44971">
            <w:pPr>
              <w:tabs>
                <w:tab w:val="left" w:pos="360"/>
              </w:tabs>
              <w:ind w:right="-43"/>
              <w:jc w:val="both"/>
              <w:rPr>
                <w:rFonts w:eastAsiaTheme="minorHAnsi"/>
                <w:color w:val="000000"/>
                <w:sz w:val="16"/>
                <w:szCs w:val="16"/>
                <w:lang w:val="en-US" w:bidi="th-TH"/>
              </w:rPr>
            </w:pPr>
          </w:p>
        </w:tc>
      </w:tr>
    </w:tbl>
    <w:p w14:paraId="0890D281" w14:textId="77777777" w:rsidR="00506B81" w:rsidRPr="005B0882" w:rsidRDefault="00506B81" w:rsidP="005B0882">
      <w:pPr>
        <w:spacing w:line="240" w:lineRule="atLeast"/>
        <w:ind w:right="-45"/>
        <w:jc w:val="both"/>
        <w:rPr>
          <w:sz w:val="18"/>
          <w:szCs w:val="18"/>
        </w:rPr>
      </w:pPr>
    </w:p>
    <w:p w14:paraId="1A1FFC35" w14:textId="77777777" w:rsidR="00CA0D44" w:rsidRDefault="00CA0D44" w:rsidP="00CA0D44">
      <w:pPr>
        <w:spacing w:line="240" w:lineRule="atLeast"/>
        <w:ind w:right="-45"/>
        <w:jc w:val="both"/>
        <w:rPr>
          <w:b/>
          <w:bCs/>
          <w:i/>
          <w:iCs/>
          <w:sz w:val="18"/>
          <w:szCs w:val="18"/>
        </w:rPr>
        <w:sectPr w:rsidR="00CA0D44" w:rsidSect="00310B40">
          <w:headerReference w:type="default" r:id="rId10"/>
          <w:footerReference w:type="default" r:id="rId11"/>
          <w:headerReference w:type="first" r:id="rId12"/>
          <w:pgSz w:w="11909" w:h="16834" w:code="9"/>
          <w:pgMar w:top="1440" w:right="1008" w:bottom="576" w:left="1440" w:header="475" w:footer="576" w:gutter="0"/>
          <w:cols w:space="720"/>
          <w:titlePg/>
          <w:docGrid w:linePitch="360"/>
        </w:sectPr>
      </w:pPr>
    </w:p>
    <w:p w14:paraId="2537D279" w14:textId="5EF7845F" w:rsidR="00CA0D44" w:rsidRDefault="00CA0D44" w:rsidP="00CA0D44">
      <w:pPr>
        <w:spacing w:line="240" w:lineRule="atLeast"/>
        <w:ind w:right="-45"/>
        <w:jc w:val="both"/>
        <w:rPr>
          <w:b/>
          <w:bCs/>
          <w:i/>
          <w:iCs/>
          <w:sz w:val="18"/>
          <w:szCs w:val="18"/>
        </w:rPr>
      </w:pPr>
    </w:p>
    <w:p w14:paraId="589E1C7B" w14:textId="77777777" w:rsidR="00D44971" w:rsidRDefault="00D44971" w:rsidP="00CA0D44">
      <w:pPr>
        <w:spacing w:line="240" w:lineRule="atLeast"/>
        <w:ind w:right="-45"/>
        <w:jc w:val="both"/>
        <w:rPr>
          <w:b/>
          <w:bCs/>
          <w:i/>
          <w:iCs/>
          <w:sz w:val="18"/>
          <w:szCs w:val="18"/>
        </w:rPr>
      </w:pPr>
    </w:p>
    <w:p w14:paraId="4F3BA95F" w14:textId="77777777" w:rsidR="00CA0D44" w:rsidRPr="009631DE" w:rsidRDefault="00CA0D44" w:rsidP="00CA0D44">
      <w:pPr>
        <w:spacing w:line="240" w:lineRule="atLeast"/>
        <w:ind w:right="-43"/>
        <w:jc w:val="both"/>
        <w:rPr>
          <w:b/>
          <w:bCs/>
          <w:i/>
          <w:iCs/>
          <w:sz w:val="18"/>
          <w:szCs w:val="18"/>
        </w:rPr>
      </w:pPr>
      <w:r w:rsidRPr="009631DE">
        <w:rPr>
          <w:b/>
          <w:bCs/>
          <w:i/>
          <w:iCs/>
          <w:sz w:val="18"/>
          <w:szCs w:val="18"/>
        </w:rPr>
        <w:t xml:space="preserve">Other Information </w:t>
      </w:r>
    </w:p>
    <w:p w14:paraId="3EDD71FC" w14:textId="77777777" w:rsidR="00CA0D44" w:rsidRPr="009631DE" w:rsidRDefault="00CA0D44" w:rsidP="00CA0D44">
      <w:pPr>
        <w:spacing w:line="240" w:lineRule="atLeast"/>
        <w:jc w:val="both"/>
        <w:rPr>
          <w:sz w:val="18"/>
          <w:szCs w:val="18"/>
          <w:lang w:val="en-US"/>
        </w:rPr>
      </w:pPr>
      <w:r w:rsidRPr="009631DE">
        <w:rPr>
          <w:sz w:val="18"/>
          <w:szCs w:val="18"/>
          <w:lang w:val="en-US"/>
        </w:rPr>
        <w:t xml:space="preserve">Management is responsible for the other information. The other information comprises the annual report but does not include the financial statements and my auditor’s report thereon. The annual report is expected to be made available to us after the date of this auditor's report. </w:t>
      </w:r>
    </w:p>
    <w:p w14:paraId="506AAD88" w14:textId="77777777" w:rsidR="00CA0D44" w:rsidRPr="009631DE" w:rsidRDefault="00CA0D44" w:rsidP="00CA0D44">
      <w:pPr>
        <w:spacing w:line="240" w:lineRule="atLeast"/>
        <w:ind w:right="-43"/>
        <w:jc w:val="both"/>
        <w:rPr>
          <w:sz w:val="18"/>
          <w:szCs w:val="18"/>
        </w:rPr>
      </w:pPr>
    </w:p>
    <w:p w14:paraId="27902435" w14:textId="77777777" w:rsidR="00CA0D44" w:rsidRPr="009631DE" w:rsidRDefault="00CA0D44" w:rsidP="00CA0D44">
      <w:pPr>
        <w:spacing w:line="240" w:lineRule="atLeast"/>
        <w:ind w:right="-43"/>
        <w:jc w:val="both"/>
        <w:rPr>
          <w:sz w:val="18"/>
          <w:szCs w:val="18"/>
        </w:rPr>
      </w:pPr>
      <w:r w:rsidRPr="009631DE">
        <w:rPr>
          <w:sz w:val="18"/>
          <w:szCs w:val="18"/>
        </w:rPr>
        <w:t xml:space="preserve">My opinion on the financial statements does not cover the other information and I will not express any form of assurance conclusion thereon. </w:t>
      </w:r>
    </w:p>
    <w:p w14:paraId="5FC9CB03" w14:textId="77777777" w:rsidR="00CA0D44" w:rsidRPr="009631DE" w:rsidRDefault="00CA0D44" w:rsidP="00CA0D44">
      <w:pPr>
        <w:spacing w:line="240" w:lineRule="atLeast"/>
        <w:ind w:right="-43"/>
        <w:jc w:val="both"/>
        <w:rPr>
          <w:sz w:val="18"/>
          <w:szCs w:val="18"/>
        </w:rPr>
      </w:pPr>
    </w:p>
    <w:p w14:paraId="5B7E100C" w14:textId="77777777" w:rsidR="00CA0D44" w:rsidRPr="009631DE" w:rsidRDefault="00CA0D44" w:rsidP="00CA0D44">
      <w:pPr>
        <w:spacing w:line="240" w:lineRule="atLeast"/>
        <w:ind w:right="-43"/>
        <w:jc w:val="both"/>
        <w:rPr>
          <w:sz w:val="18"/>
          <w:szCs w:val="18"/>
        </w:rPr>
      </w:pPr>
      <w:r w:rsidRPr="009631DE">
        <w:rPr>
          <w:sz w:val="18"/>
          <w:szCs w:val="18"/>
          <w:lang w:val="en-US"/>
        </w:rPr>
        <w:t>In connection with my audit of the financial statements, my responsibility is to read the other information identified above when it becomes available and, in doing so, consider whether the other information is materially inconsistent with the financial statements or</w:t>
      </w:r>
      <w:r w:rsidRPr="009631DE">
        <w:rPr>
          <w:sz w:val="18"/>
          <w:szCs w:val="18"/>
        </w:rPr>
        <w:t xml:space="preserve"> my knowledge obtained in the audit, or otherwise appears to be materially misstated. </w:t>
      </w:r>
    </w:p>
    <w:p w14:paraId="0E3A9406" w14:textId="77777777" w:rsidR="00CA0D44" w:rsidRPr="009631DE" w:rsidRDefault="00CA0D44" w:rsidP="00CA0D44">
      <w:pPr>
        <w:spacing w:line="240" w:lineRule="atLeast"/>
        <w:ind w:right="-43"/>
        <w:jc w:val="both"/>
        <w:rPr>
          <w:sz w:val="18"/>
          <w:szCs w:val="18"/>
        </w:rPr>
      </w:pPr>
    </w:p>
    <w:p w14:paraId="784D60B9" w14:textId="77777777" w:rsidR="00CA0D44" w:rsidRPr="00020862" w:rsidRDefault="00CA0D44" w:rsidP="00CA0D44">
      <w:pPr>
        <w:spacing w:line="240" w:lineRule="atLeast"/>
        <w:ind w:right="-43"/>
        <w:jc w:val="both"/>
        <w:rPr>
          <w:sz w:val="18"/>
          <w:szCs w:val="18"/>
        </w:rPr>
      </w:pPr>
      <w:r w:rsidRPr="009631DE">
        <w:rPr>
          <w:sz w:val="18"/>
          <w:szCs w:val="18"/>
        </w:rPr>
        <w:t>When I read the annual report, if I conclude that there is a material misstatement therein, I am required to communicate the matter to those charged with governance.</w:t>
      </w:r>
    </w:p>
    <w:p w14:paraId="25DDF639" w14:textId="77777777" w:rsidR="00CA0D44" w:rsidRDefault="00CA0D44" w:rsidP="00CA0D44">
      <w:pPr>
        <w:spacing w:line="240" w:lineRule="atLeast"/>
        <w:ind w:right="-45"/>
        <w:jc w:val="both"/>
        <w:rPr>
          <w:b/>
          <w:bCs/>
          <w:i/>
          <w:iCs/>
          <w:sz w:val="18"/>
          <w:szCs w:val="18"/>
        </w:rPr>
      </w:pPr>
    </w:p>
    <w:p w14:paraId="05E2CE14" w14:textId="69921FE1" w:rsidR="005B0882" w:rsidRPr="005B0882" w:rsidRDefault="00A12093" w:rsidP="00CA0D44">
      <w:pPr>
        <w:spacing w:line="240" w:lineRule="atLeast"/>
        <w:ind w:right="-45"/>
        <w:jc w:val="both"/>
        <w:rPr>
          <w:b/>
          <w:bCs/>
          <w:i/>
          <w:iCs/>
          <w:sz w:val="18"/>
          <w:szCs w:val="18"/>
        </w:rPr>
      </w:pPr>
      <w:r w:rsidRPr="00A12093">
        <w:rPr>
          <w:b/>
          <w:bCs/>
          <w:i/>
          <w:iCs/>
          <w:sz w:val="18"/>
          <w:szCs w:val="18"/>
        </w:rPr>
        <w:t>Responsibilities of Management and Those Charged with Governance</w:t>
      </w:r>
      <w:r w:rsidRPr="005B0882">
        <w:rPr>
          <w:b/>
          <w:bCs/>
          <w:i/>
          <w:iCs/>
          <w:sz w:val="18"/>
          <w:szCs w:val="18"/>
        </w:rPr>
        <w:t xml:space="preserve"> </w:t>
      </w:r>
      <w:r w:rsidR="005B0882" w:rsidRPr="005B0882">
        <w:rPr>
          <w:b/>
          <w:bCs/>
          <w:i/>
          <w:iCs/>
          <w:sz w:val="18"/>
          <w:szCs w:val="18"/>
        </w:rPr>
        <w:t>for the Financial Statements</w:t>
      </w:r>
    </w:p>
    <w:p w14:paraId="6908903B" w14:textId="77777777" w:rsidR="005B0882" w:rsidRPr="005B0882" w:rsidRDefault="005B0882" w:rsidP="00CA0D44">
      <w:pPr>
        <w:spacing w:line="240" w:lineRule="atLeast"/>
        <w:ind w:right="-45"/>
        <w:jc w:val="both"/>
        <w:rPr>
          <w:sz w:val="18"/>
          <w:szCs w:val="18"/>
        </w:rPr>
      </w:pPr>
      <w:r w:rsidRPr="005B0882">
        <w:rPr>
          <w:sz w:val="18"/>
          <w:szCs w:val="1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89225C4" w14:textId="77777777" w:rsidR="005B0882" w:rsidRPr="005B0882" w:rsidRDefault="005B0882" w:rsidP="00CA0D44">
      <w:pPr>
        <w:spacing w:line="240" w:lineRule="atLeast"/>
        <w:ind w:right="-45"/>
        <w:jc w:val="both"/>
        <w:rPr>
          <w:sz w:val="18"/>
          <w:szCs w:val="18"/>
        </w:rPr>
      </w:pPr>
    </w:p>
    <w:p w14:paraId="69BF8D1E" w14:textId="77777777" w:rsidR="005B0882" w:rsidRPr="005B0882" w:rsidRDefault="005B0882" w:rsidP="00CA0D44">
      <w:pPr>
        <w:spacing w:line="240" w:lineRule="atLeast"/>
        <w:ind w:right="-45"/>
        <w:jc w:val="both"/>
        <w:rPr>
          <w:sz w:val="18"/>
          <w:szCs w:val="18"/>
        </w:rPr>
      </w:pPr>
      <w:r w:rsidRPr="005B0882">
        <w:rPr>
          <w:sz w:val="18"/>
          <w:szCs w:val="1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495AB96" w14:textId="4BC49DE8" w:rsidR="005B0882" w:rsidRDefault="005B0882" w:rsidP="00CA0D44">
      <w:pPr>
        <w:spacing w:line="240" w:lineRule="atLeast"/>
        <w:ind w:right="-45"/>
        <w:jc w:val="both"/>
        <w:rPr>
          <w:sz w:val="18"/>
          <w:szCs w:val="18"/>
        </w:rPr>
      </w:pPr>
    </w:p>
    <w:p w14:paraId="54342C47" w14:textId="77777777" w:rsidR="00C832D0" w:rsidRPr="00020862" w:rsidRDefault="00C832D0" w:rsidP="00CA0D44">
      <w:pPr>
        <w:spacing w:line="240" w:lineRule="atLeast"/>
        <w:ind w:right="-43"/>
        <w:jc w:val="both"/>
        <w:rPr>
          <w:sz w:val="18"/>
          <w:szCs w:val="18"/>
        </w:rPr>
      </w:pPr>
      <w:r w:rsidRPr="00020862">
        <w:rPr>
          <w:sz w:val="18"/>
          <w:szCs w:val="18"/>
        </w:rPr>
        <w:t>Those charged with governance are responsible for overseeing the Company’s financial reporting process.</w:t>
      </w:r>
    </w:p>
    <w:p w14:paraId="54D83787" w14:textId="77777777" w:rsidR="00310B40" w:rsidRDefault="00310B40" w:rsidP="00CA0D44">
      <w:pPr>
        <w:spacing w:line="240" w:lineRule="atLeast"/>
        <w:ind w:right="-45"/>
        <w:jc w:val="both"/>
        <w:rPr>
          <w:sz w:val="18"/>
          <w:szCs w:val="18"/>
        </w:rPr>
      </w:pPr>
    </w:p>
    <w:p w14:paraId="72D57906" w14:textId="77777777" w:rsidR="00CA0D44" w:rsidRPr="005B0882" w:rsidRDefault="00CA0D44" w:rsidP="00CA0D44">
      <w:pPr>
        <w:spacing w:line="240" w:lineRule="atLeast"/>
        <w:ind w:right="-45"/>
        <w:jc w:val="both"/>
        <w:rPr>
          <w:b/>
          <w:bCs/>
          <w:i/>
          <w:iCs/>
          <w:sz w:val="18"/>
          <w:szCs w:val="18"/>
        </w:rPr>
      </w:pPr>
      <w:r w:rsidRPr="005B0882">
        <w:rPr>
          <w:b/>
          <w:bCs/>
          <w:i/>
          <w:iCs/>
          <w:sz w:val="18"/>
          <w:szCs w:val="18"/>
        </w:rPr>
        <w:t xml:space="preserve">Auditor’s Responsibilities for the Audit of the Financial Statements </w:t>
      </w:r>
    </w:p>
    <w:p w14:paraId="0290C6EE" w14:textId="77777777" w:rsidR="00CA0D44" w:rsidRDefault="00CA0D44" w:rsidP="00CA0D44">
      <w:pPr>
        <w:spacing w:line="240" w:lineRule="atLeast"/>
        <w:ind w:right="-45"/>
        <w:jc w:val="both"/>
        <w:rPr>
          <w:sz w:val="18"/>
          <w:szCs w:val="18"/>
        </w:rPr>
      </w:pPr>
      <w:r w:rsidRPr="005B0882">
        <w:rPr>
          <w:sz w:val="18"/>
          <w:szCs w:val="1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sz w:val="18"/>
          <w:szCs w:val="18"/>
        </w:rPr>
        <w:t>.</w:t>
      </w:r>
    </w:p>
    <w:p w14:paraId="072C53BC" w14:textId="77777777" w:rsidR="00CA0D44" w:rsidRPr="00C832D0" w:rsidRDefault="00CA0D44" w:rsidP="00CA0D44">
      <w:pPr>
        <w:spacing w:line="240" w:lineRule="atLeast"/>
        <w:ind w:right="-45"/>
        <w:jc w:val="both"/>
        <w:rPr>
          <w:sz w:val="18"/>
          <w:szCs w:val="18"/>
        </w:rPr>
      </w:pPr>
    </w:p>
    <w:p w14:paraId="4A94FA69" w14:textId="3A810AF2" w:rsidR="00CA0D44" w:rsidRDefault="00CA0D44" w:rsidP="00CA0D44">
      <w:pPr>
        <w:spacing w:line="240" w:lineRule="atLeast"/>
        <w:ind w:right="-45"/>
        <w:jc w:val="both"/>
        <w:rPr>
          <w:sz w:val="18"/>
          <w:szCs w:val="18"/>
        </w:rPr>
      </w:pPr>
      <w:r w:rsidRPr="005B0882">
        <w:rPr>
          <w:sz w:val="18"/>
          <w:szCs w:val="18"/>
        </w:rPr>
        <w:t xml:space="preserve">As part of an audit in accordance with Thai Standards on Auditing, I exercise professional judgment and maintain professional skepticism throughout the audit. I also: </w:t>
      </w:r>
    </w:p>
    <w:p w14:paraId="505777EF" w14:textId="77777777" w:rsidR="00CA0D44" w:rsidRPr="005B0882" w:rsidRDefault="00CA0D44" w:rsidP="000D0E33">
      <w:pPr>
        <w:pStyle w:val="ListParagraph"/>
        <w:numPr>
          <w:ilvl w:val="0"/>
          <w:numId w:val="3"/>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A0E8A9" w14:textId="77777777" w:rsidR="00CA0D44" w:rsidRPr="005B0882" w:rsidRDefault="00CA0D44" w:rsidP="000D0E33">
      <w:pPr>
        <w:pStyle w:val="ListParagraph"/>
        <w:numPr>
          <w:ilvl w:val="0"/>
          <w:numId w:val="3"/>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260A7742" w14:textId="77777777" w:rsidR="00CA0D44" w:rsidRPr="005B0882" w:rsidRDefault="00CA0D44" w:rsidP="000D0E33">
      <w:pPr>
        <w:pStyle w:val="ListParagraph"/>
        <w:numPr>
          <w:ilvl w:val="0"/>
          <w:numId w:val="3"/>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 xml:space="preserve">Evaluate the appropriateness of accounting policies used and the reasonableness of accounting estimates and related disclosures made by management. </w:t>
      </w:r>
    </w:p>
    <w:p w14:paraId="7A8DECF9" w14:textId="77777777" w:rsidR="00CA0D44" w:rsidRPr="005B0882" w:rsidRDefault="00CA0D44" w:rsidP="000D0E33">
      <w:pPr>
        <w:pStyle w:val="ListParagraph"/>
        <w:numPr>
          <w:ilvl w:val="0"/>
          <w:numId w:val="3"/>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6BE6FD8" w14:textId="31C91008" w:rsidR="00CA0D44" w:rsidRDefault="00CA0D44" w:rsidP="000D0E33">
      <w:pPr>
        <w:pStyle w:val="ListParagraph"/>
        <w:numPr>
          <w:ilvl w:val="0"/>
          <w:numId w:val="3"/>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Evaluate the overall presentation, structure and content of the financial statements, including the disclosures, and whether the financial statements represent the underlying transactions and events in a manner that achieves fair presentation.</w:t>
      </w:r>
    </w:p>
    <w:p w14:paraId="08F28840" w14:textId="7B0C6CFF" w:rsidR="00CA0D44" w:rsidRPr="00CA0D44" w:rsidRDefault="00CA0D44" w:rsidP="000D0E33">
      <w:pPr>
        <w:pStyle w:val="ListParagraph"/>
        <w:numPr>
          <w:ilvl w:val="0"/>
          <w:numId w:val="3"/>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sectPr w:rsidR="00CA0D44" w:rsidRPr="00CA0D44" w:rsidSect="00CA0D44">
          <w:footerReference w:type="first" r:id="rId13"/>
          <w:pgSz w:w="11909" w:h="16834" w:code="9"/>
          <w:pgMar w:top="1440" w:right="1008" w:bottom="576" w:left="1440" w:header="475" w:footer="576" w:gutter="0"/>
          <w:pgNumType w:start="2"/>
          <w:cols w:space="720"/>
          <w:titlePg/>
          <w:docGrid w:linePitch="360"/>
        </w:sectPr>
      </w:pPr>
    </w:p>
    <w:p w14:paraId="36C9B139" w14:textId="74BCFE5F" w:rsidR="005B0882" w:rsidRDefault="005B0882" w:rsidP="00CA0D44">
      <w:pPr>
        <w:tabs>
          <w:tab w:val="left" w:pos="720"/>
        </w:tabs>
        <w:ind w:right="-43"/>
        <w:jc w:val="thaiDistribute"/>
        <w:rPr>
          <w:sz w:val="18"/>
          <w:szCs w:val="18"/>
        </w:rPr>
      </w:pPr>
    </w:p>
    <w:p w14:paraId="11777D9F" w14:textId="77777777" w:rsidR="00CA0D44" w:rsidRPr="00CA0D44" w:rsidRDefault="00CA0D44" w:rsidP="00CA0D44">
      <w:pPr>
        <w:tabs>
          <w:tab w:val="left" w:pos="720"/>
        </w:tabs>
        <w:spacing w:line="240" w:lineRule="atLeast"/>
        <w:ind w:right="-45"/>
        <w:jc w:val="thaiDistribute"/>
        <w:rPr>
          <w:sz w:val="18"/>
          <w:szCs w:val="18"/>
        </w:rPr>
      </w:pPr>
    </w:p>
    <w:p w14:paraId="5F771263" w14:textId="71270B4B" w:rsidR="00A12093" w:rsidRPr="00A12093" w:rsidRDefault="00A12093" w:rsidP="00A12093">
      <w:pPr>
        <w:tabs>
          <w:tab w:val="left" w:pos="720"/>
        </w:tabs>
        <w:ind w:right="-43"/>
        <w:jc w:val="thaiDistribute"/>
        <w:rPr>
          <w:sz w:val="18"/>
          <w:szCs w:val="18"/>
        </w:rPr>
      </w:pPr>
      <w:r w:rsidRPr="00A12093">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093D9F" w14:textId="77777777" w:rsidR="00A12093" w:rsidRPr="00304D5D" w:rsidRDefault="00A12093" w:rsidP="00A12093">
      <w:pPr>
        <w:tabs>
          <w:tab w:val="left" w:pos="720"/>
        </w:tabs>
        <w:ind w:right="-43"/>
        <w:jc w:val="thaiDistribute"/>
      </w:pPr>
    </w:p>
    <w:p w14:paraId="5B8DFEE9" w14:textId="77777777" w:rsidR="00A12093" w:rsidRPr="00A12093" w:rsidRDefault="00A12093" w:rsidP="00A12093">
      <w:pPr>
        <w:tabs>
          <w:tab w:val="left" w:pos="720"/>
        </w:tabs>
        <w:ind w:right="-43"/>
        <w:jc w:val="thaiDistribute"/>
        <w:rPr>
          <w:sz w:val="18"/>
          <w:szCs w:val="18"/>
        </w:rPr>
      </w:pPr>
      <w:r w:rsidRPr="00A12093">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6725FF2" w14:textId="62245E82" w:rsidR="005B0882" w:rsidRDefault="005B0882" w:rsidP="005B0882">
      <w:pPr>
        <w:tabs>
          <w:tab w:val="left" w:pos="720"/>
        </w:tabs>
        <w:spacing w:line="240" w:lineRule="atLeast"/>
        <w:ind w:right="-45"/>
        <w:jc w:val="thaiDistribute"/>
        <w:rPr>
          <w:sz w:val="18"/>
          <w:szCs w:val="18"/>
        </w:rPr>
      </w:pPr>
    </w:p>
    <w:p w14:paraId="5D8018EE" w14:textId="5AE85F58" w:rsidR="00CA0D44" w:rsidRPr="00681703" w:rsidRDefault="00CA0D44" w:rsidP="00CA0D44">
      <w:pPr>
        <w:tabs>
          <w:tab w:val="left" w:pos="720"/>
        </w:tabs>
        <w:spacing w:line="240" w:lineRule="atLeast"/>
        <w:ind w:right="-43"/>
        <w:jc w:val="thaiDistribute"/>
        <w:rPr>
          <w:sz w:val="18"/>
          <w:szCs w:val="18"/>
        </w:rPr>
      </w:pPr>
      <w:r w:rsidRPr="00681703">
        <w:rPr>
          <w:sz w:val="18"/>
          <w:szCs w:val="18"/>
        </w:rPr>
        <w:t>From the matters communicated with those charged with governance, I determine those matters that were of most significance in the audit of the financial statements of the current period and are therefore the key audit matter. I describe t</w:t>
      </w:r>
      <w:r w:rsidR="00AB243A">
        <w:rPr>
          <w:sz w:val="18"/>
          <w:szCs w:val="18"/>
        </w:rPr>
        <w:t>his</w:t>
      </w:r>
      <w:r w:rsidRPr="00681703">
        <w:rPr>
          <w:sz w:val="18"/>
          <w:szCs w:val="18"/>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4A91FF" w14:textId="77777777" w:rsidR="00CA0D44" w:rsidRPr="005B0882" w:rsidRDefault="00CA0D44" w:rsidP="005B0882">
      <w:pPr>
        <w:tabs>
          <w:tab w:val="left" w:pos="720"/>
        </w:tabs>
        <w:spacing w:line="240" w:lineRule="atLeast"/>
        <w:ind w:right="-45"/>
        <w:jc w:val="thaiDistribute"/>
        <w:rPr>
          <w:sz w:val="18"/>
          <w:szCs w:val="18"/>
        </w:rPr>
      </w:pPr>
    </w:p>
    <w:p w14:paraId="3CD77658"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30E3E6FC"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3221234B"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3C53D49B" w14:textId="77777777" w:rsidR="005B0882" w:rsidRPr="005B0882" w:rsidRDefault="005B0882" w:rsidP="005B0882">
      <w:pPr>
        <w:pStyle w:val="E"/>
        <w:spacing w:line="240" w:lineRule="atLeast"/>
        <w:ind w:left="0" w:right="47"/>
        <w:jc w:val="both"/>
        <w:rPr>
          <w:rFonts w:ascii="Times New Roman" w:hAnsi="Times New Roman" w:cs="Times New Roman"/>
          <w:sz w:val="18"/>
          <w:szCs w:val="18"/>
          <w:lang w:val="en-GB"/>
        </w:rPr>
      </w:pPr>
      <w:r w:rsidRPr="005B0882">
        <w:rPr>
          <w:rFonts w:ascii="Times New Roman" w:hAnsi="Times New Roman" w:cs="Times New Roman"/>
          <w:sz w:val="18"/>
          <w:szCs w:val="18"/>
          <w:lang w:val="en-US"/>
        </w:rPr>
        <w:t>(Ms. Wimolsri Jongudomsombut</w:t>
      </w:r>
      <w:r w:rsidRPr="005B0882">
        <w:rPr>
          <w:rFonts w:ascii="Times New Roman" w:hAnsi="Times New Roman" w:cs="Times New Roman"/>
          <w:sz w:val="18"/>
          <w:szCs w:val="18"/>
          <w:lang w:val="en-GB"/>
        </w:rPr>
        <w:t>)</w:t>
      </w:r>
    </w:p>
    <w:p w14:paraId="77100869" w14:textId="77777777" w:rsidR="005B0882" w:rsidRPr="005B0882" w:rsidRDefault="005B0882" w:rsidP="005B0882">
      <w:pPr>
        <w:spacing w:line="240" w:lineRule="atLeast"/>
        <w:ind w:right="47"/>
        <w:jc w:val="both"/>
        <w:rPr>
          <w:sz w:val="18"/>
          <w:szCs w:val="18"/>
        </w:rPr>
      </w:pPr>
      <w:r w:rsidRPr="005B0882">
        <w:rPr>
          <w:sz w:val="18"/>
          <w:szCs w:val="18"/>
        </w:rPr>
        <w:t>Certified Public Accountant, Registration No. 3899</w:t>
      </w:r>
    </w:p>
    <w:p w14:paraId="3D1F96A3"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B0882">
        <w:rPr>
          <w:rFonts w:cs="Times New Roman"/>
          <w:sz w:val="18"/>
          <w:szCs w:val="18"/>
        </w:rPr>
        <w:t>Baker Tilly Audit and Advisory Services (Thailand) Ltd.</w:t>
      </w:r>
    </w:p>
    <w:p w14:paraId="7FE2B3AB"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B0882">
        <w:rPr>
          <w:rFonts w:cs="Times New Roman"/>
          <w:sz w:val="18"/>
          <w:szCs w:val="18"/>
        </w:rPr>
        <w:t>Bangkok</w:t>
      </w:r>
    </w:p>
    <w:p w14:paraId="371399C3" w14:textId="3565082D" w:rsidR="005B0882" w:rsidRPr="005B0882" w:rsidRDefault="00506B81" w:rsidP="005B0882">
      <w:pPr>
        <w:spacing w:line="240" w:lineRule="atLeast"/>
        <w:ind w:right="-43"/>
        <w:jc w:val="thaiDistribute"/>
        <w:rPr>
          <w:sz w:val="18"/>
          <w:szCs w:val="18"/>
        </w:rPr>
      </w:pPr>
      <w:r>
        <w:rPr>
          <w:sz w:val="18"/>
          <w:szCs w:val="18"/>
        </w:rPr>
        <w:t>February 2</w:t>
      </w:r>
      <w:r w:rsidR="00623081">
        <w:rPr>
          <w:sz w:val="18"/>
          <w:szCs w:val="18"/>
        </w:rPr>
        <w:t>1</w:t>
      </w:r>
      <w:r w:rsidR="005B0882">
        <w:rPr>
          <w:sz w:val="18"/>
          <w:szCs w:val="18"/>
        </w:rPr>
        <w:t>, 202</w:t>
      </w:r>
      <w:r w:rsidR="00623081">
        <w:rPr>
          <w:sz w:val="18"/>
          <w:szCs w:val="18"/>
        </w:rPr>
        <w:t>2</w:t>
      </w:r>
    </w:p>
    <w:p w14:paraId="05FEA463" w14:textId="77777777" w:rsidR="004904C2" w:rsidRPr="004904C2" w:rsidRDefault="004904C2" w:rsidP="004904C2">
      <w:pPr>
        <w:ind w:right="-43"/>
        <w:jc w:val="thaiDistribute"/>
        <w:rPr>
          <w:sz w:val="18"/>
          <w:szCs w:val="18"/>
        </w:rPr>
      </w:pPr>
    </w:p>
    <w:p w14:paraId="14F51593" w14:textId="77777777" w:rsidR="004904C2" w:rsidRDefault="004904C2" w:rsidP="004904C2">
      <w:pPr>
        <w:ind w:right="-43"/>
        <w:jc w:val="thaiDistribute"/>
        <w:rPr>
          <w:sz w:val="18"/>
          <w:szCs w:val="18"/>
        </w:rPr>
      </w:pPr>
    </w:p>
    <w:p w14:paraId="1949774E" w14:textId="77777777" w:rsidR="0008233A" w:rsidRPr="0008233A" w:rsidRDefault="0008233A" w:rsidP="0008233A">
      <w:pPr>
        <w:spacing w:line="240" w:lineRule="atLeast"/>
        <w:ind w:right="-43"/>
        <w:jc w:val="thaiDistribute"/>
        <w:rPr>
          <w:sz w:val="18"/>
          <w:szCs w:val="18"/>
        </w:rPr>
      </w:pPr>
    </w:p>
    <w:sectPr w:rsidR="0008233A" w:rsidRPr="0008233A" w:rsidSect="00CA0D44">
      <w:headerReference w:type="default" r:id="rId14"/>
      <w:footerReference w:type="default" r:id="rId15"/>
      <w:headerReference w:type="first" r:id="rId16"/>
      <w:footerReference w:type="first" r:id="rId17"/>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81DE" w14:textId="77777777" w:rsidR="004D5DD1" w:rsidRDefault="004D5DD1" w:rsidP="006D3290">
      <w:r>
        <w:separator/>
      </w:r>
    </w:p>
  </w:endnote>
  <w:endnote w:type="continuationSeparator" w:id="0">
    <w:p w14:paraId="41ADDC45" w14:textId="77777777" w:rsidR="004D5DD1" w:rsidRDefault="004D5DD1"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203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1328469"/>
      <w:docPartObj>
        <w:docPartGallery w:val="Page Numbers (Bottom of Page)"/>
        <w:docPartUnique/>
      </w:docPartObj>
    </w:sdtPr>
    <w:sdtEndPr>
      <w:rPr>
        <w:noProof/>
      </w:rPr>
    </w:sdtEndPr>
    <w:sdtContent>
      <w:p w14:paraId="1BCBB5D8" w14:textId="193B959C" w:rsidR="00CA0D44" w:rsidRDefault="004D5DD1" w:rsidP="00CA0D44">
        <w:pPr>
          <w:pStyle w:val="Footer"/>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8435F" w14:textId="77777777" w:rsidR="00310B40" w:rsidRDefault="00310B40" w:rsidP="005B2C03">
    <w:pPr>
      <w:tabs>
        <w:tab w:val="left" w:pos="8820"/>
      </w:tabs>
      <w:rPr>
        <w:sz w:val="28"/>
        <w:szCs w:val="28"/>
      </w:rPr>
    </w:pPr>
    <w:r>
      <w:rPr>
        <w:sz w:val="20"/>
        <w:szCs w:val="20"/>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5564908"/>
      <w:docPartObj>
        <w:docPartGallery w:val="Page Numbers (Bottom of Page)"/>
        <w:docPartUnique/>
      </w:docPartObj>
    </w:sdtPr>
    <w:sdtEndPr>
      <w:rPr>
        <w:noProof/>
      </w:rPr>
    </w:sdtEndPr>
    <w:sdtContent>
      <w:p w14:paraId="18EEB8FE" w14:textId="77777777" w:rsidR="00CA0D44" w:rsidRDefault="00CA0D44" w:rsidP="00CA0D44">
        <w:pPr>
          <w:pStyle w:val="Footer"/>
          <w:jc w:val="right"/>
        </w:pPr>
        <w:r w:rsidRPr="00CA0D44">
          <w:rPr>
            <w:sz w:val="18"/>
            <w:szCs w:val="18"/>
          </w:rPr>
          <w:fldChar w:fldCharType="begin"/>
        </w:r>
        <w:r w:rsidRPr="00CA0D44">
          <w:rPr>
            <w:sz w:val="18"/>
            <w:szCs w:val="18"/>
          </w:rPr>
          <w:instrText xml:space="preserve"> PAGE   \* MERGEFORMAT </w:instrText>
        </w:r>
        <w:r w:rsidRPr="00CA0D44">
          <w:rPr>
            <w:sz w:val="18"/>
            <w:szCs w:val="18"/>
          </w:rPr>
          <w:fldChar w:fldCharType="separate"/>
        </w:r>
        <w:r w:rsidRPr="00CA0D44">
          <w:rPr>
            <w:noProof/>
            <w:sz w:val="18"/>
            <w:szCs w:val="18"/>
          </w:rPr>
          <w:t>2</w:t>
        </w:r>
        <w:r w:rsidRPr="00CA0D44">
          <w:rPr>
            <w:noProof/>
            <w:sz w:val="18"/>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1E52C" w14:textId="77777777" w:rsidR="00631145" w:rsidRDefault="00B32D5C" w:rsidP="005B2C03">
    <w:pPr>
      <w:tabs>
        <w:tab w:val="left" w:pos="8820"/>
      </w:tabs>
      <w:rPr>
        <w:sz w:val="28"/>
        <w:szCs w:val="28"/>
      </w:rPr>
    </w:pPr>
    <w:r>
      <w:rPr>
        <w:sz w:val="20"/>
        <w:szCs w:val="20"/>
      </w:rP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610544515"/>
      <w:docPartObj>
        <w:docPartGallery w:val="Page Numbers (Bottom of Page)"/>
        <w:docPartUnique/>
      </w:docPartObj>
    </w:sdtPr>
    <w:sdtEndPr>
      <w:rPr>
        <w:noProof/>
      </w:rPr>
    </w:sdtEndPr>
    <w:sdtContent>
      <w:p w14:paraId="611AC29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B81A8D">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3E7B" w14:textId="77777777" w:rsidR="004D5DD1" w:rsidRDefault="004D5DD1" w:rsidP="006D3290">
      <w:r>
        <w:separator/>
      </w:r>
    </w:p>
  </w:footnote>
  <w:footnote w:type="continuationSeparator" w:id="0">
    <w:p w14:paraId="52ADFCCC" w14:textId="77777777" w:rsidR="004D5DD1" w:rsidRDefault="004D5DD1"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36921153" w14:textId="77777777" w:rsidTr="00D069C1">
      <w:trPr>
        <w:trHeight w:val="3688"/>
      </w:trPr>
      <w:tc>
        <w:tcPr>
          <w:tcW w:w="5328" w:type="dxa"/>
          <w:shd w:val="clear" w:color="auto" w:fill="auto"/>
        </w:tcPr>
        <w:p w14:paraId="5F94F0EC"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6FEB726F"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1CAF608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0691A"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D8B8"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B9ED2" w14:textId="77777777" w:rsidR="00631145" w:rsidRDefault="004D5DD1">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0B29"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4" w15:restartNumberingAfterBreak="0">
    <w:nsid w:val="21FC0108"/>
    <w:multiLevelType w:val="multilevel"/>
    <w:tmpl w:val="64ACA2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9815A90"/>
    <w:multiLevelType w:val="multilevel"/>
    <w:tmpl w:val="418C02E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4"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7"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4"/>
  </w:num>
  <w:num w:numId="3">
    <w:abstractNumId w:val="2"/>
  </w:num>
  <w:num w:numId="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4060"/>
    <w:rsid w:val="00027237"/>
    <w:rsid w:val="00057527"/>
    <w:rsid w:val="000756EB"/>
    <w:rsid w:val="0008233A"/>
    <w:rsid w:val="000A2EC6"/>
    <w:rsid w:val="000A3CFB"/>
    <w:rsid w:val="000A652D"/>
    <w:rsid w:val="000B12FA"/>
    <w:rsid w:val="000D0E33"/>
    <w:rsid w:val="000E6CAC"/>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96365"/>
    <w:rsid w:val="002D241D"/>
    <w:rsid w:val="002F380F"/>
    <w:rsid w:val="002F44CB"/>
    <w:rsid w:val="00304CBD"/>
    <w:rsid w:val="00310B40"/>
    <w:rsid w:val="003146A7"/>
    <w:rsid w:val="0032299F"/>
    <w:rsid w:val="00352177"/>
    <w:rsid w:val="00360D99"/>
    <w:rsid w:val="0036568A"/>
    <w:rsid w:val="003717A3"/>
    <w:rsid w:val="00386300"/>
    <w:rsid w:val="003B3CF6"/>
    <w:rsid w:val="003B6A36"/>
    <w:rsid w:val="003C05FD"/>
    <w:rsid w:val="003D04DB"/>
    <w:rsid w:val="003E7AE7"/>
    <w:rsid w:val="00416B4D"/>
    <w:rsid w:val="00421302"/>
    <w:rsid w:val="0044073A"/>
    <w:rsid w:val="00441454"/>
    <w:rsid w:val="00442749"/>
    <w:rsid w:val="0045298E"/>
    <w:rsid w:val="00482C45"/>
    <w:rsid w:val="0048460F"/>
    <w:rsid w:val="004904C2"/>
    <w:rsid w:val="00495750"/>
    <w:rsid w:val="004A65E3"/>
    <w:rsid w:val="004C65AC"/>
    <w:rsid w:val="004D5DD1"/>
    <w:rsid w:val="004E5EAB"/>
    <w:rsid w:val="004E7B71"/>
    <w:rsid w:val="00506B81"/>
    <w:rsid w:val="005104F8"/>
    <w:rsid w:val="005129C6"/>
    <w:rsid w:val="00517891"/>
    <w:rsid w:val="0052508D"/>
    <w:rsid w:val="0054436C"/>
    <w:rsid w:val="005504FF"/>
    <w:rsid w:val="005518FD"/>
    <w:rsid w:val="0057474C"/>
    <w:rsid w:val="005A1C02"/>
    <w:rsid w:val="005B0882"/>
    <w:rsid w:val="005B0E11"/>
    <w:rsid w:val="005D168D"/>
    <w:rsid w:val="005D63D8"/>
    <w:rsid w:val="006132F4"/>
    <w:rsid w:val="0061435D"/>
    <w:rsid w:val="00623081"/>
    <w:rsid w:val="006338B4"/>
    <w:rsid w:val="006432C9"/>
    <w:rsid w:val="006623DA"/>
    <w:rsid w:val="006755AE"/>
    <w:rsid w:val="0067631A"/>
    <w:rsid w:val="006852C8"/>
    <w:rsid w:val="006A0410"/>
    <w:rsid w:val="006A0462"/>
    <w:rsid w:val="006A64AE"/>
    <w:rsid w:val="006B50E7"/>
    <w:rsid w:val="006B681C"/>
    <w:rsid w:val="006C35AE"/>
    <w:rsid w:val="006D3290"/>
    <w:rsid w:val="006D6E96"/>
    <w:rsid w:val="006E0067"/>
    <w:rsid w:val="006E2E4E"/>
    <w:rsid w:val="006F71BE"/>
    <w:rsid w:val="00710D73"/>
    <w:rsid w:val="00716380"/>
    <w:rsid w:val="00752D9D"/>
    <w:rsid w:val="0075680B"/>
    <w:rsid w:val="0076674D"/>
    <w:rsid w:val="0078063A"/>
    <w:rsid w:val="007E1BB0"/>
    <w:rsid w:val="007E5591"/>
    <w:rsid w:val="007E7CFB"/>
    <w:rsid w:val="007E7D2B"/>
    <w:rsid w:val="00801A1C"/>
    <w:rsid w:val="008362C0"/>
    <w:rsid w:val="008428C5"/>
    <w:rsid w:val="00844F8B"/>
    <w:rsid w:val="00847C59"/>
    <w:rsid w:val="00856FDB"/>
    <w:rsid w:val="00862382"/>
    <w:rsid w:val="008771CE"/>
    <w:rsid w:val="00880BE6"/>
    <w:rsid w:val="00897AE2"/>
    <w:rsid w:val="008A2E22"/>
    <w:rsid w:val="008A3D1A"/>
    <w:rsid w:val="008B241C"/>
    <w:rsid w:val="008C3B96"/>
    <w:rsid w:val="008C3C8D"/>
    <w:rsid w:val="008C5BCF"/>
    <w:rsid w:val="008F1FD3"/>
    <w:rsid w:val="008F291B"/>
    <w:rsid w:val="00902533"/>
    <w:rsid w:val="0092142B"/>
    <w:rsid w:val="00935A67"/>
    <w:rsid w:val="00954601"/>
    <w:rsid w:val="00956D35"/>
    <w:rsid w:val="00960C58"/>
    <w:rsid w:val="00964DAA"/>
    <w:rsid w:val="009A619D"/>
    <w:rsid w:val="009D285D"/>
    <w:rsid w:val="009E252A"/>
    <w:rsid w:val="009F6004"/>
    <w:rsid w:val="00A00601"/>
    <w:rsid w:val="00A009F4"/>
    <w:rsid w:val="00A02646"/>
    <w:rsid w:val="00A05535"/>
    <w:rsid w:val="00A06B45"/>
    <w:rsid w:val="00A12093"/>
    <w:rsid w:val="00A306F7"/>
    <w:rsid w:val="00A3493B"/>
    <w:rsid w:val="00A37652"/>
    <w:rsid w:val="00A440EF"/>
    <w:rsid w:val="00A5676E"/>
    <w:rsid w:val="00A84A55"/>
    <w:rsid w:val="00AA675C"/>
    <w:rsid w:val="00AB243A"/>
    <w:rsid w:val="00AD20EC"/>
    <w:rsid w:val="00AD41CE"/>
    <w:rsid w:val="00AF05C6"/>
    <w:rsid w:val="00B24301"/>
    <w:rsid w:val="00B31F1F"/>
    <w:rsid w:val="00B32D5C"/>
    <w:rsid w:val="00B44794"/>
    <w:rsid w:val="00B537E2"/>
    <w:rsid w:val="00B81A8D"/>
    <w:rsid w:val="00BA64FA"/>
    <w:rsid w:val="00BB0C70"/>
    <w:rsid w:val="00BD2E99"/>
    <w:rsid w:val="00BE7FE8"/>
    <w:rsid w:val="00BF5CF8"/>
    <w:rsid w:val="00C07A00"/>
    <w:rsid w:val="00C21DBD"/>
    <w:rsid w:val="00C2497C"/>
    <w:rsid w:val="00C35BCA"/>
    <w:rsid w:val="00C427A0"/>
    <w:rsid w:val="00C43C88"/>
    <w:rsid w:val="00C505E7"/>
    <w:rsid w:val="00C646A3"/>
    <w:rsid w:val="00C71C20"/>
    <w:rsid w:val="00C76CDE"/>
    <w:rsid w:val="00C832D0"/>
    <w:rsid w:val="00C85BCD"/>
    <w:rsid w:val="00CA0D44"/>
    <w:rsid w:val="00CA6BDB"/>
    <w:rsid w:val="00CC2709"/>
    <w:rsid w:val="00CD2590"/>
    <w:rsid w:val="00CE3897"/>
    <w:rsid w:val="00CF0DB8"/>
    <w:rsid w:val="00D02C2D"/>
    <w:rsid w:val="00D069C1"/>
    <w:rsid w:val="00D31CB5"/>
    <w:rsid w:val="00D40589"/>
    <w:rsid w:val="00D44971"/>
    <w:rsid w:val="00D45321"/>
    <w:rsid w:val="00D67A48"/>
    <w:rsid w:val="00D8730A"/>
    <w:rsid w:val="00E0103C"/>
    <w:rsid w:val="00E17428"/>
    <w:rsid w:val="00E2569F"/>
    <w:rsid w:val="00E31D92"/>
    <w:rsid w:val="00E34C40"/>
    <w:rsid w:val="00E41E59"/>
    <w:rsid w:val="00E52885"/>
    <w:rsid w:val="00E52A74"/>
    <w:rsid w:val="00E660BE"/>
    <w:rsid w:val="00E7029F"/>
    <w:rsid w:val="00E76CAC"/>
    <w:rsid w:val="00E872EB"/>
    <w:rsid w:val="00EB317F"/>
    <w:rsid w:val="00EB4288"/>
    <w:rsid w:val="00EB5279"/>
    <w:rsid w:val="00EC3174"/>
    <w:rsid w:val="00ED13A3"/>
    <w:rsid w:val="00EE013E"/>
    <w:rsid w:val="00EF6470"/>
    <w:rsid w:val="00F10A5B"/>
    <w:rsid w:val="00F1576C"/>
    <w:rsid w:val="00F3117E"/>
    <w:rsid w:val="00F31D17"/>
    <w:rsid w:val="00F330A8"/>
    <w:rsid w:val="00F468FD"/>
    <w:rsid w:val="00F50C0A"/>
    <w:rsid w:val="00F51F75"/>
    <w:rsid w:val="00F660B6"/>
    <w:rsid w:val="00F74AD4"/>
    <w:rsid w:val="00F8016E"/>
    <w:rsid w:val="00F83C7A"/>
    <w:rsid w:val="00F950D9"/>
    <w:rsid w:val="00F95F80"/>
    <w:rsid w:val="00FA3884"/>
    <w:rsid w:val="00FA4C92"/>
    <w:rsid w:val="00FE705D"/>
    <w:rsid w:val="00FF10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4FEF"/>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623081"/>
    <w:pPr>
      <w:spacing w:after="120"/>
    </w:pPr>
    <w:rPr>
      <w:rFonts w:ascii="Verdana" w:eastAsiaTheme="minorHAnsi" w:hAnsi="Verdana" w:cs="Tahoma"/>
      <w:color w:val="000000"/>
      <w:sz w:val="20"/>
      <w:szCs w:val="20"/>
      <w:lang w:val="en-US" w:bidi="th-TH"/>
    </w:rPr>
  </w:style>
  <w:style w:type="paragraph" w:styleId="ListBullet2">
    <w:name w:val="List Bullet 2"/>
    <w:basedOn w:val="Normal"/>
    <w:rsid w:val="00B31F1F"/>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139</TotalTime>
  <Pages>1</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48</cp:revision>
  <cp:lastPrinted>2022-02-16T16:36:00Z</cp:lastPrinted>
  <dcterms:created xsi:type="dcterms:W3CDTF">2019-11-04T06:46:00Z</dcterms:created>
  <dcterms:modified xsi:type="dcterms:W3CDTF">2022-02-18T01:50:00Z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