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33322C" w14:textId="77777777" w:rsidR="00694920" w:rsidRPr="00DC0590" w:rsidRDefault="00694920" w:rsidP="00727069">
      <w:pPr>
        <w:spacing w:line="240" w:lineRule="atLeast"/>
        <w:ind w:right="-45"/>
        <w:jc w:val="center"/>
        <w:rPr>
          <w:b/>
          <w:bCs/>
          <w:sz w:val="40"/>
          <w:szCs w:val="40"/>
          <w:cs/>
          <w:lang w:val="en-US" w:bidi="th-TH"/>
        </w:rPr>
      </w:pPr>
    </w:p>
    <w:p w14:paraId="44187709" w14:textId="77777777" w:rsidR="00694920" w:rsidRDefault="00694920" w:rsidP="00727069">
      <w:pPr>
        <w:spacing w:line="240" w:lineRule="atLeast"/>
        <w:ind w:right="-45"/>
        <w:jc w:val="center"/>
        <w:rPr>
          <w:b/>
          <w:bCs/>
          <w:sz w:val="40"/>
          <w:szCs w:val="40"/>
        </w:rPr>
      </w:pPr>
    </w:p>
    <w:p w14:paraId="799B5ED2" w14:textId="77777777" w:rsidR="00694920" w:rsidRDefault="00694920" w:rsidP="00727069">
      <w:pPr>
        <w:spacing w:line="240" w:lineRule="atLeast"/>
        <w:ind w:right="-45"/>
        <w:jc w:val="center"/>
        <w:rPr>
          <w:b/>
          <w:bCs/>
          <w:sz w:val="40"/>
          <w:szCs w:val="40"/>
        </w:rPr>
      </w:pPr>
    </w:p>
    <w:p w14:paraId="5891943A" w14:textId="77777777" w:rsidR="00694920" w:rsidRDefault="00694920" w:rsidP="00727069">
      <w:pPr>
        <w:spacing w:line="240" w:lineRule="atLeast"/>
        <w:ind w:right="-45"/>
        <w:jc w:val="center"/>
        <w:rPr>
          <w:b/>
          <w:bCs/>
          <w:sz w:val="40"/>
          <w:szCs w:val="40"/>
        </w:rPr>
      </w:pPr>
    </w:p>
    <w:p w14:paraId="63F04B50" w14:textId="77777777" w:rsidR="00694920" w:rsidRDefault="00694920" w:rsidP="00727069">
      <w:pPr>
        <w:spacing w:line="240" w:lineRule="atLeast"/>
        <w:ind w:right="-45"/>
        <w:jc w:val="center"/>
        <w:rPr>
          <w:b/>
          <w:bCs/>
          <w:sz w:val="40"/>
          <w:szCs w:val="40"/>
        </w:rPr>
      </w:pPr>
    </w:p>
    <w:p w14:paraId="14861887" w14:textId="77777777" w:rsidR="00694920" w:rsidRDefault="00694920" w:rsidP="00727069">
      <w:pPr>
        <w:spacing w:line="240" w:lineRule="atLeast"/>
        <w:ind w:right="-45"/>
        <w:jc w:val="center"/>
        <w:rPr>
          <w:b/>
          <w:bCs/>
          <w:sz w:val="40"/>
          <w:szCs w:val="40"/>
        </w:rPr>
      </w:pPr>
    </w:p>
    <w:p w14:paraId="7767AC0F" w14:textId="77777777" w:rsidR="00694920" w:rsidRDefault="00694920" w:rsidP="00727069">
      <w:pPr>
        <w:spacing w:line="240" w:lineRule="atLeast"/>
        <w:ind w:right="-45"/>
        <w:jc w:val="center"/>
        <w:rPr>
          <w:b/>
          <w:bCs/>
          <w:sz w:val="40"/>
          <w:szCs w:val="40"/>
        </w:rPr>
      </w:pPr>
    </w:p>
    <w:p w14:paraId="5F40C46B" w14:textId="77777777" w:rsidR="00C15D51" w:rsidRDefault="00C15D51" w:rsidP="00727069">
      <w:pPr>
        <w:spacing w:line="240" w:lineRule="atLeast"/>
        <w:ind w:right="-45"/>
        <w:jc w:val="center"/>
        <w:rPr>
          <w:b/>
          <w:bCs/>
          <w:sz w:val="40"/>
          <w:szCs w:val="40"/>
        </w:rPr>
      </w:pPr>
    </w:p>
    <w:p w14:paraId="52BC1835" w14:textId="77777777" w:rsidR="00C15D51" w:rsidRDefault="00C15D51" w:rsidP="00727069">
      <w:pPr>
        <w:spacing w:line="240" w:lineRule="atLeast"/>
        <w:ind w:right="-45"/>
        <w:jc w:val="center"/>
        <w:rPr>
          <w:b/>
          <w:bCs/>
          <w:sz w:val="40"/>
          <w:szCs w:val="40"/>
        </w:rPr>
      </w:pPr>
    </w:p>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14:paraId="1F56E6AA" w14:textId="12FCF6B8"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w:t>
      </w:r>
      <w:r w:rsidR="00374569">
        <w:rPr>
          <w:spacing w:val="-3"/>
          <w:szCs w:val="36"/>
          <w:lang w:val="en-US" w:bidi="th-TH"/>
        </w:rPr>
        <w:t>1</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000690D9" w14:textId="77777777" w:rsidR="00646845" w:rsidRDefault="00646845" w:rsidP="00646845">
      <w:pPr>
        <w:sectPr w:rsidR="00646845" w:rsidSect="00DC7FB7">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691" w:right="1152" w:bottom="576" w:left="1152" w:header="720" w:footer="720" w:gutter="0"/>
          <w:pgNumType w:start="0"/>
          <w:cols w:space="720"/>
          <w:titlePg/>
        </w:sectPr>
      </w:pPr>
    </w:p>
    <w:p w14:paraId="16EF750E" w14:textId="77777777" w:rsidR="00774FE9" w:rsidRDefault="00774FE9" w:rsidP="00E44D85">
      <w:pPr>
        <w:pStyle w:val="acctmainheading"/>
        <w:spacing w:after="0" w:line="240" w:lineRule="atLeast"/>
        <w:ind w:right="-45"/>
        <w:outlineLvl w:val="0"/>
      </w:pPr>
    </w:p>
    <w:p w14:paraId="7B6A519B" w14:textId="77777777" w:rsidR="00774FE9" w:rsidRDefault="00774FE9" w:rsidP="00E44D85">
      <w:pPr>
        <w:pStyle w:val="acctmainheading"/>
        <w:spacing w:after="0" w:line="240" w:lineRule="atLeast"/>
        <w:ind w:right="-45"/>
        <w:outlineLvl w:val="0"/>
      </w:pPr>
    </w:p>
    <w:p w14:paraId="38C9A5A8" w14:textId="77777777" w:rsidR="00774FE9" w:rsidRDefault="00774FE9" w:rsidP="00E44D85">
      <w:pPr>
        <w:pStyle w:val="acctmainheading"/>
        <w:spacing w:after="0" w:line="240" w:lineRule="atLeast"/>
        <w:ind w:right="-45"/>
        <w:outlineLvl w:val="0"/>
      </w:pPr>
    </w:p>
    <w:p w14:paraId="2AE4F985" w14:textId="77777777" w:rsidR="00774FE9" w:rsidRDefault="00774FE9" w:rsidP="00E44D85">
      <w:pPr>
        <w:pStyle w:val="acctmainheading"/>
        <w:spacing w:after="0" w:line="240" w:lineRule="atLeast"/>
        <w:ind w:right="-45"/>
        <w:outlineLvl w:val="0"/>
      </w:pPr>
    </w:p>
    <w:p w14:paraId="2D4534D7" w14:textId="77777777" w:rsidR="00774FE9" w:rsidRDefault="00774FE9" w:rsidP="00E44D85">
      <w:pPr>
        <w:pStyle w:val="acctmainheading"/>
        <w:spacing w:after="0" w:line="240" w:lineRule="atLeast"/>
        <w:ind w:right="-45"/>
        <w:outlineLvl w:val="0"/>
      </w:pPr>
    </w:p>
    <w:p w14:paraId="5308E78F" w14:textId="77777777" w:rsidR="00774FE9" w:rsidRDefault="00774FE9" w:rsidP="00E44D85">
      <w:pPr>
        <w:pStyle w:val="acctmainheading"/>
        <w:spacing w:after="0" w:line="240" w:lineRule="atLeast"/>
        <w:ind w:right="-45"/>
        <w:outlineLvl w:val="0"/>
      </w:pPr>
    </w:p>
    <w:p w14:paraId="17A82F6B" w14:textId="77777777" w:rsidR="00774FE9" w:rsidRDefault="00774FE9" w:rsidP="00E44D85">
      <w:pPr>
        <w:pStyle w:val="acctmainheading"/>
        <w:spacing w:after="0" w:line="240" w:lineRule="atLeast"/>
        <w:ind w:right="-45"/>
        <w:outlineLvl w:val="0"/>
      </w:pPr>
    </w:p>
    <w:p w14:paraId="2A2FE6E0" w14:textId="77777777" w:rsidR="00774FE9" w:rsidRDefault="00774FE9" w:rsidP="00E44D85">
      <w:pPr>
        <w:pStyle w:val="acctmainheading"/>
        <w:spacing w:after="0" w:line="240" w:lineRule="atLeast"/>
        <w:ind w:right="-45"/>
        <w:outlineLvl w:val="0"/>
      </w:pPr>
    </w:p>
    <w:p w14:paraId="0AB8F266" w14:textId="77777777" w:rsidR="00DC6A68" w:rsidRDefault="00DC6A68" w:rsidP="00E44D85">
      <w:pPr>
        <w:pStyle w:val="acctmainheading"/>
        <w:spacing w:after="0" w:line="240" w:lineRule="atLeast"/>
        <w:ind w:right="-45"/>
        <w:outlineLvl w:val="0"/>
      </w:pPr>
    </w:p>
    <w:p w14:paraId="7437F06B" w14:textId="77777777" w:rsidR="00DC6A68" w:rsidRDefault="00DC6A68" w:rsidP="00E44D85">
      <w:pPr>
        <w:pStyle w:val="acctmainheading"/>
        <w:spacing w:after="0" w:line="240" w:lineRule="atLeast"/>
        <w:ind w:right="-45"/>
        <w:outlineLvl w:val="0"/>
      </w:pPr>
    </w:p>
    <w:p w14:paraId="210F3002" w14:textId="77777777" w:rsidR="00774FE9" w:rsidRDefault="00774FE9" w:rsidP="00E44D85">
      <w:pPr>
        <w:pStyle w:val="acctmainheading"/>
        <w:spacing w:after="0" w:line="240" w:lineRule="atLeast"/>
        <w:ind w:right="-45"/>
        <w:outlineLvl w:val="0"/>
      </w:pPr>
    </w:p>
    <w:p w14:paraId="5EB18F5F" w14:textId="77777777" w:rsidR="00502F78" w:rsidRPr="006A21BB" w:rsidRDefault="00502F78" w:rsidP="00E44D85">
      <w:pPr>
        <w:pStyle w:val="acctmainheading"/>
        <w:spacing w:after="0" w:line="240" w:lineRule="atLeast"/>
        <w:ind w:right="-45"/>
        <w:outlineLvl w:val="0"/>
      </w:pPr>
      <w:r w:rsidRPr="006A21BB">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7777777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513F3F" w:rsidRPr="006A21BB">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281766ED" w:rsidR="00774FE9" w:rsidRPr="00CC43F9" w:rsidRDefault="00774FE9" w:rsidP="00774FE9">
      <w:pPr>
        <w:jc w:val="both"/>
        <w:rPr>
          <w:i/>
          <w:iCs/>
          <w:szCs w:val="22"/>
          <w:lang w:bidi="th-TH"/>
        </w:rPr>
      </w:pPr>
      <w:r w:rsidRPr="00CC43F9">
        <w:rPr>
          <w:szCs w:val="22"/>
          <w:lang w:bidi="th-TH"/>
        </w:rPr>
        <w:t>I have audited the financial statements</w:t>
      </w:r>
      <w:r w:rsidRPr="00CC43F9">
        <w:rPr>
          <w:color w:val="0000FF"/>
          <w:szCs w:val="22"/>
          <w:lang w:bidi="th-TH"/>
        </w:rPr>
        <w:t xml:space="preserve"> </w:t>
      </w:r>
      <w:r w:rsidRPr="00CC43F9">
        <w:rPr>
          <w:szCs w:val="22"/>
          <w:lang w:bidi="th-TH"/>
        </w:rPr>
        <w:t xml:space="preserve">of </w:t>
      </w:r>
      <w:r w:rsidRPr="00CC43F9">
        <w:rPr>
          <w:szCs w:val="22"/>
        </w:rPr>
        <w:t>Exotic Food Public Company Limited</w:t>
      </w:r>
      <w:r w:rsidR="00DC6A68" w:rsidRPr="00CC43F9">
        <w:rPr>
          <w:szCs w:val="22"/>
          <w:lang w:bidi="th-TH"/>
        </w:rPr>
        <w:t xml:space="preserve"> (the “Company”)</w:t>
      </w:r>
      <w:r w:rsidRPr="00CC43F9">
        <w:rPr>
          <w:szCs w:val="22"/>
          <w:lang w:bidi="th-TH"/>
        </w:rPr>
        <w:t xml:space="preserve">, which comprise the statement of financial position as </w:t>
      </w:r>
      <w:proofErr w:type="gramStart"/>
      <w:r w:rsidRPr="00CC43F9">
        <w:rPr>
          <w:szCs w:val="22"/>
          <w:lang w:bidi="th-TH"/>
        </w:rPr>
        <w:t>at</w:t>
      </w:r>
      <w:proofErr w:type="gramEnd"/>
      <w:r w:rsidRPr="00CC43F9">
        <w:rPr>
          <w:szCs w:val="22"/>
          <w:lang w:bidi="th-TH"/>
        </w:rPr>
        <w:t xml:space="preserve"> 31 December 20</w:t>
      </w:r>
      <w:r w:rsidR="00981216" w:rsidRPr="00CC43F9">
        <w:rPr>
          <w:szCs w:val="22"/>
          <w:lang w:bidi="th-TH"/>
        </w:rPr>
        <w:t>2</w:t>
      </w:r>
      <w:r w:rsidR="00374569" w:rsidRPr="00CC43F9">
        <w:rPr>
          <w:szCs w:val="22"/>
          <w:lang w:bidi="th-TH"/>
        </w:rPr>
        <w:t>1</w:t>
      </w:r>
      <w:r w:rsidRPr="00CC43F9">
        <w:rPr>
          <w:szCs w:val="22"/>
          <w:lang w:bidi="th-TH"/>
        </w:rPr>
        <w:t>, the statements of comprehensive income, changes in equity and cash flows for the year then ended, and notes, comprising a summary of significant accounting policies and other explanatory information.</w:t>
      </w:r>
    </w:p>
    <w:p w14:paraId="060FADBB" w14:textId="77777777" w:rsidR="00774FE9" w:rsidRPr="006A21BB" w:rsidRDefault="00774FE9" w:rsidP="00774FE9">
      <w:pPr>
        <w:jc w:val="both"/>
        <w:rPr>
          <w:i/>
          <w:iCs/>
          <w:szCs w:val="22"/>
          <w:lang w:bidi="th-TH"/>
        </w:rPr>
      </w:pPr>
    </w:p>
    <w:p w14:paraId="22889EED" w14:textId="03A82E97"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w:t>
      </w:r>
      <w:proofErr w:type="gramStart"/>
      <w:r w:rsidRPr="006A21BB">
        <w:rPr>
          <w:szCs w:val="22"/>
        </w:rPr>
        <w:t>at</w:t>
      </w:r>
      <w:proofErr w:type="gramEnd"/>
      <w:r w:rsidRPr="006A21BB">
        <w:rPr>
          <w:szCs w:val="22"/>
        </w:rPr>
        <w:t xml:space="preserve"> 31 December 20</w:t>
      </w:r>
      <w:r w:rsidR="00CE71BC" w:rsidRPr="006A21BB">
        <w:rPr>
          <w:szCs w:val="22"/>
        </w:rPr>
        <w:t>2</w:t>
      </w:r>
      <w:r w:rsidR="00374569">
        <w:rPr>
          <w:szCs w:val="22"/>
        </w:rPr>
        <w:t>1</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08644D21" w14:textId="1D9FFD58" w:rsidR="008D78D1" w:rsidRPr="008D78D1" w:rsidRDefault="00774FE9" w:rsidP="008D78D1">
      <w:pPr>
        <w:autoSpaceDE w:val="0"/>
        <w:autoSpaceDN w:val="0"/>
        <w:adjustRightInd w:val="0"/>
        <w:jc w:val="both"/>
        <w:rPr>
          <w:szCs w:val="22"/>
        </w:rPr>
        <w:sectPr w:rsidR="008D78D1" w:rsidRPr="008D78D1" w:rsidSect="00646845">
          <w:pgSz w:w="11907" w:h="16840" w:code="9"/>
          <w:pgMar w:top="691" w:right="1152" w:bottom="576" w:left="1152" w:header="720" w:footer="720" w:gutter="0"/>
          <w:pgNumType w:start="0"/>
          <w:cols w:space="720"/>
          <w:titlePg/>
        </w:sectPr>
      </w:pPr>
      <w:r w:rsidRPr="006A21BB">
        <w:rPr>
          <w:color w:val="000000"/>
          <w:szCs w:val="22"/>
        </w:rPr>
        <w:t>I conducted my audit in accordance with Thai Standards on Auditing (TSAs)</w:t>
      </w:r>
      <w:r w:rsidRPr="006A21BB">
        <w:rPr>
          <w:color w:val="0000FF"/>
          <w:szCs w:val="22"/>
        </w:rPr>
        <w:t xml:space="preserve">. </w:t>
      </w:r>
      <w:r w:rsidRPr="006A21BB">
        <w:rPr>
          <w:color w:val="000000"/>
          <w:szCs w:val="22"/>
        </w:rPr>
        <w:t xml:space="preserve">My responsibilities </w:t>
      </w:r>
      <w:r w:rsidRPr="006A21BB">
        <w:rPr>
          <w:szCs w:val="22"/>
        </w:rPr>
        <w:t xml:space="preserve">under those standards are further described in the </w:t>
      </w:r>
      <w:r w:rsidRPr="006A21BB">
        <w:rPr>
          <w:i/>
          <w:iCs/>
          <w:szCs w:val="22"/>
        </w:rPr>
        <w:t xml:space="preserve">Auditor’s Responsibilities for the Audit of the Financial Statements </w:t>
      </w:r>
      <w:r w:rsidRPr="006A21BB">
        <w:rPr>
          <w:szCs w:val="22"/>
        </w:rPr>
        <w:t xml:space="preserve">section of my report. I am independent of the Company in accordance with the Code of Ethics for Professional Accountants issued by the Federation of Accounting Professions that is relevant to my audit of the financial </w:t>
      </w:r>
      <w:r w:rsidRPr="0051244F">
        <w:rPr>
          <w:spacing w:val="6"/>
          <w:szCs w:val="22"/>
        </w:rPr>
        <w:t>statements, and I have fulfilled my other ethical responsibilities in accordance with these requirements. I</w:t>
      </w:r>
      <w:r w:rsidRPr="006A21BB">
        <w:rPr>
          <w:szCs w:val="22"/>
        </w:rPr>
        <w:t xml:space="preserve"> believe that the audit evidence I have obtained is sufficient and appropriate to provide a basis for my opinion</w:t>
      </w:r>
      <w:r w:rsidR="00BF4BB5">
        <w:rPr>
          <w:szCs w:val="22"/>
        </w:rPr>
        <w:t>.</w:t>
      </w:r>
    </w:p>
    <w:p w14:paraId="276AF836" w14:textId="77777777" w:rsidR="008D78D1" w:rsidRDefault="008D78D1" w:rsidP="00774FE9">
      <w:pPr>
        <w:autoSpaceDE w:val="0"/>
        <w:autoSpaceDN w:val="0"/>
        <w:adjustRightInd w:val="0"/>
        <w:rPr>
          <w:i/>
          <w:iCs/>
          <w:szCs w:val="22"/>
        </w:rPr>
      </w:pPr>
    </w:p>
    <w:p w14:paraId="4DC101D0" w14:textId="0C2793C1" w:rsidR="00774FE9" w:rsidRPr="006A21BB" w:rsidRDefault="00774FE9" w:rsidP="00774FE9">
      <w:pPr>
        <w:autoSpaceDE w:val="0"/>
        <w:autoSpaceDN w:val="0"/>
        <w:adjustRightInd w:val="0"/>
        <w:rPr>
          <w:i/>
          <w:iCs/>
          <w:szCs w:val="22"/>
        </w:rPr>
      </w:pPr>
      <w:r w:rsidRPr="006A21BB">
        <w:rPr>
          <w:i/>
          <w:iCs/>
          <w:szCs w:val="22"/>
        </w:rPr>
        <w:t>Key Audit Matter</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09A14D85" w:rsidR="00774FE9" w:rsidRPr="006A21BB" w:rsidRDefault="00774FE9" w:rsidP="00774FE9">
      <w:pPr>
        <w:autoSpaceDE w:val="0"/>
        <w:autoSpaceDN w:val="0"/>
        <w:adjustRightInd w:val="0"/>
        <w:jc w:val="both"/>
        <w:rPr>
          <w:szCs w:val="22"/>
        </w:rPr>
      </w:pPr>
      <w:r w:rsidRPr="006A21BB">
        <w:rPr>
          <w:szCs w:val="22"/>
        </w:rPr>
        <w:t xml:space="preserve">Key audit matter </w:t>
      </w:r>
      <w:r w:rsidR="008F29BF">
        <w:rPr>
          <w:szCs w:val="22"/>
        </w:rPr>
        <w:t>is</w:t>
      </w:r>
      <w:r w:rsidRPr="006A21BB">
        <w:rPr>
          <w:szCs w:val="22"/>
        </w:rPr>
        <w:t xml:space="preserve"> th</w:t>
      </w:r>
      <w:r w:rsidR="007D7382">
        <w:rPr>
          <w:szCs w:val="22"/>
        </w:rPr>
        <w:t>e</w:t>
      </w:r>
      <w:r w:rsidRPr="006A21BB">
        <w:rPr>
          <w:szCs w:val="22"/>
        </w:rPr>
        <w:t xml:space="preserve"> matter that, in my professional judgment, w</w:t>
      </w:r>
      <w:r w:rsidR="008F29BF">
        <w:rPr>
          <w:szCs w:val="22"/>
        </w:rPr>
        <w:t>as</w:t>
      </w:r>
      <w:r w:rsidRPr="006A21BB">
        <w:rPr>
          <w:szCs w:val="22"/>
        </w:rPr>
        <w:t xml:space="preserve"> of most significance in my audit of the</w:t>
      </w:r>
      <w:r w:rsidRPr="006A21BB">
        <w:rPr>
          <w:color w:val="000000"/>
          <w:szCs w:val="22"/>
        </w:rPr>
        <w:t xml:space="preserve"> </w:t>
      </w:r>
      <w:r w:rsidRPr="006A21BB">
        <w:rPr>
          <w:szCs w:val="22"/>
        </w:rPr>
        <w:t>financial statements of the current period. Th</w:t>
      </w:r>
      <w:r w:rsidR="008F29BF">
        <w:rPr>
          <w:szCs w:val="22"/>
        </w:rPr>
        <w:t>is</w:t>
      </w:r>
      <w:r w:rsidRPr="006A21BB">
        <w:rPr>
          <w:szCs w:val="22"/>
        </w:rPr>
        <w:t xml:space="preserve"> matter w</w:t>
      </w:r>
      <w:r w:rsidR="008F29BF">
        <w:rPr>
          <w:szCs w:val="22"/>
        </w:rPr>
        <w:t>as</w:t>
      </w:r>
      <w:r w:rsidRPr="006A21BB">
        <w:rPr>
          <w:szCs w:val="22"/>
        </w:rPr>
        <w:t xml:space="preserv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shd w:val="clear" w:color="auto" w:fill="auto"/>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shd w:val="clear" w:color="auto" w:fill="auto"/>
          </w:tcPr>
          <w:p w14:paraId="1EF5BE31" w14:textId="3D465841"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6A21BB">
              <w:rPr>
                <w:szCs w:val="22"/>
              </w:rPr>
              <w:t>4</w:t>
            </w:r>
            <w:r w:rsidR="006120CF" w:rsidRPr="006A21BB">
              <w:rPr>
                <w:szCs w:val="22"/>
              </w:rPr>
              <w:t xml:space="preserve"> </w:t>
            </w:r>
            <w:r w:rsidR="00A82755">
              <w:rPr>
                <w:szCs w:val="22"/>
              </w:rPr>
              <w:t xml:space="preserve">and </w:t>
            </w:r>
            <w:r w:rsidR="00A82755">
              <w:rPr>
                <w:szCs w:val="22"/>
                <w:lang w:val="en-US"/>
              </w:rPr>
              <w:t xml:space="preserve">8 </w:t>
            </w:r>
            <w:r w:rsidR="00774FE9" w:rsidRPr="006A21BB">
              <w:rPr>
                <w:szCs w:val="22"/>
              </w:rPr>
              <w:t>to the financial statements</w:t>
            </w:r>
          </w:p>
        </w:tc>
      </w:tr>
      <w:tr w:rsidR="00DC7FB7" w:rsidRPr="006A21BB" w14:paraId="22B7CA15" w14:textId="77777777" w:rsidTr="00145F40">
        <w:tc>
          <w:tcPr>
            <w:tcW w:w="4675" w:type="dxa"/>
            <w:shd w:val="clear" w:color="auto" w:fill="auto"/>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shd w:val="clear" w:color="auto" w:fill="auto"/>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07D273F2"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r w:rsidR="00CE3138" w:rsidRPr="006A21BB">
              <w:rPr>
                <w:rFonts w:eastAsia="Arial" w:cs="Calibri"/>
                <w:szCs w:val="22"/>
                <w:lang w:val="en-US"/>
              </w:rPr>
              <w:t>affect</w:t>
            </w:r>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shd w:val="clear" w:color="auto" w:fill="auto"/>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1356CD">
            <w:pPr>
              <w:numPr>
                <w:ilvl w:val="0"/>
                <w:numId w:val="22"/>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 xml:space="preserve">method in making a provision for net realisable </w:t>
            </w:r>
            <w:proofErr w:type="gramStart"/>
            <w:r w:rsidRPr="006A21BB">
              <w:rPr>
                <w:rFonts w:cs="Times New Roman"/>
                <w:szCs w:val="22"/>
              </w:rPr>
              <w:t>value;</w:t>
            </w:r>
            <w:proofErr w:type="gramEnd"/>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6A21BB">
            <w:pPr>
              <w:numPr>
                <w:ilvl w:val="0"/>
                <w:numId w:val="22"/>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w:t>
            </w:r>
            <w:proofErr w:type="gramStart"/>
            <w:r w:rsidR="00EE753C" w:rsidRPr="006A21BB">
              <w:rPr>
                <w:szCs w:val="22"/>
              </w:rPr>
              <w:t>period;</w:t>
            </w:r>
            <w:proofErr w:type="gramEnd"/>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1356CD">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1356CD">
            <w:pPr>
              <w:pStyle w:val="ListParagraph"/>
              <w:numPr>
                <w:ilvl w:val="0"/>
                <w:numId w:val="22"/>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77777777"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66CF3AF1" w14:textId="77777777" w:rsidR="009D4B58" w:rsidRDefault="009D4B58" w:rsidP="00507353">
      <w:pPr>
        <w:autoSpaceDE w:val="0"/>
        <w:autoSpaceDN w:val="0"/>
        <w:adjustRightInd w:val="0"/>
        <w:jc w:val="both"/>
        <w:rPr>
          <w:color w:val="000000"/>
          <w:szCs w:val="22"/>
        </w:rPr>
      </w:pPr>
    </w:p>
    <w:p w14:paraId="65B33DCC" w14:textId="77777777" w:rsidR="00931B35" w:rsidRPr="00E069D5" w:rsidRDefault="00931B35">
      <w:pPr>
        <w:spacing w:line="240" w:lineRule="auto"/>
        <w:rPr>
          <w:i/>
          <w:iCs/>
          <w:szCs w:val="22"/>
          <w:lang w:val="en-US" w:bidi="th-TH"/>
        </w:rPr>
      </w:pPr>
      <w:r>
        <w:rPr>
          <w:i/>
          <w:iCs/>
          <w:szCs w:val="22"/>
        </w:rPr>
        <w:br w:type="page"/>
      </w:r>
    </w:p>
    <w:p w14:paraId="7C572852" w14:textId="77777777" w:rsidR="00D3031C" w:rsidRDefault="00D3031C" w:rsidP="008D78D1">
      <w:pPr>
        <w:autoSpaceDE w:val="0"/>
        <w:autoSpaceDN w:val="0"/>
        <w:adjustRightInd w:val="0"/>
        <w:rPr>
          <w:i/>
          <w:iCs/>
          <w:szCs w:val="22"/>
        </w:rPr>
      </w:pPr>
    </w:p>
    <w:p w14:paraId="3B94F528" w14:textId="72C14A95" w:rsidR="008D78D1" w:rsidRDefault="008D78D1" w:rsidP="008D78D1">
      <w:pPr>
        <w:autoSpaceDE w:val="0"/>
        <w:autoSpaceDN w:val="0"/>
        <w:adjustRightInd w:val="0"/>
        <w:rPr>
          <w:i/>
          <w:iCs/>
          <w:szCs w:val="22"/>
        </w:rPr>
      </w:pPr>
      <w:r w:rsidRPr="006A21BB">
        <w:rPr>
          <w:i/>
          <w:iCs/>
          <w:szCs w:val="22"/>
        </w:rPr>
        <w:t>Responsibilities of Management and Those Charged with Governance for the Financial Statements</w:t>
      </w:r>
    </w:p>
    <w:p w14:paraId="385BD92C" w14:textId="77777777" w:rsidR="009D4B58" w:rsidRPr="006A21BB" w:rsidRDefault="009D4B58" w:rsidP="008D78D1">
      <w:pPr>
        <w:autoSpaceDE w:val="0"/>
        <w:autoSpaceDN w:val="0"/>
        <w:adjustRightInd w:val="0"/>
        <w:rPr>
          <w:i/>
          <w:iCs/>
          <w:szCs w:val="22"/>
        </w:rPr>
      </w:pPr>
    </w:p>
    <w:p w14:paraId="302E1B81" w14:textId="672D6681" w:rsidR="008D78D1" w:rsidRDefault="008D78D1" w:rsidP="008C112F">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3C246BE" w14:textId="77777777" w:rsidR="007D7382" w:rsidRPr="006A21BB" w:rsidRDefault="007D7382" w:rsidP="008C112F">
      <w:pPr>
        <w:autoSpaceDE w:val="0"/>
        <w:autoSpaceDN w:val="0"/>
        <w:adjustRightInd w:val="0"/>
        <w:jc w:val="both"/>
        <w:rPr>
          <w:szCs w:val="22"/>
        </w:rPr>
      </w:pPr>
    </w:p>
    <w:p w14:paraId="73E200FF" w14:textId="6AB30649" w:rsidR="008D78D1" w:rsidRPr="006A21BB" w:rsidRDefault="007D7382" w:rsidP="008D78D1">
      <w:pPr>
        <w:autoSpaceDE w:val="0"/>
        <w:autoSpaceDN w:val="0"/>
        <w:adjustRightInd w:val="0"/>
        <w:jc w:val="both"/>
        <w:rPr>
          <w:szCs w:val="22"/>
        </w:rPr>
      </w:pPr>
      <w:r w:rsidRPr="006A21BB">
        <w:rPr>
          <w:szCs w:val="22"/>
        </w:rPr>
        <w:t>In preparing</w:t>
      </w:r>
      <w:r w:rsidR="008D78D1" w:rsidRPr="006A21BB">
        <w:rPr>
          <w:szCs w:val="22"/>
        </w:rPr>
        <w:t xml:space="preserve">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7518F579" w14:textId="77777777" w:rsidR="008C112F" w:rsidRDefault="00774FE9" w:rsidP="008D78D1">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financial statements</w:t>
      </w:r>
      <w:r w:rsidR="008C112F">
        <w:rPr>
          <w:szCs w:val="22"/>
        </w:rPr>
        <w:t>.</w:t>
      </w:r>
    </w:p>
    <w:p w14:paraId="39D9D0D2" w14:textId="77777777" w:rsidR="008C112F" w:rsidRDefault="008C112F" w:rsidP="008D78D1">
      <w:pPr>
        <w:autoSpaceDE w:val="0"/>
        <w:autoSpaceDN w:val="0"/>
        <w:adjustRightInd w:val="0"/>
        <w:jc w:val="both"/>
        <w:rPr>
          <w:szCs w:val="22"/>
        </w:rPr>
      </w:pPr>
    </w:p>
    <w:p w14:paraId="1ABCCDD8" w14:textId="742CCAAC"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8F40822" w14:textId="77777777" w:rsidR="008D78D1" w:rsidRPr="008D78D1" w:rsidRDefault="008D78D1" w:rsidP="008D78D1">
      <w:pPr>
        <w:pStyle w:val="ListParagraph"/>
        <w:numPr>
          <w:ilvl w:val="0"/>
          <w:numId w:val="20"/>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7E2F11" w:rsidRDefault="008D78D1" w:rsidP="008D78D1">
      <w:pPr>
        <w:pStyle w:val="ListParagraph"/>
        <w:numPr>
          <w:ilvl w:val="0"/>
          <w:numId w:val="20"/>
        </w:numPr>
        <w:autoSpaceDE w:val="0"/>
        <w:autoSpaceDN w:val="0"/>
        <w:adjustRightInd w:val="0"/>
        <w:spacing w:after="200" w:line="276" w:lineRule="auto"/>
        <w:jc w:val="both"/>
        <w:rPr>
          <w:spacing w:val="3"/>
          <w:szCs w:val="22"/>
        </w:rPr>
      </w:pPr>
      <w:r w:rsidRPr="007E2F11">
        <w:rPr>
          <w:spacing w:val="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w:t>
      </w:r>
      <w:r w:rsidRPr="007E2F11">
        <w:rPr>
          <w:spacing w:val="3"/>
          <w:szCs w:val="22"/>
        </w:rPr>
        <w:t xml:space="preserve">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7D08CB" w:rsidRDefault="008D78D1" w:rsidP="008D78D1">
      <w:pPr>
        <w:pStyle w:val="ListParagraph"/>
        <w:numPr>
          <w:ilvl w:val="0"/>
          <w:numId w:val="20"/>
        </w:numPr>
        <w:autoSpaceDE w:val="0"/>
        <w:autoSpaceDN w:val="0"/>
        <w:adjustRightInd w:val="0"/>
        <w:spacing w:after="200" w:line="276" w:lineRule="auto"/>
        <w:jc w:val="both"/>
        <w:rPr>
          <w:spacing w:val="-2"/>
          <w:szCs w:val="22"/>
        </w:rPr>
      </w:pPr>
      <w:r w:rsidRPr="007E2F11">
        <w:rPr>
          <w:spacing w:val="-2"/>
          <w:szCs w:val="22"/>
        </w:rPr>
        <w:t>Evaluate the overall presentation, structure and content of the financial statements, including the disclosures,</w:t>
      </w:r>
      <w:r w:rsidRPr="007D08CB">
        <w:rPr>
          <w:spacing w:val="-2"/>
          <w:szCs w:val="22"/>
        </w:rPr>
        <w:t xml:space="preserve"> and whether the financial statements represent the underlying transactions and events in a manner that achieves fair presentation. </w:t>
      </w:r>
    </w:p>
    <w:p w14:paraId="12C45227" w14:textId="77777777" w:rsidR="00774FE9" w:rsidRPr="006A21BB" w:rsidRDefault="00774FE9" w:rsidP="00774FE9">
      <w:pPr>
        <w:autoSpaceDE w:val="0"/>
        <w:autoSpaceDN w:val="0"/>
        <w:adjustRightInd w:val="0"/>
        <w:jc w:val="both"/>
        <w:rPr>
          <w:szCs w:val="22"/>
        </w:rPr>
      </w:pPr>
      <w:r w:rsidRPr="006A21BB">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09050B4" w14:textId="77777777" w:rsidR="00774FE9" w:rsidRPr="006A21BB" w:rsidRDefault="00774FE9" w:rsidP="00774FE9">
      <w:pPr>
        <w:autoSpaceDE w:val="0"/>
        <w:autoSpaceDN w:val="0"/>
        <w:adjustRightInd w:val="0"/>
        <w:rPr>
          <w:szCs w:val="22"/>
        </w:rPr>
      </w:pPr>
    </w:p>
    <w:p w14:paraId="19B202E6" w14:textId="77777777" w:rsidR="006E47AB" w:rsidRDefault="006E47AB">
      <w:pPr>
        <w:spacing w:line="240" w:lineRule="auto"/>
        <w:rPr>
          <w:szCs w:val="22"/>
        </w:rPr>
      </w:pPr>
      <w:r>
        <w:rPr>
          <w:szCs w:val="22"/>
        </w:rPr>
        <w:br w:type="page"/>
      </w:r>
    </w:p>
    <w:p w14:paraId="1331C5AD" w14:textId="77777777" w:rsidR="006E47AB" w:rsidRDefault="006E47AB" w:rsidP="00774FE9">
      <w:pPr>
        <w:autoSpaceDE w:val="0"/>
        <w:autoSpaceDN w:val="0"/>
        <w:adjustRightInd w:val="0"/>
        <w:jc w:val="both"/>
        <w:rPr>
          <w:szCs w:val="22"/>
        </w:rPr>
      </w:pPr>
    </w:p>
    <w:p w14:paraId="0B74B527" w14:textId="5D25EE3F"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1DBF54E" w14:textId="77777777" w:rsidR="00D3031C" w:rsidRDefault="00D3031C" w:rsidP="00774FE9">
      <w:pPr>
        <w:autoSpaceDE w:val="0"/>
        <w:autoSpaceDN w:val="0"/>
        <w:adjustRightInd w:val="0"/>
        <w:jc w:val="both"/>
        <w:rPr>
          <w:szCs w:val="22"/>
        </w:rPr>
      </w:pPr>
    </w:p>
    <w:p w14:paraId="653A2270" w14:textId="36B2BBD0"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14F75BF2"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00F8284C">
        <w:rPr>
          <w:rFonts w:cs="Times New Roman"/>
          <w:lang w:val="en-US"/>
        </w:rPr>
        <w:t>Nadsasin Wattanapaisal</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2F0A94FC"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 xml:space="preserve">Registration No. </w:t>
      </w:r>
      <w:r w:rsidR="00F8284C">
        <w:rPr>
          <w:rFonts w:cs="Times New Roman"/>
          <w:szCs w:val="22"/>
        </w:rPr>
        <w:t>10767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4623526E" w14:textId="6D218AE4" w:rsidR="008E5A13" w:rsidRPr="006A21BB" w:rsidRDefault="00F8284C" w:rsidP="008E5A13">
      <w:pPr>
        <w:tabs>
          <w:tab w:val="left" w:pos="540"/>
          <w:tab w:val="left" w:pos="9540"/>
        </w:tabs>
        <w:spacing w:line="240" w:lineRule="atLeast"/>
        <w:ind w:right="-45"/>
        <w:rPr>
          <w:lang w:val="en-US"/>
        </w:rPr>
      </w:pPr>
      <w:r>
        <w:rPr>
          <w:lang w:val="en-US"/>
        </w:rPr>
        <w:t>21 February 202</w:t>
      </w:r>
      <w:r w:rsidR="00177433">
        <w:rPr>
          <w:lang w:val="en-US"/>
        </w:rPr>
        <w:t>2</w:t>
      </w:r>
    </w:p>
    <w:sectPr w:rsidR="008E5A13" w:rsidRPr="006A21BB" w:rsidSect="00436F8F">
      <w:headerReference w:type="default" r:id="rId14"/>
      <w:footerReference w:type="default" r:id="rId15"/>
      <w:footerReference w:type="first" r:id="rId16"/>
      <w:pgSz w:w="11907" w:h="16840" w:code="9"/>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D386F" w14:textId="77777777" w:rsidR="00B25AAC" w:rsidRDefault="00B25AAC">
      <w:r>
        <w:separator/>
      </w:r>
    </w:p>
  </w:endnote>
  <w:endnote w:type="continuationSeparator" w:id="0">
    <w:p w14:paraId="41648CB3" w14:textId="77777777" w:rsidR="00B25AAC" w:rsidRDefault="00B2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4EF2" w14:textId="77777777" w:rsidR="00436F8F" w:rsidRDefault="00436F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00F59" w14:textId="77777777" w:rsidR="003B258F" w:rsidRDefault="003B258F"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F88D0" w14:textId="77777777" w:rsidR="00436F8F" w:rsidRDefault="00436F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501241379"/>
      <w:docPartObj>
        <w:docPartGallery w:val="Page Numbers (Bottom of Page)"/>
        <w:docPartUnique/>
      </w:docPartObj>
    </w:sdtPr>
    <w:sdtEndPr>
      <w:rPr>
        <w:noProof/>
      </w:rPr>
    </w:sdtEndPr>
    <w:sdtContent>
      <w:p w14:paraId="3F14F253" w14:textId="6A5EFDBA" w:rsidR="00436F8F" w:rsidRPr="00436F8F" w:rsidRDefault="00436F8F" w:rsidP="00436F8F">
        <w:pPr>
          <w:pStyle w:val="Footer"/>
          <w:jc w:val="center"/>
          <w:rPr>
            <w:sz w:val="22"/>
            <w:szCs w:val="22"/>
          </w:rPr>
        </w:pPr>
        <w:r w:rsidRPr="00436F8F">
          <w:rPr>
            <w:sz w:val="22"/>
            <w:szCs w:val="22"/>
          </w:rPr>
          <w:fldChar w:fldCharType="begin"/>
        </w:r>
        <w:r w:rsidRPr="00436F8F">
          <w:rPr>
            <w:sz w:val="22"/>
            <w:szCs w:val="22"/>
          </w:rPr>
          <w:instrText xml:space="preserve"> PAGE   \* MERGEFORMAT </w:instrText>
        </w:r>
        <w:r w:rsidRPr="00436F8F">
          <w:rPr>
            <w:sz w:val="22"/>
            <w:szCs w:val="22"/>
          </w:rPr>
          <w:fldChar w:fldCharType="separate"/>
        </w:r>
        <w:r w:rsidRPr="00436F8F">
          <w:rPr>
            <w:noProof/>
            <w:sz w:val="22"/>
            <w:szCs w:val="22"/>
          </w:rPr>
          <w:t>2</w:t>
        </w:r>
        <w:r w:rsidRPr="00436F8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CD4E4" w14:textId="77777777" w:rsidR="00B25AAC" w:rsidRDefault="00B25AAC">
      <w:r>
        <w:separator/>
      </w:r>
    </w:p>
  </w:footnote>
  <w:footnote w:type="continuationSeparator" w:id="0">
    <w:p w14:paraId="51DA4826" w14:textId="77777777" w:rsidR="00B25AAC" w:rsidRDefault="00B2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D457C" w14:textId="77777777" w:rsidR="00436F8F" w:rsidRDefault="00436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A5029" w14:textId="77777777" w:rsidR="00436F8F" w:rsidRDefault="0043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0FAC9" w14:textId="77777777" w:rsidR="003B258F" w:rsidRDefault="003B258F" w:rsidP="004D05C0">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D541F" w14:textId="77777777" w:rsidR="003B258F" w:rsidRPr="00CD5D0D" w:rsidRDefault="003B258F"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5"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953A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17D43DC"/>
    <w:multiLevelType w:val="hybridMultilevel"/>
    <w:tmpl w:val="4F98CB30"/>
    <w:lvl w:ilvl="0" w:tplc="A24A5CDC">
      <w:start w:val="1"/>
      <w:numFmt w:val="decimal"/>
      <w:lvlText w:val="%1)"/>
      <w:lvlJc w:val="left"/>
      <w:pPr>
        <w:ind w:left="900" w:hanging="360"/>
      </w:pPr>
      <w:rPr>
        <w:rFonts w:hint="default"/>
      </w:rPr>
    </w:lvl>
    <w:lvl w:ilvl="1" w:tplc="E71A5FEE" w:tentative="1">
      <w:start w:val="1"/>
      <w:numFmt w:val="lowerLetter"/>
      <w:lvlText w:val="%2."/>
      <w:lvlJc w:val="left"/>
      <w:pPr>
        <w:ind w:left="1620" w:hanging="360"/>
      </w:pPr>
    </w:lvl>
    <w:lvl w:ilvl="2" w:tplc="C7D8656C" w:tentative="1">
      <w:start w:val="1"/>
      <w:numFmt w:val="lowerRoman"/>
      <w:lvlText w:val="%3."/>
      <w:lvlJc w:val="right"/>
      <w:pPr>
        <w:ind w:left="2340" w:hanging="180"/>
      </w:pPr>
    </w:lvl>
    <w:lvl w:ilvl="3" w:tplc="4E069932" w:tentative="1">
      <w:start w:val="1"/>
      <w:numFmt w:val="decimal"/>
      <w:lvlText w:val="%4."/>
      <w:lvlJc w:val="left"/>
      <w:pPr>
        <w:ind w:left="3060" w:hanging="360"/>
      </w:pPr>
    </w:lvl>
    <w:lvl w:ilvl="4" w:tplc="C374C048" w:tentative="1">
      <w:start w:val="1"/>
      <w:numFmt w:val="lowerLetter"/>
      <w:lvlText w:val="%5."/>
      <w:lvlJc w:val="left"/>
      <w:pPr>
        <w:ind w:left="3780" w:hanging="360"/>
      </w:pPr>
    </w:lvl>
    <w:lvl w:ilvl="5" w:tplc="447000A6" w:tentative="1">
      <w:start w:val="1"/>
      <w:numFmt w:val="lowerRoman"/>
      <w:lvlText w:val="%6."/>
      <w:lvlJc w:val="right"/>
      <w:pPr>
        <w:ind w:left="4500" w:hanging="180"/>
      </w:pPr>
    </w:lvl>
    <w:lvl w:ilvl="6" w:tplc="62DCEE46" w:tentative="1">
      <w:start w:val="1"/>
      <w:numFmt w:val="decimal"/>
      <w:lvlText w:val="%7."/>
      <w:lvlJc w:val="left"/>
      <w:pPr>
        <w:ind w:left="5220" w:hanging="360"/>
      </w:pPr>
    </w:lvl>
    <w:lvl w:ilvl="7" w:tplc="82B00E96" w:tentative="1">
      <w:start w:val="1"/>
      <w:numFmt w:val="lowerLetter"/>
      <w:lvlText w:val="%8."/>
      <w:lvlJc w:val="left"/>
      <w:pPr>
        <w:ind w:left="5940" w:hanging="360"/>
      </w:pPr>
    </w:lvl>
    <w:lvl w:ilvl="8" w:tplc="0B7296E0" w:tentative="1">
      <w:start w:val="1"/>
      <w:numFmt w:val="lowerRoman"/>
      <w:lvlText w:val="%9."/>
      <w:lvlJc w:val="right"/>
      <w:pPr>
        <w:ind w:left="66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B8820B90">
      <w:start w:val="1"/>
      <w:numFmt w:val="bullet"/>
      <w:lvlText w:val=""/>
      <w:lvlJc w:val="left"/>
      <w:pPr>
        <w:ind w:left="1380" w:hanging="360"/>
      </w:pPr>
      <w:rPr>
        <w:rFonts w:ascii="Symbol" w:hAnsi="Symbol" w:hint="default"/>
      </w:rPr>
    </w:lvl>
    <w:lvl w:ilvl="1" w:tplc="149E40C0" w:tentative="1">
      <w:start w:val="1"/>
      <w:numFmt w:val="bullet"/>
      <w:lvlText w:val="o"/>
      <w:lvlJc w:val="left"/>
      <w:pPr>
        <w:ind w:left="2100" w:hanging="360"/>
      </w:pPr>
      <w:rPr>
        <w:rFonts w:ascii="Courier New" w:hAnsi="Courier New" w:cs="Courier New" w:hint="default"/>
      </w:rPr>
    </w:lvl>
    <w:lvl w:ilvl="2" w:tplc="87B6D31E" w:tentative="1">
      <w:start w:val="1"/>
      <w:numFmt w:val="bullet"/>
      <w:lvlText w:val=""/>
      <w:lvlJc w:val="left"/>
      <w:pPr>
        <w:ind w:left="2820" w:hanging="360"/>
      </w:pPr>
      <w:rPr>
        <w:rFonts w:ascii="Wingdings" w:hAnsi="Wingdings" w:hint="default"/>
      </w:rPr>
    </w:lvl>
    <w:lvl w:ilvl="3" w:tplc="D7F67D76" w:tentative="1">
      <w:start w:val="1"/>
      <w:numFmt w:val="bullet"/>
      <w:lvlText w:val=""/>
      <w:lvlJc w:val="left"/>
      <w:pPr>
        <w:ind w:left="3540" w:hanging="360"/>
      </w:pPr>
      <w:rPr>
        <w:rFonts w:ascii="Symbol" w:hAnsi="Symbol" w:hint="default"/>
      </w:rPr>
    </w:lvl>
    <w:lvl w:ilvl="4" w:tplc="B5027DDE" w:tentative="1">
      <w:start w:val="1"/>
      <w:numFmt w:val="bullet"/>
      <w:lvlText w:val="o"/>
      <w:lvlJc w:val="left"/>
      <w:pPr>
        <w:ind w:left="4260" w:hanging="360"/>
      </w:pPr>
      <w:rPr>
        <w:rFonts w:ascii="Courier New" w:hAnsi="Courier New" w:cs="Courier New" w:hint="default"/>
      </w:rPr>
    </w:lvl>
    <w:lvl w:ilvl="5" w:tplc="1600428A" w:tentative="1">
      <w:start w:val="1"/>
      <w:numFmt w:val="bullet"/>
      <w:lvlText w:val=""/>
      <w:lvlJc w:val="left"/>
      <w:pPr>
        <w:ind w:left="4980" w:hanging="360"/>
      </w:pPr>
      <w:rPr>
        <w:rFonts w:ascii="Wingdings" w:hAnsi="Wingdings" w:hint="default"/>
      </w:rPr>
    </w:lvl>
    <w:lvl w:ilvl="6" w:tplc="260E2F0C" w:tentative="1">
      <w:start w:val="1"/>
      <w:numFmt w:val="bullet"/>
      <w:lvlText w:val=""/>
      <w:lvlJc w:val="left"/>
      <w:pPr>
        <w:ind w:left="5700" w:hanging="360"/>
      </w:pPr>
      <w:rPr>
        <w:rFonts w:ascii="Symbol" w:hAnsi="Symbol" w:hint="default"/>
      </w:rPr>
    </w:lvl>
    <w:lvl w:ilvl="7" w:tplc="6C9E5182" w:tentative="1">
      <w:start w:val="1"/>
      <w:numFmt w:val="bullet"/>
      <w:lvlText w:val="o"/>
      <w:lvlJc w:val="left"/>
      <w:pPr>
        <w:ind w:left="6420" w:hanging="360"/>
      </w:pPr>
      <w:rPr>
        <w:rFonts w:ascii="Courier New" w:hAnsi="Courier New" w:cs="Courier New" w:hint="default"/>
      </w:rPr>
    </w:lvl>
    <w:lvl w:ilvl="8" w:tplc="6DA85114" w:tentative="1">
      <w:start w:val="1"/>
      <w:numFmt w:val="bullet"/>
      <w:lvlText w:val=""/>
      <w:lvlJc w:val="left"/>
      <w:pPr>
        <w:ind w:left="7140" w:hanging="360"/>
      </w:pPr>
      <w:rPr>
        <w:rFonts w:ascii="Wingdings" w:hAnsi="Wingdings" w:hint="default"/>
      </w:rPr>
    </w:lvl>
  </w:abstractNum>
  <w:abstractNum w:abstractNumId="23"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464B61F9"/>
    <w:multiLevelType w:val="hybridMultilevel"/>
    <w:tmpl w:val="D46E3568"/>
    <w:lvl w:ilvl="0" w:tplc="3BB2ADA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7C45E42"/>
    <w:multiLevelType w:val="hybridMultilevel"/>
    <w:tmpl w:val="CD140D6E"/>
    <w:lvl w:ilvl="0" w:tplc="6EBEC9AA">
      <w:start w:val="1"/>
      <w:numFmt w:val="bullet"/>
      <w:lvlText w:val="-"/>
      <w:lvlJc w:val="left"/>
      <w:pPr>
        <w:ind w:left="1260" w:hanging="360"/>
      </w:pPr>
      <w:rPr>
        <w:rFonts w:ascii="Angsana New" w:hAnsi="Angsana New" w:hint="default"/>
        <w:color w:val="auto"/>
        <w:sz w:val="22"/>
      </w:rPr>
    </w:lvl>
    <w:lvl w:ilvl="1" w:tplc="1A3E33FE" w:tentative="1">
      <w:start w:val="1"/>
      <w:numFmt w:val="bullet"/>
      <w:lvlText w:val="o"/>
      <w:lvlJc w:val="left"/>
      <w:pPr>
        <w:ind w:left="1980" w:hanging="360"/>
      </w:pPr>
      <w:rPr>
        <w:rFonts w:ascii="Courier New" w:hAnsi="Courier New" w:cs="Courier New" w:hint="default"/>
      </w:rPr>
    </w:lvl>
    <w:lvl w:ilvl="2" w:tplc="F5BCB41A" w:tentative="1">
      <w:start w:val="1"/>
      <w:numFmt w:val="bullet"/>
      <w:lvlText w:val=""/>
      <w:lvlJc w:val="left"/>
      <w:pPr>
        <w:ind w:left="2700" w:hanging="360"/>
      </w:pPr>
      <w:rPr>
        <w:rFonts w:ascii="Wingdings" w:hAnsi="Wingdings" w:hint="default"/>
      </w:rPr>
    </w:lvl>
    <w:lvl w:ilvl="3" w:tplc="007865F6" w:tentative="1">
      <w:start w:val="1"/>
      <w:numFmt w:val="bullet"/>
      <w:lvlText w:val=""/>
      <w:lvlJc w:val="left"/>
      <w:pPr>
        <w:ind w:left="3420" w:hanging="360"/>
      </w:pPr>
      <w:rPr>
        <w:rFonts w:ascii="Symbol" w:hAnsi="Symbol" w:hint="default"/>
      </w:rPr>
    </w:lvl>
    <w:lvl w:ilvl="4" w:tplc="15F8273A" w:tentative="1">
      <w:start w:val="1"/>
      <w:numFmt w:val="bullet"/>
      <w:lvlText w:val="o"/>
      <w:lvlJc w:val="left"/>
      <w:pPr>
        <w:ind w:left="4140" w:hanging="360"/>
      </w:pPr>
      <w:rPr>
        <w:rFonts w:ascii="Courier New" w:hAnsi="Courier New" w:cs="Courier New" w:hint="default"/>
      </w:rPr>
    </w:lvl>
    <w:lvl w:ilvl="5" w:tplc="5D60BA42" w:tentative="1">
      <w:start w:val="1"/>
      <w:numFmt w:val="bullet"/>
      <w:lvlText w:val=""/>
      <w:lvlJc w:val="left"/>
      <w:pPr>
        <w:ind w:left="4860" w:hanging="360"/>
      </w:pPr>
      <w:rPr>
        <w:rFonts w:ascii="Wingdings" w:hAnsi="Wingdings" w:hint="default"/>
      </w:rPr>
    </w:lvl>
    <w:lvl w:ilvl="6" w:tplc="2E2E2270" w:tentative="1">
      <w:start w:val="1"/>
      <w:numFmt w:val="bullet"/>
      <w:lvlText w:val=""/>
      <w:lvlJc w:val="left"/>
      <w:pPr>
        <w:ind w:left="5580" w:hanging="360"/>
      </w:pPr>
      <w:rPr>
        <w:rFonts w:ascii="Symbol" w:hAnsi="Symbol" w:hint="default"/>
      </w:rPr>
    </w:lvl>
    <w:lvl w:ilvl="7" w:tplc="A78A03A0" w:tentative="1">
      <w:start w:val="1"/>
      <w:numFmt w:val="bullet"/>
      <w:lvlText w:val="o"/>
      <w:lvlJc w:val="left"/>
      <w:pPr>
        <w:ind w:left="6300" w:hanging="360"/>
      </w:pPr>
      <w:rPr>
        <w:rFonts w:ascii="Courier New" w:hAnsi="Courier New" w:cs="Courier New" w:hint="default"/>
      </w:rPr>
    </w:lvl>
    <w:lvl w:ilvl="8" w:tplc="91026584" w:tentative="1">
      <w:start w:val="1"/>
      <w:numFmt w:val="bullet"/>
      <w:lvlText w:val=""/>
      <w:lvlJc w:val="left"/>
      <w:pPr>
        <w:ind w:left="7020" w:hanging="360"/>
      </w:pPr>
      <w:rPr>
        <w:rFonts w:ascii="Wingdings" w:hAnsi="Wingdings" w:hint="default"/>
      </w:rPr>
    </w:lvl>
  </w:abstractNum>
  <w:abstractNum w:abstractNumId="2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AA37B9"/>
    <w:multiLevelType w:val="hybridMultilevel"/>
    <w:tmpl w:val="EFE4B908"/>
    <w:lvl w:ilvl="0" w:tplc="35EE5DB0">
      <w:start w:val="2"/>
      <w:numFmt w:val="bullet"/>
      <w:lvlText w:val="-"/>
      <w:lvlJc w:val="left"/>
      <w:pPr>
        <w:ind w:left="720" w:hanging="360"/>
      </w:pPr>
      <w:rPr>
        <w:rFonts w:ascii="Times New Roman" w:eastAsiaTheme="minorHAnsi" w:hAnsi="Times New Roman" w:cs="Times New Roman" w:hint="default"/>
      </w:rPr>
    </w:lvl>
    <w:lvl w:ilvl="1" w:tplc="C2803DC2" w:tentative="1">
      <w:start w:val="1"/>
      <w:numFmt w:val="bullet"/>
      <w:lvlText w:val="o"/>
      <w:lvlJc w:val="left"/>
      <w:pPr>
        <w:ind w:left="1440" w:hanging="360"/>
      </w:pPr>
      <w:rPr>
        <w:rFonts w:ascii="Courier New" w:hAnsi="Courier New" w:cs="Courier New" w:hint="default"/>
      </w:rPr>
    </w:lvl>
    <w:lvl w:ilvl="2" w:tplc="C41CE99E" w:tentative="1">
      <w:start w:val="1"/>
      <w:numFmt w:val="bullet"/>
      <w:lvlText w:val=""/>
      <w:lvlJc w:val="left"/>
      <w:pPr>
        <w:ind w:left="2160" w:hanging="360"/>
      </w:pPr>
      <w:rPr>
        <w:rFonts w:ascii="Wingdings" w:hAnsi="Wingdings" w:hint="default"/>
      </w:rPr>
    </w:lvl>
    <w:lvl w:ilvl="3" w:tplc="F86019E2" w:tentative="1">
      <w:start w:val="1"/>
      <w:numFmt w:val="bullet"/>
      <w:lvlText w:val=""/>
      <w:lvlJc w:val="left"/>
      <w:pPr>
        <w:ind w:left="2880" w:hanging="360"/>
      </w:pPr>
      <w:rPr>
        <w:rFonts w:ascii="Symbol" w:hAnsi="Symbol" w:hint="default"/>
      </w:rPr>
    </w:lvl>
    <w:lvl w:ilvl="4" w:tplc="62C227E0" w:tentative="1">
      <w:start w:val="1"/>
      <w:numFmt w:val="bullet"/>
      <w:lvlText w:val="o"/>
      <w:lvlJc w:val="left"/>
      <w:pPr>
        <w:ind w:left="3600" w:hanging="360"/>
      </w:pPr>
      <w:rPr>
        <w:rFonts w:ascii="Courier New" w:hAnsi="Courier New" w:cs="Courier New" w:hint="default"/>
      </w:rPr>
    </w:lvl>
    <w:lvl w:ilvl="5" w:tplc="10E46890" w:tentative="1">
      <w:start w:val="1"/>
      <w:numFmt w:val="bullet"/>
      <w:lvlText w:val=""/>
      <w:lvlJc w:val="left"/>
      <w:pPr>
        <w:ind w:left="4320" w:hanging="360"/>
      </w:pPr>
      <w:rPr>
        <w:rFonts w:ascii="Wingdings" w:hAnsi="Wingdings" w:hint="default"/>
      </w:rPr>
    </w:lvl>
    <w:lvl w:ilvl="6" w:tplc="BD7E0A3A" w:tentative="1">
      <w:start w:val="1"/>
      <w:numFmt w:val="bullet"/>
      <w:lvlText w:val=""/>
      <w:lvlJc w:val="left"/>
      <w:pPr>
        <w:ind w:left="5040" w:hanging="360"/>
      </w:pPr>
      <w:rPr>
        <w:rFonts w:ascii="Symbol" w:hAnsi="Symbol" w:hint="default"/>
      </w:rPr>
    </w:lvl>
    <w:lvl w:ilvl="7" w:tplc="8EE442D0" w:tentative="1">
      <w:start w:val="1"/>
      <w:numFmt w:val="bullet"/>
      <w:lvlText w:val="o"/>
      <w:lvlJc w:val="left"/>
      <w:pPr>
        <w:ind w:left="5760" w:hanging="360"/>
      </w:pPr>
      <w:rPr>
        <w:rFonts w:ascii="Courier New" w:hAnsi="Courier New" w:cs="Courier New" w:hint="default"/>
      </w:rPr>
    </w:lvl>
    <w:lvl w:ilvl="8" w:tplc="80467292" w:tentative="1">
      <w:start w:val="1"/>
      <w:numFmt w:val="bullet"/>
      <w:lvlText w:val=""/>
      <w:lvlJc w:val="left"/>
      <w:pPr>
        <w:ind w:left="6480" w:hanging="360"/>
      </w:pPr>
      <w:rPr>
        <w:rFonts w:ascii="Wingdings" w:hAnsi="Wingdings" w:hint="default"/>
      </w:rPr>
    </w:lvl>
  </w:abstractNum>
  <w:abstractNum w:abstractNumId="29"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6605C2D"/>
    <w:multiLevelType w:val="hybridMultilevel"/>
    <w:tmpl w:val="F16EA2C8"/>
    <w:lvl w:ilvl="0" w:tplc="4988795A">
      <w:start w:val="1"/>
      <w:numFmt w:val="lowerLetter"/>
      <w:lvlText w:val="(%1)"/>
      <w:lvlJc w:val="left"/>
      <w:pPr>
        <w:ind w:left="1260" w:hanging="360"/>
      </w:pPr>
      <w:rPr>
        <w:rFonts w:hint="default"/>
        <w:b/>
        <w:bCs/>
        <w:color w:val="auto"/>
      </w:rPr>
    </w:lvl>
    <w:lvl w:ilvl="1" w:tplc="13085776" w:tentative="1">
      <w:start w:val="1"/>
      <w:numFmt w:val="lowerLetter"/>
      <w:lvlText w:val="%2."/>
      <w:lvlJc w:val="left"/>
      <w:pPr>
        <w:ind w:left="1440" w:hanging="360"/>
      </w:pPr>
    </w:lvl>
    <w:lvl w:ilvl="2" w:tplc="DAC0951E" w:tentative="1">
      <w:start w:val="1"/>
      <w:numFmt w:val="lowerRoman"/>
      <w:lvlText w:val="%3."/>
      <w:lvlJc w:val="right"/>
      <w:pPr>
        <w:ind w:left="2160" w:hanging="180"/>
      </w:pPr>
    </w:lvl>
    <w:lvl w:ilvl="3" w:tplc="0D909914" w:tentative="1">
      <w:start w:val="1"/>
      <w:numFmt w:val="decimal"/>
      <w:lvlText w:val="%4."/>
      <w:lvlJc w:val="left"/>
      <w:pPr>
        <w:ind w:left="2880" w:hanging="360"/>
      </w:pPr>
    </w:lvl>
    <w:lvl w:ilvl="4" w:tplc="0B54F8FC" w:tentative="1">
      <w:start w:val="1"/>
      <w:numFmt w:val="lowerLetter"/>
      <w:lvlText w:val="%5."/>
      <w:lvlJc w:val="left"/>
      <w:pPr>
        <w:ind w:left="3600" w:hanging="360"/>
      </w:pPr>
    </w:lvl>
    <w:lvl w:ilvl="5" w:tplc="9362A9E0" w:tentative="1">
      <w:start w:val="1"/>
      <w:numFmt w:val="lowerRoman"/>
      <w:lvlText w:val="%6."/>
      <w:lvlJc w:val="right"/>
      <w:pPr>
        <w:ind w:left="4320" w:hanging="180"/>
      </w:pPr>
    </w:lvl>
    <w:lvl w:ilvl="6" w:tplc="83D89910" w:tentative="1">
      <w:start w:val="1"/>
      <w:numFmt w:val="decimal"/>
      <w:lvlText w:val="%7."/>
      <w:lvlJc w:val="left"/>
      <w:pPr>
        <w:ind w:left="5040" w:hanging="360"/>
      </w:pPr>
    </w:lvl>
    <w:lvl w:ilvl="7" w:tplc="7B420B84" w:tentative="1">
      <w:start w:val="1"/>
      <w:numFmt w:val="lowerLetter"/>
      <w:lvlText w:val="%8."/>
      <w:lvlJc w:val="left"/>
      <w:pPr>
        <w:ind w:left="5760" w:hanging="360"/>
      </w:pPr>
    </w:lvl>
    <w:lvl w:ilvl="8" w:tplc="43C66B7E" w:tentative="1">
      <w:start w:val="1"/>
      <w:numFmt w:val="lowerRoman"/>
      <w:lvlText w:val="%9."/>
      <w:lvlJc w:val="right"/>
      <w:pPr>
        <w:ind w:left="6480" w:hanging="180"/>
      </w:pPr>
    </w:lvl>
  </w:abstractNum>
  <w:abstractNum w:abstractNumId="31" w15:restartNumberingAfterBreak="0">
    <w:nsid w:val="5E1A5B85"/>
    <w:multiLevelType w:val="hybridMultilevel"/>
    <w:tmpl w:val="7CB6D46A"/>
    <w:lvl w:ilvl="0" w:tplc="4F4816C4">
      <w:start w:val="2"/>
      <w:numFmt w:val="bullet"/>
      <w:lvlText w:val="-"/>
      <w:lvlJc w:val="left"/>
      <w:pPr>
        <w:ind w:left="1380" w:hanging="360"/>
      </w:pPr>
      <w:rPr>
        <w:rFonts w:ascii="Times New Roman" w:eastAsiaTheme="minorHAnsi" w:hAnsi="Times New Roman" w:cs="Times New Roman"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32" w15:restartNumberingAfterBreak="0">
    <w:nsid w:val="6024090E"/>
    <w:multiLevelType w:val="hybridMultilevel"/>
    <w:tmpl w:val="0452204E"/>
    <w:lvl w:ilvl="0" w:tplc="0930E61C">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40D0297"/>
    <w:multiLevelType w:val="singleLevel"/>
    <w:tmpl w:val="D92ADCA4"/>
    <w:numStyleLink w:val="Style1"/>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53AEAAB0">
      <w:numFmt w:val="bullet"/>
      <w:lvlText w:val="–"/>
      <w:lvlJc w:val="left"/>
      <w:pPr>
        <w:ind w:left="720" w:hanging="360"/>
      </w:pPr>
      <w:rPr>
        <w:rFonts w:ascii="Times New Roman" w:eastAsia="Times New Roman" w:hAnsi="Times New Roman" w:cs="Times New Roman" w:hint="default"/>
      </w:rPr>
    </w:lvl>
    <w:lvl w:ilvl="1" w:tplc="D220AA0A">
      <w:start w:val="1"/>
      <w:numFmt w:val="bullet"/>
      <w:lvlText w:val="o"/>
      <w:lvlJc w:val="left"/>
      <w:pPr>
        <w:ind w:left="1440" w:hanging="360"/>
      </w:pPr>
      <w:rPr>
        <w:rFonts w:ascii="Courier New" w:hAnsi="Courier New" w:cs="Courier New" w:hint="default"/>
      </w:rPr>
    </w:lvl>
    <w:lvl w:ilvl="2" w:tplc="C37AC428" w:tentative="1">
      <w:start w:val="1"/>
      <w:numFmt w:val="bullet"/>
      <w:lvlText w:val=""/>
      <w:lvlJc w:val="left"/>
      <w:pPr>
        <w:ind w:left="2160" w:hanging="360"/>
      </w:pPr>
      <w:rPr>
        <w:rFonts w:ascii="Wingdings" w:hAnsi="Wingdings" w:hint="default"/>
      </w:rPr>
    </w:lvl>
    <w:lvl w:ilvl="3" w:tplc="B336AF0C" w:tentative="1">
      <w:start w:val="1"/>
      <w:numFmt w:val="bullet"/>
      <w:lvlText w:val=""/>
      <w:lvlJc w:val="left"/>
      <w:pPr>
        <w:ind w:left="2880" w:hanging="360"/>
      </w:pPr>
      <w:rPr>
        <w:rFonts w:ascii="Symbol" w:hAnsi="Symbol" w:hint="default"/>
      </w:rPr>
    </w:lvl>
    <w:lvl w:ilvl="4" w:tplc="FD5EAD80" w:tentative="1">
      <w:start w:val="1"/>
      <w:numFmt w:val="bullet"/>
      <w:lvlText w:val="o"/>
      <w:lvlJc w:val="left"/>
      <w:pPr>
        <w:ind w:left="3600" w:hanging="360"/>
      </w:pPr>
      <w:rPr>
        <w:rFonts w:ascii="Courier New" w:hAnsi="Courier New" w:cs="Courier New" w:hint="default"/>
      </w:rPr>
    </w:lvl>
    <w:lvl w:ilvl="5" w:tplc="8DC43142" w:tentative="1">
      <w:start w:val="1"/>
      <w:numFmt w:val="bullet"/>
      <w:lvlText w:val=""/>
      <w:lvlJc w:val="left"/>
      <w:pPr>
        <w:ind w:left="4320" w:hanging="360"/>
      </w:pPr>
      <w:rPr>
        <w:rFonts w:ascii="Wingdings" w:hAnsi="Wingdings" w:hint="default"/>
      </w:rPr>
    </w:lvl>
    <w:lvl w:ilvl="6" w:tplc="098469E8" w:tentative="1">
      <w:start w:val="1"/>
      <w:numFmt w:val="bullet"/>
      <w:lvlText w:val=""/>
      <w:lvlJc w:val="left"/>
      <w:pPr>
        <w:ind w:left="5040" w:hanging="360"/>
      </w:pPr>
      <w:rPr>
        <w:rFonts w:ascii="Symbol" w:hAnsi="Symbol" w:hint="default"/>
      </w:rPr>
    </w:lvl>
    <w:lvl w:ilvl="7" w:tplc="5CDE1EC0" w:tentative="1">
      <w:start w:val="1"/>
      <w:numFmt w:val="bullet"/>
      <w:lvlText w:val="o"/>
      <w:lvlJc w:val="left"/>
      <w:pPr>
        <w:ind w:left="5760" w:hanging="360"/>
      </w:pPr>
      <w:rPr>
        <w:rFonts w:ascii="Courier New" w:hAnsi="Courier New" w:cs="Courier New" w:hint="default"/>
      </w:rPr>
    </w:lvl>
    <w:lvl w:ilvl="8" w:tplc="1CEABDE2"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5E08DCBA"/>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F20C4C66"/>
    <w:lvl w:ilvl="0" w:tplc="1E4A79C2">
      <w:start w:val="1"/>
      <w:numFmt w:val="decimal"/>
      <w:lvlText w:val="(%1)"/>
      <w:lvlJc w:val="left"/>
      <w:pPr>
        <w:ind w:left="720" w:hanging="360"/>
      </w:pPr>
      <w:rPr>
        <w:rFonts w:hint="default"/>
      </w:rPr>
    </w:lvl>
    <w:lvl w:ilvl="1" w:tplc="8684E040">
      <w:start w:val="1"/>
      <w:numFmt w:val="lowerLetter"/>
      <w:lvlText w:val="%2."/>
      <w:lvlJc w:val="left"/>
      <w:pPr>
        <w:ind w:left="1440" w:hanging="360"/>
      </w:pPr>
    </w:lvl>
    <w:lvl w:ilvl="2" w:tplc="AD901E76" w:tentative="1">
      <w:start w:val="1"/>
      <w:numFmt w:val="lowerRoman"/>
      <w:lvlText w:val="%3."/>
      <w:lvlJc w:val="right"/>
      <w:pPr>
        <w:ind w:left="2160" w:hanging="180"/>
      </w:pPr>
    </w:lvl>
    <w:lvl w:ilvl="3" w:tplc="EA78A512" w:tentative="1">
      <w:start w:val="1"/>
      <w:numFmt w:val="decimal"/>
      <w:lvlText w:val="%4."/>
      <w:lvlJc w:val="left"/>
      <w:pPr>
        <w:ind w:left="2880" w:hanging="360"/>
      </w:pPr>
    </w:lvl>
    <w:lvl w:ilvl="4" w:tplc="4ABC9E88" w:tentative="1">
      <w:start w:val="1"/>
      <w:numFmt w:val="lowerLetter"/>
      <w:lvlText w:val="%5."/>
      <w:lvlJc w:val="left"/>
      <w:pPr>
        <w:ind w:left="3600" w:hanging="360"/>
      </w:pPr>
    </w:lvl>
    <w:lvl w:ilvl="5" w:tplc="63504810" w:tentative="1">
      <w:start w:val="1"/>
      <w:numFmt w:val="lowerRoman"/>
      <w:lvlText w:val="%6."/>
      <w:lvlJc w:val="right"/>
      <w:pPr>
        <w:ind w:left="4320" w:hanging="180"/>
      </w:pPr>
    </w:lvl>
    <w:lvl w:ilvl="6" w:tplc="E9E8EC06" w:tentative="1">
      <w:start w:val="1"/>
      <w:numFmt w:val="decimal"/>
      <w:lvlText w:val="%7."/>
      <w:lvlJc w:val="left"/>
      <w:pPr>
        <w:ind w:left="5040" w:hanging="360"/>
      </w:pPr>
    </w:lvl>
    <w:lvl w:ilvl="7" w:tplc="2E783716" w:tentative="1">
      <w:start w:val="1"/>
      <w:numFmt w:val="lowerLetter"/>
      <w:lvlText w:val="%8."/>
      <w:lvlJc w:val="left"/>
      <w:pPr>
        <w:ind w:left="5760" w:hanging="360"/>
      </w:pPr>
    </w:lvl>
    <w:lvl w:ilvl="8" w:tplc="D5129BAC" w:tentative="1">
      <w:start w:val="1"/>
      <w:numFmt w:val="lowerRoman"/>
      <w:lvlText w:val="%9."/>
      <w:lvlJc w:val="right"/>
      <w:pPr>
        <w:ind w:left="6480" w:hanging="180"/>
      </w:pPr>
    </w:lvl>
  </w:abstractNum>
  <w:abstractNum w:abstractNumId="43" w15:restartNumberingAfterBreak="0">
    <w:nsid w:val="7C510672"/>
    <w:multiLevelType w:val="hybridMultilevel"/>
    <w:tmpl w:val="CDDAE0B8"/>
    <w:lvl w:ilvl="0" w:tplc="E20C7FF2">
      <w:start w:val="1"/>
      <w:numFmt w:val="bullet"/>
      <w:lvlText w:val="-"/>
      <w:lvlJc w:val="left"/>
      <w:pPr>
        <w:ind w:left="1260" w:hanging="360"/>
      </w:pPr>
      <w:rPr>
        <w:rFonts w:ascii="Angsana New" w:hAnsi="Angsana New" w:hint="default"/>
        <w:color w:val="auto"/>
        <w:sz w:val="22"/>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3"/>
  </w:num>
  <w:num w:numId="4">
    <w:abstractNumId w:val="5"/>
  </w:num>
  <w:num w:numId="5">
    <w:abstractNumId w:val="17"/>
  </w:num>
  <w:num w:numId="6">
    <w:abstractNumId w:val="12"/>
  </w:num>
  <w:num w:numId="7">
    <w:abstractNumId w:val="35"/>
  </w:num>
  <w:num w:numId="8">
    <w:abstractNumId w:val="27"/>
  </w:num>
  <w:num w:numId="9">
    <w:abstractNumId w:val="25"/>
  </w:num>
  <w:num w:numId="10">
    <w:abstractNumId w:val="38"/>
  </w:num>
  <w:num w:numId="11">
    <w:abstractNumId w:val="11"/>
  </w:num>
  <w:num w:numId="12">
    <w:abstractNumId w:val="33"/>
  </w:num>
  <w:num w:numId="13">
    <w:abstractNumId w:val="39"/>
  </w:num>
  <w:num w:numId="14">
    <w:abstractNumId w:val="6"/>
  </w:num>
  <w:num w:numId="15">
    <w:abstractNumId w:val="37"/>
  </w:num>
  <w:num w:numId="16">
    <w:abstractNumId w:val="21"/>
  </w:num>
  <w:num w:numId="17">
    <w:abstractNumId w:val="2"/>
  </w:num>
  <w:num w:numId="18">
    <w:abstractNumId w:val="22"/>
  </w:num>
  <w:num w:numId="19">
    <w:abstractNumId w:val="41"/>
  </w:num>
  <w:num w:numId="20">
    <w:abstractNumId w:val="19"/>
  </w:num>
  <w:num w:numId="21">
    <w:abstractNumId w:val="29"/>
  </w:num>
  <w:num w:numId="22">
    <w:abstractNumId w:val="40"/>
  </w:num>
  <w:num w:numId="23">
    <w:abstractNumId w:val="9"/>
  </w:num>
  <w:num w:numId="24">
    <w:abstractNumId w:val="20"/>
  </w:num>
  <w:num w:numId="25">
    <w:abstractNumId w:val="7"/>
  </w:num>
  <w:num w:numId="26">
    <w:abstractNumId w:val="4"/>
  </w:num>
  <w:num w:numId="27">
    <w:abstractNumId w:val="42"/>
  </w:num>
  <w:num w:numId="28">
    <w:abstractNumId w:val="24"/>
  </w:num>
  <w:num w:numId="29">
    <w:abstractNumId w:val="14"/>
  </w:num>
  <w:num w:numId="30">
    <w:abstractNumId w:val="15"/>
  </w:num>
  <w:num w:numId="31">
    <w:abstractNumId w:val="26"/>
  </w:num>
  <w:num w:numId="32">
    <w:abstractNumId w:val="32"/>
  </w:num>
  <w:num w:numId="33">
    <w:abstractNumId w:val="43"/>
  </w:num>
  <w:num w:numId="34">
    <w:abstractNumId w:val="10"/>
  </w:num>
  <w:num w:numId="35">
    <w:abstractNumId w:val="31"/>
  </w:num>
  <w:num w:numId="36">
    <w:abstractNumId w:val="28"/>
  </w:num>
  <w:num w:numId="37">
    <w:abstractNumId w:val="16"/>
  </w:num>
  <w:num w:numId="38">
    <w:abstractNumId w:val="36"/>
  </w:num>
  <w:num w:numId="39">
    <w:abstractNumId w:val="30"/>
  </w:num>
  <w:num w:numId="40">
    <w:abstractNumId w:val="18"/>
  </w:num>
  <w:num w:numId="41">
    <w:abstractNumId w:val="23"/>
  </w:num>
  <w:num w:numId="42">
    <w:abstractNumId w:val="5"/>
    <w:lvlOverride w:ilvl="0">
      <w:startOverride w:val="1"/>
    </w:lvlOverride>
  </w:num>
  <w:num w:numId="43">
    <w:abstractNumId w:val="8"/>
  </w:num>
  <w:num w:numId="44">
    <w:abstractNumId w:val="37"/>
  </w:num>
  <w:num w:numId="45">
    <w:abstractNumId w:val="3"/>
  </w:num>
  <w:num w:numId="46">
    <w:abstractNumId w:val="34"/>
  </w:num>
  <w:num w:numId="47">
    <w:abstractNumId w:val="37"/>
  </w:num>
  <w:num w:numId="48">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FA"/>
    <w:rsid w:val="00091D93"/>
    <w:rsid w:val="00092745"/>
    <w:rsid w:val="0009280D"/>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3681"/>
    <w:rsid w:val="001142ED"/>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DBB"/>
    <w:rsid w:val="001458E1"/>
    <w:rsid w:val="00145B94"/>
    <w:rsid w:val="00145D4B"/>
    <w:rsid w:val="00145F40"/>
    <w:rsid w:val="001461C2"/>
    <w:rsid w:val="001462CE"/>
    <w:rsid w:val="001465CA"/>
    <w:rsid w:val="00146CA9"/>
    <w:rsid w:val="00146D1E"/>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3047"/>
    <w:rsid w:val="00173C00"/>
    <w:rsid w:val="00173C93"/>
    <w:rsid w:val="00173DC2"/>
    <w:rsid w:val="00174023"/>
    <w:rsid w:val="001741E7"/>
    <w:rsid w:val="00174694"/>
    <w:rsid w:val="0017495B"/>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61BE"/>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FA5"/>
    <w:rsid w:val="00197251"/>
    <w:rsid w:val="001976CA"/>
    <w:rsid w:val="00197880"/>
    <w:rsid w:val="00197DEF"/>
    <w:rsid w:val="00197F43"/>
    <w:rsid w:val="001A06CE"/>
    <w:rsid w:val="001A0FDA"/>
    <w:rsid w:val="001A156D"/>
    <w:rsid w:val="001A2495"/>
    <w:rsid w:val="001A24EA"/>
    <w:rsid w:val="001A26AF"/>
    <w:rsid w:val="001A3419"/>
    <w:rsid w:val="001A34B4"/>
    <w:rsid w:val="001A3EAF"/>
    <w:rsid w:val="001A43EC"/>
    <w:rsid w:val="001A4749"/>
    <w:rsid w:val="001A4C8B"/>
    <w:rsid w:val="001A53CF"/>
    <w:rsid w:val="001A5714"/>
    <w:rsid w:val="001A60DA"/>
    <w:rsid w:val="001A750A"/>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996"/>
    <w:rsid w:val="001B5AE1"/>
    <w:rsid w:val="001B62E1"/>
    <w:rsid w:val="001B6409"/>
    <w:rsid w:val="001B65A8"/>
    <w:rsid w:val="001B6B80"/>
    <w:rsid w:val="001B6C80"/>
    <w:rsid w:val="001B792F"/>
    <w:rsid w:val="001C0D48"/>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829"/>
    <w:rsid w:val="001E1850"/>
    <w:rsid w:val="001E1DAE"/>
    <w:rsid w:val="001E2088"/>
    <w:rsid w:val="001E3529"/>
    <w:rsid w:val="001E38E6"/>
    <w:rsid w:val="001E4155"/>
    <w:rsid w:val="001E4624"/>
    <w:rsid w:val="001E497E"/>
    <w:rsid w:val="001E4B09"/>
    <w:rsid w:val="001E5813"/>
    <w:rsid w:val="001E587A"/>
    <w:rsid w:val="001E5A10"/>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19E0"/>
    <w:rsid w:val="00241A56"/>
    <w:rsid w:val="00241E06"/>
    <w:rsid w:val="00242CE0"/>
    <w:rsid w:val="00242D60"/>
    <w:rsid w:val="00242ED8"/>
    <w:rsid w:val="0024322D"/>
    <w:rsid w:val="0024372D"/>
    <w:rsid w:val="00243C64"/>
    <w:rsid w:val="00243CE7"/>
    <w:rsid w:val="00243D4A"/>
    <w:rsid w:val="002446BD"/>
    <w:rsid w:val="00244F4E"/>
    <w:rsid w:val="002456F1"/>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74"/>
    <w:rsid w:val="002D03AE"/>
    <w:rsid w:val="002D0647"/>
    <w:rsid w:val="002D0A4B"/>
    <w:rsid w:val="002D0ABE"/>
    <w:rsid w:val="002D0C5F"/>
    <w:rsid w:val="002D1342"/>
    <w:rsid w:val="002D1562"/>
    <w:rsid w:val="002D203C"/>
    <w:rsid w:val="002D206F"/>
    <w:rsid w:val="002D2278"/>
    <w:rsid w:val="002D253C"/>
    <w:rsid w:val="002D276F"/>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C5"/>
    <w:rsid w:val="003202A8"/>
    <w:rsid w:val="00320622"/>
    <w:rsid w:val="0032071E"/>
    <w:rsid w:val="00320C98"/>
    <w:rsid w:val="00321388"/>
    <w:rsid w:val="00321742"/>
    <w:rsid w:val="003219E3"/>
    <w:rsid w:val="00321ED9"/>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FE1"/>
    <w:rsid w:val="00332131"/>
    <w:rsid w:val="00332785"/>
    <w:rsid w:val="00333736"/>
    <w:rsid w:val="00334138"/>
    <w:rsid w:val="0033486A"/>
    <w:rsid w:val="00334D99"/>
    <w:rsid w:val="00334F16"/>
    <w:rsid w:val="0033562B"/>
    <w:rsid w:val="003356A4"/>
    <w:rsid w:val="003364E2"/>
    <w:rsid w:val="00336716"/>
    <w:rsid w:val="00336F2C"/>
    <w:rsid w:val="00337260"/>
    <w:rsid w:val="003375F7"/>
    <w:rsid w:val="00337633"/>
    <w:rsid w:val="00340389"/>
    <w:rsid w:val="0034050F"/>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BDA"/>
    <w:rsid w:val="00352E00"/>
    <w:rsid w:val="00353391"/>
    <w:rsid w:val="0035415D"/>
    <w:rsid w:val="003541DA"/>
    <w:rsid w:val="0035429F"/>
    <w:rsid w:val="00354DAD"/>
    <w:rsid w:val="003554E6"/>
    <w:rsid w:val="00355631"/>
    <w:rsid w:val="003559B7"/>
    <w:rsid w:val="0035614D"/>
    <w:rsid w:val="0035666F"/>
    <w:rsid w:val="003567E8"/>
    <w:rsid w:val="00357A89"/>
    <w:rsid w:val="00357CEB"/>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BD9"/>
    <w:rsid w:val="003912D8"/>
    <w:rsid w:val="003914E6"/>
    <w:rsid w:val="003915D1"/>
    <w:rsid w:val="00391C7E"/>
    <w:rsid w:val="00391DEE"/>
    <w:rsid w:val="0039386F"/>
    <w:rsid w:val="0039426E"/>
    <w:rsid w:val="00394F3B"/>
    <w:rsid w:val="003958F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4D6"/>
    <w:rsid w:val="003A35A0"/>
    <w:rsid w:val="003A4399"/>
    <w:rsid w:val="003A4439"/>
    <w:rsid w:val="003A4560"/>
    <w:rsid w:val="003A491E"/>
    <w:rsid w:val="003A4E9F"/>
    <w:rsid w:val="003A53DA"/>
    <w:rsid w:val="003A5AE5"/>
    <w:rsid w:val="003A60F4"/>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5B9"/>
    <w:rsid w:val="003D23AE"/>
    <w:rsid w:val="003D23E9"/>
    <w:rsid w:val="003D2979"/>
    <w:rsid w:val="003D34D0"/>
    <w:rsid w:val="003D3ED2"/>
    <w:rsid w:val="003D43B1"/>
    <w:rsid w:val="003D5506"/>
    <w:rsid w:val="003D624E"/>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405"/>
    <w:rsid w:val="003F248A"/>
    <w:rsid w:val="003F35DB"/>
    <w:rsid w:val="003F3AEE"/>
    <w:rsid w:val="003F401B"/>
    <w:rsid w:val="003F4791"/>
    <w:rsid w:val="003F4951"/>
    <w:rsid w:val="003F5078"/>
    <w:rsid w:val="003F567D"/>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767E"/>
    <w:rsid w:val="00407AC7"/>
    <w:rsid w:val="00407D74"/>
    <w:rsid w:val="00407E5A"/>
    <w:rsid w:val="00410519"/>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317B"/>
    <w:rsid w:val="00433417"/>
    <w:rsid w:val="00433538"/>
    <w:rsid w:val="00433E1B"/>
    <w:rsid w:val="004345B1"/>
    <w:rsid w:val="004345D7"/>
    <w:rsid w:val="00435544"/>
    <w:rsid w:val="0043615D"/>
    <w:rsid w:val="0043657C"/>
    <w:rsid w:val="00436F8F"/>
    <w:rsid w:val="00436FFC"/>
    <w:rsid w:val="00437090"/>
    <w:rsid w:val="00437385"/>
    <w:rsid w:val="00437825"/>
    <w:rsid w:val="00437991"/>
    <w:rsid w:val="00437BB4"/>
    <w:rsid w:val="004401AE"/>
    <w:rsid w:val="004406FB"/>
    <w:rsid w:val="00440AB4"/>
    <w:rsid w:val="00440F6B"/>
    <w:rsid w:val="00440FB5"/>
    <w:rsid w:val="004412BC"/>
    <w:rsid w:val="00441354"/>
    <w:rsid w:val="00441467"/>
    <w:rsid w:val="004416C2"/>
    <w:rsid w:val="00441B84"/>
    <w:rsid w:val="004421DD"/>
    <w:rsid w:val="004434C8"/>
    <w:rsid w:val="004448F0"/>
    <w:rsid w:val="004453B2"/>
    <w:rsid w:val="0044564F"/>
    <w:rsid w:val="00445A20"/>
    <w:rsid w:val="00445CC4"/>
    <w:rsid w:val="00445D98"/>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711"/>
    <w:rsid w:val="00486EA2"/>
    <w:rsid w:val="00486F70"/>
    <w:rsid w:val="004871E4"/>
    <w:rsid w:val="0048748B"/>
    <w:rsid w:val="00487644"/>
    <w:rsid w:val="004876EC"/>
    <w:rsid w:val="0049135C"/>
    <w:rsid w:val="004917E2"/>
    <w:rsid w:val="00491944"/>
    <w:rsid w:val="00491A8C"/>
    <w:rsid w:val="00491DF2"/>
    <w:rsid w:val="00491FF4"/>
    <w:rsid w:val="0049232A"/>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DA2"/>
    <w:rsid w:val="0051602A"/>
    <w:rsid w:val="0051604E"/>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B3D"/>
    <w:rsid w:val="00546DF8"/>
    <w:rsid w:val="00546F0B"/>
    <w:rsid w:val="005471D9"/>
    <w:rsid w:val="00547A1E"/>
    <w:rsid w:val="00550404"/>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C1A"/>
    <w:rsid w:val="00556DF9"/>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D34"/>
    <w:rsid w:val="0057054E"/>
    <w:rsid w:val="00570AE4"/>
    <w:rsid w:val="00570ED4"/>
    <w:rsid w:val="0057107D"/>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B0A"/>
    <w:rsid w:val="005E3E22"/>
    <w:rsid w:val="005E4096"/>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FBC"/>
    <w:rsid w:val="00606FDD"/>
    <w:rsid w:val="006074B0"/>
    <w:rsid w:val="00607728"/>
    <w:rsid w:val="00607C96"/>
    <w:rsid w:val="00607D31"/>
    <w:rsid w:val="00607E99"/>
    <w:rsid w:val="006101BD"/>
    <w:rsid w:val="006104D6"/>
    <w:rsid w:val="00610A97"/>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981"/>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F3"/>
    <w:rsid w:val="00656059"/>
    <w:rsid w:val="0065739E"/>
    <w:rsid w:val="00660444"/>
    <w:rsid w:val="00661026"/>
    <w:rsid w:val="006617ED"/>
    <w:rsid w:val="00661D9D"/>
    <w:rsid w:val="00662488"/>
    <w:rsid w:val="00662561"/>
    <w:rsid w:val="0066281B"/>
    <w:rsid w:val="00662C9C"/>
    <w:rsid w:val="00663469"/>
    <w:rsid w:val="006635A7"/>
    <w:rsid w:val="0066375C"/>
    <w:rsid w:val="00663873"/>
    <w:rsid w:val="00663DB1"/>
    <w:rsid w:val="00664409"/>
    <w:rsid w:val="00664861"/>
    <w:rsid w:val="0066578B"/>
    <w:rsid w:val="00665F2B"/>
    <w:rsid w:val="006664D2"/>
    <w:rsid w:val="00667427"/>
    <w:rsid w:val="00667821"/>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555"/>
    <w:rsid w:val="00676D94"/>
    <w:rsid w:val="00677E6A"/>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920"/>
    <w:rsid w:val="006962F9"/>
    <w:rsid w:val="006966B4"/>
    <w:rsid w:val="00697039"/>
    <w:rsid w:val="006976CB"/>
    <w:rsid w:val="00697915"/>
    <w:rsid w:val="006A0733"/>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A2"/>
    <w:rsid w:val="006E57DE"/>
    <w:rsid w:val="006E5FE4"/>
    <w:rsid w:val="006E6123"/>
    <w:rsid w:val="006E630B"/>
    <w:rsid w:val="006E6635"/>
    <w:rsid w:val="006E69B8"/>
    <w:rsid w:val="006E7678"/>
    <w:rsid w:val="006E7E2F"/>
    <w:rsid w:val="006F002C"/>
    <w:rsid w:val="006F00A1"/>
    <w:rsid w:val="006F0625"/>
    <w:rsid w:val="006F096A"/>
    <w:rsid w:val="006F0F54"/>
    <w:rsid w:val="006F1B60"/>
    <w:rsid w:val="006F1BF3"/>
    <w:rsid w:val="006F1CCC"/>
    <w:rsid w:val="006F2192"/>
    <w:rsid w:val="006F2E3C"/>
    <w:rsid w:val="006F3060"/>
    <w:rsid w:val="006F3118"/>
    <w:rsid w:val="006F3C15"/>
    <w:rsid w:val="006F3C9D"/>
    <w:rsid w:val="006F42A4"/>
    <w:rsid w:val="006F473F"/>
    <w:rsid w:val="006F486F"/>
    <w:rsid w:val="006F50BA"/>
    <w:rsid w:val="006F57F9"/>
    <w:rsid w:val="006F6047"/>
    <w:rsid w:val="006F66F9"/>
    <w:rsid w:val="006F680E"/>
    <w:rsid w:val="006F714C"/>
    <w:rsid w:val="006F7655"/>
    <w:rsid w:val="006F786C"/>
    <w:rsid w:val="006F791B"/>
    <w:rsid w:val="006F7F93"/>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C5F"/>
    <w:rsid w:val="00731E70"/>
    <w:rsid w:val="00732E27"/>
    <w:rsid w:val="0073327C"/>
    <w:rsid w:val="00733B58"/>
    <w:rsid w:val="0073441C"/>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606"/>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5AD2"/>
    <w:rsid w:val="00765B99"/>
    <w:rsid w:val="00765F5C"/>
    <w:rsid w:val="007660A7"/>
    <w:rsid w:val="00766101"/>
    <w:rsid w:val="007661A3"/>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2E9"/>
    <w:rsid w:val="007B470C"/>
    <w:rsid w:val="007B4747"/>
    <w:rsid w:val="007B48DE"/>
    <w:rsid w:val="007B4A62"/>
    <w:rsid w:val="007B4F14"/>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17CC"/>
    <w:rsid w:val="007F1F6F"/>
    <w:rsid w:val="007F220B"/>
    <w:rsid w:val="007F2B73"/>
    <w:rsid w:val="007F3346"/>
    <w:rsid w:val="007F3D06"/>
    <w:rsid w:val="007F48D6"/>
    <w:rsid w:val="007F53A2"/>
    <w:rsid w:val="007F5929"/>
    <w:rsid w:val="007F59AF"/>
    <w:rsid w:val="007F5B47"/>
    <w:rsid w:val="007F6669"/>
    <w:rsid w:val="007F686F"/>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B0A"/>
    <w:rsid w:val="00887374"/>
    <w:rsid w:val="008873DB"/>
    <w:rsid w:val="0089073A"/>
    <w:rsid w:val="00891954"/>
    <w:rsid w:val="00891D33"/>
    <w:rsid w:val="00892353"/>
    <w:rsid w:val="00892D93"/>
    <w:rsid w:val="008938C8"/>
    <w:rsid w:val="00893A5D"/>
    <w:rsid w:val="00893B66"/>
    <w:rsid w:val="00893E99"/>
    <w:rsid w:val="008949E1"/>
    <w:rsid w:val="0089520A"/>
    <w:rsid w:val="0089551A"/>
    <w:rsid w:val="00895701"/>
    <w:rsid w:val="00895C98"/>
    <w:rsid w:val="00896601"/>
    <w:rsid w:val="00896872"/>
    <w:rsid w:val="008968E0"/>
    <w:rsid w:val="00896D97"/>
    <w:rsid w:val="00896F48"/>
    <w:rsid w:val="00896F5B"/>
    <w:rsid w:val="00896F72"/>
    <w:rsid w:val="0089741C"/>
    <w:rsid w:val="008A058C"/>
    <w:rsid w:val="008A0F85"/>
    <w:rsid w:val="008A0FB7"/>
    <w:rsid w:val="008A2121"/>
    <w:rsid w:val="008A2451"/>
    <w:rsid w:val="008A2DD4"/>
    <w:rsid w:val="008A3269"/>
    <w:rsid w:val="008A38A7"/>
    <w:rsid w:val="008A3E39"/>
    <w:rsid w:val="008A4337"/>
    <w:rsid w:val="008A459E"/>
    <w:rsid w:val="008A46CB"/>
    <w:rsid w:val="008A4781"/>
    <w:rsid w:val="008A4A84"/>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C6"/>
    <w:rsid w:val="008B7C34"/>
    <w:rsid w:val="008C0002"/>
    <w:rsid w:val="008C07DB"/>
    <w:rsid w:val="008C0C78"/>
    <w:rsid w:val="008C112F"/>
    <w:rsid w:val="008C16E3"/>
    <w:rsid w:val="008C1917"/>
    <w:rsid w:val="008C19E2"/>
    <w:rsid w:val="008C1F87"/>
    <w:rsid w:val="008C225C"/>
    <w:rsid w:val="008C243C"/>
    <w:rsid w:val="008C2DB0"/>
    <w:rsid w:val="008C3556"/>
    <w:rsid w:val="008C3A42"/>
    <w:rsid w:val="008C3D6D"/>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3A1"/>
    <w:rsid w:val="00904464"/>
    <w:rsid w:val="009044F9"/>
    <w:rsid w:val="00904788"/>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D04"/>
    <w:rsid w:val="00951F0B"/>
    <w:rsid w:val="0095204B"/>
    <w:rsid w:val="00952250"/>
    <w:rsid w:val="009525CD"/>
    <w:rsid w:val="009529A5"/>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AFF"/>
    <w:rsid w:val="00997D11"/>
    <w:rsid w:val="00997F84"/>
    <w:rsid w:val="009A003F"/>
    <w:rsid w:val="009A0F5C"/>
    <w:rsid w:val="009A13CF"/>
    <w:rsid w:val="009A17DA"/>
    <w:rsid w:val="009A1CEB"/>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B68"/>
    <w:rsid w:val="009B1CCF"/>
    <w:rsid w:val="009B1D17"/>
    <w:rsid w:val="009B2242"/>
    <w:rsid w:val="009B22DF"/>
    <w:rsid w:val="009B27A4"/>
    <w:rsid w:val="009B296F"/>
    <w:rsid w:val="009B2CA5"/>
    <w:rsid w:val="009B3237"/>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634"/>
    <w:rsid w:val="009C37A2"/>
    <w:rsid w:val="009C381B"/>
    <w:rsid w:val="009C3AD9"/>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740"/>
    <w:rsid w:val="00A82755"/>
    <w:rsid w:val="00A827EB"/>
    <w:rsid w:val="00A82922"/>
    <w:rsid w:val="00A833DE"/>
    <w:rsid w:val="00A83C84"/>
    <w:rsid w:val="00A83D29"/>
    <w:rsid w:val="00A83FF9"/>
    <w:rsid w:val="00A841C5"/>
    <w:rsid w:val="00A84B91"/>
    <w:rsid w:val="00A84C94"/>
    <w:rsid w:val="00A850AC"/>
    <w:rsid w:val="00A86A74"/>
    <w:rsid w:val="00A86C23"/>
    <w:rsid w:val="00A8711D"/>
    <w:rsid w:val="00A871A6"/>
    <w:rsid w:val="00A8735D"/>
    <w:rsid w:val="00A877A8"/>
    <w:rsid w:val="00A90383"/>
    <w:rsid w:val="00A90F43"/>
    <w:rsid w:val="00A9122C"/>
    <w:rsid w:val="00A917EB"/>
    <w:rsid w:val="00A92D0D"/>
    <w:rsid w:val="00A92F85"/>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B4F"/>
    <w:rsid w:val="00B61C7F"/>
    <w:rsid w:val="00B61FAC"/>
    <w:rsid w:val="00B62425"/>
    <w:rsid w:val="00B62833"/>
    <w:rsid w:val="00B6304D"/>
    <w:rsid w:val="00B639E6"/>
    <w:rsid w:val="00B63E0F"/>
    <w:rsid w:val="00B64205"/>
    <w:rsid w:val="00B64617"/>
    <w:rsid w:val="00B64E27"/>
    <w:rsid w:val="00B664D3"/>
    <w:rsid w:val="00B66911"/>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F10"/>
    <w:rsid w:val="00BB40DC"/>
    <w:rsid w:val="00BB4265"/>
    <w:rsid w:val="00BB434B"/>
    <w:rsid w:val="00BB4659"/>
    <w:rsid w:val="00BB5E02"/>
    <w:rsid w:val="00BB5E1B"/>
    <w:rsid w:val="00BB6B7B"/>
    <w:rsid w:val="00BB6CD1"/>
    <w:rsid w:val="00BC01F3"/>
    <w:rsid w:val="00BC0225"/>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00B"/>
    <w:rsid w:val="00BD5DB6"/>
    <w:rsid w:val="00BD62F8"/>
    <w:rsid w:val="00BD65D0"/>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903"/>
    <w:rsid w:val="00C90770"/>
    <w:rsid w:val="00C90E3E"/>
    <w:rsid w:val="00C9115F"/>
    <w:rsid w:val="00C913B8"/>
    <w:rsid w:val="00C92704"/>
    <w:rsid w:val="00C92B1A"/>
    <w:rsid w:val="00C92EEC"/>
    <w:rsid w:val="00C9306A"/>
    <w:rsid w:val="00C9353D"/>
    <w:rsid w:val="00C941D1"/>
    <w:rsid w:val="00C94528"/>
    <w:rsid w:val="00C94AFC"/>
    <w:rsid w:val="00C94CA7"/>
    <w:rsid w:val="00C94CCD"/>
    <w:rsid w:val="00C94D6D"/>
    <w:rsid w:val="00C94EED"/>
    <w:rsid w:val="00C954E4"/>
    <w:rsid w:val="00C96174"/>
    <w:rsid w:val="00C962BD"/>
    <w:rsid w:val="00C969F1"/>
    <w:rsid w:val="00C96E6C"/>
    <w:rsid w:val="00C973E9"/>
    <w:rsid w:val="00C97668"/>
    <w:rsid w:val="00C9768F"/>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823"/>
    <w:rsid w:val="00CE1B3B"/>
    <w:rsid w:val="00CE2169"/>
    <w:rsid w:val="00CE28B5"/>
    <w:rsid w:val="00CE2CA6"/>
    <w:rsid w:val="00CE3138"/>
    <w:rsid w:val="00CE341A"/>
    <w:rsid w:val="00CE3BA0"/>
    <w:rsid w:val="00CE4058"/>
    <w:rsid w:val="00CE4351"/>
    <w:rsid w:val="00CE4715"/>
    <w:rsid w:val="00CE4A02"/>
    <w:rsid w:val="00CE4B5F"/>
    <w:rsid w:val="00CE5AC9"/>
    <w:rsid w:val="00CE61B6"/>
    <w:rsid w:val="00CE62DB"/>
    <w:rsid w:val="00CE67A3"/>
    <w:rsid w:val="00CE696E"/>
    <w:rsid w:val="00CE6C00"/>
    <w:rsid w:val="00CE6CAA"/>
    <w:rsid w:val="00CE70CB"/>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2216"/>
    <w:rsid w:val="00D235EB"/>
    <w:rsid w:val="00D23728"/>
    <w:rsid w:val="00D23BA8"/>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DDF"/>
    <w:rsid w:val="00D65E6D"/>
    <w:rsid w:val="00D66289"/>
    <w:rsid w:val="00D664C2"/>
    <w:rsid w:val="00D666A9"/>
    <w:rsid w:val="00D668D6"/>
    <w:rsid w:val="00D6709E"/>
    <w:rsid w:val="00D67F8E"/>
    <w:rsid w:val="00D7024E"/>
    <w:rsid w:val="00D705BA"/>
    <w:rsid w:val="00D709D8"/>
    <w:rsid w:val="00D70F4E"/>
    <w:rsid w:val="00D71136"/>
    <w:rsid w:val="00D7146B"/>
    <w:rsid w:val="00D71A19"/>
    <w:rsid w:val="00D725D9"/>
    <w:rsid w:val="00D73265"/>
    <w:rsid w:val="00D7341A"/>
    <w:rsid w:val="00D73435"/>
    <w:rsid w:val="00D73D4D"/>
    <w:rsid w:val="00D73F5A"/>
    <w:rsid w:val="00D747E8"/>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57A"/>
    <w:rsid w:val="00E3269F"/>
    <w:rsid w:val="00E32BFF"/>
    <w:rsid w:val="00E32D50"/>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606"/>
    <w:rsid w:val="00E50D28"/>
    <w:rsid w:val="00E51119"/>
    <w:rsid w:val="00E515B1"/>
    <w:rsid w:val="00E51F16"/>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DF7"/>
    <w:rsid w:val="00E61549"/>
    <w:rsid w:val="00E62BF4"/>
    <w:rsid w:val="00E63B0D"/>
    <w:rsid w:val="00E63DB0"/>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1E1C"/>
    <w:rsid w:val="00EA2347"/>
    <w:rsid w:val="00EA2742"/>
    <w:rsid w:val="00EA3A23"/>
    <w:rsid w:val="00EA3D28"/>
    <w:rsid w:val="00EA3EC8"/>
    <w:rsid w:val="00EA4472"/>
    <w:rsid w:val="00EA45A3"/>
    <w:rsid w:val="00EA466D"/>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B60"/>
    <w:rsid w:val="00EE3119"/>
    <w:rsid w:val="00EE338D"/>
    <w:rsid w:val="00EE36D2"/>
    <w:rsid w:val="00EE37E6"/>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0F12"/>
    <w:rsid w:val="00F512FD"/>
    <w:rsid w:val="00F515F8"/>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1ACD"/>
    <w:rsid w:val="00F91AEA"/>
    <w:rsid w:val="00F92718"/>
    <w:rsid w:val="00F92E80"/>
    <w:rsid w:val="00F93329"/>
    <w:rsid w:val="00F9375B"/>
    <w:rsid w:val="00F93D5E"/>
    <w:rsid w:val="00F9402D"/>
    <w:rsid w:val="00F9431F"/>
    <w:rsid w:val="00F952D2"/>
    <w:rsid w:val="00F955B6"/>
    <w:rsid w:val="00F95747"/>
    <w:rsid w:val="00F958AA"/>
    <w:rsid w:val="00F962D8"/>
    <w:rsid w:val="00F966E2"/>
    <w:rsid w:val="00F967D6"/>
    <w:rsid w:val="00F96B74"/>
    <w:rsid w:val="00F96DD3"/>
    <w:rsid w:val="00F974DC"/>
    <w:rsid w:val="00F9774D"/>
    <w:rsid w:val="00F97807"/>
    <w:rsid w:val="00FA04E3"/>
    <w:rsid w:val="00FA0794"/>
    <w:rsid w:val="00FA0A06"/>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F0B"/>
    <w:rsid w:val="00FC6358"/>
    <w:rsid w:val="00FC67E4"/>
    <w:rsid w:val="00FC6C12"/>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10DF"/>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1451</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2022-02-21T07:07:00Z</cp:lastPrinted>
  <dcterms:created xsi:type="dcterms:W3CDTF">2022-02-21T11:44:00Z</dcterms:created>
  <dcterms:modified xsi:type="dcterms:W3CDTF">2022-02-21T11:45:00Z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