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Look w:val="01E0" w:firstRow="1" w:lastRow="1" w:firstColumn="1" w:lastColumn="1" w:noHBand="0" w:noVBand="0"/>
      </w:tblPr>
      <w:tblGrid>
        <w:gridCol w:w="1278"/>
        <w:gridCol w:w="270"/>
        <w:gridCol w:w="8010"/>
      </w:tblGrid>
      <w:tr w:rsidR="00ED12E0" w:rsidRPr="00EA592D" w14:paraId="150F13EB" w14:textId="77777777" w:rsidTr="00BA1CAE">
        <w:tc>
          <w:tcPr>
            <w:tcW w:w="1278" w:type="dxa"/>
          </w:tcPr>
          <w:p w14:paraId="7F0A30CD" w14:textId="77777777" w:rsidR="00ED12E0" w:rsidRPr="00EA592D" w:rsidRDefault="00ED12E0" w:rsidP="00BA1C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B64833">
              <w:rPr>
                <w:rFonts w:ascii="Angsana New" w:hAnsi="Angsana New" w:cs="Angsana New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</w:tcPr>
          <w:p w14:paraId="44FF363D" w14:textId="77777777" w:rsidR="00ED12E0" w:rsidRPr="00EA592D" w:rsidRDefault="00ED12E0" w:rsidP="00BA1CAE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10" w:type="dxa"/>
          </w:tcPr>
          <w:p w14:paraId="0DD08F1D" w14:textId="77777777" w:rsidR="00ED12E0" w:rsidRPr="00B64833" w:rsidRDefault="00ED12E0" w:rsidP="00BA1C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64833">
              <w:rPr>
                <w:rFonts w:ascii="Angsana New" w:hAnsi="Angsana New" w:cs="Angsana New"/>
                <w:sz w:val="30"/>
                <w:szCs w:val="30"/>
                <w:cs/>
              </w:rPr>
              <w:t>สารบัญ</w:t>
            </w:r>
          </w:p>
        </w:tc>
      </w:tr>
      <w:tr w:rsidR="00ED12E0" w:rsidRPr="00EA592D" w14:paraId="3D576D2C" w14:textId="77777777" w:rsidTr="00BA1CAE">
        <w:trPr>
          <w:trHeight w:val="227"/>
        </w:trPr>
        <w:tc>
          <w:tcPr>
            <w:tcW w:w="1278" w:type="dxa"/>
          </w:tcPr>
          <w:p w14:paraId="7E7BE3AD" w14:textId="77777777" w:rsidR="00ED12E0" w:rsidRPr="00EA592D" w:rsidRDefault="00ED12E0" w:rsidP="00BA1C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71DA64B9" w14:textId="77777777" w:rsidR="00ED12E0" w:rsidRPr="00EA592D" w:rsidRDefault="00ED12E0" w:rsidP="00BA1C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6256F73B" w14:textId="77777777" w:rsidR="00ED12E0" w:rsidRPr="00B64833" w:rsidRDefault="00ED12E0" w:rsidP="00BA1C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ED12E0" w:rsidRPr="00EA592D" w14:paraId="6C8DF646" w14:textId="77777777" w:rsidTr="00BA1CAE">
        <w:tc>
          <w:tcPr>
            <w:tcW w:w="1278" w:type="dxa"/>
          </w:tcPr>
          <w:p w14:paraId="5E04098C" w14:textId="77777777" w:rsidR="00ED12E0" w:rsidRPr="00EA592D" w:rsidRDefault="00ED12E0" w:rsidP="00BA1C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B51BF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5BEF3485" w14:textId="77777777" w:rsidR="00ED12E0" w:rsidRPr="00EA592D" w:rsidRDefault="00ED12E0" w:rsidP="00BA1C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02BECB68" w14:textId="77777777" w:rsidR="00ED12E0" w:rsidRPr="00B64833" w:rsidRDefault="00ED12E0" w:rsidP="00BA1C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64833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ข้อมูลทั่วไป</w:t>
            </w:r>
          </w:p>
        </w:tc>
      </w:tr>
      <w:tr w:rsidR="00ED12E0" w:rsidRPr="00EA592D" w14:paraId="34C91859" w14:textId="77777777" w:rsidTr="00BA1CAE">
        <w:tc>
          <w:tcPr>
            <w:tcW w:w="1278" w:type="dxa"/>
          </w:tcPr>
          <w:p w14:paraId="1D2DBCB1" w14:textId="77777777" w:rsidR="00ED12E0" w:rsidRPr="00EA592D" w:rsidRDefault="00ED12E0" w:rsidP="00BA1C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B51BF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  <w:r w:rsidRPr="00EA592D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7EAC9402" w14:textId="77777777" w:rsidR="00ED12E0" w:rsidRPr="00EA592D" w:rsidRDefault="00ED12E0" w:rsidP="00BA1C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3DB71C65" w14:textId="77777777" w:rsidR="00ED12E0" w:rsidRPr="00B64833" w:rsidRDefault="00ED12E0" w:rsidP="00BA1C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64833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เกณฑ์การจัดทำงบการเงิน</w:t>
            </w:r>
          </w:p>
        </w:tc>
      </w:tr>
      <w:tr w:rsidR="00ED12E0" w:rsidRPr="00EA592D" w14:paraId="25276607" w14:textId="77777777" w:rsidTr="00BA1CAE">
        <w:tc>
          <w:tcPr>
            <w:tcW w:w="1278" w:type="dxa"/>
          </w:tcPr>
          <w:p w14:paraId="21B7D704" w14:textId="77777777" w:rsidR="00ED12E0" w:rsidRPr="00B64833" w:rsidRDefault="00ED12E0" w:rsidP="00BA1C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24C06F46" w14:textId="77777777" w:rsidR="00ED12E0" w:rsidRPr="00EA592D" w:rsidRDefault="00ED12E0" w:rsidP="00BA1C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05799A76" w14:textId="77777777" w:rsidR="00ED12E0" w:rsidRPr="00EE783D" w:rsidRDefault="00ED12E0" w:rsidP="00BA1CAE">
            <w:pPr>
              <w:pStyle w:val="index"/>
              <w:tabs>
                <w:tab w:val="clear" w:pos="1134"/>
              </w:tabs>
              <w:spacing w:after="0" w:line="380" w:lineRule="exact"/>
              <w:outlineLvl w:val="0"/>
              <w:rPr>
                <w:rFonts w:ascii="Angsana New" w:hAnsi="Angsana New"/>
                <w:sz w:val="30"/>
                <w:szCs w:val="30"/>
                <w:rtl/>
                <w:cs/>
                <w:lang w:val="en-US"/>
              </w:rPr>
            </w:pPr>
            <w:r w:rsidRPr="00B64833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นโยบายการบัญชีที่สำคัญ</w:t>
            </w:r>
          </w:p>
        </w:tc>
      </w:tr>
      <w:tr w:rsidR="00ED12E0" w:rsidRPr="00EA592D" w14:paraId="5BA8FD7E" w14:textId="77777777" w:rsidTr="00BA1CAE">
        <w:tc>
          <w:tcPr>
            <w:tcW w:w="1278" w:type="dxa"/>
          </w:tcPr>
          <w:p w14:paraId="7381E71E" w14:textId="77777777" w:rsidR="00ED12E0" w:rsidRPr="002C3668" w:rsidRDefault="00ED12E0" w:rsidP="00BA1C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598C5C2A" w14:textId="77777777" w:rsidR="00ED12E0" w:rsidRPr="002C3668" w:rsidRDefault="00ED12E0" w:rsidP="00BA1C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78B8913E" w14:textId="6A23FB01" w:rsidR="00ED12E0" w:rsidRPr="00B64833" w:rsidRDefault="00ED12E0" w:rsidP="00BA1C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64833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 xml:space="preserve">ผลกระทบจากการแพร่ระบาดของโรคติดเชื้อไวรัสโคโรนา </w:t>
            </w:r>
            <w:r w:rsidRPr="00CB51BF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  <w:r w:rsidRPr="00297648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0</w:t>
            </w:r>
            <w:r w:rsidRPr="00CB51BF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Pr="00297648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9</w:t>
            </w:r>
            <w:r w:rsidRPr="00B6483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 xml:space="preserve"> (</w:t>
            </w:r>
            <w:r w:rsidRPr="006756A0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C</w:t>
            </w:r>
            <w:r w:rsidR="00BC4871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OVID</w:t>
            </w:r>
            <w:r w:rsidRPr="006756A0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-</w:t>
            </w:r>
            <w:r w:rsidRPr="00CB51BF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Pr="00297648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9</w:t>
            </w:r>
            <w:r w:rsidRPr="00B6483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)</w:t>
            </w:r>
          </w:p>
        </w:tc>
      </w:tr>
      <w:tr w:rsidR="00ED12E0" w:rsidRPr="00EA592D" w14:paraId="3398EAB4" w14:textId="77777777" w:rsidTr="00BA1CAE">
        <w:tc>
          <w:tcPr>
            <w:tcW w:w="1278" w:type="dxa"/>
          </w:tcPr>
          <w:p w14:paraId="7D11C248" w14:textId="77777777" w:rsidR="00ED12E0" w:rsidRPr="00EA592D" w:rsidRDefault="00ED12E0" w:rsidP="00BA1C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2D57397F" w14:textId="77777777" w:rsidR="00ED12E0" w:rsidRPr="00EA592D" w:rsidRDefault="00ED12E0" w:rsidP="00BA1C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06458200" w14:textId="77777777" w:rsidR="00ED12E0" w:rsidRPr="00B64833" w:rsidRDefault="00ED12E0" w:rsidP="00BA1C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64833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ความเสี่ยงทางการเงิน</w:t>
            </w:r>
          </w:p>
        </w:tc>
      </w:tr>
      <w:tr w:rsidR="00ED12E0" w:rsidRPr="00EA592D" w14:paraId="2EBB24A6" w14:textId="77777777" w:rsidTr="00BA1CAE">
        <w:tc>
          <w:tcPr>
            <w:tcW w:w="1278" w:type="dxa"/>
          </w:tcPr>
          <w:p w14:paraId="0C70D7C8" w14:textId="77777777" w:rsidR="00ED12E0" w:rsidRDefault="00ED12E0" w:rsidP="00BA1C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6012C5B5" w14:textId="77777777" w:rsidR="00ED12E0" w:rsidRPr="00EA592D" w:rsidRDefault="00ED12E0" w:rsidP="00BA1C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4B37977B" w14:textId="77777777" w:rsidR="00ED12E0" w:rsidRPr="00B64833" w:rsidRDefault="00ED12E0" w:rsidP="00BA1C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64833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เงินลงทุนที่แสดงด้วยมูลค่ายุติธรรมผ่านกำไรหรือขาดทุน</w:t>
            </w:r>
          </w:p>
        </w:tc>
      </w:tr>
      <w:tr w:rsidR="00ED12E0" w:rsidRPr="00EA592D" w14:paraId="3993D7A2" w14:textId="77777777" w:rsidTr="00BA1CAE">
        <w:tc>
          <w:tcPr>
            <w:tcW w:w="1278" w:type="dxa"/>
          </w:tcPr>
          <w:p w14:paraId="5C79BB69" w14:textId="77777777" w:rsidR="00ED12E0" w:rsidRPr="00EA592D" w:rsidRDefault="00ED12E0" w:rsidP="00BA1C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45179372" w14:textId="77777777" w:rsidR="00ED12E0" w:rsidRPr="00EA592D" w:rsidRDefault="00ED12E0" w:rsidP="00BA1C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34805043" w14:textId="77777777" w:rsidR="00ED12E0" w:rsidRPr="00B64833" w:rsidRDefault="00ED12E0" w:rsidP="00BA1C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64833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เงินลงทุนในอสังหาริมทรัพย์ตามมูลค่ายุติธรรม</w:t>
            </w:r>
          </w:p>
        </w:tc>
      </w:tr>
      <w:tr w:rsidR="00FF7B2D" w:rsidRPr="00EA592D" w14:paraId="3DD2A78F" w14:textId="77777777" w:rsidTr="00BA1CAE">
        <w:tc>
          <w:tcPr>
            <w:tcW w:w="1278" w:type="dxa"/>
          </w:tcPr>
          <w:p w14:paraId="2A3ED246" w14:textId="78147468" w:rsidR="00FF7B2D" w:rsidRDefault="00FF7B2D" w:rsidP="00FF7B2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471595F4" w14:textId="77777777" w:rsidR="00FF7B2D" w:rsidRPr="00EA592D" w:rsidRDefault="00FF7B2D" w:rsidP="00FF7B2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22269945" w14:textId="0CB60AE5" w:rsidR="00FF7B2D" w:rsidRPr="00B64833" w:rsidRDefault="00FF7B2D" w:rsidP="00FF7B2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64833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เงินสดและรายการเทียบเท่าเงินสด</w:t>
            </w: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 xml:space="preserve">  </w:t>
            </w:r>
          </w:p>
        </w:tc>
      </w:tr>
      <w:tr w:rsidR="00FF7B2D" w:rsidRPr="00EA592D" w14:paraId="38BCA2AA" w14:textId="77777777" w:rsidTr="00BA1CAE">
        <w:tc>
          <w:tcPr>
            <w:tcW w:w="1278" w:type="dxa"/>
          </w:tcPr>
          <w:p w14:paraId="77C42BA7" w14:textId="20F583D4" w:rsidR="00FF7B2D" w:rsidRPr="00B14F41" w:rsidRDefault="00FF7B2D" w:rsidP="00FF7B2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3BCBA2A6" w14:textId="77777777" w:rsidR="00FF7B2D" w:rsidRPr="00EA592D" w:rsidRDefault="00FF7B2D" w:rsidP="00FF7B2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0E2B933F" w14:textId="47AA287F" w:rsidR="00FF7B2D" w:rsidRPr="00B64833" w:rsidRDefault="00FF7B2D" w:rsidP="00FF7B2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64833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ค่าใช้จ่ายรอการตัดบัญชี</w:t>
            </w:r>
          </w:p>
        </w:tc>
      </w:tr>
      <w:tr w:rsidR="00FF7B2D" w:rsidRPr="00EA592D" w14:paraId="2DDA2462" w14:textId="77777777" w:rsidTr="00BA1CAE">
        <w:tc>
          <w:tcPr>
            <w:tcW w:w="1278" w:type="dxa"/>
          </w:tcPr>
          <w:p w14:paraId="37B9383D" w14:textId="7758EA15" w:rsidR="00FF7B2D" w:rsidRPr="00B14F41" w:rsidRDefault="00FF7B2D" w:rsidP="00FF7B2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10</w:t>
            </w:r>
          </w:p>
        </w:tc>
        <w:tc>
          <w:tcPr>
            <w:tcW w:w="270" w:type="dxa"/>
          </w:tcPr>
          <w:p w14:paraId="57AF45E3" w14:textId="77777777" w:rsidR="00FF7B2D" w:rsidRPr="00EA592D" w:rsidRDefault="00FF7B2D" w:rsidP="00FF7B2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7A190B79" w14:textId="65E05E82" w:rsidR="00FF7B2D" w:rsidRPr="00B64833" w:rsidRDefault="00FF7B2D" w:rsidP="00FF7B2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64833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เงินกู้ยืมระยะยาว</w:t>
            </w:r>
          </w:p>
        </w:tc>
      </w:tr>
      <w:tr w:rsidR="00ED12E0" w:rsidRPr="00EA592D" w14:paraId="07FDAD86" w14:textId="77777777" w:rsidTr="00BA1CAE">
        <w:tc>
          <w:tcPr>
            <w:tcW w:w="1278" w:type="dxa"/>
          </w:tcPr>
          <w:p w14:paraId="24B28E28" w14:textId="43597C4D" w:rsidR="00ED12E0" w:rsidRPr="00EA592D" w:rsidRDefault="00ED12E0" w:rsidP="00BA1C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B51BF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BA1CAE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7104641A" w14:textId="77777777" w:rsidR="00ED12E0" w:rsidRPr="00EA592D" w:rsidRDefault="00ED12E0" w:rsidP="00BA1C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508135E7" w14:textId="3ECCAE76" w:rsidR="00ED12E0" w:rsidRPr="00B64833" w:rsidRDefault="00FF7B2D" w:rsidP="00BA1C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64833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ทุนที่ได้รับจากผู้ถือหน่วยทรัสต์</w:t>
            </w:r>
          </w:p>
        </w:tc>
      </w:tr>
      <w:tr w:rsidR="00ED12E0" w:rsidRPr="00EA592D" w14:paraId="02D001E3" w14:textId="77777777" w:rsidTr="00BA1CAE">
        <w:tc>
          <w:tcPr>
            <w:tcW w:w="1278" w:type="dxa"/>
          </w:tcPr>
          <w:p w14:paraId="29F68F8D" w14:textId="071DF506" w:rsidR="00ED12E0" w:rsidRPr="00EA592D" w:rsidRDefault="00ED12E0" w:rsidP="00BA1C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B51BF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BA1CAE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72EDCB98" w14:textId="77777777" w:rsidR="00ED12E0" w:rsidRPr="00EA592D" w:rsidRDefault="00ED12E0" w:rsidP="00BA1C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27A868FA" w14:textId="77777777" w:rsidR="00ED12E0" w:rsidRPr="00EA592D" w:rsidRDefault="00ED12E0" w:rsidP="00BA1C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B64833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กำไรสะสม</w:t>
            </w:r>
          </w:p>
        </w:tc>
      </w:tr>
      <w:tr w:rsidR="00ED12E0" w:rsidRPr="00EA592D" w14:paraId="0C36EE54" w14:textId="77777777" w:rsidTr="00BA1CAE">
        <w:tc>
          <w:tcPr>
            <w:tcW w:w="1278" w:type="dxa"/>
            <w:shd w:val="clear" w:color="auto" w:fill="auto"/>
          </w:tcPr>
          <w:p w14:paraId="00E50463" w14:textId="72FC5328" w:rsidR="00ED12E0" w:rsidRPr="00EB57B0" w:rsidRDefault="00ED12E0" w:rsidP="00BA1C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B51BF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BA1CAE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6CE5EFCE" w14:textId="77777777" w:rsidR="00ED12E0" w:rsidRPr="00EB57B0" w:rsidRDefault="00ED12E0" w:rsidP="00BA1C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  <w:shd w:val="clear" w:color="auto" w:fill="auto"/>
          </w:tcPr>
          <w:p w14:paraId="4C2D9842" w14:textId="77777777" w:rsidR="00ED12E0" w:rsidRPr="00B64833" w:rsidRDefault="00ED12E0" w:rsidP="00BA1C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64833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ค่าใช้จ่าย</w:t>
            </w:r>
          </w:p>
        </w:tc>
      </w:tr>
      <w:tr w:rsidR="00ED12E0" w:rsidRPr="00EA592D" w14:paraId="59E5F46D" w14:textId="77777777" w:rsidTr="00BA1CAE">
        <w:tc>
          <w:tcPr>
            <w:tcW w:w="1278" w:type="dxa"/>
            <w:shd w:val="clear" w:color="auto" w:fill="auto"/>
          </w:tcPr>
          <w:p w14:paraId="3261B188" w14:textId="395439BA" w:rsidR="00ED12E0" w:rsidRPr="00D57DCE" w:rsidRDefault="00ED12E0" w:rsidP="00BA1C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B51BF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BA1CAE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68E47DE7" w14:textId="77777777" w:rsidR="00ED12E0" w:rsidRPr="00EB57B0" w:rsidRDefault="00ED12E0" w:rsidP="00BA1C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  <w:shd w:val="clear" w:color="auto" w:fill="auto"/>
          </w:tcPr>
          <w:p w14:paraId="20BEFC68" w14:textId="345D594B" w:rsidR="00ED12E0" w:rsidRDefault="00BA1CAE" w:rsidP="00BA1CAE">
            <w:pPr>
              <w:pStyle w:val="index"/>
              <w:tabs>
                <w:tab w:val="clear" w:pos="1134"/>
                <w:tab w:val="num" w:pos="1080"/>
              </w:tabs>
              <w:spacing w:after="0" w:line="240" w:lineRule="atLeast"/>
              <w:outlineLvl w:val="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64833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บุคคลหรือกิจการที่เกี่ยวข้องกัน</w:t>
            </w:r>
          </w:p>
        </w:tc>
      </w:tr>
      <w:tr w:rsidR="00ED12E0" w:rsidRPr="00EA592D" w14:paraId="1C6CFED5" w14:textId="77777777" w:rsidTr="00BA1CAE">
        <w:tc>
          <w:tcPr>
            <w:tcW w:w="1278" w:type="dxa"/>
            <w:shd w:val="clear" w:color="auto" w:fill="auto"/>
          </w:tcPr>
          <w:p w14:paraId="3AC79430" w14:textId="77777777" w:rsidR="00ED12E0" w:rsidRPr="00062C34" w:rsidRDefault="00ED12E0" w:rsidP="00BA1C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B51BF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158CBBF3" w14:textId="77777777" w:rsidR="00ED12E0" w:rsidRPr="0076098D" w:rsidRDefault="00ED12E0" w:rsidP="00BA1C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  <w:shd w:val="clear" w:color="auto" w:fill="auto"/>
          </w:tcPr>
          <w:p w14:paraId="531309D4" w14:textId="77777777" w:rsidR="00ED12E0" w:rsidRPr="0076098D" w:rsidRDefault="00ED12E0" w:rsidP="00BA1CAE">
            <w:pPr>
              <w:pStyle w:val="index"/>
              <w:tabs>
                <w:tab w:val="clear" w:pos="1134"/>
                <w:tab w:val="num" w:pos="1080"/>
              </w:tabs>
              <w:spacing w:after="0" w:line="240" w:lineRule="atLeast"/>
              <w:outlineLvl w:val="0"/>
              <w:rPr>
                <w:rFonts w:ascii="Angsana New" w:hAnsi="Angsana New"/>
                <w:sz w:val="30"/>
                <w:szCs w:val="30"/>
                <w:cs/>
              </w:rPr>
            </w:pPr>
            <w:r w:rsidRPr="0076098D">
              <w:rPr>
                <w:rFonts w:ascii="Angsana New" w:hAnsi="Angsana New"/>
                <w:sz w:val="30"/>
                <w:szCs w:val="30"/>
                <w:cs/>
              </w:rPr>
              <w:t>การแบ่งปันส่วนทุนให้ผู้ถือหน่วย</w:t>
            </w:r>
            <w:r w:rsidRPr="00B64833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ทรัสต์</w:t>
            </w:r>
          </w:p>
        </w:tc>
      </w:tr>
      <w:tr w:rsidR="00ED12E0" w:rsidRPr="00EA592D" w14:paraId="67F64E54" w14:textId="77777777" w:rsidTr="00BA1CAE">
        <w:tc>
          <w:tcPr>
            <w:tcW w:w="1278" w:type="dxa"/>
            <w:shd w:val="clear" w:color="auto" w:fill="auto"/>
          </w:tcPr>
          <w:p w14:paraId="1C78EBAD" w14:textId="77777777" w:rsidR="00ED12E0" w:rsidRPr="00EB57B0" w:rsidRDefault="00ED12E0" w:rsidP="00BA1C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B51BF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65F60B76" w14:textId="77777777" w:rsidR="00ED12E0" w:rsidRPr="00595FFC" w:rsidRDefault="00ED12E0" w:rsidP="00BA1C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  <w:shd w:val="clear" w:color="auto" w:fill="auto"/>
          </w:tcPr>
          <w:p w14:paraId="2B228FE0" w14:textId="77777777" w:rsidR="00ED12E0" w:rsidRPr="00B64833" w:rsidRDefault="00ED12E0" w:rsidP="00BA1CAE">
            <w:pPr>
              <w:pStyle w:val="index"/>
              <w:tabs>
                <w:tab w:val="clear" w:pos="1134"/>
                <w:tab w:val="num" w:pos="1080"/>
              </w:tabs>
              <w:spacing w:after="0" w:line="240" w:lineRule="atLeast"/>
              <w:outlineLvl w:val="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B64833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ข้อมูลเกี่ยวกับการซื้อขายเงินลงทุน</w:t>
            </w:r>
          </w:p>
        </w:tc>
      </w:tr>
      <w:tr w:rsidR="00FF7B2D" w:rsidRPr="00EA592D" w14:paraId="2D8FE03F" w14:textId="77777777" w:rsidTr="00BA1CAE">
        <w:tc>
          <w:tcPr>
            <w:tcW w:w="1278" w:type="dxa"/>
            <w:shd w:val="clear" w:color="auto" w:fill="auto"/>
          </w:tcPr>
          <w:p w14:paraId="6F27D111" w14:textId="77777777" w:rsidR="00FF7B2D" w:rsidRPr="00245732" w:rsidRDefault="00FF7B2D" w:rsidP="00FF7B2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B51BF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658C703C" w14:textId="77777777" w:rsidR="00FF7B2D" w:rsidRPr="00595FFC" w:rsidRDefault="00FF7B2D" w:rsidP="00FF7B2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57BA9FC3" w14:textId="42637557" w:rsidR="00FF7B2D" w:rsidRPr="00B64833" w:rsidRDefault="00FF7B2D" w:rsidP="00FF7B2D">
            <w:pPr>
              <w:pStyle w:val="index"/>
              <w:tabs>
                <w:tab w:val="clear" w:pos="1134"/>
                <w:tab w:val="num" w:pos="1080"/>
              </w:tabs>
              <w:spacing w:after="0" w:line="240" w:lineRule="atLeast"/>
              <w:outlineLvl w:val="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B64833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ข้อมูล</w:t>
            </w:r>
            <w:r w:rsidRPr="00B64833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ส่วนงานดำเนินงานและการจำแนกรายได้</w:t>
            </w:r>
          </w:p>
        </w:tc>
      </w:tr>
      <w:tr w:rsidR="00FF7B2D" w:rsidRPr="00EA592D" w14:paraId="351162C8" w14:textId="77777777" w:rsidTr="00BA1CAE">
        <w:tc>
          <w:tcPr>
            <w:tcW w:w="1278" w:type="dxa"/>
          </w:tcPr>
          <w:p w14:paraId="039A93A7" w14:textId="77777777" w:rsidR="00FF7B2D" w:rsidRDefault="00FF7B2D" w:rsidP="00FF7B2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B51BF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5C1F1B13" w14:textId="77777777" w:rsidR="00FF7B2D" w:rsidRPr="00EA592D" w:rsidRDefault="00FF7B2D" w:rsidP="00FF7B2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305E8497" w14:textId="41ECA959" w:rsidR="00FF7B2D" w:rsidRPr="0049665F" w:rsidRDefault="00FF7B2D" w:rsidP="00FF7B2D">
            <w:pPr>
              <w:pStyle w:val="index"/>
              <w:tabs>
                <w:tab w:val="clear" w:pos="1134"/>
                <w:tab w:val="num" w:pos="1080"/>
              </w:tabs>
              <w:spacing w:after="0" w:line="240" w:lineRule="atLeast"/>
              <w:outlineLvl w:val="0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B64833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ข้อมูลเกี่ยวกับระดับและวิธีวัดมูลค่ายุติธรรมของเงินลงทุน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</w:t>
            </w:r>
          </w:p>
        </w:tc>
      </w:tr>
      <w:tr w:rsidR="00FF7B2D" w:rsidRPr="00EA592D" w14:paraId="3879482A" w14:textId="77777777" w:rsidTr="00BA1CAE">
        <w:tc>
          <w:tcPr>
            <w:tcW w:w="1278" w:type="dxa"/>
          </w:tcPr>
          <w:p w14:paraId="770768E5" w14:textId="77777777" w:rsidR="00FF7B2D" w:rsidRPr="00245732" w:rsidRDefault="00FF7B2D" w:rsidP="00FF7B2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19</w:t>
            </w:r>
          </w:p>
        </w:tc>
        <w:tc>
          <w:tcPr>
            <w:tcW w:w="270" w:type="dxa"/>
          </w:tcPr>
          <w:p w14:paraId="72501C03" w14:textId="77777777" w:rsidR="00FF7B2D" w:rsidRPr="00EA592D" w:rsidRDefault="00FF7B2D" w:rsidP="00FF7B2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064FA4FE" w14:textId="2F299134" w:rsidR="00FF7B2D" w:rsidRPr="00B64833" w:rsidRDefault="00FF7B2D" w:rsidP="00FF7B2D">
            <w:pPr>
              <w:pStyle w:val="index"/>
              <w:tabs>
                <w:tab w:val="clear" w:pos="1134"/>
                <w:tab w:val="num" w:pos="1080"/>
              </w:tabs>
              <w:spacing w:after="0" w:line="240" w:lineRule="atLeast"/>
              <w:outlineLvl w:val="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B64833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FF7B2D" w:rsidRPr="00EA592D" w14:paraId="030435B3" w14:textId="77777777" w:rsidTr="00BA1CAE">
        <w:tc>
          <w:tcPr>
            <w:tcW w:w="1278" w:type="dxa"/>
          </w:tcPr>
          <w:p w14:paraId="1FD24D53" w14:textId="77777777" w:rsidR="00FF7B2D" w:rsidRDefault="00FF7B2D" w:rsidP="00FF7B2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B51BF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2</w:t>
            </w: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14:paraId="61ED295D" w14:textId="77777777" w:rsidR="00FF7B2D" w:rsidRPr="00EA592D" w:rsidRDefault="00FF7B2D" w:rsidP="00FF7B2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6258C82C" w14:textId="77777777" w:rsidR="00FF7B2D" w:rsidRPr="0049665F" w:rsidRDefault="00FF7B2D" w:rsidP="00FF7B2D">
            <w:pPr>
              <w:pStyle w:val="index"/>
              <w:tabs>
                <w:tab w:val="clear" w:pos="1134"/>
                <w:tab w:val="num" w:pos="1080"/>
              </w:tabs>
              <w:spacing w:after="0" w:line="240" w:lineRule="atLeast"/>
              <w:outlineLvl w:val="0"/>
              <w:rPr>
                <w:rFonts w:ascii="Angsana New" w:hAnsi="Angsana New"/>
                <w:sz w:val="30"/>
                <w:szCs w:val="30"/>
                <w:rtl/>
                <w:cs/>
                <w:lang w:bidi="th-TH"/>
              </w:rPr>
            </w:pPr>
            <w:r w:rsidRPr="00793814">
              <w:rPr>
                <w:rFonts w:ascii="Angsana New" w:hAnsi="Angsana New"/>
                <w:sz w:val="30"/>
                <w:szCs w:val="30"/>
                <w:cs/>
              </w:rPr>
              <w:t>เหตุการณ์ภายหลังรอบระยะเวลาที่รายงาน</w:t>
            </w:r>
          </w:p>
        </w:tc>
      </w:tr>
    </w:tbl>
    <w:p w14:paraId="3E9306F9" w14:textId="77777777" w:rsidR="00ED12E0" w:rsidRPr="00AD3B22" w:rsidRDefault="00ED12E0" w:rsidP="00ED12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B64833">
        <w:rPr>
          <w:rFonts w:ascii="Angsana New" w:hAnsi="Angsana New"/>
          <w:sz w:val="30"/>
          <w:szCs w:val="30"/>
          <w:cs/>
        </w:rPr>
        <w:br w:type="page"/>
      </w:r>
      <w:r w:rsidRPr="00B64833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หมายเหตุประกอบงบการเงินเป็นส่วนหนึ่งของงบการเงินนี้</w:t>
      </w:r>
    </w:p>
    <w:p w14:paraId="297F658F" w14:textId="77777777" w:rsidR="00ED12E0" w:rsidRPr="009A681C" w:rsidRDefault="00ED12E0" w:rsidP="00ED12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1767F665" w14:textId="50753DC1" w:rsidR="00ED12E0" w:rsidRPr="00C023A5" w:rsidRDefault="00ED12E0" w:rsidP="00ED12E0">
      <w:pPr>
        <w:pStyle w:val="BodyTextIndent"/>
        <w:spacing w:after="0"/>
        <w:ind w:left="540"/>
        <w:jc w:val="thaiDistribute"/>
        <w:rPr>
          <w:rFonts w:ascii="Angsana New" w:hAnsi="Angsana New"/>
          <w:spacing w:val="10"/>
          <w:sz w:val="30"/>
          <w:szCs w:val="30"/>
        </w:rPr>
      </w:pPr>
      <w:r w:rsidRPr="00B64833">
        <w:rPr>
          <w:rFonts w:ascii="Angsana New" w:hAnsi="Angsana New"/>
          <w:spacing w:val="10"/>
          <w:sz w:val="30"/>
          <w:szCs w:val="30"/>
          <w:cs/>
        </w:rPr>
        <w:t>งบการเงินนี้ได้รับอนุมัติให้ออกงบการเงินจาก</w:t>
      </w:r>
      <w:r w:rsidRPr="00B64833">
        <w:rPr>
          <w:rFonts w:ascii="Angsana New" w:hAnsi="Angsana New" w:hint="cs"/>
          <w:spacing w:val="10"/>
          <w:sz w:val="30"/>
          <w:szCs w:val="30"/>
          <w:cs/>
        </w:rPr>
        <w:t>กรรมการผู้มีอำนาจของผู้จัดการ</w:t>
      </w:r>
      <w:r w:rsidRPr="00B64833">
        <w:rPr>
          <w:rFonts w:ascii="Angsana New" w:hAnsi="Angsana New"/>
          <w:spacing w:val="10"/>
          <w:sz w:val="30"/>
          <w:szCs w:val="30"/>
          <w:cs/>
        </w:rPr>
        <w:t>กองทรัสต์เมื่อวันที่</w:t>
      </w:r>
      <w:r w:rsidRPr="00B64833">
        <w:rPr>
          <w:rFonts w:ascii="Angsana New" w:hAnsi="Angsana New" w:hint="cs"/>
          <w:spacing w:val="10"/>
          <w:sz w:val="30"/>
          <w:szCs w:val="30"/>
          <w:cs/>
        </w:rPr>
        <w:t xml:space="preserve"> </w:t>
      </w:r>
      <w:r w:rsidR="00A865E6">
        <w:rPr>
          <w:rFonts w:ascii="Angsana New" w:hAnsi="Angsana New"/>
          <w:spacing w:val="10"/>
          <w:sz w:val="30"/>
          <w:szCs w:val="30"/>
        </w:rPr>
        <w:br/>
      </w:r>
      <w:r>
        <w:rPr>
          <w:rFonts w:ascii="Angsana New" w:hAnsi="Angsana New"/>
          <w:spacing w:val="10"/>
          <w:sz w:val="30"/>
          <w:szCs w:val="30"/>
        </w:rPr>
        <w:t>21</w:t>
      </w:r>
      <w:r w:rsidRPr="00C023A5">
        <w:rPr>
          <w:rFonts w:ascii="Angsana New" w:hAnsi="Angsana New"/>
          <w:spacing w:val="10"/>
          <w:sz w:val="30"/>
          <w:szCs w:val="30"/>
        </w:rPr>
        <w:t xml:space="preserve"> </w:t>
      </w:r>
      <w:r w:rsidRPr="00B64833">
        <w:rPr>
          <w:rFonts w:ascii="Angsana New" w:hAnsi="Angsana New"/>
          <w:spacing w:val="10"/>
          <w:sz w:val="30"/>
          <w:szCs w:val="30"/>
          <w:cs/>
        </w:rPr>
        <w:t>กุมภาพันธ์</w:t>
      </w:r>
      <w:r w:rsidRPr="00C023A5">
        <w:rPr>
          <w:rFonts w:ascii="Angsana New" w:hAnsi="Angsana New"/>
          <w:spacing w:val="10"/>
          <w:sz w:val="30"/>
          <w:szCs w:val="30"/>
        </w:rPr>
        <w:t xml:space="preserve"> </w:t>
      </w:r>
      <w:r w:rsidRPr="00CB51BF">
        <w:rPr>
          <w:rFonts w:ascii="Angsana New" w:hAnsi="Angsana New"/>
          <w:spacing w:val="10"/>
          <w:sz w:val="30"/>
          <w:szCs w:val="30"/>
        </w:rPr>
        <w:t>256</w:t>
      </w:r>
      <w:r w:rsidR="00CB7C8A">
        <w:rPr>
          <w:rFonts w:ascii="Angsana New" w:hAnsi="Angsana New"/>
          <w:spacing w:val="10"/>
          <w:sz w:val="30"/>
          <w:szCs w:val="30"/>
        </w:rPr>
        <w:t>5</w:t>
      </w:r>
    </w:p>
    <w:p w14:paraId="0A643332" w14:textId="77777777" w:rsidR="00ED12E0" w:rsidRPr="009A681C" w:rsidRDefault="00ED12E0" w:rsidP="00ED12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410CC8F9" w14:textId="77777777" w:rsidR="00ED12E0" w:rsidRPr="00B64833" w:rsidRDefault="00ED12E0" w:rsidP="00047A09">
      <w:pPr>
        <w:numPr>
          <w:ilvl w:val="0"/>
          <w:numId w:val="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B64833">
        <w:rPr>
          <w:rFonts w:asciiTheme="majorBidi" w:hAnsiTheme="majorBidi" w:cstheme="majorBidi"/>
          <w:b/>
          <w:bCs/>
          <w:sz w:val="30"/>
          <w:szCs w:val="30"/>
          <w:cs/>
        </w:rPr>
        <w:t>ข้อมูลทั่วไป</w:t>
      </w:r>
    </w:p>
    <w:p w14:paraId="2286E10F" w14:textId="77777777" w:rsidR="00ED12E0" w:rsidRPr="00D95080" w:rsidRDefault="00ED12E0" w:rsidP="00ED12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2B74C5CE" w14:textId="77777777" w:rsidR="00ED12E0" w:rsidRPr="00CE726B" w:rsidRDefault="00ED12E0" w:rsidP="00ED12E0">
      <w:pPr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B64833">
        <w:rPr>
          <w:rFonts w:asciiTheme="majorBidi" w:hAnsiTheme="majorBidi" w:cstheme="majorBidi"/>
          <w:sz w:val="30"/>
          <w:szCs w:val="30"/>
          <w:cs/>
        </w:rPr>
        <w:t>ทรัสต์เพื่อการลงทุนในอสังหาริมทรัพย์และสิทธิการเช่าดุสิตธานี</w:t>
      </w:r>
      <w:r w:rsidRPr="00CE726B">
        <w:rPr>
          <w:rFonts w:asciiTheme="majorBidi" w:hAnsiTheme="majorBidi" w:cstheme="majorBidi"/>
          <w:sz w:val="30"/>
          <w:szCs w:val="30"/>
        </w:rPr>
        <w:t xml:space="preserve"> </w:t>
      </w:r>
      <w:r w:rsidRPr="00B64833">
        <w:rPr>
          <w:rFonts w:asciiTheme="majorBidi" w:hAnsiTheme="majorBidi" w:cstheme="majorBidi"/>
          <w:sz w:val="30"/>
          <w:szCs w:val="30"/>
        </w:rPr>
        <w:t>(</w:t>
      </w:r>
      <w:r>
        <w:rPr>
          <w:rFonts w:asciiTheme="majorBidi" w:hAnsiTheme="majorBidi" w:cstheme="majorBidi"/>
          <w:sz w:val="30"/>
          <w:szCs w:val="30"/>
        </w:rPr>
        <w:t>“</w:t>
      </w:r>
      <w:r w:rsidRPr="00B64833">
        <w:rPr>
          <w:rFonts w:asciiTheme="majorBidi" w:hAnsiTheme="majorBidi" w:cstheme="majorBidi"/>
          <w:sz w:val="30"/>
          <w:szCs w:val="30"/>
          <w:cs/>
        </w:rPr>
        <w:t>กองทรัสต์”) จัดตั้งขึ้นเป็นทรัสต์เพื่อการลงทุนในอสังหาริมทรัพย์ประเภทไม่รับซื้อคืนหน่วยลงทุน ซึ่งไม่มีการกำหนดอายุโครงการโดยแปลงสภาพจากกองทุนรวมอสังหาริมทรัพย์ และสิทธิการเช่าดุสิตธานี ("กองทุนรวม") และจดทะเบียนเป็นกองทรัสต์เมื่อวันที่</w:t>
      </w:r>
      <w:r w:rsidRPr="00B64833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CB51BF">
        <w:rPr>
          <w:rFonts w:asciiTheme="majorBidi" w:hAnsiTheme="majorBidi" w:cstheme="majorBidi"/>
          <w:sz w:val="30"/>
          <w:szCs w:val="30"/>
        </w:rPr>
        <w:t>2</w:t>
      </w:r>
      <w:r w:rsidRPr="00297648">
        <w:rPr>
          <w:rFonts w:asciiTheme="majorBidi" w:hAnsiTheme="majorBidi" w:cstheme="majorBidi"/>
          <w:sz w:val="30"/>
          <w:szCs w:val="30"/>
        </w:rPr>
        <w:t>9</w:t>
      </w:r>
      <w:r w:rsidRPr="00B64833">
        <w:rPr>
          <w:rFonts w:asciiTheme="majorBidi" w:hAnsiTheme="majorBidi" w:cstheme="majorBidi"/>
          <w:sz w:val="30"/>
          <w:szCs w:val="30"/>
          <w:cs/>
        </w:rPr>
        <w:t xml:space="preserve"> พฤศจิกายน </w:t>
      </w:r>
      <w:r w:rsidRPr="00CB51BF">
        <w:rPr>
          <w:rFonts w:asciiTheme="majorBidi" w:hAnsiTheme="majorBidi" w:cstheme="majorBidi"/>
          <w:sz w:val="30"/>
          <w:szCs w:val="30"/>
        </w:rPr>
        <w:t>256</w:t>
      </w:r>
      <w:r w:rsidRPr="00297648">
        <w:rPr>
          <w:rFonts w:asciiTheme="majorBidi" w:hAnsiTheme="majorBidi" w:cstheme="majorBidi"/>
          <w:sz w:val="30"/>
          <w:szCs w:val="30"/>
        </w:rPr>
        <w:t>0</w:t>
      </w:r>
      <w:r w:rsidRPr="00B64833">
        <w:rPr>
          <w:rFonts w:asciiTheme="majorBidi" w:hAnsiTheme="majorBidi" w:cstheme="majorBidi"/>
          <w:sz w:val="30"/>
          <w:szCs w:val="30"/>
          <w:cs/>
        </w:rPr>
        <w:t xml:space="preserve"> โดยมีจำนวน</w:t>
      </w:r>
      <w:r w:rsidRPr="00B64833">
        <w:rPr>
          <w:rFonts w:asciiTheme="majorBidi" w:hAnsiTheme="majorBidi" w:cstheme="majorBidi" w:hint="cs"/>
          <w:sz w:val="30"/>
          <w:szCs w:val="30"/>
          <w:cs/>
        </w:rPr>
        <w:t>เงิน</w:t>
      </w:r>
      <w:r w:rsidRPr="00B64833">
        <w:rPr>
          <w:rFonts w:asciiTheme="majorBidi" w:hAnsiTheme="majorBidi" w:cstheme="majorBidi"/>
          <w:sz w:val="30"/>
          <w:szCs w:val="30"/>
          <w:cs/>
        </w:rPr>
        <w:t>ทุน</w:t>
      </w:r>
      <w:r w:rsidRPr="00B64833">
        <w:rPr>
          <w:rFonts w:asciiTheme="majorBidi" w:hAnsiTheme="majorBidi" w:cstheme="majorBidi" w:hint="cs"/>
          <w:sz w:val="30"/>
          <w:szCs w:val="30"/>
          <w:cs/>
        </w:rPr>
        <w:t xml:space="preserve">จดทะเบียน </w:t>
      </w:r>
      <w:r w:rsidRPr="00CB51BF">
        <w:rPr>
          <w:rFonts w:asciiTheme="majorBidi" w:hAnsiTheme="majorBidi"/>
          <w:sz w:val="30"/>
          <w:szCs w:val="30"/>
        </w:rPr>
        <w:t>3</w:t>
      </w:r>
      <w:r w:rsidRPr="007A0A22">
        <w:rPr>
          <w:rFonts w:asciiTheme="majorBidi" w:hAnsiTheme="majorBidi"/>
          <w:sz w:val="30"/>
          <w:szCs w:val="30"/>
        </w:rPr>
        <w:t>,</w:t>
      </w:r>
      <w:r w:rsidRPr="00CB51BF">
        <w:rPr>
          <w:rFonts w:asciiTheme="majorBidi" w:hAnsiTheme="majorBidi"/>
          <w:sz w:val="30"/>
          <w:szCs w:val="30"/>
        </w:rPr>
        <w:t>656</w:t>
      </w:r>
      <w:r w:rsidRPr="007A0A22">
        <w:rPr>
          <w:rFonts w:asciiTheme="majorBidi" w:hAnsiTheme="majorBidi"/>
          <w:sz w:val="30"/>
          <w:szCs w:val="30"/>
        </w:rPr>
        <w:t>.</w:t>
      </w:r>
      <w:r w:rsidRPr="00297648">
        <w:rPr>
          <w:rFonts w:asciiTheme="majorBidi" w:hAnsiTheme="majorBidi"/>
          <w:sz w:val="30"/>
          <w:szCs w:val="30"/>
        </w:rPr>
        <w:t>0</w:t>
      </w:r>
      <w:r w:rsidRPr="00CB51BF">
        <w:rPr>
          <w:rFonts w:asciiTheme="majorBidi" w:hAnsiTheme="majorBidi"/>
          <w:sz w:val="30"/>
          <w:szCs w:val="30"/>
        </w:rPr>
        <w:t>5</w:t>
      </w:r>
      <w:r w:rsidRPr="00B6483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B64833">
        <w:rPr>
          <w:rFonts w:asciiTheme="majorBidi" w:hAnsiTheme="majorBidi" w:cstheme="majorBidi" w:hint="cs"/>
          <w:sz w:val="30"/>
          <w:szCs w:val="30"/>
          <w:cs/>
        </w:rPr>
        <w:t>ล้าน</w:t>
      </w:r>
      <w:r w:rsidRPr="00B64833">
        <w:rPr>
          <w:rFonts w:asciiTheme="majorBidi" w:hAnsiTheme="majorBidi" w:cstheme="majorBidi"/>
          <w:sz w:val="30"/>
          <w:szCs w:val="30"/>
          <w:cs/>
        </w:rPr>
        <w:t xml:space="preserve">บาท </w:t>
      </w:r>
      <w:r w:rsidRPr="00B64833">
        <w:rPr>
          <w:rFonts w:asciiTheme="majorBidi" w:hAnsiTheme="majorBidi" w:cstheme="majorBidi" w:hint="cs"/>
          <w:sz w:val="30"/>
          <w:szCs w:val="30"/>
          <w:cs/>
        </w:rPr>
        <w:t>(</w:t>
      </w:r>
      <w:r w:rsidRPr="00B64833">
        <w:rPr>
          <w:rFonts w:asciiTheme="majorBidi" w:hAnsiTheme="majorBidi" w:cstheme="majorBidi"/>
          <w:sz w:val="30"/>
          <w:szCs w:val="30"/>
          <w:cs/>
        </w:rPr>
        <w:t xml:space="preserve">แบ่งเป็น </w:t>
      </w:r>
      <w:r w:rsidRPr="00CB51BF">
        <w:rPr>
          <w:rFonts w:asciiTheme="majorBidi" w:hAnsiTheme="majorBidi" w:cstheme="majorBidi"/>
          <w:sz w:val="30"/>
          <w:szCs w:val="30"/>
        </w:rPr>
        <w:t>4</w:t>
      </w:r>
      <w:r w:rsidRPr="00297648">
        <w:rPr>
          <w:rFonts w:asciiTheme="majorBidi" w:hAnsiTheme="majorBidi" w:cstheme="majorBidi"/>
          <w:sz w:val="30"/>
          <w:szCs w:val="30"/>
        </w:rPr>
        <w:t>09</w:t>
      </w:r>
      <w:r w:rsidRPr="007A0A22">
        <w:rPr>
          <w:rFonts w:asciiTheme="majorBidi" w:hAnsiTheme="majorBidi" w:cstheme="majorBidi"/>
          <w:sz w:val="30"/>
          <w:szCs w:val="30"/>
        </w:rPr>
        <w:t>.</w:t>
      </w:r>
      <w:r w:rsidRPr="00CB51BF">
        <w:rPr>
          <w:rFonts w:asciiTheme="majorBidi" w:hAnsiTheme="majorBidi" w:cstheme="majorBidi"/>
          <w:sz w:val="30"/>
          <w:szCs w:val="30"/>
        </w:rPr>
        <w:t>4</w:t>
      </w:r>
      <w:r w:rsidRPr="00297648">
        <w:rPr>
          <w:rFonts w:asciiTheme="majorBidi" w:hAnsiTheme="majorBidi" w:cstheme="majorBidi"/>
          <w:sz w:val="30"/>
          <w:szCs w:val="30"/>
        </w:rPr>
        <w:t>0</w:t>
      </w:r>
      <w:r w:rsidRPr="007A0A22">
        <w:rPr>
          <w:rFonts w:asciiTheme="majorBidi" w:hAnsiTheme="majorBidi" w:cstheme="majorBidi"/>
          <w:sz w:val="30"/>
          <w:szCs w:val="30"/>
        </w:rPr>
        <w:t xml:space="preserve"> </w:t>
      </w:r>
      <w:r w:rsidRPr="00B64833">
        <w:rPr>
          <w:rFonts w:asciiTheme="majorBidi" w:hAnsiTheme="majorBidi" w:cstheme="majorBidi"/>
          <w:sz w:val="30"/>
          <w:szCs w:val="30"/>
          <w:cs/>
        </w:rPr>
        <w:t xml:space="preserve">ล้านหน่วย มูลค่าหน่วยละ </w:t>
      </w:r>
      <w:bookmarkStart w:id="0" w:name="_Hlk46853457"/>
      <w:r w:rsidRPr="00297648">
        <w:rPr>
          <w:rFonts w:asciiTheme="majorBidi" w:hAnsiTheme="majorBidi" w:cstheme="majorBidi"/>
          <w:sz w:val="30"/>
          <w:szCs w:val="30"/>
        </w:rPr>
        <w:t>8</w:t>
      </w:r>
      <w:r w:rsidRPr="007A0A22">
        <w:rPr>
          <w:rFonts w:asciiTheme="majorBidi" w:hAnsiTheme="majorBidi" w:cstheme="majorBidi"/>
          <w:sz w:val="30"/>
          <w:szCs w:val="30"/>
        </w:rPr>
        <w:t>.</w:t>
      </w:r>
      <w:r w:rsidRPr="00297648">
        <w:rPr>
          <w:rFonts w:asciiTheme="majorBidi" w:hAnsiTheme="majorBidi" w:cstheme="majorBidi"/>
          <w:sz w:val="30"/>
          <w:szCs w:val="30"/>
        </w:rPr>
        <w:t>9</w:t>
      </w:r>
      <w:r w:rsidRPr="00CB51BF">
        <w:rPr>
          <w:rFonts w:asciiTheme="majorBidi" w:hAnsiTheme="majorBidi" w:cstheme="majorBidi"/>
          <w:sz w:val="30"/>
          <w:szCs w:val="30"/>
        </w:rPr>
        <w:t>3</w:t>
      </w:r>
      <w:r w:rsidRPr="00297648">
        <w:rPr>
          <w:rFonts w:asciiTheme="majorBidi" w:hAnsiTheme="majorBidi" w:cstheme="majorBidi"/>
          <w:sz w:val="30"/>
          <w:szCs w:val="30"/>
        </w:rPr>
        <w:t>0</w:t>
      </w:r>
      <w:r w:rsidRPr="00CB51BF">
        <w:rPr>
          <w:rFonts w:asciiTheme="majorBidi" w:hAnsiTheme="majorBidi" w:cstheme="majorBidi"/>
          <w:sz w:val="30"/>
          <w:szCs w:val="30"/>
        </w:rPr>
        <w:t>2</w:t>
      </w:r>
      <w:r w:rsidRPr="007A0A22">
        <w:rPr>
          <w:rFonts w:asciiTheme="majorBidi" w:hAnsiTheme="majorBidi" w:cstheme="majorBidi"/>
          <w:sz w:val="30"/>
          <w:szCs w:val="30"/>
        </w:rPr>
        <w:t xml:space="preserve"> </w:t>
      </w:r>
      <w:bookmarkEnd w:id="0"/>
      <w:r w:rsidRPr="00B64833">
        <w:rPr>
          <w:rFonts w:asciiTheme="majorBidi" w:hAnsiTheme="majorBidi" w:cstheme="majorBidi"/>
          <w:sz w:val="30"/>
          <w:szCs w:val="30"/>
          <w:cs/>
        </w:rPr>
        <w:t xml:space="preserve">บาท) โดยมีบริษัท </w:t>
      </w:r>
      <w:r w:rsidRPr="00B64833">
        <w:rPr>
          <w:rFonts w:asciiTheme="majorBidi" w:hAnsiTheme="majorBidi" w:cstheme="majorBidi" w:hint="cs"/>
          <w:sz w:val="30"/>
          <w:szCs w:val="30"/>
          <w:cs/>
        </w:rPr>
        <w:t>ดุสิตธานี พร็อพเพอร์ตี้ส์ รีท จำกัด</w:t>
      </w:r>
      <w:r w:rsidRPr="00CE726B">
        <w:rPr>
          <w:rFonts w:asciiTheme="majorBidi" w:hAnsiTheme="majorBidi" w:cstheme="majorBidi"/>
          <w:sz w:val="30"/>
          <w:szCs w:val="30"/>
        </w:rPr>
        <w:t xml:space="preserve"> (“</w:t>
      </w:r>
      <w:r w:rsidRPr="00B64833">
        <w:rPr>
          <w:rFonts w:asciiTheme="majorBidi" w:hAnsiTheme="majorBidi" w:cstheme="majorBidi" w:hint="cs"/>
          <w:sz w:val="30"/>
          <w:szCs w:val="30"/>
          <w:cs/>
        </w:rPr>
        <w:t>ผู้จัดการกองทรัสต์”)</w:t>
      </w:r>
      <w:r w:rsidRPr="00B64833">
        <w:rPr>
          <w:rFonts w:asciiTheme="majorBidi" w:hAnsiTheme="majorBidi" w:cstheme="majorBidi"/>
          <w:sz w:val="30"/>
          <w:szCs w:val="30"/>
          <w:cs/>
        </w:rPr>
        <w:t xml:space="preserve"> เป็นผู้จัดการกองทรัสต์และบริษัทหลักทรัพย์จัดการกองทุน</w:t>
      </w:r>
      <w:r w:rsidRPr="00B64833">
        <w:rPr>
          <w:rFonts w:asciiTheme="majorBidi" w:hAnsiTheme="majorBidi" w:cstheme="majorBidi" w:hint="cs"/>
          <w:sz w:val="30"/>
          <w:szCs w:val="30"/>
          <w:cs/>
        </w:rPr>
        <w:t>กรุงไทย จำกัด (มหาชน)</w:t>
      </w:r>
      <w:r w:rsidRPr="00B6483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B64833">
        <w:rPr>
          <w:rFonts w:asciiTheme="majorBidi" w:hAnsiTheme="majorBidi" w:cstheme="majorBidi" w:hint="cs"/>
          <w:sz w:val="30"/>
          <w:szCs w:val="30"/>
          <w:cs/>
        </w:rPr>
        <w:t xml:space="preserve">(“ทรัสตี”) </w:t>
      </w:r>
      <w:r w:rsidRPr="00B64833">
        <w:rPr>
          <w:rFonts w:asciiTheme="majorBidi" w:hAnsiTheme="majorBidi" w:cstheme="majorBidi"/>
          <w:sz w:val="30"/>
          <w:szCs w:val="30"/>
          <w:cs/>
        </w:rPr>
        <w:t>เป็นทรัสตีของกองทรัสต์</w:t>
      </w:r>
    </w:p>
    <w:p w14:paraId="39D54302" w14:textId="77777777" w:rsidR="00ED12E0" w:rsidRPr="00D95080" w:rsidRDefault="00ED12E0" w:rsidP="00ED12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45786F08" w14:textId="488B9444" w:rsidR="00ED12E0" w:rsidRPr="00530934" w:rsidRDefault="00ED12E0" w:rsidP="00ED12E0">
      <w:pPr>
        <w:pStyle w:val="BodyTextInden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64833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Pr="00CB51BF">
        <w:rPr>
          <w:rFonts w:asciiTheme="majorBidi" w:hAnsiTheme="majorBidi" w:cstheme="majorBidi"/>
          <w:sz w:val="30"/>
          <w:szCs w:val="30"/>
        </w:rPr>
        <w:t>31</w:t>
      </w:r>
      <w:r w:rsidRPr="00B64833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Pr="00CB51BF">
        <w:rPr>
          <w:rFonts w:asciiTheme="majorBidi" w:hAnsiTheme="majorBidi" w:cstheme="majorBidi"/>
          <w:sz w:val="30"/>
          <w:szCs w:val="30"/>
        </w:rPr>
        <w:t>256</w:t>
      </w:r>
      <w:r>
        <w:rPr>
          <w:rFonts w:asciiTheme="majorBidi" w:hAnsiTheme="majorBidi" w:cstheme="majorBidi"/>
          <w:sz w:val="30"/>
          <w:szCs w:val="30"/>
        </w:rPr>
        <w:t>4</w:t>
      </w:r>
      <w:r w:rsidRPr="00B64833">
        <w:rPr>
          <w:rFonts w:asciiTheme="majorBidi" w:hAnsiTheme="majorBidi" w:cstheme="majorBidi"/>
          <w:sz w:val="30"/>
          <w:szCs w:val="30"/>
          <w:cs/>
        </w:rPr>
        <w:t xml:space="preserve"> บริษัท ดุสิตธานี จำกัด (มหาชน) เป็นผู้ถือหน่วยทรัสต์รายใหญ่ ซึ่งถือหน่วยทรัสต์ร้อยละ </w:t>
      </w:r>
      <w:r w:rsidRPr="00CB51BF">
        <w:rPr>
          <w:rFonts w:asciiTheme="majorBidi" w:hAnsiTheme="majorBidi" w:cstheme="majorBidi"/>
          <w:sz w:val="30"/>
          <w:szCs w:val="30"/>
        </w:rPr>
        <w:t>3</w:t>
      </w:r>
      <w:r w:rsidRPr="00297648">
        <w:rPr>
          <w:rFonts w:asciiTheme="majorBidi" w:hAnsiTheme="majorBidi" w:cstheme="majorBidi"/>
          <w:sz w:val="30"/>
          <w:szCs w:val="30"/>
        </w:rPr>
        <w:t>0</w:t>
      </w:r>
      <w:r w:rsidRPr="00530934">
        <w:rPr>
          <w:rFonts w:asciiTheme="majorBidi" w:hAnsiTheme="majorBidi" w:cstheme="majorBidi"/>
          <w:sz w:val="30"/>
          <w:szCs w:val="30"/>
        </w:rPr>
        <w:t>.</w:t>
      </w:r>
      <w:r>
        <w:rPr>
          <w:rFonts w:asciiTheme="majorBidi" w:hAnsiTheme="majorBidi" w:cstheme="majorBidi"/>
          <w:sz w:val="30"/>
          <w:szCs w:val="30"/>
        </w:rPr>
        <w:t>20</w:t>
      </w:r>
      <w:r w:rsidRPr="00B64833">
        <w:rPr>
          <w:rFonts w:asciiTheme="majorBidi" w:hAnsiTheme="majorBidi" w:cstheme="majorBidi"/>
          <w:sz w:val="30"/>
          <w:szCs w:val="30"/>
        </w:rPr>
        <w:t xml:space="preserve"> </w:t>
      </w:r>
      <w:r w:rsidRPr="00B64833">
        <w:rPr>
          <w:rFonts w:asciiTheme="majorBidi" w:hAnsiTheme="majorBidi" w:cstheme="majorBidi"/>
          <w:sz w:val="30"/>
          <w:szCs w:val="30"/>
          <w:cs/>
        </w:rPr>
        <w:t>บริษัทดังกล่าวเป็นนิติบุคคลท</w:t>
      </w:r>
      <w:r w:rsidRPr="00B64833">
        <w:rPr>
          <w:rFonts w:asciiTheme="majorBidi" w:hAnsiTheme="majorBidi" w:cstheme="majorBidi" w:hint="cs"/>
          <w:sz w:val="30"/>
          <w:szCs w:val="30"/>
          <w:cs/>
        </w:rPr>
        <w:t>ี่จัดตั้ง</w:t>
      </w:r>
      <w:r w:rsidRPr="00B64833">
        <w:rPr>
          <w:rFonts w:asciiTheme="majorBidi" w:hAnsiTheme="majorBidi" w:cstheme="majorBidi"/>
          <w:sz w:val="30"/>
          <w:szCs w:val="30"/>
          <w:cs/>
        </w:rPr>
        <w:t>ข</w:t>
      </w:r>
      <w:r w:rsidRPr="00B64833">
        <w:rPr>
          <w:rFonts w:asciiTheme="majorBidi" w:hAnsiTheme="majorBidi" w:cstheme="majorBidi" w:hint="cs"/>
          <w:sz w:val="30"/>
          <w:szCs w:val="30"/>
          <w:cs/>
        </w:rPr>
        <w:t>ึ้</w:t>
      </w:r>
      <w:r w:rsidRPr="00B64833">
        <w:rPr>
          <w:rFonts w:asciiTheme="majorBidi" w:hAnsiTheme="majorBidi" w:cstheme="majorBidi"/>
          <w:sz w:val="30"/>
          <w:szCs w:val="30"/>
          <w:cs/>
        </w:rPr>
        <w:t>นในประเทศไ</w:t>
      </w:r>
      <w:r w:rsidRPr="00B64833">
        <w:rPr>
          <w:rFonts w:asciiTheme="majorBidi" w:hAnsiTheme="majorBidi" w:cstheme="majorBidi" w:hint="cs"/>
          <w:sz w:val="30"/>
          <w:szCs w:val="30"/>
          <w:cs/>
        </w:rPr>
        <w:t>ทย</w:t>
      </w:r>
    </w:p>
    <w:p w14:paraId="38484E70" w14:textId="77777777" w:rsidR="00ED12E0" w:rsidRPr="00D95080" w:rsidRDefault="00ED12E0" w:rsidP="00ED12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48F5F1EF" w14:textId="77777777" w:rsidR="00ED12E0" w:rsidRPr="00CE726B" w:rsidRDefault="00ED12E0" w:rsidP="00ED12E0">
      <w:pPr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B64833">
        <w:rPr>
          <w:rFonts w:asciiTheme="majorBidi" w:hAnsiTheme="majorBidi" w:cstheme="majorBidi"/>
          <w:sz w:val="30"/>
          <w:szCs w:val="30"/>
          <w:cs/>
        </w:rPr>
        <w:t>กองทรัสต์มีนโยบายจ่ายเงินปันผลตามหลักเกณฑ์และวิธีการที่กำหนดในหนังสือชี้ชวน</w:t>
      </w:r>
    </w:p>
    <w:p w14:paraId="1E4F3019" w14:textId="77777777" w:rsidR="00ED12E0" w:rsidRPr="00D95080" w:rsidRDefault="00ED12E0" w:rsidP="00ED12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5EF4F37D" w14:textId="77777777" w:rsidR="00ED12E0" w:rsidRPr="000917EA" w:rsidRDefault="00ED12E0" w:rsidP="00ED12E0">
      <w:pPr>
        <w:pStyle w:val="BodyTextIndent"/>
        <w:spacing w:after="0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B64833">
        <w:rPr>
          <w:rFonts w:asciiTheme="majorBidi" w:hAnsiTheme="majorBidi" w:cstheme="majorBidi"/>
          <w:sz w:val="30"/>
          <w:szCs w:val="30"/>
          <w:cs/>
        </w:rPr>
        <w:t>งบการเงินรวมนี้ได้รวมงบการเงินของทรัสต์เพื่อการลงทุนในอสังหาริมทรัพย์และสิทธิการเช่าดุสิตธานี และบริษัทย่อย</w:t>
      </w:r>
      <w:r w:rsidRPr="00B64833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FB2635">
        <w:rPr>
          <w:rFonts w:asciiTheme="majorBidi" w:hAnsiTheme="majorBidi" w:cstheme="majorBidi"/>
          <w:sz w:val="30"/>
          <w:szCs w:val="30"/>
        </w:rPr>
        <w:t>("</w:t>
      </w:r>
      <w:r w:rsidRPr="00B64833">
        <w:rPr>
          <w:rFonts w:asciiTheme="majorBidi" w:hAnsiTheme="majorBidi" w:cstheme="majorBidi"/>
          <w:sz w:val="30"/>
          <w:szCs w:val="30"/>
          <w:cs/>
        </w:rPr>
        <w:t>กลุ่มกองทรัสต์")</w:t>
      </w:r>
      <w:r w:rsidRPr="00B64833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B64833">
        <w:rPr>
          <w:rFonts w:asciiTheme="majorBidi" w:hAnsiTheme="majorBidi" w:cstheme="majorBidi"/>
          <w:sz w:val="30"/>
          <w:szCs w:val="30"/>
          <w:cs/>
        </w:rPr>
        <w:t>ดังต่อ</w:t>
      </w:r>
      <w:r w:rsidRPr="00B64833">
        <w:rPr>
          <w:rFonts w:asciiTheme="majorBidi" w:hAnsiTheme="majorBidi" w:cstheme="majorBidi" w:hint="cs"/>
          <w:sz w:val="30"/>
          <w:szCs w:val="30"/>
          <w:cs/>
        </w:rPr>
        <w:t>ไปนี้</w:t>
      </w:r>
    </w:p>
    <w:p w14:paraId="762DFC64" w14:textId="77777777" w:rsidR="00ED12E0" w:rsidRPr="00D95080" w:rsidRDefault="00ED12E0" w:rsidP="00ED12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414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43"/>
        <w:gridCol w:w="1987"/>
        <w:gridCol w:w="1860"/>
        <w:gridCol w:w="1650"/>
        <w:gridCol w:w="1674"/>
      </w:tblGrid>
      <w:tr w:rsidR="00ED12E0" w:rsidRPr="000917EA" w14:paraId="3DBA4B52" w14:textId="77777777" w:rsidTr="00BA1CAE">
        <w:tc>
          <w:tcPr>
            <w:tcW w:w="2243" w:type="dxa"/>
          </w:tcPr>
          <w:p w14:paraId="5D387D71" w14:textId="77777777" w:rsidR="00ED12E0" w:rsidRPr="000917EA" w:rsidRDefault="00ED12E0" w:rsidP="00BA1CAE">
            <w:pPr>
              <w:pStyle w:val="BodyTextIndent"/>
              <w:spacing w:after="0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64833">
              <w:rPr>
                <w:rFonts w:asciiTheme="majorBidi" w:hAnsiTheme="majorBidi"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987" w:type="dxa"/>
          </w:tcPr>
          <w:p w14:paraId="5B312E4B" w14:textId="77777777" w:rsidR="00ED12E0" w:rsidRPr="000917EA" w:rsidRDefault="00ED12E0" w:rsidP="00BA1CAE">
            <w:pPr>
              <w:pStyle w:val="BodyTextIndent"/>
              <w:spacing w:after="0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64833">
              <w:rPr>
                <w:rFonts w:asciiTheme="majorBidi" w:hAnsiTheme="majorBidi"/>
                <w:sz w:val="30"/>
                <w:szCs w:val="30"/>
                <w:cs/>
              </w:rPr>
              <w:t>ลักษณะธุรกิจ</w:t>
            </w:r>
          </w:p>
        </w:tc>
        <w:tc>
          <w:tcPr>
            <w:tcW w:w="1860" w:type="dxa"/>
          </w:tcPr>
          <w:p w14:paraId="08C9CFB6" w14:textId="77777777" w:rsidR="00ED12E0" w:rsidRPr="000917EA" w:rsidRDefault="00ED12E0" w:rsidP="00BA1CAE">
            <w:pPr>
              <w:pStyle w:val="BodyTextIndent"/>
              <w:spacing w:after="0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64833">
              <w:rPr>
                <w:rFonts w:asciiTheme="majorBidi" w:hAnsiTheme="majorBidi"/>
                <w:sz w:val="30"/>
                <w:szCs w:val="30"/>
                <w:cs/>
              </w:rPr>
              <w:t>ประเทศที่จัดตั้ง</w:t>
            </w:r>
          </w:p>
        </w:tc>
        <w:tc>
          <w:tcPr>
            <w:tcW w:w="3324" w:type="dxa"/>
            <w:gridSpan w:val="2"/>
          </w:tcPr>
          <w:p w14:paraId="41323223" w14:textId="77777777" w:rsidR="00ED12E0" w:rsidRPr="00B64833" w:rsidRDefault="00ED12E0" w:rsidP="00BA1CAE">
            <w:pPr>
              <w:pStyle w:val="BodyTextIndent"/>
              <w:spacing w:after="0"/>
              <w:ind w:left="0"/>
              <w:jc w:val="center"/>
              <w:rPr>
                <w:rFonts w:asciiTheme="majorBidi" w:hAnsiTheme="majorBidi"/>
                <w:sz w:val="30"/>
                <w:szCs w:val="30"/>
                <w:cs/>
              </w:rPr>
            </w:pPr>
            <w:r w:rsidRPr="00B64833">
              <w:rPr>
                <w:rFonts w:asciiTheme="majorBidi" w:hAnsiTheme="majorBidi"/>
                <w:sz w:val="30"/>
                <w:szCs w:val="30"/>
                <w:cs/>
              </w:rPr>
              <w:t>สัดส่วนความเป็นเจ้าของ</w:t>
            </w:r>
          </w:p>
        </w:tc>
      </w:tr>
      <w:tr w:rsidR="00ED12E0" w:rsidRPr="000917EA" w14:paraId="0558BA30" w14:textId="77777777" w:rsidTr="00BA1CAE">
        <w:tc>
          <w:tcPr>
            <w:tcW w:w="2243" w:type="dxa"/>
          </w:tcPr>
          <w:p w14:paraId="2EE86421" w14:textId="77777777" w:rsidR="00ED12E0" w:rsidRPr="000917EA" w:rsidRDefault="00ED12E0" w:rsidP="00BA1CAE">
            <w:pPr>
              <w:pStyle w:val="BodyTextIndent"/>
              <w:spacing w:after="0"/>
              <w:ind w:left="0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1987" w:type="dxa"/>
          </w:tcPr>
          <w:p w14:paraId="24560993" w14:textId="77777777" w:rsidR="00ED12E0" w:rsidRPr="000917EA" w:rsidRDefault="00ED12E0" w:rsidP="00BA1CAE">
            <w:pPr>
              <w:pStyle w:val="BodyTextIndent"/>
              <w:spacing w:after="0"/>
              <w:ind w:left="0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1860" w:type="dxa"/>
          </w:tcPr>
          <w:p w14:paraId="13BA201A" w14:textId="77777777" w:rsidR="00ED12E0" w:rsidRPr="00B64833" w:rsidRDefault="00ED12E0" w:rsidP="00BA1CAE">
            <w:pPr>
              <w:pStyle w:val="BodyTextIndent"/>
              <w:spacing w:after="0"/>
              <w:ind w:left="0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1650" w:type="dxa"/>
          </w:tcPr>
          <w:p w14:paraId="666E34CC" w14:textId="77777777" w:rsidR="00ED12E0" w:rsidRPr="000917EA" w:rsidRDefault="00ED12E0" w:rsidP="00BA1CAE">
            <w:pPr>
              <w:pStyle w:val="BodyTextIndent"/>
              <w:spacing w:after="0"/>
              <w:ind w:left="0"/>
              <w:jc w:val="center"/>
              <w:rPr>
                <w:rFonts w:asciiTheme="majorBidi" w:hAnsiTheme="majorBidi"/>
                <w:sz w:val="30"/>
                <w:szCs w:val="30"/>
              </w:rPr>
            </w:pPr>
            <w:r w:rsidRPr="00CB51BF">
              <w:rPr>
                <w:rFonts w:asciiTheme="majorBidi" w:hAnsiTheme="majorBidi"/>
                <w:sz w:val="30"/>
                <w:szCs w:val="30"/>
              </w:rPr>
              <w:t>31</w:t>
            </w:r>
            <w:r w:rsidRPr="000917EA">
              <w:rPr>
                <w:rFonts w:asciiTheme="majorBidi" w:hAnsiTheme="majorBidi"/>
                <w:sz w:val="30"/>
                <w:szCs w:val="30"/>
              </w:rPr>
              <w:t xml:space="preserve"> </w:t>
            </w:r>
            <w:r w:rsidRPr="00B64833">
              <w:rPr>
                <w:rFonts w:asciiTheme="majorBidi" w:hAnsiTheme="majorBidi" w:hint="cs"/>
                <w:sz w:val="30"/>
                <w:szCs w:val="30"/>
                <w:cs/>
              </w:rPr>
              <w:t xml:space="preserve">ธันวาคม </w:t>
            </w:r>
            <w:r w:rsidRPr="00CB51BF">
              <w:rPr>
                <w:rFonts w:asciiTheme="majorBidi" w:hAnsiTheme="majorBidi"/>
                <w:sz w:val="30"/>
                <w:szCs w:val="30"/>
              </w:rPr>
              <w:t>256</w:t>
            </w:r>
            <w:r>
              <w:rPr>
                <w:rFonts w:asciiTheme="majorBidi" w:hAnsiTheme="majorBidi"/>
                <w:sz w:val="30"/>
                <w:szCs w:val="30"/>
              </w:rPr>
              <w:t>4</w:t>
            </w:r>
          </w:p>
        </w:tc>
        <w:tc>
          <w:tcPr>
            <w:tcW w:w="1674" w:type="dxa"/>
          </w:tcPr>
          <w:p w14:paraId="2CEC6E85" w14:textId="77777777" w:rsidR="00ED12E0" w:rsidRPr="000917EA" w:rsidRDefault="00ED12E0" w:rsidP="00BA1CAE">
            <w:pPr>
              <w:pStyle w:val="BodyTextIndent"/>
              <w:spacing w:after="0"/>
              <w:ind w:left="0"/>
              <w:jc w:val="center"/>
              <w:rPr>
                <w:rFonts w:asciiTheme="majorBidi" w:hAnsiTheme="majorBidi"/>
                <w:sz w:val="30"/>
                <w:szCs w:val="30"/>
              </w:rPr>
            </w:pPr>
            <w:r w:rsidRPr="00CB51BF">
              <w:rPr>
                <w:rFonts w:asciiTheme="majorBidi" w:hAnsiTheme="majorBidi"/>
                <w:sz w:val="30"/>
                <w:szCs w:val="30"/>
              </w:rPr>
              <w:t>31</w:t>
            </w:r>
            <w:r w:rsidRPr="000917EA">
              <w:rPr>
                <w:rFonts w:asciiTheme="majorBidi" w:hAnsiTheme="majorBidi"/>
                <w:sz w:val="30"/>
                <w:szCs w:val="30"/>
              </w:rPr>
              <w:t xml:space="preserve"> </w:t>
            </w:r>
            <w:r w:rsidRPr="00B64833">
              <w:rPr>
                <w:rFonts w:asciiTheme="majorBidi" w:hAnsiTheme="majorBidi" w:hint="cs"/>
                <w:sz w:val="30"/>
                <w:szCs w:val="30"/>
                <w:cs/>
              </w:rPr>
              <w:t xml:space="preserve">ธันวาคม </w:t>
            </w:r>
            <w:r w:rsidRPr="00CB51BF">
              <w:rPr>
                <w:rFonts w:asciiTheme="majorBidi" w:hAnsiTheme="majorBidi"/>
                <w:sz w:val="30"/>
                <w:szCs w:val="30"/>
              </w:rPr>
              <w:t>256</w:t>
            </w:r>
            <w:r>
              <w:rPr>
                <w:rFonts w:asciiTheme="majorBidi" w:hAnsiTheme="majorBidi"/>
                <w:sz w:val="30"/>
                <w:szCs w:val="30"/>
              </w:rPr>
              <w:t>3</w:t>
            </w:r>
          </w:p>
        </w:tc>
      </w:tr>
      <w:tr w:rsidR="00ED12E0" w:rsidRPr="000917EA" w14:paraId="662D85FE" w14:textId="77777777" w:rsidTr="00BA1CAE">
        <w:tc>
          <w:tcPr>
            <w:tcW w:w="2243" w:type="dxa"/>
          </w:tcPr>
          <w:p w14:paraId="37EB7D0F" w14:textId="77777777" w:rsidR="00ED12E0" w:rsidRPr="000917EA" w:rsidRDefault="00ED12E0" w:rsidP="00BA1CAE">
            <w:pPr>
              <w:pStyle w:val="BodyTextIndent"/>
              <w:spacing w:after="0"/>
              <w:ind w:left="0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1987" w:type="dxa"/>
          </w:tcPr>
          <w:p w14:paraId="60297613" w14:textId="77777777" w:rsidR="00ED12E0" w:rsidRPr="000917EA" w:rsidRDefault="00ED12E0" w:rsidP="00BA1CAE">
            <w:pPr>
              <w:pStyle w:val="BodyTextIndent"/>
              <w:spacing w:after="0"/>
              <w:ind w:left="0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1860" w:type="dxa"/>
          </w:tcPr>
          <w:p w14:paraId="31A397A3" w14:textId="77777777" w:rsidR="00ED12E0" w:rsidRPr="000917EA" w:rsidRDefault="00ED12E0" w:rsidP="00BA1CAE">
            <w:pPr>
              <w:pStyle w:val="BodyTextIndent"/>
              <w:spacing w:after="0"/>
              <w:ind w:left="0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3324" w:type="dxa"/>
            <w:gridSpan w:val="2"/>
          </w:tcPr>
          <w:p w14:paraId="6BFD0ECC" w14:textId="77777777" w:rsidR="00ED12E0" w:rsidRPr="00B64833" w:rsidRDefault="00ED12E0" w:rsidP="00BA1CAE">
            <w:pPr>
              <w:pStyle w:val="BodyTextIndent"/>
              <w:spacing w:after="0"/>
              <w:ind w:left="0"/>
              <w:jc w:val="center"/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</w:pPr>
            <w:r w:rsidRPr="00B64833">
              <w:rPr>
                <w:rFonts w:asciiTheme="majorBidi" w:hAnsiTheme="majorBidi" w:hint="cs"/>
                <w:i/>
                <w:iCs/>
                <w:sz w:val="30"/>
                <w:szCs w:val="30"/>
              </w:rPr>
              <w:t>(</w:t>
            </w:r>
            <w:r w:rsidRPr="00B64833">
              <w:rPr>
                <w:rFonts w:asciiTheme="majorBidi" w:hAnsiTheme="majorBidi" w:hint="cs"/>
                <w:i/>
                <w:iCs/>
                <w:sz w:val="30"/>
                <w:szCs w:val="30"/>
                <w:cs/>
              </w:rPr>
              <w:t>ร้อยละ)</w:t>
            </w:r>
          </w:p>
        </w:tc>
      </w:tr>
      <w:tr w:rsidR="00ED12E0" w:rsidRPr="000917EA" w14:paraId="05E00B3B" w14:textId="77777777" w:rsidTr="00BA1CAE">
        <w:tc>
          <w:tcPr>
            <w:tcW w:w="2243" w:type="dxa"/>
          </w:tcPr>
          <w:p w14:paraId="7B7A520A" w14:textId="77777777" w:rsidR="00ED12E0" w:rsidRPr="000917EA" w:rsidRDefault="00ED12E0" w:rsidP="00BA1CAE">
            <w:pPr>
              <w:pStyle w:val="BodyTextIndent"/>
              <w:spacing w:after="0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64833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 ดุสิตธานี รีท จำกัด</w:t>
            </w:r>
          </w:p>
        </w:tc>
        <w:tc>
          <w:tcPr>
            <w:tcW w:w="1987" w:type="dxa"/>
          </w:tcPr>
          <w:p w14:paraId="1EAA31A3" w14:textId="77777777" w:rsidR="00ED12E0" w:rsidRPr="000917EA" w:rsidRDefault="00ED12E0" w:rsidP="00BA1CAE">
            <w:pPr>
              <w:pStyle w:val="BodyTextIndent"/>
              <w:spacing w:after="0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64833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ลงทุนในบริษัทอื่น</w:t>
            </w:r>
          </w:p>
        </w:tc>
        <w:tc>
          <w:tcPr>
            <w:tcW w:w="1860" w:type="dxa"/>
          </w:tcPr>
          <w:p w14:paraId="023EF231" w14:textId="77777777" w:rsidR="00ED12E0" w:rsidRPr="000917EA" w:rsidRDefault="00ED12E0" w:rsidP="00BA1CAE">
            <w:pPr>
              <w:pStyle w:val="BodyTextIndent"/>
              <w:spacing w:after="0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64833">
              <w:rPr>
                <w:rFonts w:asciiTheme="majorBidi" w:hAnsiTheme="majorBidi" w:cstheme="majorBidi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1650" w:type="dxa"/>
          </w:tcPr>
          <w:p w14:paraId="43DDE937" w14:textId="77777777" w:rsidR="00ED12E0" w:rsidRPr="000917EA" w:rsidRDefault="00ED12E0" w:rsidP="00BA1CAE">
            <w:pPr>
              <w:pStyle w:val="BodyTextIndent"/>
              <w:spacing w:after="0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B51BF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297648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  <w:tc>
          <w:tcPr>
            <w:tcW w:w="1674" w:type="dxa"/>
          </w:tcPr>
          <w:p w14:paraId="3348AB4A" w14:textId="77777777" w:rsidR="00ED12E0" w:rsidRPr="000917EA" w:rsidRDefault="00ED12E0" w:rsidP="00BA1CAE">
            <w:pPr>
              <w:pStyle w:val="BodyTextIndent"/>
              <w:spacing w:after="0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B51BF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297648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</w:tr>
      <w:tr w:rsidR="00ED12E0" w:rsidRPr="000917EA" w14:paraId="0D072840" w14:textId="77777777" w:rsidTr="00BA1CAE">
        <w:tc>
          <w:tcPr>
            <w:tcW w:w="2243" w:type="dxa"/>
          </w:tcPr>
          <w:p w14:paraId="7F1B85A3" w14:textId="77777777" w:rsidR="00ED12E0" w:rsidRPr="000917EA" w:rsidRDefault="00ED12E0" w:rsidP="00BA1CAE">
            <w:pPr>
              <w:pStyle w:val="BodyTextIndent"/>
              <w:spacing w:after="0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64833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 ดุสิตมัลดีฟส์</w:t>
            </w:r>
          </w:p>
        </w:tc>
        <w:tc>
          <w:tcPr>
            <w:tcW w:w="1987" w:type="dxa"/>
          </w:tcPr>
          <w:p w14:paraId="5DE2A8B0" w14:textId="77777777" w:rsidR="00ED12E0" w:rsidRPr="000917EA" w:rsidRDefault="00ED12E0" w:rsidP="00BA1CAE">
            <w:pPr>
              <w:pStyle w:val="BodyTextIndent"/>
              <w:spacing w:after="0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60" w:type="dxa"/>
          </w:tcPr>
          <w:p w14:paraId="5B6E461F" w14:textId="77777777" w:rsidR="00ED12E0" w:rsidRPr="000917EA" w:rsidRDefault="00ED12E0" w:rsidP="00BA1CAE">
            <w:pPr>
              <w:pStyle w:val="BodyTextIndent"/>
              <w:spacing w:after="0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50" w:type="dxa"/>
          </w:tcPr>
          <w:p w14:paraId="3084F977" w14:textId="77777777" w:rsidR="00ED12E0" w:rsidRPr="000917EA" w:rsidRDefault="00ED12E0" w:rsidP="00BA1CAE">
            <w:pPr>
              <w:pStyle w:val="BodyTextIndent"/>
              <w:spacing w:after="0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74" w:type="dxa"/>
          </w:tcPr>
          <w:p w14:paraId="78631AC6" w14:textId="77777777" w:rsidR="00ED12E0" w:rsidRPr="000917EA" w:rsidRDefault="00ED12E0" w:rsidP="00BA1CAE">
            <w:pPr>
              <w:pStyle w:val="BodyTextIndent"/>
              <w:spacing w:after="0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D12E0" w14:paraId="7268743A" w14:textId="77777777" w:rsidTr="00BA1CAE">
        <w:tc>
          <w:tcPr>
            <w:tcW w:w="2243" w:type="dxa"/>
          </w:tcPr>
          <w:p w14:paraId="669FDEB6" w14:textId="77777777" w:rsidR="00ED12E0" w:rsidRPr="000917EA" w:rsidRDefault="00ED12E0" w:rsidP="00BA1CAE">
            <w:pPr>
              <w:pStyle w:val="BodyTextIndent"/>
              <w:spacing w:after="0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64833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อินเวสเม้นท์ จำกัด</w:t>
            </w:r>
          </w:p>
        </w:tc>
        <w:tc>
          <w:tcPr>
            <w:tcW w:w="1987" w:type="dxa"/>
          </w:tcPr>
          <w:p w14:paraId="1E2FE68D" w14:textId="77777777" w:rsidR="00ED12E0" w:rsidRPr="000917EA" w:rsidRDefault="00ED12E0" w:rsidP="00BA1CAE">
            <w:pPr>
              <w:pStyle w:val="BodyTextIndent"/>
              <w:spacing w:after="0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64833">
              <w:rPr>
                <w:rFonts w:asciiTheme="majorBidi" w:hAnsiTheme="majorBidi" w:cstheme="majorBidi" w:hint="cs"/>
                <w:sz w:val="30"/>
                <w:szCs w:val="30"/>
                <w:cs/>
              </w:rPr>
              <w:t>ให้เช่าอสังหาริมทรัพย์</w:t>
            </w:r>
          </w:p>
        </w:tc>
        <w:tc>
          <w:tcPr>
            <w:tcW w:w="1860" w:type="dxa"/>
          </w:tcPr>
          <w:p w14:paraId="2EAC816C" w14:textId="77777777" w:rsidR="00ED12E0" w:rsidRPr="000917EA" w:rsidRDefault="00ED12E0" w:rsidP="00BA1CAE">
            <w:pPr>
              <w:pStyle w:val="BodyTextIndent"/>
              <w:spacing w:after="0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64833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สาธารณรัฐมัลดีฟส์</w:t>
            </w:r>
          </w:p>
        </w:tc>
        <w:tc>
          <w:tcPr>
            <w:tcW w:w="1650" w:type="dxa"/>
          </w:tcPr>
          <w:p w14:paraId="2AEDC9AD" w14:textId="77777777" w:rsidR="00ED12E0" w:rsidRPr="000917EA" w:rsidRDefault="00ED12E0" w:rsidP="00BA1CAE">
            <w:pPr>
              <w:pStyle w:val="BodyTextIndent"/>
              <w:spacing w:after="0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B51BF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297648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  <w:tc>
          <w:tcPr>
            <w:tcW w:w="1674" w:type="dxa"/>
          </w:tcPr>
          <w:p w14:paraId="7F5EC996" w14:textId="77777777" w:rsidR="00ED12E0" w:rsidRDefault="00ED12E0" w:rsidP="00BA1CAE">
            <w:pPr>
              <w:pStyle w:val="BodyTextIndent"/>
              <w:spacing w:after="0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B51BF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297648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</w:tr>
    </w:tbl>
    <w:p w14:paraId="2C3FD546" w14:textId="77777777" w:rsidR="00ED12E0" w:rsidRPr="00F15591" w:rsidRDefault="00ED12E0" w:rsidP="00ED12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27E5B02E" w14:textId="77777777" w:rsidR="00ED12E0" w:rsidRDefault="00ED12E0" w:rsidP="00ED12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pacing w:val="-4"/>
          <w:sz w:val="30"/>
          <w:szCs w:val="30"/>
        </w:rPr>
      </w:pPr>
      <w:r>
        <w:rPr>
          <w:rFonts w:asciiTheme="majorBidi" w:hAnsiTheme="majorBidi" w:cstheme="majorBidi"/>
          <w:spacing w:val="-4"/>
          <w:sz w:val="30"/>
          <w:szCs w:val="30"/>
        </w:rPr>
        <w:br w:type="page"/>
      </w:r>
    </w:p>
    <w:p w14:paraId="31A48EB5" w14:textId="77777777" w:rsidR="00ED12E0" w:rsidRPr="00B64833" w:rsidRDefault="00ED12E0" w:rsidP="00ED12E0">
      <w:pPr>
        <w:pStyle w:val="Heading8"/>
        <w:tabs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CB51BF">
        <w:rPr>
          <w:rFonts w:asciiTheme="majorBidi" w:hAnsiTheme="majorBidi" w:cstheme="majorBidi"/>
          <w:sz w:val="30"/>
          <w:szCs w:val="30"/>
        </w:rPr>
        <w:lastRenderedPageBreak/>
        <w:t>2</w:t>
      </w:r>
      <w:r w:rsidRPr="00CE726B">
        <w:rPr>
          <w:rFonts w:asciiTheme="majorBidi" w:hAnsiTheme="majorBidi" w:cstheme="majorBidi"/>
          <w:sz w:val="30"/>
          <w:szCs w:val="30"/>
        </w:rPr>
        <w:tab/>
      </w:r>
      <w:r w:rsidRPr="00B64833">
        <w:rPr>
          <w:rFonts w:ascii="Angsana New" w:hAnsi="Angsana New" w:cs="Angsana New"/>
          <w:sz w:val="30"/>
          <w:szCs w:val="30"/>
          <w:cs/>
        </w:rPr>
        <w:t>เกณฑ์การจัดทำงบการเงิน</w:t>
      </w:r>
    </w:p>
    <w:p w14:paraId="11037FDC" w14:textId="77777777" w:rsidR="00ED12E0" w:rsidRPr="00F15591" w:rsidRDefault="00ED12E0" w:rsidP="00ED12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391BFEFD" w14:textId="786E09DB" w:rsidR="00ED12E0" w:rsidRDefault="00ED12E0" w:rsidP="00ED12E0">
      <w:pPr>
        <w:ind w:left="540" w:right="-45"/>
        <w:jc w:val="thaiDistribute"/>
        <w:rPr>
          <w:rFonts w:ascii="Angsana New" w:hAnsi="Angsana New"/>
          <w:sz w:val="30"/>
          <w:szCs w:val="30"/>
          <w:lang w:val="th-TH"/>
        </w:rPr>
      </w:pPr>
      <w:r w:rsidRPr="00B64833">
        <w:rPr>
          <w:rFonts w:ascii="Angsana New" w:hAnsi="Angsana New"/>
          <w:sz w:val="30"/>
          <w:szCs w:val="30"/>
          <w:cs/>
        </w:rPr>
        <w:t>งบการเงินนี้จัดทำขึ้นตามแนวปฏิบัติทางบัญชีสำหรับกองทุนรวมอสังหาริมทรัพย์ ทรัสต์เพื่อการลงทุนในอสังหาริมทรัพย์ กองทุนรวมโครงสร้างพื้นฐานและทรัสต์เพื่อการลงทุนในโครงสร้างพื้นฐานที่สมาคมบริษัทจัดการลงทุน</w:t>
      </w:r>
      <w:r w:rsidRPr="00D4766F">
        <w:rPr>
          <w:rFonts w:ascii="Angsana New" w:hAnsi="Angsana New"/>
          <w:sz w:val="30"/>
          <w:szCs w:val="30"/>
          <w:lang w:val="th-TH"/>
        </w:rPr>
        <w:t xml:space="preserve"> (“</w:t>
      </w:r>
      <w:r w:rsidRPr="00B64833">
        <w:rPr>
          <w:rFonts w:ascii="Angsana New" w:hAnsi="Angsana New"/>
          <w:sz w:val="30"/>
          <w:szCs w:val="30"/>
          <w:cs/>
        </w:rPr>
        <w:t>สมาคม</w:t>
      </w:r>
      <w:r w:rsidRPr="00D4766F">
        <w:rPr>
          <w:rFonts w:ascii="Angsana New" w:hAnsi="Angsana New"/>
          <w:sz w:val="30"/>
          <w:szCs w:val="30"/>
          <w:lang w:val="th-TH"/>
        </w:rPr>
        <w:t xml:space="preserve">”) </w:t>
      </w:r>
      <w:r w:rsidRPr="00B64833">
        <w:rPr>
          <w:rFonts w:ascii="Angsana New" w:hAnsi="Angsana New"/>
          <w:sz w:val="30"/>
          <w:szCs w:val="30"/>
          <w:cs/>
        </w:rPr>
        <w:t xml:space="preserve">กำหนดโดยได้รับความเห็นชอบจากสำนักงานคณะกรรมการกำกับหลักทรัพย์และตลาดหลักทรัพย์ </w:t>
      </w:r>
      <w:r w:rsidR="004D2840" w:rsidRPr="00B64833">
        <w:rPr>
          <w:rFonts w:ascii="Angsana New" w:hAnsi="Angsana New"/>
          <w:sz w:val="30"/>
          <w:szCs w:val="30"/>
          <w:cs/>
        </w:rPr>
        <w:t>ในกรณีเรื่องที่แนวปฏิบัติทางบัญชีฉบับนี้ไม่ได้กำหนด</w:t>
      </w:r>
      <w:r w:rsidR="00C60014">
        <w:rPr>
          <w:rFonts w:ascii="Angsana New" w:hAnsi="Angsana New" w:hint="cs"/>
          <w:sz w:val="30"/>
          <w:szCs w:val="30"/>
          <w:cs/>
        </w:rPr>
        <w:t>ไว้กลุ่ม</w:t>
      </w:r>
      <w:r w:rsidR="004D2840" w:rsidRPr="00B64833">
        <w:rPr>
          <w:rFonts w:ascii="Angsana New" w:hAnsi="Angsana New"/>
          <w:sz w:val="30"/>
          <w:szCs w:val="30"/>
          <w:cs/>
        </w:rPr>
        <w:t>กองทรัสต์ต้องถือปฏิบัติตามมาตรฐานการรายงานทางการเงินที่ออกโดยสภาวิชาชีพบัญชีฯ (“แนวปฏิบัติทางบัญชี”) งบการเงินนี้นำเสนอเป็นเงินบาทซึ่งเป็นสกุลเงินที่ใช้ในการดำเนินงานของ</w:t>
      </w:r>
      <w:r w:rsidR="002F3F60" w:rsidRPr="00B64833">
        <w:rPr>
          <w:rFonts w:ascii="Angsana New" w:hAnsi="Angsana New" w:hint="cs"/>
          <w:sz w:val="30"/>
          <w:szCs w:val="30"/>
          <w:cs/>
        </w:rPr>
        <w:t>กลุ่ม</w:t>
      </w:r>
      <w:r w:rsidR="004D2840" w:rsidRPr="00B64833">
        <w:rPr>
          <w:rFonts w:ascii="Angsana New" w:hAnsi="Angsana New"/>
          <w:sz w:val="30"/>
          <w:szCs w:val="30"/>
          <w:cs/>
        </w:rPr>
        <w:t>กองทรัสต์</w:t>
      </w:r>
      <w:r w:rsidR="004D2840" w:rsidRPr="00B64833">
        <w:rPr>
          <w:rFonts w:ascii="Angsana New" w:hAnsi="Angsana New" w:hint="cs"/>
          <w:sz w:val="30"/>
          <w:szCs w:val="30"/>
          <w:cs/>
        </w:rPr>
        <w:t xml:space="preserve"> </w:t>
      </w:r>
    </w:p>
    <w:p w14:paraId="7260B323" w14:textId="77777777" w:rsidR="004D2840" w:rsidRPr="00E01B7D" w:rsidRDefault="004D2840" w:rsidP="00ED12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75172AB3" w14:textId="084E2E74" w:rsidR="00ED12E0" w:rsidRDefault="004D2840" w:rsidP="00ED12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/>
          <w:sz w:val="30"/>
          <w:szCs w:val="30"/>
        </w:rPr>
      </w:pPr>
      <w:r w:rsidRPr="00B64833">
        <w:rPr>
          <w:rFonts w:asciiTheme="majorBidi" w:hAnsiTheme="majorBidi"/>
          <w:sz w:val="30"/>
          <w:szCs w:val="30"/>
          <w:cs/>
        </w:rPr>
        <w:t>ในการจัดทำงบการเงินให้เป็นไปตามแนวปฏิบัติทางบัญชี ผู้จัดการ</w:t>
      </w:r>
      <w:r w:rsidR="009E6E16">
        <w:rPr>
          <w:rFonts w:asciiTheme="majorBidi" w:hAnsiTheme="majorBidi" w:hint="cs"/>
          <w:sz w:val="30"/>
          <w:szCs w:val="30"/>
          <w:cs/>
        </w:rPr>
        <w:t>ของ</w:t>
      </w:r>
      <w:r w:rsidR="00CC2E5D" w:rsidRPr="00B64833">
        <w:rPr>
          <w:rFonts w:asciiTheme="majorBidi" w:hAnsiTheme="majorBidi" w:hint="cs"/>
          <w:sz w:val="30"/>
          <w:szCs w:val="30"/>
          <w:cs/>
        </w:rPr>
        <w:t>กลุ่ม</w:t>
      </w:r>
      <w:r w:rsidRPr="00B64833">
        <w:rPr>
          <w:rFonts w:asciiTheme="majorBidi" w:hAnsiTheme="majorBidi"/>
          <w:sz w:val="30"/>
          <w:szCs w:val="30"/>
          <w:cs/>
        </w:rPr>
        <w:t>กองทรัสต์ใช้วิจารณญาณ การประมาณการและข้อสมมติหลายประการ ซึ่งมีผลกระทบต่อการปฏิบัติตามนโยบายการบัญชีของ</w:t>
      </w:r>
      <w:r w:rsidR="00833811" w:rsidRPr="00B64833">
        <w:rPr>
          <w:rFonts w:asciiTheme="majorBidi" w:hAnsiTheme="majorBidi" w:hint="cs"/>
          <w:sz w:val="30"/>
          <w:szCs w:val="30"/>
          <w:cs/>
        </w:rPr>
        <w:t>กลุ่ม</w:t>
      </w:r>
      <w:r w:rsidRPr="00B64833">
        <w:rPr>
          <w:rFonts w:asciiTheme="majorBidi" w:hAnsiTheme="majorBidi"/>
          <w:sz w:val="30"/>
          <w:szCs w:val="30"/>
          <w:cs/>
        </w:rPr>
        <w:t>กองทรัสต์ ทั้งนี้ ผลที่เกิดขึ้นจริงอาจแตกต่างจากที่ประมาณการไว้ ประมาณการและข้อสมมติที่ใช้ในการจัดทำงบการเงินซึ่งเปิดเผยในหมายเหตุแต่ละข้อจะได้รับการทบทวนอย่างต่อเนื่อง  การปรับประมาณการทางบัญชีจะบันทึกโดยวิธีเปลี่ยนทันทีเป็นต้นไป</w:t>
      </w:r>
    </w:p>
    <w:p w14:paraId="67FD0107" w14:textId="77777777" w:rsidR="004D2840" w:rsidRPr="00E01B7D" w:rsidRDefault="004D2840" w:rsidP="00ED12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4FA103EA" w14:textId="77777777" w:rsidR="00ED12E0" w:rsidRDefault="00ED12E0" w:rsidP="00ED12E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2"/>
        <w:jc w:val="thaiDistribute"/>
        <w:rPr>
          <w:rFonts w:ascii="Angsana New" w:hAnsi="Angsana New"/>
          <w:bCs/>
          <w:sz w:val="30"/>
          <w:szCs w:val="30"/>
        </w:rPr>
      </w:pPr>
      <w:r>
        <w:rPr>
          <w:rFonts w:ascii="Angsana New" w:hAnsi="Angsana New"/>
          <w:b/>
          <w:sz w:val="30"/>
          <w:szCs w:val="30"/>
        </w:rPr>
        <w:t>3</w:t>
      </w:r>
      <w:r>
        <w:rPr>
          <w:rFonts w:ascii="Angsana New" w:hAnsi="Angsana New"/>
          <w:b/>
          <w:sz w:val="30"/>
          <w:szCs w:val="30"/>
        </w:rPr>
        <w:tab/>
      </w:r>
      <w:bookmarkStart w:id="1" w:name="_Hlk20399033"/>
      <w:r w:rsidRPr="00B64833">
        <w:rPr>
          <w:rFonts w:ascii="Angsana New" w:hAnsi="Angsana New"/>
          <w:bCs/>
          <w:sz w:val="30"/>
          <w:szCs w:val="30"/>
          <w:cs/>
        </w:rPr>
        <w:t>นโยบายการบัญชี</w:t>
      </w:r>
      <w:r w:rsidRPr="00B64833">
        <w:rPr>
          <w:rFonts w:ascii="Angsana New" w:hAnsi="Angsana New" w:hint="cs"/>
          <w:bCs/>
          <w:sz w:val="30"/>
          <w:szCs w:val="30"/>
          <w:cs/>
        </w:rPr>
        <w:t>ที่สำคัญ</w:t>
      </w:r>
      <w:bookmarkEnd w:id="1"/>
    </w:p>
    <w:p w14:paraId="6F2004B1" w14:textId="77777777" w:rsidR="00ED12E0" w:rsidRPr="00E01B7D" w:rsidRDefault="00ED12E0" w:rsidP="00ED12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9"/>
        <w:jc w:val="thaiDistribute"/>
        <w:rPr>
          <w:rFonts w:ascii="Angsana New" w:hAnsi="Angsana New"/>
          <w:sz w:val="30"/>
          <w:szCs w:val="30"/>
        </w:rPr>
      </w:pPr>
    </w:p>
    <w:p w14:paraId="3A60EE97" w14:textId="77777777" w:rsidR="00ED12E0" w:rsidRDefault="00ED12E0" w:rsidP="00ED12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9"/>
        <w:jc w:val="thaiDistribute"/>
        <w:rPr>
          <w:rFonts w:ascii="Angsana New" w:hAnsi="Angsana New"/>
          <w:sz w:val="30"/>
          <w:szCs w:val="30"/>
        </w:rPr>
      </w:pPr>
      <w:r w:rsidRPr="00B64833">
        <w:rPr>
          <w:rFonts w:ascii="Angsana New" w:hAnsi="Angsana New"/>
          <w:sz w:val="30"/>
          <w:szCs w:val="30"/>
          <w:cs/>
        </w:rPr>
        <w:t>นโยบายการบัญชีที่นำเสนอดังต่อไปนี้ได้ถือปฏิบัติโดยสม่ำเสมอสำหรับงบการเงินทุกรอบระยะเวลาที่รายงาน</w:t>
      </w:r>
      <w:r w:rsidRPr="00B64833">
        <w:rPr>
          <w:rFonts w:ascii="Angsana New" w:hAnsi="Angsana New" w:hint="cs"/>
          <w:sz w:val="30"/>
          <w:szCs w:val="30"/>
          <w:cs/>
        </w:rPr>
        <w:t xml:space="preserve"> </w:t>
      </w:r>
    </w:p>
    <w:p w14:paraId="17C02493" w14:textId="77777777" w:rsidR="00CB1D17" w:rsidRPr="00BA7DF9" w:rsidRDefault="00CB1D17" w:rsidP="00BA7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9"/>
        <w:jc w:val="thaiDistribute"/>
        <w:rPr>
          <w:rFonts w:ascii="Angsana New" w:hAnsi="Angsana New"/>
          <w:sz w:val="30"/>
          <w:szCs w:val="30"/>
        </w:rPr>
      </w:pPr>
    </w:p>
    <w:p w14:paraId="326DB48B" w14:textId="200FE538" w:rsidR="00ED12E0" w:rsidRPr="00B64833" w:rsidRDefault="00973A73" w:rsidP="00973A7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2"/>
        <w:jc w:val="thaiDistribute"/>
        <w:rPr>
          <w:rFonts w:ascii="Angsana New" w:hAnsi="Angsana New"/>
          <w:bCs/>
          <w:i/>
          <w:iCs/>
          <w:sz w:val="30"/>
          <w:szCs w:val="30"/>
          <w:cs/>
        </w:rPr>
      </w:pPr>
      <w:r w:rsidRPr="00B64833">
        <w:rPr>
          <w:rFonts w:ascii="Angsana New" w:hAnsi="Angsana New" w:hint="cs"/>
          <w:bCs/>
          <w:i/>
          <w:iCs/>
          <w:sz w:val="30"/>
          <w:szCs w:val="30"/>
        </w:rPr>
        <w:t>(</w:t>
      </w:r>
      <w:r w:rsidRPr="00B64833">
        <w:rPr>
          <w:rFonts w:ascii="Angsana New" w:hAnsi="Angsana New" w:hint="cs"/>
          <w:bCs/>
          <w:i/>
          <w:iCs/>
          <w:sz w:val="30"/>
          <w:szCs w:val="30"/>
          <w:cs/>
        </w:rPr>
        <w:t>ก</w:t>
      </w:r>
      <w:r w:rsidRPr="00B64833">
        <w:rPr>
          <w:rFonts w:ascii="Angsana New" w:hAnsi="Angsana New"/>
          <w:bCs/>
          <w:i/>
          <w:iCs/>
          <w:sz w:val="30"/>
          <w:szCs w:val="30"/>
          <w:cs/>
        </w:rPr>
        <w:t>)</w:t>
      </w:r>
      <w:r w:rsidRPr="00B64833">
        <w:rPr>
          <w:rFonts w:ascii="Angsana New" w:hAnsi="Angsana New"/>
          <w:bCs/>
          <w:i/>
          <w:iCs/>
          <w:sz w:val="30"/>
          <w:szCs w:val="30"/>
          <w:cs/>
        </w:rPr>
        <w:tab/>
      </w:r>
      <w:r w:rsidR="00ED12E0" w:rsidRPr="00B64833">
        <w:rPr>
          <w:rFonts w:ascii="Angsana New" w:hAnsi="Angsana New"/>
          <w:bCs/>
          <w:i/>
          <w:iCs/>
          <w:sz w:val="30"/>
          <w:szCs w:val="30"/>
          <w:cs/>
        </w:rPr>
        <w:t>เกณฑ์ในการจัดทำงบการเงินรวม</w:t>
      </w:r>
    </w:p>
    <w:p w14:paraId="35B417E1" w14:textId="77777777" w:rsidR="00ED12E0" w:rsidRPr="00B64833" w:rsidRDefault="00ED12E0" w:rsidP="00ED12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9"/>
        <w:jc w:val="thaiDistribute"/>
        <w:rPr>
          <w:rFonts w:ascii="Angsana New" w:hAnsi="Angsana New"/>
          <w:sz w:val="30"/>
          <w:szCs w:val="30"/>
          <w:cs/>
        </w:rPr>
      </w:pPr>
    </w:p>
    <w:p w14:paraId="5904F558" w14:textId="77777777" w:rsidR="00ED12E0" w:rsidRPr="00B64833" w:rsidRDefault="00ED12E0" w:rsidP="00ED12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right="58" w:firstLine="540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B64833">
        <w:rPr>
          <w:rFonts w:ascii="Angsana New" w:hAnsi="Angsana New"/>
          <w:sz w:val="30"/>
          <w:szCs w:val="30"/>
          <w:cs/>
        </w:rPr>
        <w:t>งบการเงินรวมประกอบด้วยงบการเงินของ</w:t>
      </w:r>
      <w:r w:rsidRPr="00B64833">
        <w:rPr>
          <w:rFonts w:ascii="Angsana New" w:hAnsi="Angsana New" w:hint="cs"/>
          <w:sz w:val="30"/>
          <w:szCs w:val="30"/>
          <w:cs/>
        </w:rPr>
        <w:t>กองทรัสต์</w:t>
      </w:r>
      <w:r w:rsidRPr="00B64833">
        <w:rPr>
          <w:rFonts w:ascii="Angsana New" w:hAnsi="Angsana New"/>
          <w:sz w:val="30"/>
          <w:szCs w:val="30"/>
          <w:cs/>
        </w:rPr>
        <w:t xml:space="preserve"> และบริษัทย่อย </w:t>
      </w:r>
      <w:r w:rsidRPr="000132F9">
        <w:rPr>
          <w:rFonts w:ascii="Angsana New" w:hAnsi="Angsana New"/>
          <w:sz w:val="30"/>
          <w:szCs w:val="30"/>
        </w:rPr>
        <w:t>(</w:t>
      </w:r>
      <w:r w:rsidRPr="00B64833">
        <w:rPr>
          <w:rFonts w:ascii="Angsana New" w:hAnsi="Angsana New" w:hint="cs"/>
          <w:sz w:val="30"/>
          <w:szCs w:val="30"/>
          <w:cs/>
        </w:rPr>
        <w:t>รวมกันเรียกว่า “กลุ่มกองทรัสต์”)</w:t>
      </w:r>
    </w:p>
    <w:p w14:paraId="2E450C4F" w14:textId="77777777" w:rsidR="00ED12E0" w:rsidRPr="00E01B7D" w:rsidRDefault="00ED12E0" w:rsidP="00ED12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9"/>
        <w:jc w:val="thaiDistribute"/>
        <w:rPr>
          <w:rFonts w:ascii="Angsana New" w:hAnsi="Angsana New"/>
          <w:sz w:val="30"/>
          <w:szCs w:val="30"/>
        </w:rPr>
      </w:pPr>
    </w:p>
    <w:p w14:paraId="29F5F649" w14:textId="77777777" w:rsidR="00ED12E0" w:rsidRPr="000132F9" w:rsidRDefault="00ED12E0" w:rsidP="00ED12E0">
      <w:pPr>
        <w:pStyle w:val="BodyText2"/>
        <w:tabs>
          <w:tab w:val="left" w:pos="540"/>
        </w:tabs>
        <w:ind w:left="540" w:right="47" w:firstLine="0"/>
        <w:jc w:val="thaiDistribute"/>
        <w:rPr>
          <w:rFonts w:ascii="Angsana New" w:hAnsi="Angsana New"/>
          <w:sz w:val="16"/>
          <w:szCs w:val="16"/>
        </w:rPr>
      </w:pPr>
      <w:r w:rsidRPr="00B64833">
        <w:rPr>
          <w:rFonts w:ascii="Angsana New" w:hAnsi="Angsana New"/>
          <w:sz w:val="30"/>
          <w:szCs w:val="30"/>
          <w:cs/>
        </w:rPr>
        <w:t>บริษัทย่อยเป็นกิจการที่อยู่ภายใต้การควบคุมของ</w:t>
      </w:r>
      <w:r w:rsidRPr="00B64833">
        <w:rPr>
          <w:rFonts w:ascii="Angsana New" w:hAnsi="Angsana New" w:hint="cs"/>
          <w:sz w:val="30"/>
          <w:szCs w:val="30"/>
          <w:cs/>
        </w:rPr>
        <w:t xml:space="preserve">กลุ่มกองทรัสต์ </w:t>
      </w:r>
      <w:r w:rsidRPr="00B64833">
        <w:rPr>
          <w:rFonts w:ascii="Angsana New" w:hAnsi="Angsana New"/>
          <w:sz w:val="30"/>
          <w:szCs w:val="30"/>
          <w:cs/>
        </w:rPr>
        <w:t>การควบคุมเกิดขึ้นเมื่อ</w:t>
      </w:r>
      <w:r w:rsidRPr="00B64833">
        <w:rPr>
          <w:rFonts w:ascii="Angsana New" w:hAnsi="Angsana New" w:hint="cs"/>
          <w:sz w:val="30"/>
          <w:szCs w:val="30"/>
          <w:cs/>
        </w:rPr>
        <w:t xml:space="preserve">กลุ่มกองทรัสต์เปิดรับหรือมีสิทธิในผลตอบแทนผันแปรจากการเกี่ยวข้องกับกิจการนั้นและมีความสามารถในการใช้อำนาจเหนือกิจการนั้นทำให้เกิดผลกระทบต่อจำนวนเงินผลตอบแทนของกลุ่มกองทรัสต์ </w:t>
      </w:r>
      <w:r w:rsidRPr="00B64833">
        <w:rPr>
          <w:rFonts w:ascii="Angsana New" w:hAnsi="Angsana New"/>
          <w:sz w:val="30"/>
          <w:szCs w:val="30"/>
          <w:cs/>
        </w:rPr>
        <w:t>งบการเงินของบริษัทย่อยได้รวมอยู่ในงบการเงินรวม นับแต่วันที่มีการควบคุมจนถึงวันที่การควบคุมสิ้นสุดลง</w:t>
      </w:r>
      <w:r w:rsidRPr="00B64833">
        <w:rPr>
          <w:rFonts w:ascii="Angsana New" w:hAnsi="Angsana New" w:hint="cs"/>
          <w:sz w:val="30"/>
          <w:szCs w:val="30"/>
          <w:cs/>
        </w:rPr>
        <w:t xml:space="preserve"> </w:t>
      </w:r>
    </w:p>
    <w:p w14:paraId="5BF62237" w14:textId="77777777" w:rsidR="00ED12E0" w:rsidRPr="00E01B7D" w:rsidRDefault="00ED12E0" w:rsidP="00ED12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9"/>
        <w:jc w:val="thaiDistribute"/>
        <w:rPr>
          <w:rFonts w:ascii="Angsana New" w:hAnsi="Angsana New"/>
          <w:sz w:val="30"/>
          <w:szCs w:val="30"/>
        </w:rPr>
      </w:pPr>
    </w:p>
    <w:p w14:paraId="0C8B6DB4" w14:textId="77777777" w:rsidR="00ED12E0" w:rsidRDefault="00ED12E0" w:rsidP="00ED12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30"/>
          <w:szCs w:val="30"/>
        </w:rPr>
      </w:pPr>
      <w:r w:rsidRPr="00B64833">
        <w:rPr>
          <w:rFonts w:ascii="Angsana New" w:hAnsi="Angsana New"/>
          <w:sz w:val="30"/>
          <w:szCs w:val="30"/>
          <w:cs/>
        </w:rPr>
        <w:t>ยอดคงเหลือและรายการบัญชีระหว่างกิจการในกลุ่ม รวมถึงรายได้ หรือค่าใช้จ่ายที่ยังไม่เกิดขึ้นจริงซึ่งเป็นผลมาจากรายการระหว่างกิจการในกลุ่ม ถูกตัดรายการในการจัดทำงบการเงินรวม</w:t>
      </w:r>
      <w:r>
        <w:rPr>
          <w:rFonts w:ascii="Angsana New" w:hAnsi="Angsana New"/>
          <w:sz w:val="30"/>
          <w:szCs w:val="30"/>
        </w:rPr>
        <w:t xml:space="preserve"> </w:t>
      </w:r>
    </w:p>
    <w:p w14:paraId="5BFC3E13" w14:textId="1EC1F934" w:rsidR="000F202D" w:rsidRDefault="000F202D" w:rsidP="00ED12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9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76E634C4" w14:textId="318438F5" w:rsidR="00ED12E0" w:rsidRPr="00B64833" w:rsidRDefault="006C3CB2" w:rsidP="006C3CB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2"/>
        <w:jc w:val="thaiDistribute"/>
        <w:rPr>
          <w:rFonts w:ascii="Angsana New" w:hAnsi="Angsana New"/>
          <w:bCs/>
          <w:i/>
          <w:iCs/>
          <w:sz w:val="30"/>
          <w:szCs w:val="30"/>
          <w:cs/>
        </w:rPr>
      </w:pPr>
      <w:r w:rsidRPr="00B64833">
        <w:rPr>
          <w:rFonts w:ascii="Angsana New" w:hAnsi="Angsana New" w:hint="cs"/>
          <w:bCs/>
          <w:i/>
          <w:iCs/>
          <w:sz w:val="30"/>
          <w:szCs w:val="30"/>
        </w:rPr>
        <w:lastRenderedPageBreak/>
        <w:t>(</w:t>
      </w:r>
      <w:r w:rsidRPr="00B64833">
        <w:rPr>
          <w:rFonts w:ascii="Angsana New" w:hAnsi="Angsana New" w:hint="cs"/>
          <w:bCs/>
          <w:i/>
          <w:iCs/>
          <w:sz w:val="30"/>
          <w:szCs w:val="30"/>
          <w:cs/>
        </w:rPr>
        <w:t>ข)</w:t>
      </w:r>
      <w:r w:rsidRPr="00B64833">
        <w:rPr>
          <w:rFonts w:ascii="Angsana New" w:hAnsi="Angsana New"/>
          <w:bCs/>
          <w:i/>
          <w:iCs/>
          <w:sz w:val="30"/>
          <w:szCs w:val="30"/>
          <w:cs/>
        </w:rPr>
        <w:tab/>
      </w:r>
      <w:r w:rsidR="00ED12E0" w:rsidRPr="00B64833">
        <w:rPr>
          <w:rFonts w:ascii="Angsana New" w:hAnsi="Angsana New"/>
          <w:bCs/>
          <w:i/>
          <w:iCs/>
          <w:sz w:val="30"/>
          <w:szCs w:val="30"/>
          <w:cs/>
        </w:rPr>
        <w:t xml:space="preserve">เงินตราต่างประเทศ </w:t>
      </w:r>
    </w:p>
    <w:p w14:paraId="7883498C" w14:textId="77777777" w:rsidR="00ED12E0" w:rsidRPr="001F3C44" w:rsidRDefault="00ED12E0" w:rsidP="00ED12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9"/>
        <w:jc w:val="thaiDistribute"/>
        <w:rPr>
          <w:rFonts w:ascii="Angsana New" w:hAnsi="Angsana New"/>
          <w:sz w:val="20"/>
          <w:szCs w:val="20"/>
          <w:cs/>
        </w:rPr>
      </w:pPr>
    </w:p>
    <w:p w14:paraId="1FE3D6BB" w14:textId="67BCA416" w:rsidR="00DC107E" w:rsidRPr="00DC107E" w:rsidRDefault="00DC107E" w:rsidP="00DC107E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="Angsana New" w:hAnsi="Angsana New"/>
          <w:color w:val="000000" w:themeColor="text1"/>
          <w:sz w:val="30"/>
          <w:szCs w:val="30"/>
        </w:rPr>
      </w:pPr>
      <w:r w:rsidRPr="00DC107E">
        <w:rPr>
          <w:rFonts w:ascii="Angsana New" w:hAnsi="Angsana New"/>
          <w:color w:val="000000" w:themeColor="text1"/>
          <w:sz w:val="30"/>
          <w:szCs w:val="30"/>
          <w:cs/>
        </w:rPr>
        <w:t xml:space="preserve">รายการบัญชีที่เป็นเงินตราต่างประเทศ </w:t>
      </w:r>
      <w:r w:rsidRPr="00DC107E">
        <w:rPr>
          <w:rFonts w:ascii="Angsana New" w:hAnsi="Angsana New" w:hint="cs"/>
          <w:color w:val="000000" w:themeColor="text1"/>
          <w:sz w:val="30"/>
          <w:szCs w:val="30"/>
          <w:cs/>
        </w:rPr>
        <w:t>รวมถึงสินทรัพย์และหนี้สินที่ไม่เป็นตัวเงินซึ่งเกิดจากรายการบัญชีที่เป็นเงินตราต่างประเทศ</w:t>
      </w:r>
      <w:r w:rsidRPr="00DC107E">
        <w:rPr>
          <w:rFonts w:ascii="Angsana New" w:hAnsi="Angsana New"/>
          <w:color w:val="000000" w:themeColor="text1"/>
          <w:sz w:val="30"/>
          <w:szCs w:val="30"/>
          <w:cs/>
        </w:rPr>
        <w:t xml:space="preserve"> แปลงค่าเป็นสกุลเงินที่ใช้ในการดำเนินงาน</w:t>
      </w:r>
      <w:r w:rsidRPr="00B64833">
        <w:rPr>
          <w:rFonts w:asciiTheme="majorBidi" w:hAnsiTheme="majorBidi" w:cstheme="majorBidi"/>
          <w:sz w:val="30"/>
          <w:szCs w:val="30"/>
          <w:cs/>
        </w:rPr>
        <w:t>กลุ่ม</w:t>
      </w:r>
      <w:r w:rsidRPr="00B64833">
        <w:rPr>
          <w:rFonts w:ascii="Angsana New" w:hAnsi="Angsana New" w:cstheme="majorBidi" w:hint="cs"/>
          <w:sz w:val="30"/>
          <w:szCs w:val="30"/>
          <w:cs/>
        </w:rPr>
        <w:t>กองทรัสต์</w:t>
      </w:r>
      <w:r w:rsidRPr="00DC107E">
        <w:rPr>
          <w:rFonts w:ascii="Angsana New" w:hAnsi="Angsana New" w:hint="cs"/>
          <w:color w:val="000000" w:themeColor="text1"/>
          <w:sz w:val="30"/>
          <w:szCs w:val="30"/>
          <w:cs/>
        </w:rPr>
        <w:t xml:space="preserve">โดยใช้อัตราแลกเปลี่ยน ณ วันที่เกิดรายการ สำหรับสินทรัพย์และหนี้สินที่เป็นตัวเงินและเป็นเงินตราต่างประเทศแปลงค่าโดยใช้อัตราแลกเปลี่ยน ณ วันที่รายงาน  </w:t>
      </w:r>
    </w:p>
    <w:p w14:paraId="19CCFE71" w14:textId="77777777" w:rsidR="00DC107E" w:rsidRDefault="00DC107E" w:rsidP="00DC107E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="Angsana New" w:hAnsi="Angsana New"/>
          <w:sz w:val="30"/>
          <w:szCs w:val="30"/>
        </w:rPr>
      </w:pPr>
    </w:p>
    <w:p w14:paraId="6849EA66" w14:textId="77777777" w:rsidR="00DC107E" w:rsidRPr="00AF49CF" w:rsidRDefault="00DC107E" w:rsidP="00DC107E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="Angsana New" w:hAnsi="Angsana New"/>
          <w:color w:val="FF0000"/>
          <w:sz w:val="30"/>
          <w:szCs w:val="30"/>
        </w:rPr>
      </w:pPr>
      <w:r w:rsidRPr="00B64833">
        <w:rPr>
          <w:rFonts w:ascii="Angsana New" w:hAnsi="Angsana New"/>
          <w:color w:val="000000" w:themeColor="text1"/>
          <w:sz w:val="30"/>
          <w:szCs w:val="30"/>
          <w:cs/>
        </w:rPr>
        <w:t>ผลต่างของอัตราแลกเปลี่ยนที่เกิดขึ้นจากการแปลงค่าให้รับรู้เป็นกำไรหรือขาดทุนใน</w:t>
      </w:r>
      <w:r w:rsidRPr="00B64833">
        <w:rPr>
          <w:rFonts w:ascii="Angsana New" w:hAnsi="Angsana New" w:hint="cs"/>
          <w:color w:val="000000" w:themeColor="text1"/>
          <w:sz w:val="30"/>
          <w:szCs w:val="30"/>
          <w:cs/>
        </w:rPr>
        <w:t>ปี</w:t>
      </w:r>
      <w:r w:rsidRPr="00B64833">
        <w:rPr>
          <w:rFonts w:ascii="Angsana New" w:hAnsi="Angsana New"/>
          <w:color w:val="000000" w:themeColor="text1"/>
          <w:sz w:val="30"/>
          <w:szCs w:val="30"/>
          <w:cs/>
        </w:rPr>
        <w:t xml:space="preserve">บัญชีนั้น </w:t>
      </w:r>
    </w:p>
    <w:p w14:paraId="76B2317B" w14:textId="77777777" w:rsidR="00DC107E" w:rsidRPr="00D42C8B" w:rsidRDefault="00DC107E" w:rsidP="00DC10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30"/>
          <w:szCs w:val="30"/>
        </w:rPr>
      </w:pPr>
    </w:p>
    <w:p w14:paraId="2D212123" w14:textId="77777777" w:rsidR="00DC107E" w:rsidRPr="007F60E9" w:rsidRDefault="00DC107E" w:rsidP="00DC107E">
      <w:pPr>
        <w:pStyle w:val="BodyText2"/>
        <w:tabs>
          <w:tab w:val="left" w:pos="540"/>
        </w:tabs>
        <w:spacing w:line="240" w:lineRule="atLeast"/>
        <w:ind w:left="540" w:right="43" w:firstLine="0"/>
        <w:rPr>
          <w:rFonts w:ascii="Angsana New" w:hAnsi="Angsana New"/>
          <w:i/>
          <w:iCs/>
          <w:sz w:val="30"/>
          <w:szCs w:val="30"/>
        </w:rPr>
      </w:pPr>
      <w:r w:rsidRPr="00B64833">
        <w:rPr>
          <w:rFonts w:ascii="Angsana New" w:hAnsi="Angsana New"/>
          <w:i/>
          <w:iCs/>
          <w:sz w:val="30"/>
          <w:szCs w:val="30"/>
          <w:cs/>
        </w:rPr>
        <w:t xml:space="preserve">หน่วยงานในต่างประเทศ  </w:t>
      </w:r>
    </w:p>
    <w:p w14:paraId="6B011374" w14:textId="77777777" w:rsidR="00DC107E" w:rsidRPr="00D42C8B" w:rsidRDefault="00DC107E" w:rsidP="00DC10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30"/>
          <w:szCs w:val="30"/>
        </w:rPr>
      </w:pPr>
    </w:p>
    <w:p w14:paraId="23543DE2" w14:textId="77777777" w:rsidR="00DC107E" w:rsidRPr="007F60E9" w:rsidRDefault="00DC107E" w:rsidP="00DC107E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="Angsana New" w:hAnsi="Angsana New"/>
          <w:sz w:val="30"/>
          <w:szCs w:val="30"/>
        </w:rPr>
      </w:pPr>
      <w:r w:rsidRPr="00B64833">
        <w:rPr>
          <w:rFonts w:ascii="Angsana New" w:hAnsi="Angsana New"/>
          <w:sz w:val="30"/>
          <w:szCs w:val="30"/>
          <w:cs/>
        </w:rPr>
        <w:t>สินทรัพย์และหนี้สินของหน่วยงานในต่างประเทศ แปลงค่าเป็นเงินบาทโดยใช้อัตราแลกเปลี่ยน ณ วันที่รายงาน</w:t>
      </w:r>
      <w:r>
        <w:rPr>
          <w:rFonts w:ascii="Angsana New" w:hAnsi="Angsana New"/>
          <w:sz w:val="30"/>
          <w:szCs w:val="30"/>
        </w:rPr>
        <w:t xml:space="preserve"> </w:t>
      </w:r>
      <w:r w:rsidRPr="00B64833">
        <w:rPr>
          <w:rFonts w:ascii="Angsana New" w:hAnsi="Angsana New"/>
          <w:sz w:val="30"/>
          <w:szCs w:val="30"/>
          <w:cs/>
        </w:rPr>
        <w:t>รายได้และค่าใช้จ่ายของหน่วยงานในต่างประเทศ</w:t>
      </w:r>
      <w:r>
        <w:rPr>
          <w:rFonts w:ascii="Angsana New" w:hAnsi="Angsana New"/>
          <w:sz w:val="30"/>
          <w:szCs w:val="30"/>
        </w:rPr>
        <w:t xml:space="preserve"> </w:t>
      </w:r>
      <w:r w:rsidRPr="00B64833">
        <w:rPr>
          <w:rFonts w:ascii="Angsana New" w:hAnsi="Angsana New"/>
          <w:sz w:val="30"/>
          <w:szCs w:val="30"/>
          <w:cs/>
        </w:rPr>
        <w:t>แปลงค่าเป็นเงินบาทโดยใช้อัตราแลกเปลี่ยนที่ใกล้เคียงกับอัตราแลกเปลี่ยน ณ วันที่เกิดรายการ</w:t>
      </w:r>
    </w:p>
    <w:p w14:paraId="71D6BA93" w14:textId="77777777" w:rsidR="00DC107E" w:rsidRPr="00D42C8B" w:rsidRDefault="00DC107E" w:rsidP="00DC10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30"/>
          <w:szCs w:val="30"/>
        </w:rPr>
      </w:pPr>
    </w:p>
    <w:p w14:paraId="55C09170" w14:textId="77777777" w:rsidR="00DC107E" w:rsidRDefault="00DC107E" w:rsidP="00DC107E">
      <w:pPr>
        <w:pStyle w:val="BodyText2"/>
        <w:spacing w:line="240" w:lineRule="atLeast"/>
        <w:ind w:left="540" w:right="43" w:firstLine="0"/>
        <w:jc w:val="thaiDistribute"/>
        <w:rPr>
          <w:rFonts w:ascii="Angsana New" w:hAnsi="Angsana New"/>
          <w:color w:val="FF0000"/>
          <w:sz w:val="30"/>
          <w:szCs w:val="30"/>
        </w:rPr>
      </w:pPr>
      <w:r w:rsidRPr="00B64833">
        <w:rPr>
          <w:rFonts w:ascii="Angsana New" w:hAnsi="Angsana New"/>
          <w:sz w:val="30"/>
          <w:szCs w:val="30"/>
          <w:cs/>
        </w:rPr>
        <w:t>ผลต่างจากอัตราแลกเปลี่ยนที่เกิดจากการแปลงค่า จะรับรู้บันทึกในกำไรขาดทุนเบ็ดเสร็จอื่น</w:t>
      </w:r>
      <w:r>
        <w:rPr>
          <w:rFonts w:ascii="Angsana New" w:hAnsi="Angsana New"/>
          <w:sz w:val="30"/>
          <w:szCs w:val="30"/>
        </w:rPr>
        <w:t xml:space="preserve"> </w:t>
      </w:r>
      <w:r w:rsidRPr="00B64833">
        <w:rPr>
          <w:rFonts w:ascii="Angsana New" w:hAnsi="Angsana New"/>
          <w:sz w:val="30"/>
          <w:szCs w:val="30"/>
          <w:cs/>
        </w:rPr>
        <w:t>และแสดงเป็นสำรองการแปลงค่างบการเงินในส่วนของผู้ถือ</w:t>
      </w:r>
      <w:r w:rsidRPr="00B64833">
        <w:rPr>
          <w:rFonts w:ascii="Angsana New" w:hAnsi="Angsana New" w:hint="cs"/>
          <w:sz w:val="30"/>
          <w:szCs w:val="30"/>
          <w:cs/>
        </w:rPr>
        <w:t>หน่วยทรัสต์</w:t>
      </w:r>
      <w:r w:rsidRPr="00B64833">
        <w:rPr>
          <w:rFonts w:ascii="Angsana New" w:hAnsi="Angsana New"/>
          <w:sz w:val="30"/>
          <w:szCs w:val="30"/>
          <w:cs/>
        </w:rPr>
        <w:t xml:space="preserve"> จนกว่ามีการจำหน่ายเงินลงทุนนั้นออกไป </w:t>
      </w:r>
    </w:p>
    <w:p w14:paraId="57984F3A" w14:textId="77777777" w:rsidR="00DC107E" w:rsidRPr="00D42C8B" w:rsidRDefault="00DC107E" w:rsidP="00DC10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30"/>
          <w:szCs w:val="30"/>
        </w:rPr>
      </w:pPr>
    </w:p>
    <w:p w14:paraId="0924403C" w14:textId="77777777" w:rsidR="00DC107E" w:rsidRDefault="00DC107E" w:rsidP="00DC107E">
      <w:pPr>
        <w:pStyle w:val="BodyText"/>
        <w:shd w:val="clear" w:color="auto" w:fill="FFFFFF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64833">
        <w:rPr>
          <w:rFonts w:asciiTheme="majorBidi" w:hAnsiTheme="majorBidi" w:cstheme="majorBidi"/>
          <w:sz w:val="30"/>
          <w:szCs w:val="30"/>
          <w:cs/>
        </w:rPr>
        <w:t>เมื่อหน่วยงานต่างประเทศถูกจำหน่ายส่วนได้เสียทั้งหมดหรือเพียงบางส่วนที่ทำให้สูญเสียการควบคุม ผลสะสมของผลต่างจากอัตราแลกเปลี่ยนที่เกี่ยวข้องกับหน่วยงานต่างประเทศนั้นต้องถูกจัดประเภทเป็นกำไรหรือขาดทุนโดยเป็นส่วนหนึ่งของกำไรขาดทุนจากการจำหน่าย หากกลุ่ม</w:t>
      </w:r>
      <w:r w:rsidRPr="00B64833">
        <w:rPr>
          <w:rFonts w:ascii="Angsana New" w:hAnsi="Angsana New" w:cstheme="majorBidi" w:hint="cs"/>
          <w:sz w:val="30"/>
          <w:szCs w:val="30"/>
          <w:cs/>
        </w:rPr>
        <w:t>กองทรัสต์</w:t>
      </w:r>
      <w:r w:rsidRPr="00B64833">
        <w:rPr>
          <w:rFonts w:asciiTheme="majorBidi" w:hAnsiTheme="majorBidi" w:cstheme="majorBidi"/>
          <w:sz w:val="30"/>
          <w:szCs w:val="30"/>
          <w:cs/>
        </w:rPr>
        <w:t>จำหน่ายส่วนได้เสียในบริษัทย่อยเพียงบางส่วนแต่ยังคงมีการควบคุม ผลสะสมต้องถูกปันสัดส่วนให้กับส่วนของผู้ถือห</w:t>
      </w:r>
      <w:r w:rsidRPr="00B64833">
        <w:rPr>
          <w:rFonts w:asciiTheme="majorBidi" w:hAnsiTheme="majorBidi" w:cstheme="majorBidi" w:hint="cs"/>
          <w:sz w:val="30"/>
          <w:szCs w:val="30"/>
          <w:cs/>
        </w:rPr>
        <w:t>น่วยทรัสต์</w:t>
      </w:r>
      <w:r w:rsidRPr="00B64833">
        <w:rPr>
          <w:rFonts w:asciiTheme="majorBidi" w:hAnsiTheme="majorBidi" w:cstheme="majorBidi"/>
          <w:sz w:val="30"/>
          <w:szCs w:val="30"/>
          <w:cs/>
        </w:rPr>
        <w:t>ที่ไม่มีอำนาจควบคุม</w:t>
      </w:r>
    </w:p>
    <w:p w14:paraId="4EC1014F" w14:textId="77777777" w:rsidR="00DC107E" w:rsidRPr="00D42C8B" w:rsidRDefault="00DC107E" w:rsidP="00DC10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30"/>
          <w:szCs w:val="30"/>
        </w:rPr>
      </w:pPr>
    </w:p>
    <w:p w14:paraId="5D5C006D" w14:textId="77777777" w:rsidR="00DC107E" w:rsidRDefault="00DC107E" w:rsidP="00DC107E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B64833">
        <w:rPr>
          <w:rFonts w:asciiTheme="majorBidi" w:hAnsiTheme="majorBidi" w:cstheme="majorBidi"/>
          <w:sz w:val="30"/>
          <w:szCs w:val="30"/>
          <w:cs/>
        </w:rPr>
        <w:t>รายการที่เป็นตัวเงินที่เป็นลูกหนี้หรือเจ้าหนี้กับหน่วยงานในต่างประเทศ ซึ่งรายการดังกล่าวมิได้คาดหมายว่าจะมีแผนการชำระหนี้หรือไม่มีความเป็นไปได้ว่าจะชำระเงินในอนาคตอันใกล้  กำไรและขาดทุนจากอัตราแลกเปลี่ยนจากรายการทางการเงินดังกล่าวจะถูกพิจารณาเป็นส่วนหนึ่งของเงินลงทุนสุทธิในหน่วยงานต่างประเทศ และรับรู้ในกำไรขาดทุนเบ็ดเสร็จอื่น และแสดงเป็นสำรองการแปลงค่างบการเงินในส่วนของผู้ถือห</w:t>
      </w:r>
      <w:r w:rsidRPr="00B64833">
        <w:rPr>
          <w:rFonts w:asciiTheme="majorBidi" w:hAnsiTheme="majorBidi" w:cstheme="majorBidi" w:hint="cs"/>
          <w:sz w:val="30"/>
          <w:szCs w:val="30"/>
          <w:cs/>
        </w:rPr>
        <w:t>น่วยทรัสต์</w:t>
      </w:r>
      <w:r w:rsidRPr="00B64833">
        <w:rPr>
          <w:rFonts w:asciiTheme="majorBidi" w:hAnsiTheme="majorBidi" w:cstheme="majorBidi"/>
          <w:sz w:val="30"/>
          <w:szCs w:val="30"/>
          <w:cs/>
        </w:rPr>
        <w:t xml:space="preserve"> จนกว่ามีการจำหน่ายเงินลงทุนนั้นออกไป</w:t>
      </w:r>
    </w:p>
    <w:p w14:paraId="4F64DC32" w14:textId="0FC95CCA" w:rsidR="00DC107E" w:rsidRDefault="00DC107E" w:rsidP="006C3CB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2"/>
        <w:jc w:val="thaiDistribute"/>
        <w:rPr>
          <w:rFonts w:ascii="Angsana New" w:hAnsi="Angsana New"/>
          <w:bCs/>
          <w:i/>
          <w:iCs/>
          <w:sz w:val="30"/>
          <w:szCs w:val="30"/>
        </w:rPr>
      </w:pPr>
    </w:p>
    <w:p w14:paraId="3AF975CB" w14:textId="0F28C05F" w:rsidR="00DC107E" w:rsidRDefault="00DC107E" w:rsidP="006C3CB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2"/>
        <w:jc w:val="thaiDistribute"/>
        <w:rPr>
          <w:rFonts w:ascii="Angsana New" w:hAnsi="Angsana New"/>
          <w:bCs/>
          <w:i/>
          <w:iCs/>
          <w:sz w:val="30"/>
          <w:szCs w:val="30"/>
        </w:rPr>
      </w:pPr>
    </w:p>
    <w:p w14:paraId="2968A4E6" w14:textId="56505A2F" w:rsidR="00DC107E" w:rsidRDefault="00DC107E" w:rsidP="006C3CB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2"/>
        <w:jc w:val="thaiDistribute"/>
        <w:rPr>
          <w:rFonts w:ascii="Angsana New" w:hAnsi="Angsana New"/>
          <w:bCs/>
          <w:i/>
          <w:iCs/>
          <w:sz w:val="30"/>
          <w:szCs w:val="30"/>
        </w:rPr>
      </w:pPr>
    </w:p>
    <w:p w14:paraId="63A0A72C" w14:textId="77777777" w:rsidR="00CE5852" w:rsidRDefault="00CE5852" w:rsidP="006C3CB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2"/>
        <w:jc w:val="thaiDistribute"/>
        <w:rPr>
          <w:rFonts w:ascii="Angsana New" w:hAnsi="Angsana New"/>
          <w:bCs/>
          <w:i/>
          <w:iCs/>
          <w:sz w:val="30"/>
          <w:szCs w:val="30"/>
        </w:rPr>
      </w:pPr>
    </w:p>
    <w:p w14:paraId="220425B8" w14:textId="32FA8248" w:rsidR="00ED12E0" w:rsidRPr="00BA7DF9" w:rsidRDefault="006C3CB2" w:rsidP="006C3CB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2"/>
        <w:jc w:val="thaiDistribute"/>
        <w:rPr>
          <w:rFonts w:ascii="Angsana New" w:hAnsi="Angsana New"/>
          <w:bCs/>
          <w:i/>
          <w:iCs/>
          <w:sz w:val="30"/>
          <w:szCs w:val="30"/>
        </w:rPr>
      </w:pPr>
      <w:r w:rsidRPr="00B64833">
        <w:rPr>
          <w:rFonts w:ascii="Angsana New" w:hAnsi="Angsana New" w:hint="cs"/>
          <w:bCs/>
          <w:i/>
          <w:iCs/>
          <w:sz w:val="30"/>
          <w:szCs w:val="30"/>
        </w:rPr>
        <w:lastRenderedPageBreak/>
        <w:t>(</w:t>
      </w:r>
      <w:r w:rsidRPr="00B64833">
        <w:rPr>
          <w:rFonts w:ascii="Angsana New" w:hAnsi="Angsana New" w:hint="cs"/>
          <w:bCs/>
          <w:i/>
          <w:iCs/>
          <w:sz w:val="30"/>
          <w:szCs w:val="30"/>
          <w:cs/>
        </w:rPr>
        <w:t>ค)</w:t>
      </w:r>
      <w:r w:rsidRPr="00B64833">
        <w:rPr>
          <w:rFonts w:ascii="Angsana New" w:hAnsi="Angsana New"/>
          <w:bCs/>
          <w:i/>
          <w:iCs/>
          <w:sz w:val="30"/>
          <w:szCs w:val="30"/>
          <w:cs/>
        </w:rPr>
        <w:tab/>
      </w:r>
      <w:r w:rsidR="00ED12E0" w:rsidRPr="00B64833">
        <w:rPr>
          <w:rFonts w:ascii="Angsana New" w:hAnsi="Angsana New"/>
          <w:bCs/>
          <w:i/>
          <w:iCs/>
          <w:sz w:val="30"/>
          <w:szCs w:val="30"/>
          <w:cs/>
        </w:rPr>
        <w:t>เงินลงทุน</w:t>
      </w:r>
      <w:r w:rsidR="00ED12E0" w:rsidRPr="00B64833">
        <w:rPr>
          <w:rFonts w:ascii="Angsana New" w:hAnsi="Angsana New" w:hint="cs"/>
          <w:bCs/>
          <w:i/>
          <w:iCs/>
          <w:sz w:val="30"/>
          <w:szCs w:val="30"/>
          <w:cs/>
        </w:rPr>
        <w:t>ที่แสดงด้วยมูลค่ายุติธรรมผ่านกำไรหรือขาดทุน</w:t>
      </w:r>
    </w:p>
    <w:p w14:paraId="1427D9CA" w14:textId="77777777" w:rsidR="00ED12E0" w:rsidRPr="00D42C8B" w:rsidRDefault="00ED12E0" w:rsidP="00ED12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30"/>
          <w:szCs w:val="30"/>
        </w:rPr>
      </w:pPr>
    </w:p>
    <w:p w14:paraId="57DADAF8" w14:textId="77777777" w:rsidR="00ED12E0" w:rsidRDefault="00ED12E0" w:rsidP="00ED12E0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Theme="majorBidi" w:hAnsiTheme="majorBidi"/>
          <w:sz w:val="30"/>
          <w:szCs w:val="30"/>
        </w:rPr>
      </w:pPr>
      <w:r w:rsidRPr="00B64833">
        <w:rPr>
          <w:rFonts w:asciiTheme="majorBidi" w:hAnsiTheme="majorBidi"/>
          <w:sz w:val="30"/>
          <w:szCs w:val="30"/>
          <w:cs/>
        </w:rPr>
        <w:t>เงินลงทุนรับรู้รายการเมื่อเริ่มแรกเมื่อ</w:t>
      </w:r>
      <w:r w:rsidRPr="00B64833">
        <w:rPr>
          <w:rFonts w:asciiTheme="majorBidi" w:hAnsiTheme="majorBidi" w:hint="cs"/>
          <w:sz w:val="30"/>
          <w:szCs w:val="30"/>
          <w:cs/>
        </w:rPr>
        <w:t>กลุ่ม</w:t>
      </w:r>
      <w:r w:rsidRPr="00B64833">
        <w:rPr>
          <w:rFonts w:asciiTheme="majorBidi" w:hAnsiTheme="majorBidi"/>
          <w:sz w:val="30"/>
          <w:szCs w:val="30"/>
          <w:cs/>
        </w:rPr>
        <w:t>กองทรัสต์</w:t>
      </w:r>
      <w:r w:rsidRPr="00B64833">
        <w:rPr>
          <w:rFonts w:asciiTheme="majorBidi" w:hAnsiTheme="majorBidi" w:hint="cs"/>
          <w:sz w:val="30"/>
          <w:szCs w:val="30"/>
          <w:cs/>
        </w:rPr>
        <w:t>เ</w:t>
      </w:r>
      <w:r w:rsidRPr="00B64833">
        <w:rPr>
          <w:rFonts w:asciiTheme="majorBidi" w:hAnsiTheme="majorBidi"/>
          <w:sz w:val="30"/>
          <w:szCs w:val="30"/>
          <w:cs/>
        </w:rPr>
        <w:t>ป็นคู่สัญญาตามข้อกำหนดของตราสารนั้นด้วยมูลค่ายุติธรรมผ่านกำไรหรือขาดทุน ต้นทุนการทำรายการซึ่งเกี่ยวข้องโดยตรงกับการได้มาของเงินลงทุนบันทึกในกำไรหรือขาดทุน</w:t>
      </w:r>
    </w:p>
    <w:p w14:paraId="020F4BF7" w14:textId="77777777" w:rsidR="00ED12E0" w:rsidRPr="00B64833" w:rsidRDefault="00ED12E0" w:rsidP="00ED12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30"/>
          <w:szCs w:val="30"/>
          <w:cs/>
        </w:rPr>
      </w:pPr>
    </w:p>
    <w:p w14:paraId="1FE1FD7A" w14:textId="77777777" w:rsidR="00ED12E0" w:rsidRDefault="00ED12E0" w:rsidP="00ED12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9"/>
        <w:jc w:val="thaiDistribute"/>
        <w:rPr>
          <w:rFonts w:ascii="Angsana New" w:hAnsi="Angsana New"/>
          <w:sz w:val="30"/>
          <w:szCs w:val="30"/>
        </w:rPr>
      </w:pPr>
      <w:r w:rsidRPr="00B64833">
        <w:rPr>
          <w:rFonts w:ascii="Angsana New" w:hAnsi="Angsana New"/>
          <w:sz w:val="30"/>
          <w:szCs w:val="30"/>
          <w:cs/>
        </w:rPr>
        <w:t>กำไรและขาดทุนจากการวัดมูลค่ารวมถึงรายได้ดอกเบี้ยและเงินปันผลรับบันทึกในกำไรหรือขาดทุน</w:t>
      </w:r>
    </w:p>
    <w:p w14:paraId="343D33E3" w14:textId="77777777" w:rsidR="00ED12E0" w:rsidRPr="00D42C8B" w:rsidRDefault="00ED12E0" w:rsidP="00ED12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30"/>
          <w:szCs w:val="30"/>
        </w:rPr>
      </w:pPr>
    </w:p>
    <w:p w14:paraId="2C603A32" w14:textId="5A0AEA71" w:rsidR="00ED12E0" w:rsidRPr="00D42C8B" w:rsidRDefault="008E076E" w:rsidP="00003E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B64833">
        <w:rPr>
          <w:rFonts w:asciiTheme="majorBidi" w:hAnsiTheme="majorBidi" w:hint="cs"/>
          <w:sz w:val="30"/>
          <w:szCs w:val="30"/>
          <w:cs/>
        </w:rPr>
        <w:t>กลุ่ม</w:t>
      </w:r>
      <w:r w:rsidR="00003E85" w:rsidRPr="00B64833">
        <w:rPr>
          <w:rFonts w:asciiTheme="majorBidi" w:hAnsiTheme="majorBidi"/>
          <w:sz w:val="30"/>
          <w:szCs w:val="30"/>
          <w:cs/>
        </w:rPr>
        <w:t>กองทรัสต์ตัดรายการสินทรัพย์ทางการเงินออกจากบัญชีเมื่อสิทธิตามสัญญาที่จะได้รับกระแสเงินสดจากสินทรัพย์ทางการเงินหมดอายุหรือมีการโอนสิทธิในการรับกระแสเงินสดตามสัญญาในธุรกรรมซึ่งความเสี่ยงและผลตอบแทนของความเป็นเจ้าของเกือบทั้งหมดของสินทรัพย์ทางการเงินได้ถูกโอนหรือในกรณีที่</w:t>
      </w:r>
      <w:r w:rsidRPr="00B64833">
        <w:rPr>
          <w:rFonts w:asciiTheme="majorBidi" w:hAnsiTheme="majorBidi" w:hint="cs"/>
          <w:sz w:val="30"/>
          <w:szCs w:val="30"/>
          <w:cs/>
        </w:rPr>
        <w:t>กลุ่ม</w:t>
      </w:r>
      <w:r w:rsidR="00003E85" w:rsidRPr="00B64833">
        <w:rPr>
          <w:rFonts w:asciiTheme="majorBidi" w:hAnsiTheme="majorBidi"/>
          <w:sz w:val="30"/>
          <w:szCs w:val="30"/>
          <w:cs/>
        </w:rPr>
        <w:t>กองทรัสต์ไม่ได้ทั้งโอนหรือคงไว้ซึ่งความเสี่ยงและผลตอบแทนของความเป็นเจ้าของเกือบทั้งหมดและไม่ได้คงไว้ซึ่งการควบคุมในสินทรัพย์ทางการเงิน</w:t>
      </w:r>
    </w:p>
    <w:p w14:paraId="1C3738B0" w14:textId="77777777" w:rsidR="00ED12E0" w:rsidRPr="00D42C8B" w:rsidRDefault="00ED12E0" w:rsidP="00ED12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30"/>
          <w:szCs w:val="30"/>
        </w:rPr>
      </w:pPr>
    </w:p>
    <w:p w14:paraId="7B65EC90" w14:textId="50002429" w:rsidR="00ED12E0" w:rsidRDefault="00003E85" w:rsidP="00003E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B64833">
        <w:rPr>
          <w:rFonts w:ascii="Angsana New" w:hAnsi="Angsana New"/>
          <w:sz w:val="30"/>
          <w:szCs w:val="30"/>
          <w:cs/>
        </w:rPr>
        <w:t>สินทรัพย์ทางการเงินและหนี้สินทางการเงินจะหักกลบกันเพื่อรายงานในงบแสดงฐานะการเงินด้วยจำนวนสุทธิก็ต่อเมื่อ</w:t>
      </w:r>
      <w:r w:rsidR="008E076E" w:rsidRPr="00B64833">
        <w:rPr>
          <w:rFonts w:ascii="Angsana New" w:hAnsi="Angsana New" w:hint="cs"/>
          <w:sz w:val="30"/>
          <w:szCs w:val="30"/>
          <w:cs/>
        </w:rPr>
        <w:t>กลุ่ม</w:t>
      </w:r>
      <w:r w:rsidRPr="00B64833">
        <w:rPr>
          <w:rFonts w:ascii="Angsana New" w:hAnsi="Angsana New"/>
          <w:sz w:val="30"/>
          <w:szCs w:val="30"/>
          <w:cs/>
        </w:rPr>
        <w:t>กองทรัสต์มีสิทธิบังคับใช้ตามกฎหมายในการหักกลบจำนวนเงินที่รับรู้และตั้งใจที่จะชำระด้วยจำนวนเงินสุทธิ หรือตั้งใจที่จะรับสินทรัพย์และชำระหนี้สินพร้อมกัน</w:t>
      </w:r>
    </w:p>
    <w:p w14:paraId="5AA5B0B1" w14:textId="77777777" w:rsidR="00003E85" w:rsidRPr="00D42C8B" w:rsidRDefault="00003E85" w:rsidP="00003E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30"/>
          <w:szCs w:val="30"/>
        </w:rPr>
      </w:pPr>
    </w:p>
    <w:p w14:paraId="1031565D" w14:textId="200FD4A2" w:rsidR="00ED12E0" w:rsidRPr="0078474D" w:rsidRDefault="006C3CB2" w:rsidP="006C3CB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2"/>
        <w:jc w:val="thaiDistribute"/>
        <w:rPr>
          <w:rFonts w:ascii="Angsana New" w:hAnsi="Angsana New"/>
          <w:bCs/>
          <w:i/>
          <w:iCs/>
          <w:sz w:val="30"/>
          <w:szCs w:val="30"/>
        </w:rPr>
      </w:pPr>
      <w:r w:rsidRPr="00B64833">
        <w:rPr>
          <w:rFonts w:ascii="Angsana New" w:hAnsi="Angsana New" w:hint="cs"/>
          <w:bCs/>
          <w:i/>
          <w:iCs/>
          <w:sz w:val="30"/>
          <w:szCs w:val="30"/>
        </w:rPr>
        <w:t>(</w:t>
      </w:r>
      <w:r w:rsidRPr="00B64833">
        <w:rPr>
          <w:rFonts w:ascii="Angsana New" w:hAnsi="Angsana New" w:hint="cs"/>
          <w:bCs/>
          <w:i/>
          <w:iCs/>
          <w:sz w:val="30"/>
          <w:szCs w:val="30"/>
          <w:cs/>
        </w:rPr>
        <w:t>ง)</w:t>
      </w:r>
      <w:r w:rsidRPr="00B64833">
        <w:rPr>
          <w:rFonts w:ascii="Angsana New" w:hAnsi="Angsana New"/>
          <w:bCs/>
          <w:i/>
          <w:iCs/>
          <w:sz w:val="30"/>
          <w:szCs w:val="30"/>
          <w:cs/>
        </w:rPr>
        <w:tab/>
      </w:r>
      <w:r w:rsidR="00ED12E0" w:rsidRPr="00B64833">
        <w:rPr>
          <w:rFonts w:ascii="Angsana New" w:hAnsi="Angsana New"/>
          <w:bCs/>
          <w:i/>
          <w:iCs/>
          <w:sz w:val="30"/>
          <w:szCs w:val="30"/>
          <w:cs/>
        </w:rPr>
        <w:t>เงินลงทุนในอสังหาริมทรัพย์ตามมูลค่ายุติธรรม</w:t>
      </w:r>
    </w:p>
    <w:p w14:paraId="4FCADF9D" w14:textId="77777777" w:rsidR="00ED12E0" w:rsidRPr="00B64833" w:rsidRDefault="00ED12E0" w:rsidP="00ED12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9"/>
        <w:jc w:val="thaiDistribute"/>
        <w:rPr>
          <w:rFonts w:ascii="Angsana New" w:hAnsi="Angsana New"/>
          <w:sz w:val="30"/>
          <w:szCs w:val="30"/>
          <w:cs/>
        </w:rPr>
      </w:pPr>
    </w:p>
    <w:p w14:paraId="65A5A947" w14:textId="1D0A7BB9" w:rsidR="00ED12E0" w:rsidRDefault="00DC20E8" w:rsidP="00ED12E0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="Angsana New" w:hAnsi="Angsana New"/>
          <w:sz w:val="30"/>
          <w:szCs w:val="30"/>
        </w:rPr>
      </w:pPr>
      <w:r w:rsidRPr="00B64833">
        <w:rPr>
          <w:rFonts w:ascii="Angsana New" w:hAnsi="Angsana New"/>
          <w:sz w:val="30"/>
          <w:szCs w:val="30"/>
          <w:cs/>
        </w:rPr>
        <w:t>เงินลงทุนในอสังหาริมทรัพย์วัดมูลค่าเมื่อเริ่มแรกด้วยราคาทุนรวมต้นทุนการทำรายการและวัดมูลค่าในภายหลังด้วยมูลค่ายุติธรรม การเปลี่ยนแปลงในมูลค่ายุติธรรมบันทึกในกำไรหรือขาดทุนและแสดงเป็น “รายการกำไร (ขาดทุน) จากการเปลี่ยนแปลงมูลค่ายุติธรรมของเงินลงทุน”</w:t>
      </w:r>
    </w:p>
    <w:p w14:paraId="36392367" w14:textId="77777777" w:rsidR="00DC20E8" w:rsidRPr="00D42C8B" w:rsidRDefault="00DC20E8" w:rsidP="00ED12E0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="Angsana New" w:hAnsi="Angsana New"/>
          <w:sz w:val="30"/>
          <w:szCs w:val="30"/>
        </w:rPr>
      </w:pPr>
    </w:p>
    <w:p w14:paraId="25B2D443" w14:textId="3A94E2B9" w:rsidR="006C3CB2" w:rsidRPr="00B64833" w:rsidRDefault="00DC20E8" w:rsidP="00DC20E8">
      <w:pPr>
        <w:pStyle w:val="BodyText2"/>
        <w:tabs>
          <w:tab w:val="left" w:pos="540"/>
        </w:tabs>
        <w:ind w:left="540" w:right="43" w:firstLine="0"/>
        <w:jc w:val="thaiDistribute"/>
        <w:rPr>
          <w:rFonts w:ascii="Angsana New" w:hAnsi="Angsana New"/>
          <w:sz w:val="30"/>
          <w:szCs w:val="30"/>
          <w:cs/>
        </w:rPr>
      </w:pPr>
      <w:r w:rsidRPr="00B64833">
        <w:rPr>
          <w:rFonts w:ascii="Angsana New" w:hAnsi="Angsana New"/>
          <w:sz w:val="30"/>
          <w:szCs w:val="30"/>
          <w:cs/>
        </w:rPr>
        <w:t xml:space="preserve">ต้นทุนรวมค่าใช้จ่ายทางตรงเพื่อให้ได้มาซึ่งเงินลงทุนในอสังหาริมทรัพย์ ราคายุติธรรมกำหนดจากราคาประเมินโดยผู้ประเมินราคาอิสระที่อยู่ในบัญชีรายชื่อที่ได้รับความเห็นชอบตามประกาศสำนักงานคณะกรรมการกำกับหลักทรัพย์และตลาดหลักทรัพย์ </w:t>
      </w:r>
      <w:r w:rsidR="00E22545" w:rsidRPr="00B64833">
        <w:rPr>
          <w:rFonts w:ascii="Angsana New" w:hAnsi="Angsana New" w:hint="cs"/>
          <w:sz w:val="30"/>
          <w:szCs w:val="30"/>
          <w:cs/>
        </w:rPr>
        <w:t>กลุ่ม</w:t>
      </w:r>
      <w:r w:rsidRPr="00B64833">
        <w:rPr>
          <w:rFonts w:ascii="Angsana New" w:hAnsi="Angsana New"/>
          <w:sz w:val="30"/>
          <w:szCs w:val="30"/>
          <w:cs/>
        </w:rPr>
        <w:t>กองทรัสต์จัดให้มีการประเมินราคาอสังหาริมทรัพย์อย่างน้อยทุก</w:t>
      </w:r>
      <w:r>
        <w:rPr>
          <w:rFonts w:ascii="Angsana New" w:hAnsi="Angsana New"/>
          <w:sz w:val="30"/>
          <w:szCs w:val="30"/>
        </w:rPr>
        <w:t xml:space="preserve"> </w:t>
      </w:r>
      <w:r w:rsidRPr="00B64833">
        <w:rPr>
          <w:rFonts w:ascii="Angsana New" w:hAnsi="Angsana New"/>
          <w:sz w:val="30"/>
          <w:szCs w:val="30"/>
          <w:cs/>
        </w:rPr>
        <w:t xml:space="preserve">ๆ </w:t>
      </w:r>
      <w:r w:rsidRPr="00B64833">
        <w:rPr>
          <w:rFonts w:ascii="Angsana New" w:hAnsi="Angsana New"/>
          <w:sz w:val="30"/>
          <w:szCs w:val="30"/>
        </w:rPr>
        <w:t>2</w:t>
      </w:r>
      <w:r w:rsidRPr="00B64833">
        <w:rPr>
          <w:rFonts w:ascii="Angsana New" w:hAnsi="Angsana New"/>
          <w:sz w:val="30"/>
          <w:szCs w:val="30"/>
          <w:cs/>
        </w:rPr>
        <w:t xml:space="preserve"> ปี นับตั้งแต่วันที่ประเมินราคาทรัพย์สินที่ได้มา หรือวันที่ประเมินราคาทรัพย์สินครั้งล่าสุดหรือวันที่จำหน่ายทรัพย์สิน หรือเมื่อมีข้อบ่งชี้การด้อยค่า และจัดให้มีการสอบทานการประเมินค่าทุกปีนับแต่วันที่มีการประเมินมูลค่าเต็มรูปแบบครั้งล่าสุด </w:t>
      </w:r>
      <w:r w:rsidR="00E22545" w:rsidRPr="00B64833">
        <w:rPr>
          <w:rFonts w:ascii="Angsana New" w:hAnsi="Angsana New" w:hint="cs"/>
          <w:sz w:val="30"/>
          <w:szCs w:val="30"/>
          <w:cs/>
        </w:rPr>
        <w:t>กลุ่ม</w:t>
      </w:r>
      <w:r w:rsidRPr="00B64833">
        <w:rPr>
          <w:rFonts w:ascii="Angsana New" w:hAnsi="Angsana New"/>
          <w:sz w:val="30"/>
          <w:szCs w:val="30"/>
          <w:cs/>
        </w:rPr>
        <w:t>กองทรัสต์จะไม่แต่งตั้งผู้ประเมินราคารายเดียวกันให้ประเมินมูลค่าทรัพย์สินติดต่อกันเกินสองครั้ง</w:t>
      </w:r>
      <w:r w:rsidR="006C3CB2" w:rsidRPr="00B64833">
        <w:rPr>
          <w:rFonts w:ascii="Angsana New" w:hAnsi="Angsana New"/>
          <w:sz w:val="30"/>
          <w:szCs w:val="30"/>
          <w:cs/>
        </w:rPr>
        <w:br w:type="page"/>
      </w:r>
    </w:p>
    <w:p w14:paraId="234E8837" w14:textId="049D0B36" w:rsidR="00ED12E0" w:rsidRDefault="007E1F41" w:rsidP="00ED12E0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="Angsana New" w:hAnsi="Angsana New"/>
          <w:sz w:val="30"/>
          <w:szCs w:val="30"/>
        </w:rPr>
      </w:pPr>
      <w:r w:rsidRPr="00B64833">
        <w:rPr>
          <w:rFonts w:ascii="Angsana New" w:hAnsi="Angsana New"/>
          <w:sz w:val="30"/>
          <w:szCs w:val="30"/>
          <w:cs/>
        </w:rPr>
        <w:lastRenderedPageBreak/>
        <w:t>ผลต่างระหว่างสิ่งตอบแทนสุทธิที่ได้รับจากการจำหน่ายกับมูลค่าตามบัญชีของเงินลงทุนในอสังหาริมทรัพย์รับรู้ในกำไรหรือขาดทุนและแสดงเป็น “กำไร (ขาดทุน) สุทธิจากเงินลงทุน”</w:t>
      </w:r>
    </w:p>
    <w:p w14:paraId="17C3C081" w14:textId="77777777" w:rsidR="006C3CB2" w:rsidRPr="00D42C8B" w:rsidRDefault="006C3CB2" w:rsidP="00ED12E0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="Angsana New" w:hAnsi="Angsana New"/>
          <w:sz w:val="30"/>
          <w:szCs w:val="30"/>
        </w:rPr>
      </w:pPr>
    </w:p>
    <w:p w14:paraId="16CC5F4E" w14:textId="5F8D3F4E" w:rsidR="00ED12E0" w:rsidRPr="0078474D" w:rsidRDefault="00747C75" w:rsidP="00747C7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2"/>
        <w:jc w:val="thaiDistribute"/>
        <w:rPr>
          <w:rFonts w:ascii="Angsana New" w:hAnsi="Angsana New"/>
          <w:bCs/>
          <w:i/>
          <w:iCs/>
          <w:sz w:val="30"/>
          <w:szCs w:val="30"/>
        </w:rPr>
      </w:pPr>
      <w:r w:rsidRPr="00B64833">
        <w:rPr>
          <w:rFonts w:ascii="Angsana New" w:hAnsi="Angsana New" w:hint="cs"/>
          <w:bCs/>
          <w:i/>
          <w:iCs/>
          <w:sz w:val="30"/>
          <w:szCs w:val="30"/>
        </w:rPr>
        <w:t>(</w:t>
      </w:r>
      <w:r w:rsidRPr="00B64833">
        <w:rPr>
          <w:rFonts w:ascii="Angsana New" w:hAnsi="Angsana New" w:hint="cs"/>
          <w:bCs/>
          <w:i/>
          <w:iCs/>
          <w:sz w:val="30"/>
          <w:szCs w:val="30"/>
          <w:cs/>
        </w:rPr>
        <w:t>จ)</w:t>
      </w:r>
      <w:r w:rsidRPr="00B64833">
        <w:rPr>
          <w:rFonts w:ascii="Angsana New" w:hAnsi="Angsana New"/>
          <w:bCs/>
          <w:i/>
          <w:iCs/>
          <w:sz w:val="30"/>
          <w:szCs w:val="30"/>
          <w:cs/>
        </w:rPr>
        <w:tab/>
      </w:r>
      <w:r w:rsidR="00ED12E0" w:rsidRPr="00B64833">
        <w:rPr>
          <w:rFonts w:ascii="Angsana New" w:hAnsi="Angsana New"/>
          <w:bCs/>
          <w:i/>
          <w:iCs/>
          <w:sz w:val="30"/>
          <w:szCs w:val="30"/>
          <w:cs/>
        </w:rPr>
        <w:t>เงินสดและรายการเทียบเท่าเงินสด</w:t>
      </w:r>
    </w:p>
    <w:p w14:paraId="3970E517" w14:textId="77777777" w:rsidR="00ED12E0" w:rsidRPr="007E22C9" w:rsidRDefault="00ED12E0" w:rsidP="00ED12E0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="Angsana New" w:hAnsi="Angsana New"/>
          <w:sz w:val="30"/>
          <w:szCs w:val="30"/>
        </w:rPr>
      </w:pPr>
    </w:p>
    <w:p w14:paraId="3B116E36" w14:textId="77777777" w:rsidR="00ED12E0" w:rsidRPr="00A6778F" w:rsidRDefault="00ED12E0" w:rsidP="00ED12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color w:val="000000"/>
          <w:spacing w:val="-4"/>
          <w:sz w:val="30"/>
          <w:szCs w:val="30"/>
        </w:rPr>
      </w:pPr>
      <w:r w:rsidRPr="00B64833">
        <w:rPr>
          <w:rFonts w:ascii="Angsana New" w:hAnsi="Angsana New"/>
          <w:color w:val="000000"/>
          <w:sz w:val="30"/>
          <w:szCs w:val="30"/>
        </w:rPr>
        <w:tab/>
      </w:r>
      <w:r w:rsidRPr="00B64833">
        <w:rPr>
          <w:rFonts w:ascii="Angsana New" w:hAnsi="Angsana New"/>
          <w:color w:val="000000"/>
          <w:spacing w:val="-4"/>
          <w:sz w:val="30"/>
          <w:szCs w:val="30"/>
          <w:cs/>
        </w:rPr>
        <w:t xml:space="preserve">เงินสดและรายการเทียบเท่าเงินสดในงบกระแสเงินสดประกอบด้วย ยอดเงินสด </w:t>
      </w:r>
      <w:r w:rsidRPr="00B64833">
        <w:rPr>
          <w:rFonts w:ascii="Angsana New" w:hAnsi="Angsana New" w:hint="cs"/>
          <w:color w:val="000000"/>
          <w:spacing w:val="-4"/>
          <w:sz w:val="30"/>
          <w:szCs w:val="30"/>
          <w:cs/>
        </w:rPr>
        <w:t>และ</w:t>
      </w:r>
      <w:r w:rsidRPr="00B64833">
        <w:rPr>
          <w:rFonts w:ascii="Angsana New" w:hAnsi="Angsana New"/>
          <w:color w:val="000000"/>
          <w:spacing w:val="-4"/>
          <w:sz w:val="30"/>
          <w:szCs w:val="30"/>
          <w:cs/>
        </w:rPr>
        <w:t>ยอดเงินฝากธนาคารประเภท</w:t>
      </w:r>
      <w:r w:rsidRPr="00B64833">
        <w:rPr>
          <w:rFonts w:ascii="Angsana New" w:hAnsi="Angsana New"/>
          <w:color w:val="000000"/>
          <w:spacing w:val="-4"/>
          <w:sz w:val="30"/>
          <w:szCs w:val="30"/>
          <w:cs/>
        </w:rPr>
        <w:br/>
        <w:t xml:space="preserve">เผื่อเรียก </w:t>
      </w:r>
    </w:p>
    <w:p w14:paraId="26BDD2B4" w14:textId="77777777" w:rsidR="00ED12E0" w:rsidRDefault="00ED12E0" w:rsidP="00ED12E0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="Angsana New" w:hAnsi="Angsana New"/>
          <w:sz w:val="30"/>
          <w:szCs w:val="30"/>
        </w:rPr>
      </w:pPr>
    </w:p>
    <w:p w14:paraId="5B4908FF" w14:textId="0794B325" w:rsidR="00ED12E0" w:rsidRPr="0078474D" w:rsidRDefault="00A256AB" w:rsidP="00A256A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2"/>
        <w:jc w:val="thaiDistribute"/>
        <w:rPr>
          <w:rFonts w:ascii="Angsana New" w:hAnsi="Angsana New"/>
          <w:bCs/>
          <w:i/>
          <w:iCs/>
          <w:sz w:val="30"/>
          <w:szCs w:val="30"/>
        </w:rPr>
      </w:pPr>
      <w:r w:rsidRPr="00B64833">
        <w:rPr>
          <w:rFonts w:ascii="Angsana New" w:hAnsi="Angsana New" w:hint="cs"/>
          <w:bCs/>
          <w:i/>
          <w:iCs/>
          <w:sz w:val="30"/>
          <w:szCs w:val="30"/>
        </w:rPr>
        <w:t>(</w:t>
      </w:r>
      <w:r w:rsidRPr="00B64833">
        <w:rPr>
          <w:rFonts w:ascii="Angsana New" w:hAnsi="Angsana New" w:hint="cs"/>
          <w:bCs/>
          <w:i/>
          <w:iCs/>
          <w:sz w:val="30"/>
          <w:szCs w:val="30"/>
          <w:cs/>
        </w:rPr>
        <w:t>ฉ)</w:t>
      </w:r>
      <w:r w:rsidRPr="00B64833">
        <w:rPr>
          <w:rFonts w:ascii="Angsana New" w:hAnsi="Angsana New"/>
          <w:bCs/>
          <w:i/>
          <w:iCs/>
          <w:sz w:val="30"/>
          <w:szCs w:val="30"/>
          <w:cs/>
        </w:rPr>
        <w:tab/>
      </w:r>
      <w:r w:rsidR="00ED12E0" w:rsidRPr="00B64833">
        <w:rPr>
          <w:rFonts w:ascii="Angsana New" w:hAnsi="Angsana New"/>
          <w:bCs/>
          <w:i/>
          <w:iCs/>
          <w:sz w:val="30"/>
          <w:szCs w:val="30"/>
          <w:cs/>
        </w:rPr>
        <w:t>ลูกหนี้</w:t>
      </w:r>
      <w:r w:rsidR="00ED12E0" w:rsidRPr="00B64833">
        <w:rPr>
          <w:rFonts w:ascii="Angsana New" w:hAnsi="Angsana New" w:hint="cs"/>
          <w:bCs/>
          <w:i/>
          <w:iCs/>
          <w:sz w:val="30"/>
          <w:szCs w:val="30"/>
          <w:cs/>
        </w:rPr>
        <w:t>ค่า</w:t>
      </w:r>
      <w:r w:rsidR="00ED12E0" w:rsidRPr="00B64833">
        <w:rPr>
          <w:rFonts w:ascii="Angsana New" w:hAnsi="Angsana New"/>
          <w:bCs/>
          <w:i/>
          <w:iCs/>
          <w:sz w:val="30"/>
          <w:szCs w:val="30"/>
          <w:cs/>
        </w:rPr>
        <w:t>เช่า</w:t>
      </w:r>
      <w:r w:rsidR="00ED12E0" w:rsidRPr="00B64833">
        <w:rPr>
          <w:rFonts w:ascii="Angsana New" w:hAnsi="Angsana New" w:hint="cs"/>
          <w:bCs/>
          <w:i/>
          <w:iCs/>
          <w:sz w:val="30"/>
          <w:szCs w:val="30"/>
          <w:cs/>
        </w:rPr>
        <w:t>และลูกหนี้อื่น</w:t>
      </w:r>
    </w:p>
    <w:p w14:paraId="1BEB1507" w14:textId="77777777" w:rsidR="00ED12E0" w:rsidRPr="007E22C9" w:rsidRDefault="00ED12E0" w:rsidP="00ED12E0">
      <w:pPr>
        <w:pStyle w:val="a6"/>
        <w:tabs>
          <w:tab w:val="left" w:pos="540"/>
          <w:tab w:val="right" w:pos="10890"/>
        </w:tabs>
        <w:ind w:left="540" w:right="0"/>
        <w:jc w:val="thaiDistribute"/>
        <w:rPr>
          <w:rFonts w:ascii="Angsana New" w:hAnsi="Angsana New" w:cs="Angsana New"/>
          <w:sz w:val="30"/>
          <w:szCs w:val="30"/>
        </w:rPr>
      </w:pPr>
    </w:p>
    <w:p w14:paraId="249260B9" w14:textId="77777777" w:rsidR="00ED12E0" w:rsidRDefault="00ED12E0" w:rsidP="00ED12E0">
      <w:pPr>
        <w:pStyle w:val="a6"/>
        <w:tabs>
          <w:tab w:val="left" w:pos="540"/>
          <w:tab w:val="right" w:pos="10890"/>
        </w:tabs>
        <w:ind w:left="540" w:right="0"/>
        <w:jc w:val="thaiDistribute"/>
        <w:rPr>
          <w:rFonts w:ascii="Angsana New" w:hAnsi="Angsana New" w:cs="Angsana New"/>
          <w:sz w:val="30"/>
          <w:szCs w:val="30"/>
        </w:rPr>
      </w:pPr>
      <w:r w:rsidRPr="00B64833">
        <w:rPr>
          <w:rFonts w:ascii="Angsana New" w:hAnsi="Angsana New" w:cs="Angsana New"/>
          <w:sz w:val="30"/>
          <w:szCs w:val="30"/>
          <w:cs/>
          <w:lang w:val="en-US"/>
        </w:rPr>
        <w:t>ลูกหนี้ค่าเช่าและ</w:t>
      </w:r>
      <w:r w:rsidRPr="00B64833">
        <w:rPr>
          <w:rFonts w:ascii="Angsana New" w:hAnsi="Angsana New" w:cs="Angsana New" w:hint="cs"/>
          <w:sz w:val="30"/>
          <w:szCs w:val="30"/>
          <w:cs/>
          <w:lang w:val="en-US"/>
        </w:rPr>
        <w:t>ลูกหนี้อื่น</w:t>
      </w:r>
      <w:r w:rsidRPr="00B64833">
        <w:rPr>
          <w:rFonts w:ascii="Angsana New" w:hAnsi="Angsana New" w:cs="Angsana New"/>
          <w:sz w:val="30"/>
          <w:szCs w:val="30"/>
          <w:cs/>
          <w:lang w:val="en-US"/>
        </w:rPr>
        <w:t xml:space="preserve">วัดมูลค่าด้วยราคาของรายการหักค่าเผื่อผลขาดทุนด้านเครดิตที่คาดว่าจะเกิดขึ้น </w:t>
      </w:r>
    </w:p>
    <w:p w14:paraId="1E954F02" w14:textId="77777777" w:rsidR="00ED12E0" w:rsidRDefault="00ED12E0" w:rsidP="00ED12E0">
      <w:pPr>
        <w:pStyle w:val="a6"/>
        <w:tabs>
          <w:tab w:val="left" w:pos="540"/>
          <w:tab w:val="right" w:pos="10890"/>
        </w:tabs>
        <w:ind w:left="540" w:right="0"/>
        <w:jc w:val="thaiDistribute"/>
        <w:rPr>
          <w:rFonts w:ascii="Angsana New" w:hAnsi="Angsana New" w:cs="Angsana New"/>
          <w:sz w:val="30"/>
          <w:szCs w:val="30"/>
        </w:rPr>
      </w:pPr>
    </w:p>
    <w:p w14:paraId="5235AD91" w14:textId="5270ECEB" w:rsidR="00CD7B7B" w:rsidRPr="00CD7B7B" w:rsidRDefault="00CD7B7B" w:rsidP="00ED12E0">
      <w:pPr>
        <w:pStyle w:val="a6"/>
        <w:tabs>
          <w:tab w:val="left" w:pos="540"/>
          <w:tab w:val="right" w:pos="10890"/>
        </w:tabs>
        <w:ind w:left="540" w:right="0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B64833">
        <w:rPr>
          <w:rFonts w:ascii="Angsana New" w:hAnsi="Angsana New" w:cs="Angsana New" w:hint="cs"/>
          <w:sz w:val="30"/>
          <w:szCs w:val="30"/>
          <w:cs/>
          <w:lang w:val="en-US"/>
        </w:rPr>
        <w:t>กลุ่ม</w:t>
      </w:r>
      <w:r w:rsidRPr="00B64833">
        <w:rPr>
          <w:rFonts w:ascii="Angsana New" w:hAnsi="Angsana New" w:cs="Angsana New"/>
          <w:sz w:val="30"/>
          <w:szCs w:val="30"/>
          <w:cs/>
          <w:lang w:val="en-US"/>
        </w:rPr>
        <w:t>กองทรัสต์ประมาณผลขาดทุนด้านเครดิตที่คาดว่าจะเกิดขึ้นตลอดอายุสัญญา ซึ่งประมาณการโดยใช้ตารางการตั้งสำรองเพื่อหาอัตราผลขาดทุนด้านเครดิตที่คาดว่าจะเกิดขึ้น ซึ่งวิธีดังกล่าวมีการจัดกลุ่มลูกหนี้สัญญาเช่าตามความเสี่ยงด้านเครดิตที่มีลักษณะร่วมกันและตามระยะเวลาที่เกินกำหนดชำระ โดยนำข้อมูลผลขาดทุนที่เกิดขึ้นในอดีต การปรับปรุงปัจจัยที่มีความเฉพาะเจาะจงกับลูกหนี้นั้น</w:t>
      </w:r>
      <w:r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Pr="00B64833">
        <w:rPr>
          <w:rFonts w:ascii="Angsana New" w:hAnsi="Angsana New" w:cs="Angsana New"/>
          <w:sz w:val="30"/>
          <w:szCs w:val="30"/>
          <w:cs/>
          <w:lang w:val="en-US"/>
        </w:rPr>
        <w:t xml:space="preserve">ๆ ตลอดจนการประเมินทั้งข้อมูลสภาวการณ์เศรษฐกิจในปัจจุบันและข้อมูลคาดการณ์สภาวการณ์เศรษฐกิจทั่วไปในอนาคต ณ วันที่รายงาน </w:t>
      </w:r>
      <w:r w:rsidR="00CE5852" w:rsidRPr="00CE5852">
        <w:rPr>
          <w:rFonts w:ascii="Angsana New" w:hAnsi="Angsana New" w:cs="Angsana New"/>
          <w:sz w:val="30"/>
          <w:szCs w:val="30"/>
          <w:cs/>
          <w:lang w:val="en-US"/>
        </w:rPr>
        <w:t>กลุ่มกองทรัสต์ตัดรายการลูกหน</w:t>
      </w:r>
      <w:r w:rsidR="00CE5852" w:rsidRPr="00CE5852">
        <w:rPr>
          <w:rFonts w:ascii="Angsana New" w:hAnsi="Angsana New" w:cs="Angsana New" w:hint="cs"/>
          <w:sz w:val="30"/>
          <w:szCs w:val="30"/>
          <w:cs/>
          <w:lang w:val="en-US"/>
        </w:rPr>
        <w:t>ี้</w:t>
      </w:r>
      <w:r w:rsidR="00CE5852" w:rsidRPr="00CE5852">
        <w:rPr>
          <w:rFonts w:ascii="Angsana New" w:hAnsi="Angsana New" w:cs="Angsana New"/>
          <w:sz w:val="30"/>
          <w:szCs w:val="30"/>
          <w:cs/>
          <w:lang w:val="en-US"/>
        </w:rPr>
        <w:t>ค่าเช่าตามท</w:t>
      </w:r>
      <w:r w:rsidR="00CE5852" w:rsidRPr="00CE5852">
        <w:rPr>
          <w:rFonts w:ascii="Angsana New" w:hAnsi="Angsana New" w:cs="Angsana New" w:hint="cs"/>
          <w:sz w:val="30"/>
          <w:szCs w:val="30"/>
          <w:cs/>
          <w:lang w:val="en-US"/>
        </w:rPr>
        <w:t>ี่</w:t>
      </w:r>
      <w:r w:rsidR="00CE5852" w:rsidRPr="00CE5852">
        <w:rPr>
          <w:rFonts w:ascii="Angsana New" w:hAnsi="Angsana New" w:cs="Angsana New"/>
          <w:sz w:val="30"/>
          <w:szCs w:val="30"/>
          <w:cs/>
          <w:lang w:val="en-US"/>
        </w:rPr>
        <w:t xml:space="preserve">เปิดเผย ในหมายเหตุข้อ </w:t>
      </w:r>
      <w:r w:rsidR="00CE5852">
        <w:rPr>
          <w:rFonts w:ascii="Angsana New" w:hAnsi="Angsana New" w:cs="Angsana New"/>
          <w:sz w:val="30"/>
          <w:szCs w:val="30"/>
          <w:lang w:val="en-US"/>
        </w:rPr>
        <w:t>3</w:t>
      </w:r>
      <w:r w:rsidR="00CE5852" w:rsidRPr="00CE5852">
        <w:rPr>
          <w:rFonts w:ascii="Angsana New" w:hAnsi="Angsana New" w:cs="Angsana New"/>
          <w:sz w:val="30"/>
          <w:szCs w:val="30"/>
          <w:cs/>
          <w:lang w:val="en-US"/>
        </w:rPr>
        <w:t>(ค)</w:t>
      </w:r>
    </w:p>
    <w:p w14:paraId="5BD34C9A" w14:textId="77777777" w:rsidR="00CD7B7B" w:rsidRDefault="00CD7B7B" w:rsidP="00ED12E0">
      <w:pPr>
        <w:pStyle w:val="a6"/>
        <w:tabs>
          <w:tab w:val="left" w:pos="540"/>
          <w:tab w:val="right" w:pos="10890"/>
        </w:tabs>
        <w:ind w:left="540" w:right="0"/>
        <w:jc w:val="thaiDistribute"/>
        <w:rPr>
          <w:rFonts w:ascii="Angsana New" w:hAnsi="Angsana New" w:cs="Angsana New"/>
          <w:sz w:val="30"/>
          <w:szCs w:val="30"/>
        </w:rPr>
      </w:pPr>
    </w:p>
    <w:p w14:paraId="617B294D" w14:textId="77777777" w:rsidR="00ED12E0" w:rsidRDefault="00ED12E0" w:rsidP="00ED12E0">
      <w:pPr>
        <w:pStyle w:val="a6"/>
        <w:tabs>
          <w:tab w:val="left" w:pos="540"/>
          <w:tab w:val="right" w:pos="10890"/>
        </w:tabs>
        <w:ind w:left="540" w:right="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B64833">
        <w:rPr>
          <w:rFonts w:ascii="Angsana New" w:hAnsi="Angsana New" w:cs="Angsana New"/>
          <w:sz w:val="30"/>
          <w:szCs w:val="30"/>
          <w:cs/>
          <w:lang w:val="en-US"/>
        </w:rPr>
        <w:t>รายได้ค่าเช่าค้างรับแสดงไว้เป็นส่วนหนึ่งของลูกหนี้ค่าเช่า</w:t>
      </w:r>
      <w:r w:rsidRPr="00B64833">
        <w:rPr>
          <w:rFonts w:ascii="Angsana New" w:hAnsi="Angsana New" w:cs="Angsana New" w:hint="cs"/>
          <w:sz w:val="30"/>
          <w:szCs w:val="30"/>
          <w:cs/>
          <w:lang w:val="en-US"/>
        </w:rPr>
        <w:t>และลูกหนี้อื่น</w:t>
      </w:r>
    </w:p>
    <w:p w14:paraId="4CEC6702" w14:textId="77777777" w:rsidR="00ED12E0" w:rsidRPr="00B64833" w:rsidRDefault="00ED12E0" w:rsidP="005A08E3">
      <w:pPr>
        <w:pStyle w:val="a6"/>
        <w:tabs>
          <w:tab w:val="left" w:pos="540"/>
          <w:tab w:val="right" w:pos="10890"/>
        </w:tabs>
        <w:ind w:left="540" w:right="0"/>
        <w:jc w:val="thaiDistribute"/>
        <w:rPr>
          <w:rFonts w:ascii="Angsana New" w:hAnsi="Angsana New" w:cs="Angsana New"/>
          <w:sz w:val="30"/>
          <w:szCs w:val="30"/>
          <w:cs/>
          <w:lang w:val="en-US"/>
        </w:rPr>
      </w:pPr>
    </w:p>
    <w:p w14:paraId="2438911E" w14:textId="77777777" w:rsidR="00ED12E0" w:rsidRPr="00196CA6" w:rsidRDefault="00ED12E0" w:rsidP="00196CA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2"/>
        <w:jc w:val="thaiDistribute"/>
        <w:rPr>
          <w:rFonts w:ascii="Angsana New" w:hAnsi="Angsana New"/>
          <w:bCs/>
          <w:i/>
          <w:iCs/>
          <w:sz w:val="30"/>
          <w:szCs w:val="30"/>
        </w:rPr>
      </w:pPr>
      <w:r w:rsidRPr="00B64833">
        <w:rPr>
          <w:rFonts w:ascii="Angsana New" w:hAnsi="Angsana New"/>
          <w:bCs/>
          <w:i/>
          <w:iCs/>
          <w:sz w:val="30"/>
          <w:szCs w:val="30"/>
        </w:rPr>
        <w:t>(</w:t>
      </w:r>
      <w:r w:rsidRPr="00B64833">
        <w:rPr>
          <w:rFonts w:ascii="Angsana New" w:hAnsi="Angsana New" w:hint="cs"/>
          <w:bCs/>
          <w:i/>
          <w:iCs/>
          <w:sz w:val="30"/>
          <w:szCs w:val="30"/>
          <w:cs/>
        </w:rPr>
        <w:t>ช</w:t>
      </w:r>
      <w:r w:rsidRPr="00B64833">
        <w:rPr>
          <w:rFonts w:ascii="Angsana New" w:hAnsi="Angsana New"/>
          <w:bCs/>
          <w:i/>
          <w:iCs/>
          <w:sz w:val="30"/>
          <w:szCs w:val="30"/>
          <w:cs/>
        </w:rPr>
        <w:t>)</w:t>
      </w:r>
      <w:r w:rsidRPr="00B64833">
        <w:rPr>
          <w:rFonts w:ascii="Angsana New" w:hAnsi="Angsana New"/>
          <w:bCs/>
          <w:i/>
          <w:iCs/>
          <w:sz w:val="30"/>
          <w:szCs w:val="30"/>
          <w:cs/>
        </w:rPr>
        <w:tab/>
        <w:t>ค่าใช้จ่ายในการออกส่วนได้เสีย</w:t>
      </w:r>
    </w:p>
    <w:p w14:paraId="2923FA20" w14:textId="77777777" w:rsidR="00ED12E0" w:rsidRPr="007720BA" w:rsidRDefault="00ED12E0" w:rsidP="00ED12E0">
      <w:pPr>
        <w:tabs>
          <w:tab w:val="right" w:pos="9000"/>
        </w:tabs>
        <w:ind w:left="540"/>
        <w:jc w:val="thaiDistribute"/>
        <w:rPr>
          <w:rFonts w:ascii="Angsana New" w:hAnsi="Angsana New"/>
          <w:sz w:val="30"/>
          <w:szCs w:val="30"/>
          <w:lang w:val="th-TH"/>
        </w:rPr>
      </w:pPr>
    </w:p>
    <w:p w14:paraId="5FEF70DC" w14:textId="737CF747" w:rsidR="00ED12E0" w:rsidRPr="0096635F" w:rsidRDefault="00ED12E0" w:rsidP="0096635F">
      <w:pPr>
        <w:tabs>
          <w:tab w:val="right" w:pos="9000"/>
        </w:tabs>
        <w:ind w:left="540"/>
        <w:jc w:val="thaiDistribute"/>
        <w:rPr>
          <w:rFonts w:ascii="Angsana New" w:hAnsi="Angsana New"/>
          <w:sz w:val="30"/>
          <w:szCs w:val="30"/>
          <w:lang w:val="th-TH"/>
        </w:rPr>
      </w:pPr>
      <w:r w:rsidRPr="00B64833">
        <w:rPr>
          <w:rFonts w:ascii="Angsana New" w:hAnsi="Angsana New"/>
          <w:sz w:val="30"/>
          <w:szCs w:val="30"/>
          <w:cs/>
        </w:rPr>
        <w:t>ค่าใช้จ่ายในการออกส่วนได้เสียประกอบด้วยต้นทุนในการออกและการได้มาซึ่งตราสารทุนของ</w:t>
      </w:r>
      <w:r w:rsidRPr="00B64833">
        <w:rPr>
          <w:rFonts w:asciiTheme="majorBidi" w:hAnsiTheme="majorBidi" w:hint="cs"/>
          <w:sz w:val="30"/>
          <w:szCs w:val="30"/>
          <w:cs/>
        </w:rPr>
        <w:t>กลุ่ม</w:t>
      </w:r>
      <w:r w:rsidRPr="00B64833">
        <w:rPr>
          <w:rFonts w:ascii="Angsana New" w:hAnsi="Angsana New"/>
          <w:sz w:val="30"/>
          <w:szCs w:val="30"/>
          <w:cs/>
        </w:rPr>
        <w:t>กองทรัสต์</w:t>
      </w:r>
      <w:r w:rsidRPr="00B64833">
        <w:rPr>
          <w:rFonts w:ascii="Angsana New" w:hAnsi="Angsana New"/>
          <w:sz w:val="30"/>
          <w:szCs w:val="30"/>
          <w:cs/>
        </w:rPr>
        <w:br/>
        <w:t xml:space="preserve">ที่เกิดขึ้น </w:t>
      </w:r>
      <w:r w:rsidRPr="00B64833">
        <w:rPr>
          <w:rFonts w:asciiTheme="majorBidi" w:hAnsiTheme="majorBidi" w:hint="cs"/>
          <w:sz w:val="30"/>
          <w:szCs w:val="30"/>
          <w:cs/>
        </w:rPr>
        <w:t>กลุ่ม</w:t>
      </w:r>
      <w:r w:rsidRPr="00B64833">
        <w:rPr>
          <w:rFonts w:ascii="Angsana New" w:hAnsi="Angsana New"/>
          <w:sz w:val="30"/>
          <w:szCs w:val="30"/>
          <w:cs/>
        </w:rPr>
        <w:t>กองทรัสต์ร</w:t>
      </w:r>
      <w:r w:rsidRPr="00B64833">
        <w:rPr>
          <w:rFonts w:ascii="Angsana New" w:hAnsi="Angsana New" w:hint="cs"/>
          <w:sz w:val="30"/>
          <w:szCs w:val="30"/>
          <w:cs/>
        </w:rPr>
        <w:t>ั</w:t>
      </w:r>
      <w:r w:rsidRPr="00B64833">
        <w:rPr>
          <w:rFonts w:ascii="Angsana New" w:hAnsi="Angsana New"/>
          <w:sz w:val="30"/>
          <w:szCs w:val="30"/>
          <w:cs/>
        </w:rPr>
        <w:t>บรู้ค่าใช้จ่ายในการออกส่วนได้เสียเป็นรายการหักออกจากทุนที่ได้รับจากผู้ถือหน่วย</w:t>
      </w:r>
      <w:r w:rsidRPr="00B64833">
        <w:rPr>
          <w:rFonts w:ascii="Angsana New" w:hAnsi="Angsana New" w:hint="cs"/>
          <w:sz w:val="30"/>
          <w:szCs w:val="30"/>
          <w:cs/>
        </w:rPr>
        <w:t>ทรัสต์</w:t>
      </w:r>
      <w:r w:rsidRPr="00B64833">
        <w:rPr>
          <w:rFonts w:ascii="Angsana New" w:hAnsi="Angsana New"/>
          <w:sz w:val="30"/>
          <w:szCs w:val="30"/>
          <w:cs/>
        </w:rPr>
        <w:t>ทั้งจำนวน</w:t>
      </w:r>
    </w:p>
    <w:p w14:paraId="7FC9A2E0" w14:textId="77777777" w:rsidR="00ED12E0" w:rsidRDefault="00ED12E0" w:rsidP="00ED12E0">
      <w:pPr>
        <w:tabs>
          <w:tab w:val="right" w:pos="9000"/>
        </w:tabs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757A6E59" w14:textId="77777777" w:rsidR="00ED12E0" w:rsidRDefault="00ED12E0" w:rsidP="00ED12E0">
      <w:pPr>
        <w:pStyle w:val="a"/>
        <w:tabs>
          <w:tab w:val="clear" w:pos="1080"/>
          <w:tab w:val="left" w:pos="540"/>
        </w:tabs>
        <w:ind w:left="540" w:right="29" w:hanging="540"/>
        <w:jc w:val="thaiDistribute"/>
        <w:rPr>
          <w:rFonts w:ascii="Angsana New" w:eastAsia="Cordia New" w:hAnsi="Angsana New" w:cs="Angsana New"/>
          <w:b/>
          <w:bCs/>
          <w:i/>
          <w:iCs/>
          <w:lang w:val="en-US"/>
        </w:rPr>
      </w:pPr>
      <w:r>
        <w:rPr>
          <w:rFonts w:ascii="Angsana New" w:eastAsia="Cordia New" w:hAnsi="Angsana New" w:cs="Angsana New"/>
          <w:b/>
          <w:bCs/>
          <w:i/>
          <w:iCs/>
          <w:lang w:val="en-US"/>
        </w:rPr>
        <w:lastRenderedPageBreak/>
        <w:t>(</w:t>
      </w:r>
      <w:r w:rsidRPr="00B64833">
        <w:rPr>
          <w:rFonts w:ascii="Angsana New" w:eastAsia="Cordia New" w:hAnsi="Angsana New" w:cs="Angsana New" w:hint="cs"/>
          <w:b/>
          <w:bCs/>
          <w:i/>
          <w:iCs/>
          <w:cs/>
          <w:lang w:val="en-US"/>
        </w:rPr>
        <w:t>ซ</w:t>
      </w:r>
      <w:r w:rsidRPr="00B64833">
        <w:rPr>
          <w:rFonts w:ascii="Angsana New" w:eastAsia="Cordia New" w:hAnsi="Angsana New" w:cs="Angsana New"/>
          <w:b/>
          <w:bCs/>
          <w:i/>
          <w:iCs/>
          <w:cs/>
          <w:lang w:val="en-US"/>
        </w:rPr>
        <w:t>)</w:t>
      </w:r>
      <w:r w:rsidRPr="00B64833">
        <w:rPr>
          <w:rFonts w:ascii="Angsana New" w:eastAsia="Cordia New" w:hAnsi="Angsana New" w:cs="Angsana New"/>
          <w:b/>
          <w:bCs/>
          <w:i/>
          <w:iCs/>
          <w:cs/>
          <w:lang w:val="en-US"/>
        </w:rPr>
        <w:tab/>
        <w:t>สัญญาเช่า</w:t>
      </w:r>
    </w:p>
    <w:p w14:paraId="74E839A6" w14:textId="77777777" w:rsidR="00ED12E0" w:rsidRPr="00730A56" w:rsidRDefault="00ED12E0" w:rsidP="00ED12E0">
      <w:pPr>
        <w:tabs>
          <w:tab w:val="right" w:pos="9000"/>
        </w:tabs>
        <w:ind w:left="540"/>
        <w:jc w:val="thaiDistribute"/>
        <w:rPr>
          <w:rFonts w:ascii="Angsana New" w:hAnsi="Angsana New"/>
          <w:sz w:val="30"/>
          <w:szCs w:val="30"/>
          <w:highlight w:val="yellow"/>
        </w:rPr>
      </w:pPr>
    </w:p>
    <w:p w14:paraId="0BF8961C" w14:textId="55FEB69D" w:rsidR="00ED12E0" w:rsidRDefault="00ED12E0" w:rsidP="00A77B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B64833">
        <w:rPr>
          <w:rFonts w:ascii="Angsana New" w:hAnsi="Angsana New"/>
          <w:sz w:val="30"/>
          <w:szCs w:val="30"/>
          <w:cs/>
        </w:rPr>
        <w:t xml:space="preserve">ณ วันเริ่มต้นของสัญญา </w:t>
      </w:r>
      <w:r w:rsidRPr="00B64833">
        <w:rPr>
          <w:rFonts w:asciiTheme="majorBidi" w:hAnsiTheme="majorBidi" w:hint="cs"/>
          <w:sz w:val="30"/>
          <w:szCs w:val="30"/>
          <w:cs/>
        </w:rPr>
        <w:t>กลุ่ม</w:t>
      </w:r>
      <w:r w:rsidRPr="00B64833">
        <w:rPr>
          <w:rFonts w:ascii="Angsana New" w:hAnsi="Angsana New"/>
          <w:sz w:val="30"/>
          <w:szCs w:val="30"/>
          <w:cs/>
        </w:rPr>
        <w:t>กองทรัสต์จะประเมินว่าสัญญาเป็นสัญญาเช่าหรือประกอบด้วยสัญญาเช่า</w:t>
      </w:r>
      <w:r w:rsidR="00A77B7D" w:rsidRPr="00B64833">
        <w:rPr>
          <w:rFonts w:ascii="Angsana New" w:hAnsi="Angsana New"/>
          <w:sz w:val="30"/>
          <w:szCs w:val="30"/>
          <w:cs/>
        </w:rPr>
        <w:t>เมื่อสัญญานั้นให้สิทธิในการควบคุมการใช้สินทรัพย์ที่ระบุสำหรับช่วงเวลาหนึ่งเพื่อแลกเปลี่ยนกับสิ่งตอบแทน</w:t>
      </w:r>
    </w:p>
    <w:p w14:paraId="5AA36CF0" w14:textId="77777777" w:rsidR="00ED12E0" w:rsidRDefault="00ED12E0" w:rsidP="00ED12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sz w:val="30"/>
          <w:szCs w:val="30"/>
        </w:rPr>
      </w:pPr>
    </w:p>
    <w:p w14:paraId="4A9718F1" w14:textId="77777777" w:rsidR="00ED12E0" w:rsidRPr="003B58D6" w:rsidRDefault="00ED12E0" w:rsidP="00ED12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i/>
          <w:iCs/>
          <w:sz w:val="30"/>
          <w:szCs w:val="30"/>
        </w:rPr>
      </w:pPr>
      <w:r w:rsidRPr="00B64833">
        <w:rPr>
          <w:rFonts w:ascii="Angsana New" w:hAnsi="Angsana New"/>
          <w:i/>
          <w:iCs/>
          <w:sz w:val="30"/>
          <w:szCs w:val="30"/>
          <w:cs/>
        </w:rPr>
        <w:t>ในฐานะผู้เช่า</w:t>
      </w:r>
    </w:p>
    <w:p w14:paraId="21A4A2A7" w14:textId="77777777" w:rsidR="00ED12E0" w:rsidRDefault="00ED12E0" w:rsidP="00ED12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sz w:val="30"/>
          <w:szCs w:val="30"/>
        </w:rPr>
      </w:pPr>
    </w:p>
    <w:p w14:paraId="3CAC1EC2" w14:textId="767AAE44" w:rsidR="00A77B7D" w:rsidRDefault="00A77B7D" w:rsidP="00A77B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/>
          <w:sz w:val="30"/>
          <w:szCs w:val="30"/>
        </w:rPr>
      </w:pPr>
      <w:r w:rsidRPr="00B64833">
        <w:rPr>
          <w:rFonts w:asciiTheme="majorBidi" w:hAnsiTheme="majorBidi"/>
          <w:sz w:val="30"/>
          <w:szCs w:val="30"/>
          <w:cs/>
        </w:rPr>
        <w:t xml:space="preserve">ณ วันที่สัญญาเช่าเริ่มมีผลหรือวันที่มีการเปลี่ยนแปลงสัญญาเช่า </w:t>
      </w:r>
      <w:r w:rsidRPr="00B64833">
        <w:rPr>
          <w:rFonts w:asciiTheme="majorBidi" w:hAnsiTheme="majorBidi" w:hint="cs"/>
          <w:sz w:val="30"/>
          <w:szCs w:val="30"/>
          <w:cs/>
        </w:rPr>
        <w:t>กลุ่ม</w:t>
      </w:r>
      <w:r w:rsidRPr="00B64833">
        <w:rPr>
          <w:rFonts w:asciiTheme="majorBidi" w:hAnsiTheme="majorBidi"/>
          <w:sz w:val="30"/>
          <w:szCs w:val="30"/>
          <w:cs/>
        </w:rPr>
        <w:t>กองทรัสต์จะปันส่วนสิ่งตอบแทนที่ต้องจ่ายตามสัญญาให้กับแต่ละส่วนประกอบของสัญญาเช่าตามราคาเอกเทศของแต่ละส่วนประกอบ สำหรับสัญญาเช่าอสังหาริมทรัพย์</w:t>
      </w:r>
      <w:r w:rsidRPr="00B64833">
        <w:rPr>
          <w:rFonts w:asciiTheme="majorBidi" w:hAnsiTheme="majorBidi" w:hint="cs"/>
          <w:sz w:val="30"/>
          <w:szCs w:val="30"/>
          <w:cs/>
        </w:rPr>
        <w:t xml:space="preserve"> กลุ่ม</w:t>
      </w:r>
      <w:r w:rsidRPr="00B64833">
        <w:rPr>
          <w:rFonts w:asciiTheme="majorBidi" w:hAnsiTheme="majorBidi"/>
          <w:sz w:val="30"/>
          <w:szCs w:val="30"/>
          <w:cs/>
        </w:rPr>
        <w:t>กองทรัสต์เลือกที่จะไม่แยกส่วนประกอบที่ไม่เป็นการเช่าและรับรู้สัญญาเช่าและส่วนประกอบที่ไม่เป็นการเช่าเป็นสัญญาเช่าทั้งหมด</w:t>
      </w:r>
    </w:p>
    <w:p w14:paraId="439797A3" w14:textId="77777777" w:rsidR="00A77B7D" w:rsidRDefault="00A77B7D" w:rsidP="00ED12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Theme="majorBidi" w:hAnsiTheme="majorBidi"/>
          <w:sz w:val="30"/>
          <w:szCs w:val="30"/>
        </w:rPr>
      </w:pPr>
    </w:p>
    <w:p w14:paraId="4400B6FC" w14:textId="1506DEA2" w:rsidR="00ED12E0" w:rsidRDefault="00ED12E0" w:rsidP="00ED12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sz w:val="30"/>
          <w:szCs w:val="30"/>
        </w:rPr>
      </w:pPr>
      <w:r w:rsidRPr="00B64833">
        <w:rPr>
          <w:rFonts w:asciiTheme="majorBidi" w:hAnsiTheme="majorBidi" w:hint="cs"/>
          <w:sz w:val="30"/>
          <w:szCs w:val="30"/>
          <w:cs/>
        </w:rPr>
        <w:t>กลุ่ม</w:t>
      </w:r>
      <w:r w:rsidRPr="00B64833">
        <w:rPr>
          <w:rFonts w:ascii="Angsana New" w:hAnsi="Angsana New"/>
          <w:sz w:val="30"/>
          <w:szCs w:val="30"/>
          <w:cs/>
        </w:rPr>
        <w:t>กองทรัสต์รับรู้สินทรัพย์สิทธิการใช้และหนี้สินตามสัญญาเช่า ณ วันที่สัญญาเช่าเริ่มมีผล</w:t>
      </w:r>
    </w:p>
    <w:p w14:paraId="6A78C4F9" w14:textId="77777777" w:rsidR="00ED12E0" w:rsidRDefault="00ED12E0" w:rsidP="00ED12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sz w:val="30"/>
          <w:szCs w:val="30"/>
        </w:rPr>
      </w:pPr>
    </w:p>
    <w:p w14:paraId="6D29410D" w14:textId="1CC75AC9" w:rsidR="00A77B7D" w:rsidRDefault="00A77B7D" w:rsidP="00A77B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B64833">
        <w:rPr>
          <w:rFonts w:ascii="Angsana New" w:hAnsi="Angsana New"/>
          <w:sz w:val="30"/>
          <w:szCs w:val="30"/>
          <w:cs/>
        </w:rPr>
        <w:t xml:space="preserve">สินทรัพย์สิทธิการใช้วัดมูลค่าเริ่มแรกด้วยด้วยราคาทุนและจัดประเภทเป็นเงินลงทุนในอสังหาริมทรัพย์ตามที่กล่าวในหมายเหตุข้อ </w:t>
      </w:r>
      <w:r w:rsidR="00196CA6">
        <w:rPr>
          <w:rFonts w:ascii="Angsana New" w:hAnsi="Angsana New"/>
          <w:sz w:val="30"/>
          <w:szCs w:val="30"/>
        </w:rPr>
        <w:t>3</w:t>
      </w:r>
      <w:r w:rsidR="00EF36B8">
        <w:rPr>
          <w:rFonts w:ascii="Angsana New" w:hAnsi="Angsana New"/>
          <w:sz w:val="30"/>
          <w:szCs w:val="30"/>
        </w:rPr>
        <w:t xml:space="preserve"> </w:t>
      </w:r>
      <w:r w:rsidRPr="00B64833">
        <w:rPr>
          <w:rFonts w:ascii="Angsana New" w:hAnsi="Angsana New"/>
          <w:sz w:val="30"/>
          <w:szCs w:val="30"/>
        </w:rPr>
        <w:t>(</w:t>
      </w:r>
      <w:r w:rsidR="00196CA6" w:rsidRPr="00B64833">
        <w:rPr>
          <w:rFonts w:ascii="Angsana New" w:hAnsi="Angsana New" w:hint="cs"/>
          <w:sz w:val="30"/>
          <w:szCs w:val="30"/>
          <w:cs/>
        </w:rPr>
        <w:t>ง</w:t>
      </w:r>
      <w:r w:rsidRPr="00B64833">
        <w:rPr>
          <w:rFonts w:ascii="Angsana New" w:hAnsi="Angsana New"/>
          <w:sz w:val="30"/>
          <w:szCs w:val="30"/>
          <w:cs/>
        </w:rPr>
        <w:t xml:space="preserve">) </w:t>
      </w:r>
      <w:r w:rsidR="006C3869" w:rsidRPr="006C3869">
        <w:rPr>
          <w:rFonts w:ascii="Angsana New" w:hAnsi="Angsana New"/>
          <w:sz w:val="30"/>
          <w:szCs w:val="30"/>
          <w:cs/>
        </w:rPr>
        <w:t>ต้นทุนของสินทรัพย์สิทธิการใช้ประกอบด้วยจำนวนเงินที่รับรู้เมื่อเริ่มแรกของหนี้สินตามสัญญาเช่าปรับปรุงด้วยเงินจ่ายล่วงหน้ารวมกับต้นทุนทางตรงเริ่มแรก ประมาณการต้นทุนในการบูรณะและสุทธิจากสิ่งจูงใจในสัญญาเช่าที่ได้รับ</w:t>
      </w:r>
    </w:p>
    <w:p w14:paraId="4F9AF80D" w14:textId="47FA5A14" w:rsidR="00A77B7D" w:rsidRDefault="00A77B7D" w:rsidP="00ED12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sz w:val="30"/>
          <w:szCs w:val="30"/>
        </w:rPr>
      </w:pPr>
    </w:p>
    <w:p w14:paraId="6A5E87F5" w14:textId="62BF9F15" w:rsidR="00E97034" w:rsidRDefault="00E97034" w:rsidP="00E970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B64833">
        <w:rPr>
          <w:rFonts w:ascii="Angsana New" w:hAnsi="Angsana New"/>
          <w:sz w:val="30"/>
          <w:szCs w:val="30"/>
          <w:cs/>
        </w:rPr>
        <w:t>หนี้สินตามสัญญาเช่าวัดมูลค่าเมื่อเริ่มแรกด้วยมูลค่าปัจจุบันของค่าเช่าที่ต้องจ่ายทั้งหมดตามสัญญา ทั้งนี้</w:t>
      </w:r>
      <w:r w:rsidR="00DD2CAF" w:rsidRPr="00B64833">
        <w:rPr>
          <w:rFonts w:ascii="Angsana New" w:hAnsi="Angsana New"/>
          <w:sz w:val="30"/>
          <w:szCs w:val="30"/>
          <w:cs/>
        </w:rPr>
        <w:br/>
      </w:r>
      <w:r w:rsidRPr="00B64833">
        <w:rPr>
          <w:rFonts w:ascii="Angsana New" w:hAnsi="Angsana New" w:hint="cs"/>
          <w:sz w:val="30"/>
          <w:szCs w:val="30"/>
          <w:cs/>
        </w:rPr>
        <w:t>กลุ่ม</w:t>
      </w:r>
      <w:r w:rsidRPr="00B64833">
        <w:rPr>
          <w:rFonts w:ascii="Angsana New" w:hAnsi="Angsana New"/>
          <w:sz w:val="30"/>
          <w:szCs w:val="30"/>
          <w:cs/>
        </w:rPr>
        <w:t>กองทรัสต์ใช้อัตราดอกเบี้ยเงินกู้ยืมส่วนเพิ่มของ</w:t>
      </w:r>
      <w:r w:rsidRPr="00B64833">
        <w:rPr>
          <w:rFonts w:ascii="Angsana New" w:hAnsi="Angsana New" w:hint="cs"/>
          <w:sz w:val="30"/>
          <w:szCs w:val="30"/>
          <w:cs/>
        </w:rPr>
        <w:t>กลุ่ม</w:t>
      </w:r>
      <w:r w:rsidRPr="00B64833">
        <w:rPr>
          <w:rFonts w:ascii="Angsana New" w:hAnsi="Angsana New"/>
          <w:sz w:val="30"/>
          <w:szCs w:val="30"/>
          <w:cs/>
        </w:rPr>
        <w:t>กองทรัสต์ในการคิดลดเป็นมูลค่าปัจจุบัน กลุ่ม</w:t>
      </w:r>
      <w:r w:rsidR="00DD2CAF" w:rsidRPr="00B64833">
        <w:rPr>
          <w:rFonts w:ascii="Angsana New" w:hAnsi="Angsana New" w:hint="cs"/>
          <w:sz w:val="30"/>
          <w:szCs w:val="30"/>
          <w:cs/>
        </w:rPr>
        <w:t>กองทรัสต์</w:t>
      </w:r>
      <w:r w:rsidRPr="00B64833">
        <w:rPr>
          <w:rFonts w:ascii="Angsana New" w:hAnsi="Angsana New"/>
          <w:sz w:val="30"/>
          <w:szCs w:val="30"/>
          <w:cs/>
        </w:rPr>
        <w:t>กำหนดอัตราดอกเบี้ยเงินกู้ยืมส่วนเพิ่มโดยนำอัตราดอกเบี้ยจากแหล่งข้อมูลทางการเงินภายนอกหลายแห่งและได้ปรับปรุงบางส่วนเพื่อให้สะท้อนระยะเวลาของสัญญาเช่าและลักษณะของสินทรัพย์ที่เช่า</w:t>
      </w:r>
    </w:p>
    <w:p w14:paraId="5F5A54AA" w14:textId="77777777" w:rsidR="00E97034" w:rsidRDefault="00E97034" w:rsidP="00ED12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sz w:val="30"/>
          <w:szCs w:val="30"/>
        </w:rPr>
      </w:pPr>
    </w:p>
    <w:p w14:paraId="72AFB88D" w14:textId="38092D81" w:rsidR="00ED12E0" w:rsidRDefault="00DD2CAF" w:rsidP="00DD2C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B64833">
        <w:rPr>
          <w:rFonts w:ascii="Angsana New" w:hAnsi="Angsana New"/>
          <w:sz w:val="30"/>
          <w:szCs w:val="30"/>
          <w:cs/>
        </w:rPr>
        <w:t xml:space="preserve">หนี้สินตามสัญญาเช่าวัดมูลค่าด้วยวิธีราคาทุนตัดจำหน่ายตามวิธีดอกเบี้ยที่แท้จริง และหนี้สินตามสัญญาเช่าจะถูกวัดมูลค่าใหม่เมื่อมีการเปลี่ยนแปลงสัญญาเช่าหรือการเปลี่ยนแปลงการประเมินการเลือกใช้สิทธิที่ระบุในสัญญาเช่า เมื่อมีการวัดมูลค่าหนี้สินตามสัญญาเช่าใหม่ จะปรับปรุงกับมูลค่าตามบัญชีของสินทรัพย์สิทธิการใช้ หรือรับรู้ในกำไรหรือขาดทุน หากมูลค่าตามบัญชีของสินทรัพย์สิทธิการใช้ได้ถูกลดมูลค่าลงจนเป็นศูนย์แล้ว </w:t>
      </w:r>
    </w:p>
    <w:p w14:paraId="6ABF734C" w14:textId="2E36E545" w:rsidR="00DD2CAF" w:rsidRDefault="00DD2CAF" w:rsidP="00ED12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sz w:val="30"/>
          <w:szCs w:val="30"/>
        </w:rPr>
      </w:pPr>
    </w:p>
    <w:p w14:paraId="431A5E66" w14:textId="77777777" w:rsidR="00B35251" w:rsidRPr="00B35251" w:rsidRDefault="00B35251" w:rsidP="00B352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i/>
          <w:iCs/>
          <w:sz w:val="30"/>
          <w:szCs w:val="30"/>
        </w:rPr>
      </w:pPr>
      <w:r w:rsidRPr="00B64833">
        <w:rPr>
          <w:rFonts w:ascii="Angsana New" w:hAnsi="Angsana New"/>
          <w:i/>
          <w:iCs/>
          <w:sz w:val="30"/>
          <w:szCs w:val="30"/>
          <w:cs/>
        </w:rPr>
        <w:t>ในฐานะผู้ให้เช่า</w:t>
      </w:r>
    </w:p>
    <w:p w14:paraId="65A43FE6" w14:textId="77777777" w:rsidR="00B35251" w:rsidRPr="00B35251" w:rsidRDefault="00B35251" w:rsidP="00B352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sz w:val="30"/>
          <w:szCs w:val="30"/>
        </w:rPr>
      </w:pPr>
    </w:p>
    <w:p w14:paraId="0B0654F2" w14:textId="3BDFC74C" w:rsidR="00B35251" w:rsidRDefault="00B35251" w:rsidP="00B352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sz w:val="30"/>
          <w:szCs w:val="30"/>
        </w:rPr>
      </w:pPr>
      <w:r w:rsidRPr="00B64833">
        <w:rPr>
          <w:rFonts w:ascii="Angsana New" w:hAnsi="Angsana New"/>
          <w:sz w:val="30"/>
          <w:szCs w:val="30"/>
          <w:cs/>
        </w:rPr>
        <w:t xml:space="preserve">นโยบายการบัญชีสำหรับผู้ให้เช่ากล่าวไว้ในหมายเหตุข้อ </w:t>
      </w:r>
      <w:r w:rsidR="00EF36B8" w:rsidRPr="00FA0AA9">
        <w:rPr>
          <w:rFonts w:ascii="Angsana New" w:hAnsi="Angsana New"/>
          <w:sz w:val="30"/>
          <w:szCs w:val="30"/>
        </w:rPr>
        <w:t xml:space="preserve">3 </w:t>
      </w:r>
      <w:r w:rsidRPr="00B64833">
        <w:rPr>
          <w:rFonts w:ascii="Angsana New" w:hAnsi="Angsana New"/>
          <w:sz w:val="30"/>
          <w:szCs w:val="30"/>
        </w:rPr>
        <w:t>(</w:t>
      </w:r>
      <w:r w:rsidR="00FA0AA9" w:rsidRPr="00B64833">
        <w:rPr>
          <w:rFonts w:ascii="Angsana New" w:hAnsi="Angsana New" w:hint="cs"/>
          <w:sz w:val="30"/>
          <w:szCs w:val="30"/>
          <w:cs/>
        </w:rPr>
        <w:t>ฎ</w:t>
      </w:r>
      <w:r w:rsidRPr="00B64833">
        <w:rPr>
          <w:rFonts w:ascii="Angsana New" w:hAnsi="Angsana New"/>
          <w:sz w:val="30"/>
          <w:szCs w:val="30"/>
          <w:cs/>
        </w:rPr>
        <w:t>)</w:t>
      </w:r>
    </w:p>
    <w:p w14:paraId="715F901B" w14:textId="29600566" w:rsidR="00ED12E0" w:rsidRPr="00EA592D" w:rsidRDefault="00ED12E0" w:rsidP="00ED12E0">
      <w:pPr>
        <w:pStyle w:val="a"/>
        <w:tabs>
          <w:tab w:val="clear" w:pos="1080"/>
          <w:tab w:val="left" w:pos="540"/>
        </w:tabs>
        <w:ind w:left="540" w:right="29" w:hanging="540"/>
        <w:jc w:val="thaiDistribute"/>
        <w:rPr>
          <w:rFonts w:ascii="Angsana New" w:eastAsia="Cordia New" w:hAnsi="Angsana New" w:cs="Angsana New"/>
          <w:b/>
          <w:bCs/>
          <w:i/>
          <w:iCs/>
          <w:lang w:val="en-US"/>
        </w:rPr>
      </w:pPr>
      <w:r w:rsidRPr="00B64833">
        <w:rPr>
          <w:rFonts w:ascii="Angsana New" w:eastAsia="Cordia New" w:hAnsi="Angsana New" w:cs="Angsana New"/>
          <w:b/>
          <w:bCs/>
          <w:i/>
          <w:iCs/>
          <w:lang w:val="en-US"/>
        </w:rPr>
        <w:lastRenderedPageBreak/>
        <w:t>(</w:t>
      </w:r>
      <w:r w:rsidRPr="00B64833">
        <w:rPr>
          <w:rFonts w:ascii="Angsana New" w:eastAsia="Cordia New" w:hAnsi="Angsana New" w:cs="Angsana New" w:hint="cs"/>
          <w:b/>
          <w:bCs/>
          <w:i/>
          <w:iCs/>
          <w:cs/>
          <w:lang w:val="en-US"/>
        </w:rPr>
        <w:t>ฌ</w:t>
      </w:r>
      <w:r w:rsidRPr="00B64833">
        <w:rPr>
          <w:rFonts w:ascii="Angsana New" w:eastAsia="Cordia New" w:hAnsi="Angsana New" w:cs="Angsana New"/>
          <w:b/>
          <w:bCs/>
          <w:i/>
          <w:iCs/>
          <w:cs/>
          <w:lang w:val="en-US"/>
        </w:rPr>
        <w:t>)</w:t>
      </w:r>
      <w:r w:rsidRPr="00B64833">
        <w:rPr>
          <w:rFonts w:ascii="Angsana New" w:eastAsia="Cordia New" w:hAnsi="Angsana New" w:cs="Angsana New"/>
          <w:b/>
          <w:bCs/>
          <w:i/>
          <w:iCs/>
          <w:cs/>
          <w:lang w:val="en-US"/>
        </w:rPr>
        <w:tab/>
        <w:t>หนี้สินที่มีภาระดอกเบี้ย</w:t>
      </w:r>
    </w:p>
    <w:p w14:paraId="7A284D06" w14:textId="77777777" w:rsidR="00ED12E0" w:rsidRPr="00EA592D" w:rsidRDefault="00ED12E0" w:rsidP="00ED12E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71FCAB3" w14:textId="77777777" w:rsidR="00ED12E0" w:rsidRPr="00B64833" w:rsidRDefault="00ED12E0" w:rsidP="00ED12E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B64833">
        <w:rPr>
          <w:rFonts w:ascii="Angsana New" w:hAnsi="Angsana New"/>
          <w:sz w:val="30"/>
          <w:szCs w:val="30"/>
          <w:cs/>
        </w:rPr>
        <w:t>หนี้สินที่มีภาระดอกเบี้ยวัดมูลค่าด้วยราคาทุนตัดจำหน่าย</w:t>
      </w:r>
    </w:p>
    <w:p w14:paraId="19B0280C" w14:textId="77777777" w:rsidR="00ED12E0" w:rsidRPr="00B64833" w:rsidRDefault="00ED12E0" w:rsidP="00ED12E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9" w:hanging="540"/>
        <w:jc w:val="thaiDistribute"/>
        <w:rPr>
          <w:rFonts w:ascii="Angsana New" w:hAnsi="Angsana New"/>
          <w:sz w:val="30"/>
          <w:szCs w:val="30"/>
          <w:cs/>
        </w:rPr>
      </w:pPr>
    </w:p>
    <w:p w14:paraId="15FD00F2" w14:textId="77777777" w:rsidR="00ED12E0" w:rsidRDefault="00ED12E0" w:rsidP="00ED12E0">
      <w:pPr>
        <w:pStyle w:val="AccPolicyHeading"/>
        <w:spacing w:line="240" w:lineRule="auto"/>
        <w:ind w:right="2"/>
        <w:jc w:val="thaiDistribute"/>
      </w:pPr>
      <w:r w:rsidRPr="00B64833">
        <w:rPr>
          <w:lang w:val="en-US"/>
        </w:rPr>
        <w:t>(</w:t>
      </w:r>
      <w:r w:rsidRPr="00B64833">
        <w:rPr>
          <w:rFonts w:hint="cs"/>
          <w:cs/>
          <w:lang w:val="en-US"/>
        </w:rPr>
        <w:t>ญ</w:t>
      </w:r>
      <w:r w:rsidRPr="00B64833">
        <w:rPr>
          <w:cs/>
          <w:lang w:val="en-US"/>
        </w:rPr>
        <w:t>)</w:t>
      </w:r>
      <w:r w:rsidRPr="00B64833">
        <w:rPr>
          <w:cs/>
          <w:lang w:val="en-US"/>
        </w:rPr>
        <w:tab/>
        <w:t>การวัดมูลค่ายุติธรรม</w:t>
      </w:r>
    </w:p>
    <w:p w14:paraId="2619FA50" w14:textId="77777777" w:rsidR="00ED12E0" w:rsidRPr="00342AE9" w:rsidRDefault="00ED12E0" w:rsidP="00ED12E0">
      <w:pPr>
        <w:pStyle w:val="AccPolicyHeading"/>
        <w:spacing w:line="240" w:lineRule="auto"/>
        <w:ind w:right="2"/>
        <w:jc w:val="thaiDistribute"/>
        <w:rPr>
          <w:i w:val="0"/>
          <w:iCs w:val="0"/>
        </w:rPr>
      </w:pPr>
    </w:p>
    <w:p w14:paraId="4DA4A3F5" w14:textId="4D8DF401" w:rsidR="00ED12E0" w:rsidRDefault="00B35251" w:rsidP="00ED12E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" w:hanging="22"/>
        <w:jc w:val="thaiDistribute"/>
        <w:rPr>
          <w:rFonts w:ascii="Angsana New" w:hAnsi="Angsana New"/>
          <w:sz w:val="30"/>
          <w:szCs w:val="30"/>
        </w:rPr>
      </w:pPr>
      <w:r w:rsidRPr="00B64833">
        <w:rPr>
          <w:rFonts w:ascii="Angsana New" w:hAnsi="Angsana New"/>
          <w:sz w:val="30"/>
          <w:szCs w:val="30"/>
          <w:cs/>
        </w:rPr>
        <w:t xml:space="preserve">มูลค่ายุติธรรมคือราคาที่จะได้รับจากการขายสินทรัพย์หรือจ่ายชำระเพื่อโอนหนี้สินในรายการที่เกิดขึ้นในสภาพปกติระหว่างผู้ร่วมตลาด ณ วันที่วัดมูลค่าในตลาดหลัก หรือตลาดที่ให้ประโยชน์สูงสุด (หากไม่มีตลาดหลัก) ที่ </w:t>
      </w:r>
      <w:r w:rsidRPr="00B64833">
        <w:rPr>
          <w:rFonts w:ascii="Angsana New" w:hAnsi="Angsana New" w:hint="cs"/>
          <w:sz w:val="30"/>
          <w:szCs w:val="30"/>
          <w:cs/>
        </w:rPr>
        <w:t>กลุ่ม</w:t>
      </w:r>
      <w:r w:rsidRPr="00B64833">
        <w:rPr>
          <w:rFonts w:ascii="Angsana New" w:hAnsi="Angsana New"/>
          <w:sz w:val="30"/>
          <w:szCs w:val="30"/>
          <w:cs/>
        </w:rPr>
        <w:t>กองทรัสต์สามารถเข้าถึงได้ในวันดังกล่าว มูลค่ายุติธรรมของหนี้สินสะท้อนผลกระทบของความเสี่ยงที่ไม่สามารถปฏิบัติตามข้อกำหนดของภาระผูกพัน</w:t>
      </w:r>
    </w:p>
    <w:p w14:paraId="4032C020" w14:textId="77777777" w:rsidR="00ED12E0" w:rsidRDefault="00ED12E0" w:rsidP="00ED12E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" w:hanging="22"/>
        <w:jc w:val="thaiDistribute"/>
        <w:rPr>
          <w:rFonts w:ascii="Angsana New" w:hAnsi="Angsana New"/>
          <w:sz w:val="30"/>
          <w:szCs w:val="30"/>
        </w:rPr>
      </w:pPr>
    </w:p>
    <w:p w14:paraId="05F78BA3" w14:textId="05A6FF7C" w:rsidR="00ED12E0" w:rsidRDefault="00B35251" w:rsidP="00ED12E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" w:hanging="22"/>
        <w:jc w:val="thaiDistribute"/>
        <w:rPr>
          <w:rFonts w:ascii="Angsana New" w:hAnsi="Angsana New"/>
          <w:sz w:val="30"/>
          <w:szCs w:val="30"/>
        </w:rPr>
      </w:pPr>
      <w:r w:rsidRPr="00B64833">
        <w:rPr>
          <w:rFonts w:ascii="Angsana New" w:hAnsi="Angsana New"/>
          <w:sz w:val="30"/>
          <w:szCs w:val="30"/>
          <w:cs/>
        </w:rPr>
        <w:t xml:space="preserve">การวัดมูลค่ายุติธรรมของสินทรัพย์หรือหนี้สิน </w:t>
      </w:r>
      <w:r w:rsidRPr="00B64833">
        <w:rPr>
          <w:rFonts w:ascii="Angsana New" w:hAnsi="Angsana New" w:hint="cs"/>
          <w:sz w:val="30"/>
          <w:szCs w:val="30"/>
          <w:cs/>
        </w:rPr>
        <w:t>กลุ่ม</w:t>
      </w:r>
      <w:r w:rsidRPr="00B64833">
        <w:rPr>
          <w:rFonts w:ascii="Angsana New" w:hAnsi="Angsana New"/>
          <w:sz w:val="30"/>
          <w:szCs w:val="30"/>
          <w:cs/>
        </w:rPr>
        <w:t>กองทรัสต์ใช้ข้อมูลที่สามารถสังเกตได้ให้มากที่สุดเท่าที่จะทำได้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 ดังนี้</w:t>
      </w:r>
    </w:p>
    <w:p w14:paraId="10A3A78F" w14:textId="77777777" w:rsidR="00B35251" w:rsidRPr="00D90183" w:rsidRDefault="00B35251" w:rsidP="00ED12E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" w:hanging="22"/>
        <w:jc w:val="thaiDistribute"/>
        <w:rPr>
          <w:rFonts w:ascii="Angsana New" w:hAnsi="Angsana New"/>
          <w:sz w:val="30"/>
          <w:szCs w:val="30"/>
        </w:rPr>
      </w:pPr>
    </w:p>
    <w:p w14:paraId="04B49D26" w14:textId="48621543" w:rsidR="00ED12E0" w:rsidRPr="009E0DAD" w:rsidRDefault="00ED12E0" w:rsidP="00ED12E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" w:hanging="22"/>
        <w:jc w:val="thaiDistribute"/>
        <w:rPr>
          <w:rFonts w:ascii="Angsana New" w:hAnsi="Angsana New"/>
          <w:sz w:val="30"/>
          <w:szCs w:val="30"/>
        </w:rPr>
      </w:pPr>
      <w:r w:rsidRPr="00B64833">
        <w:rPr>
          <w:rFonts w:ascii="Angsana New" w:hAnsi="Angsana New"/>
          <w:sz w:val="30"/>
          <w:szCs w:val="30"/>
        </w:rPr>
        <w:t>-</w:t>
      </w:r>
      <w:r w:rsidRPr="00B64833">
        <w:rPr>
          <w:rFonts w:ascii="Angsana New" w:hAnsi="Angsana New"/>
          <w:sz w:val="30"/>
          <w:szCs w:val="30"/>
        </w:rPr>
        <w:tab/>
      </w:r>
      <w:r w:rsidRPr="00E84048">
        <w:rPr>
          <w:rFonts w:ascii="Angsana New" w:hAnsi="Angsana New"/>
          <w:sz w:val="30"/>
          <w:szCs w:val="30"/>
          <w:cs/>
        </w:rPr>
        <w:t xml:space="preserve">ข้อมูลระดับ </w:t>
      </w:r>
      <w:r w:rsidRPr="00E84048">
        <w:rPr>
          <w:rFonts w:ascii="Angsana New" w:hAnsi="Angsana New"/>
          <w:sz w:val="30"/>
          <w:szCs w:val="30"/>
        </w:rPr>
        <w:t>1</w:t>
      </w:r>
      <w:r w:rsidRPr="00B64833">
        <w:rPr>
          <w:rFonts w:ascii="Angsana New" w:hAnsi="Angsana New"/>
          <w:sz w:val="30"/>
          <w:szCs w:val="30"/>
          <w:cs/>
        </w:rPr>
        <w:t xml:space="preserve"> เป็นราคาเสนอซื้อขายในตลาดที่มีสภาพคล่องสำหรับสินทรัพย์หรือหนี้สินอย่างเดียวกัน</w:t>
      </w:r>
    </w:p>
    <w:p w14:paraId="1FFD5F5F" w14:textId="75D6913D" w:rsidR="00ED12E0" w:rsidRPr="009E0DAD" w:rsidRDefault="00ED12E0" w:rsidP="00ED12E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48" w:right="2" w:hanging="630"/>
        <w:jc w:val="thaiDistribute"/>
        <w:rPr>
          <w:rFonts w:ascii="Angsana New" w:hAnsi="Angsana New"/>
          <w:sz w:val="30"/>
          <w:szCs w:val="30"/>
        </w:rPr>
      </w:pPr>
      <w:r w:rsidRPr="00B64833">
        <w:rPr>
          <w:rFonts w:ascii="Angsana New" w:hAnsi="Angsana New"/>
          <w:sz w:val="30"/>
          <w:szCs w:val="30"/>
        </w:rPr>
        <w:t>-</w:t>
      </w:r>
      <w:r w:rsidRPr="00B64833">
        <w:rPr>
          <w:rFonts w:ascii="Angsana New" w:hAnsi="Angsana New"/>
          <w:sz w:val="30"/>
          <w:szCs w:val="30"/>
        </w:rPr>
        <w:tab/>
      </w:r>
      <w:r w:rsidRPr="00E84048">
        <w:rPr>
          <w:rFonts w:ascii="Angsana New" w:hAnsi="Angsana New"/>
          <w:sz w:val="30"/>
          <w:szCs w:val="30"/>
          <w:cs/>
        </w:rPr>
        <w:t xml:space="preserve">ข้อมูลระดับ </w:t>
      </w:r>
      <w:r w:rsidRPr="00E84048">
        <w:rPr>
          <w:rFonts w:ascii="Angsana New" w:hAnsi="Angsana New"/>
          <w:sz w:val="30"/>
          <w:szCs w:val="30"/>
        </w:rPr>
        <w:t>2</w:t>
      </w:r>
      <w:r w:rsidRPr="00B64833">
        <w:rPr>
          <w:rFonts w:ascii="Angsana New" w:hAnsi="Angsana New"/>
          <w:sz w:val="30"/>
          <w:szCs w:val="30"/>
          <w:cs/>
        </w:rPr>
        <w:t xml:space="preserve"> เป็นข้อมูลอื่นที่สังเกตได้โดยตรงหรือโดยอ้อม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Pr="00CB51BF">
        <w:rPr>
          <w:rFonts w:ascii="Angsana New" w:hAnsi="Angsana New"/>
          <w:sz w:val="30"/>
          <w:szCs w:val="30"/>
        </w:rPr>
        <w:t>1</w:t>
      </w:r>
    </w:p>
    <w:p w14:paraId="56408B90" w14:textId="438ED290" w:rsidR="00ED12E0" w:rsidRDefault="00ED12E0" w:rsidP="00ED12E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" w:hanging="22"/>
        <w:jc w:val="thaiDistribute"/>
        <w:rPr>
          <w:rFonts w:ascii="Angsana New" w:hAnsi="Angsana New"/>
          <w:sz w:val="30"/>
          <w:szCs w:val="30"/>
        </w:rPr>
      </w:pPr>
      <w:r w:rsidRPr="00B64833">
        <w:rPr>
          <w:rFonts w:ascii="Angsana New" w:hAnsi="Angsana New"/>
          <w:sz w:val="30"/>
          <w:szCs w:val="30"/>
        </w:rPr>
        <w:t>-</w:t>
      </w:r>
      <w:r w:rsidRPr="00B64833">
        <w:rPr>
          <w:rFonts w:ascii="Angsana New" w:hAnsi="Angsana New"/>
          <w:sz w:val="30"/>
          <w:szCs w:val="30"/>
        </w:rPr>
        <w:tab/>
      </w:r>
      <w:r w:rsidRPr="00E84048">
        <w:rPr>
          <w:rFonts w:ascii="Angsana New" w:hAnsi="Angsana New"/>
          <w:sz w:val="30"/>
          <w:szCs w:val="30"/>
          <w:cs/>
        </w:rPr>
        <w:t xml:space="preserve">ข้อมูลระดับ </w:t>
      </w:r>
      <w:r w:rsidRPr="00E84048">
        <w:rPr>
          <w:rFonts w:ascii="Angsana New" w:hAnsi="Angsana New"/>
          <w:sz w:val="30"/>
          <w:szCs w:val="30"/>
        </w:rPr>
        <w:t>3</w:t>
      </w:r>
      <w:r w:rsidRPr="00B64833">
        <w:rPr>
          <w:rFonts w:ascii="Angsana New" w:hAnsi="Angsana New"/>
          <w:sz w:val="30"/>
          <w:szCs w:val="30"/>
          <w:cs/>
        </w:rPr>
        <w:t xml:space="preserve"> ข้อมูลที่ใช้เป็นข้อมูลที่ไม่สามารถสังเกตได้สำหรับสินทรัพย์หรือหนี้สินนั้น</w:t>
      </w:r>
    </w:p>
    <w:p w14:paraId="0536FB2B" w14:textId="77777777" w:rsidR="00ED12E0" w:rsidRPr="00D90183" w:rsidRDefault="00ED12E0" w:rsidP="00ED12E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" w:hanging="22"/>
        <w:jc w:val="thaiDistribute"/>
        <w:rPr>
          <w:rFonts w:ascii="Angsana New" w:hAnsi="Angsana New"/>
          <w:sz w:val="30"/>
          <w:szCs w:val="30"/>
        </w:rPr>
      </w:pPr>
    </w:p>
    <w:p w14:paraId="636CEA47" w14:textId="77777777" w:rsidR="00D17676" w:rsidRDefault="00D17676" w:rsidP="00D1767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" w:hanging="22"/>
        <w:jc w:val="thaiDistribute"/>
        <w:rPr>
          <w:rFonts w:ascii="Angsana New" w:hAnsi="Angsana New"/>
          <w:sz w:val="30"/>
          <w:szCs w:val="30"/>
        </w:rPr>
      </w:pPr>
      <w:r w:rsidRPr="00B64833">
        <w:rPr>
          <w:rFonts w:asciiTheme="majorBidi" w:hAnsiTheme="majorBidi" w:hint="cs"/>
          <w:sz w:val="30"/>
          <w:szCs w:val="30"/>
          <w:cs/>
        </w:rPr>
        <w:t>กลุ่ม</w:t>
      </w:r>
      <w:r w:rsidRPr="00B64833">
        <w:rPr>
          <w:rFonts w:ascii="Angsana New" w:hAnsi="Angsana New"/>
          <w:sz w:val="30"/>
          <w:szCs w:val="30"/>
          <w:cs/>
        </w:rPr>
        <w:t>กองทรัสต์รับรู้การโอนระหว่างลำดับชั้นของมูลค่ายุติธรรม ณ วันสิ้นรอบระยะเวลารายงานที่เกิดการโอนขึ้น</w:t>
      </w:r>
    </w:p>
    <w:p w14:paraId="5235578F" w14:textId="77777777" w:rsidR="00D17676" w:rsidRDefault="00D17676" w:rsidP="00ED12E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" w:hanging="22"/>
        <w:jc w:val="thaiDistribute"/>
        <w:rPr>
          <w:rFonts w:ascii="Angsana New" w:hAnsi="Angsana New"/>
          <w:sz w:val="30"/>
          <w:szCs w:val="30"/>
        </w:rPr>
      </w:pPr>
    </w:p>
    <w:p w14:paraId="3B92E50D" w14:textId="0058DEB0" w:rsidR="00ED12E0" w:rsidRDefault="00D17676" w:rsidP="00ED12E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" w:hanging="22"/>
        <w:jc w:val="thaiDistribute"/>
        <w:rPr>
          <w:rFonts w:ascii="Angsana New" w:hAnsi="Angsana New"/>
          <w:sz w:val="30"/>
          <w:szCs w:val="30"/>
        </w:rPr>
      </w:pPr>
      <w:r w:rsidRPr="00B64833">
        <w:rPr>
          <w:rFonts w:ascii="Angsana New" w:hAnsi="Angsana New"/>
          <w:sz w:val="30"/>
          <w:szCs w:val="30"/>
          <w:cs/>
        </w:rPr>
        <w:t>หากสินทรัพย์หรือหนี้สินที่วัดมูลค่าด้วยมูลค่ายุติธรรมมีราคาเสนอซื้อและราคาเสนอขาย</w:t>
      </w:r>
      <w:r w:rsidRPr="00B64833">
        <w:rPr>
          <w:rFonts w:ascii="Angsana New" w:hAnsi="Angsana New" w:hint="cs"/>
          <w:sz w:val="30"/>
          <w:szCs w:val="30"/>
          <w:cs/>
        </w:rPr>
        <w:t>กลุ่ม</w:t>
      </w:r>
      <w:r w:rsidRPr="00B64833">
        <w:rPr>
          <w:rFonts w:ascii="Angsana New" w:hAnsi="Angsana New"/>
          <w:sz w:val="30"/>
          <w:szCs w:val="30"/>
          <w:cs/>
        </w:rPr>
        <w:t>กองทรัสต์วัดมูลค่าสินทรัพย์และสถานะการเป็นสินทรัพย์ด้วยราคาเสนอซื้อ และวัดมูลค่าหนี้สินและสถานะการเป็นหนี้สินด้วยราคาเสนอขาย</w:t>
      </w:r>
    </w:p>
    <w:p w14:paraId="6C63A747" w14:textId="4615487A" w:rsidR="00D17676" w:rsidRDefault="00D17676" w:rsidP="00ED12E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" w:hanging="22"/>
        <w:jc w:val="thaiDistribute"/>
        <w:rPr>
          <w:rFonts w:ascii="Angsana New" w:hAnsi="Angsana New"/>
          <w:sz w:val="30"/>
          <w:szCs w:val="30"/>
        </w:rPr>
      </w:pPr>
    </w:p>
    <w:p w14:paraId="398A57F2" w14:textId="4E3D4960" w:rsidR="00D17676" w:rsidRPr="00D90183" w:rsidRDefault="00D17676" w:rsidP="00ED12E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" w:hanging="22"/>
        <w:jc w:val="thaiDistribute"/>
        <w:rPr>
          <w:rFonts w:ascii="Angsana New" w:hAnsi="Angsana New"/>
          <w:sz w:val="30"/>
          <w:szCs w:val="30"/>
        </w:rPr>
      </w:pPr>
      <w:r w:rsidRPr="00B64833">
        <w:rPr>
          <w:rFonts w:ascii="Angsana New" w:hAnsi="Angsana New"/>
          <w:sz w:val="30"/>
          <w:szCs w:val="30"/>
          <w:cs/>
        </w:rPr>
        <w:t xml:space="preserve">หลักฐานที่ดีที่สุดสำหรับมูลค่ายุติธรรมของเครื่องมือทางการเงิน ณ วันที่รับรู้รายการเมื่อเริ่มแรกคือราคาของการทำรายการ เช่น มูลค่ายุติธรรมของผลตอบแทนที่ให้หรือได้รับ </w:t>
      </w:r>
      <w:r w:rsidRPr="00B64833">
        <w:rPr>
          <w:rFonts w:ascii="Angsana New" w:hAnsi="Angsana New" w:hint="cs"/>
          <w:sz w:val="30"/>
          <w:szCs w:val="30"/>
          <w:cs/>
        </w:rPr>
        <w:t>หากกลุ่ม</w:t>
      </w:r>
      <w:r w:rsidRPr="00B64833">
        <w:rPr>
          <w:rFonts w:ascii="Angsana New" w:hAnsi="Angsana New"/>
          <w:sz w:val="30"/>
          <w:szCs w:val="30"/>
          <w:cs/>
        </w:rPr>
        <w:t>กองทรัสต์พิจารณาว่ามูลค่ายุติธรรมของเครื่องมือทางการเงิน ณ วันที่รับรู้รายการเมื่อเริ่มแรกแตกต่างจากราคาของการทำรายการ ทำให้เครื่องมือทางการเงินวัดมูลค่าเมื่อเริ่มแรกด้วยมูลค่ายุติธรรมปรับด้วยผลต่างระหว่างมูลค่ายุติธรรม ณ วันที่รับรู้รายการเมื่อเริ่มแรกและราคาของการทำรายการและรับรู้ในกำไรขาดทุนทันที เว้นแต่มูลค่ายุติธรรมที่ได้มาถูกจัดลำดับชั้นการวัดมูลค่า</w:t>
      </w:r>
      <w:r w:rsidRPr="00B64833">
        <w:rPr>
          <w:rFonts w:ascii="Angsana New" w:hAnsi="Angsana New"/>
          <w:sz w:val="30"/>
          <w:szCs w:val="30"/>
          <w:cs/>
        </w:rPr>
        <w:lastRenderedPageBreak/>
        <w:t xml:space="preserve">ยุติธรรมอยู่ในระดับที่ </w:t>
      </w:r>
      <w:r w:rsidRPr="00B64833">
        <w:rPr>
          <w:rFonts w:ascii="Angsana New" w:hAnsi="Angsana New"/>
          <w:sz w:val="30"/>
          <w:szCs w:val="30"/>
        </w:rPr>
        <w:t xml:space="preserve">3 </w:t>
      </w:r>
      <w:r w:rsidRPr="00B64833">
        <w:rPr>
          <w:rFonts w:ascii="Angsana New" w:hAnsi="Angsana New"/>
          <w:sz w:val="30"/>
          <w:szCs w:val="30"/>
          <w:cs/>
        </w:rPr>
        <w:t>ผลต่างดังกล่าวจะรับรู้เป็นรายการรอตัดบัญชีซึ่งจะรับรู้ในกำไรหรือขาดทุนด้วยเกณฑ์ที่เหมาะสมตลอดอายุของเครื่องมือทางการเงินหรือจนกว่ามูลค่ายุติธรรมมีการโอนเปลี่ยนลำดับชั้นหรือเมื่อรายการดังกล่าวสิ้นสุดลง</w:t>
      </w:r>
    </w:p>
    <w:p w14:paraId="3373EE8A" w14:textId="77777777" w:rsidR="00ED12E0" w:rsidRPr="00D90183" w:rsidRDefault="00ED12E0" w:rsidP="00ED12E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" w:hanging="22"/>
        <w:jc w:val="thaiDistribute"/>
        <w:rPr>
          <w:rFonts w:ascii="Angsana New" w:hAnsi="Angsana New"/>
          <w:sz w:val="30"/>
          <w:szCs w:val="30"/>
        </w:rPr>
      </w:pPr>
    </w:p>
    <w:p w14:paraId="0193059E" w14:textId="77777777" w:rsidR="00ED12E0" w:rsidRDefault="00ED12E0" w:rsidP="00ED12E0">
      <w:pPr>
        <w:pStyle w:val="AccPolicyHeading"/>
        <w:spacing w:line="240" w:lineRule="auto"/>
        <w:ind w:left="0" w:right="2" w:firstLine="0"/>
        <w:jc w:val="thaiDistribute"/>
      </w:pPr>
      <w:r>
        <w:rPr>
          <w:lang w:val="en-US"/>
        </w:rPr>
        <w:t>(</w:t>
      </w:r>
      <w:r w:rsidRPr="00B64833">
        <w:rPr>
          <w:rFonts w:hint="cs"/>
          <w:cs/>
          <w:lang w:val="en-US"/>
        </w:rPr>
        <w:t>ฎ</w:t>
      </w:r>
      <w:r w:rsidRPr="00B64833">
        <w:rPr>
          <w:cs/>
          <w:lang w:val="en-US"/>
        </w:rPr>
        <w:t>)</w:t>
      </w:r>
      <w:r w:rsidRPr="00B64833">
        <w:rPr>
          <w:cs/>
          <w:lang w:val="en-US"/>
        </w:rPr>
        <w:tab/>
        <w:t>รายได้</w:t>
      </w:r>
      <w:r w:rsidRPr="00B64833">
        <w:rPr>
          <w:rFonts w:hint="cs"/>
          <w:cs/>
          <w:lang w:val="en-US"/>
        </w:rPr>
        <w:t>ค่าเช่า</w:t>
      </w:r>
    </w:p>
    <w:p w14:paraId="004B3DF1" w14:textId="77777777" w:rsidR="00ED12E0" w:rsidRDefault="00ED12E0" w:rsidP="00ED12E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" w:hanging="22"/>
        <w:jc w:val="thaiDistribute"/>
        <w:rPr>
          <w:rFonts w:ascii="Angsana New" w:hAnsi="Angsana New"/>
          <w:sz w:val="30"/>
          <w:szCs w:val="30"/>
        </w:rPr>
      </w:pPr>
    </w:p>
    <w:p w14:paraId="4D12E996" w14:textId="76902F20" w:rsidR="006B196A" w:rsidRDefault="006B196A" w:rsidP="00ED12E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" w:hanging="22"/>
        <w:jc w:val="thaiDistribute"/>
        <w:rPr>
          <w:rFonts w:ascii="Angsana New" w:hAnsi="Angsana New"/>
          <w:sz w:val="30"/>
          <w:szCs w:val="30"/>
        </w:rPr>
      </w:pPr>
      <w:r w:rsidRPr="00B64833">
        <w:rPr>
          <w:rFonts w:ascii="Angsana New" w:hAnsi="Angsana New"/>
          <w:sz w:val="30"/>
          <w:szCs w:val="30"/>
          <w:cs/>
        </w:rPr>
        <w:t xml:space="preserve">ณ วันเริ่มต้นของสัญญาเช่าหรือวันที่มีการเปลี่ยนแปลงสัญญาเช่า </w:t>
      </w:r>
      <w:r w:rsidRPr="00B64833">
        <w:rPr>
          <w:rFonts w:ascii="Angsana New" w:hAnsi="Angsana New" w:hint="cs"/>
          <w:sz w:val="30"/>
          <w:szCs w:val="30"/>
          <w:cs/>
        </w:rPr>
        <w:t>กลุ่ม</w:t>
      </w:r>
      <w:r w:rsidRPr="00B64833">
        <w:rPr>
          <w:rFonts w:ascii="Angsana New" w:hAnsi="Angsana New"/>
          <w:sz w:val="30"/>
          <w:szCs w:val="30"/>
          <w:cs/>
        </w:rPr>
        <w:t>กองทรัสต์จะปันส่วนสิ่งตอบแทนที่จะได้รับตามสัญญาให้กับแต่ละส่วนประกอบของสัญญาตามเกณฑ์ราคาขายที่เป็นเอกเทศ</w:t>
      </w:r>
    </w:p>
    <w:p w14:paraId="0889A96E" w14:textId="77777777" w:rsidR="006B196A" w:rsidRDefault="006B196A" w:rsidP="00ED12E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" w:hanging="22"/>
        <w:jc w:val="thaiDistribute"/>
        <w:rPr>
          <w:rFonts w:ascii="Angsana New" w:hAnsi="Angsana New"/>
          <w:sz w:val="30"/>
          <w:szCs w:val="30"/>
        </w:rPr>
      </w:pPr>
    </w:p>
    <w:p w14:paraId="52A60F72" w14:textId="4A3AEB80" w:rsidR="006B196A" w:rsidRDefault="006B196A" w:rsidP="00ED12E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" w:hanging="22"/>
        <w:jc w:val="thaiDistribute"/>
        <w:rPr>
          <w:rFonts w:ascii="Angsana New" w:hAnsi="Angsana New"/>
          <w:sz w:val="30"/>
          <w:szCs w:val="30"/>
        </w:rPr>
      </w:pPr>
      <w:r w:rsidRPr="00B64833">
        <w:rPr>
          <w:rFonts w:ascii="Angsana New" w:hAnsi="Angsana New"/>
          <w:sz w:val="30"/>
          <w:szCs w:val="30"/>
          <w:cs/>
        </w:rPr>
        <w:t xml:space="preserve">ณ วันเริ่มต้นของสัญญาให้เช่า </w:t>
      </w:r>
      <w:r w:rsidRPr="00B64833">
        <w:rPr>
          <w:rFonts w:ascii="Angsana New" w:hAnsi="Angsana New" w:hint="cs"/>
          <w:sz w:val="30"/>
          <w:szCs w:val="30"/>
          <w:cs/>
        </w:rPr>
        <w:t>กลุ่ม</w:t>
      </w:r>
      <w:r w:rsidRPr="00B64833">
        <w:rPr>
          <w:rFonts w:ascii="Angsana New" w:hAnsi="Angsana New"/>
          <w:sz w:val="30"/>
          <w:szCs w:val="30"/>
          <w:cs/>
        </w:rPr>
        <w:t>กองทรัสต์พิจารณาจัดประเภทสัญญาเช่าที่ได้โอนความเสี่ยงและผลตอบแทนทั้งหมดหรือเกือบทั้งหมดที่ผู้เป็นเจ้าของพึงได้รับจากสินทรัพย์อ้างอิงไปให้แก่ผู้เช่าเป็นสัญญาเช่าเงินทุน สัญญาไม่เข้าเงื่อนไขดังกล่าวจะจัดประเภทเป็นสัญญาเช่าดำเนินงาน</w:t>
      </w:r>
    </w:p>
    <w:p w14:paraId="17AB2958" w14:textId="77777777" w:rsidR="006B196A" w:rsidRDefault="006B196A" w:rsidP="00ED12E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" w:hanging="22"/>
        <w:jc w:val="thaiDistribute"/>
        <w:rPr>
          <w:rFonts w:ascii="Angsana New" w:hAnsi="Angsana New"/>
          <w:sz w:val="30"/>
          <w:szCs w:val="30"/>
        </w:rPr>
      </w:pPr>
    </w:p>
    <w:p w14:paraId="5674F513" w14:textId="3F1EBE2F" w:rsidR="006B196A" w:rsidRDefault="006B196A" w:rsidP="00ED12E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" w:hanging="22"/>
        <w:jc w:val="thaiDistribute"/>
        <w:rPr>
          <w:rFonts w:ascii="Angsana New" w:hAnsi="Angsana New"/>
          <w:sz w:val="30"/>
          <w:szCs w:val="30"/>
        </w:rPr>
      </w:pPr>
      <w:r w:rsidRPr="00B64833">
        <w:rPr>
          <w:rFonts w:ascii="Angsana New" w:hAnsi="Angsana New"/>
          <w:sz w:val="30"/>
          <w:szCs w:val="30"/>
          <w:cs/>
        </w:rPr>
        <w:t>เมื่อ</w:t>
      </w:r>
      <w:r w:rsidRPr="00B64833">
        <w:rPr>
          <w:rFonts w:ascii="Angsana New" w:hAnsi="Angsana New" w:hint="cs"/>
          <w:sz w:val="30"/>
          <w:szCs w:val="30"/>
          <w:cs/>
        </w:rPr>
        <w:t>กลุ่ม</w:t>
      </w:r>
      <w:r w:rsidRPr="00B64833">
        <w:rPr>
          <w:rFonts w:ascii="Angsana New" w:hAnsi="Angsana New"/>
          <w:sz w:val="30"/>
          <w:szCs w:val="30"/>
          <w:cs/>
        </w:rPr>
        <w:t xml:space="preserve">กองทรัสต์เป็นผู้ให้เช่าช่วง </w:t>
      </w:r>
      <w:r w:rsidRPr="00B64833">
        <w:rPr>
          <w:rFonts w:ascii="Angsana New" w:hAnsi="Angsana New" w:hint="cs"/>
          <w:sz w:val="30"/>
          <w:szCs w:val="30"/>
          <w:cs/>
        </w:rPr>
        <w:t>กลุ่ม</w:t>
      </w:r>
      <w:r w:rsidRPr="00B64833">
        <w:rPr>
          <w:rFonts w:ascii="Angsana New" w:hAnsi="Angsana New"/>
          <w:sz w:val="30"/>
          <w:szCs w:val="30"/>
          <w:cs/>
        </w:rPr>
        <w:t xml:space="preserve">กองทรัสต์จะจัดประเภทสัญญาเช่าช่วงเป็นสัญญาเช่าเงินทุนหรือสัญญาเช่าดำเนินงานโดยอ้างอิงจากสินทรัพย์สิทธิการใช้ที่เกิดจากสัญญาเช่าหลัก </w:t>
      </w:r>
      <w:r w:rsidR="007413A9" w:rsidRPr="007413A9">
        <w:rPr>
          <w:rFonts w:ascii="Angsana New" w:hAnsi="Angsana New"/>
          <w:sz w:val="30"/>
          <w:szCs w:val="30"/>
          <w:cs/>
        </w:rPr>
        <w:t>เว้นแต่สัญญาเช่าหลักเป็นสัญญาเช่าระยะสั้นสัญญาให้เช่าช่วงจะถูกจัดประเภทเป็นสัญญาเช่าดำเนินงาน สินทรัพย์สิทธิการใช้ดังกล่าวจะแสดงเป็น</w:t>
      </w:r>
      <w:r w:rsidR="00DE0FF2">
        <w:rPr>
          <w:rFonts w:ascii="Angsana New" w:hAnsi="Angsana New" w:hint="cs"/>
          <w:sz w:val="30"/>
          <w:szCs w:val="30"/>
          <w:cs/>
        </w:rPr>
        <w:t>เงิน</w:t>
      </w:r>
      <w:r w:rsidR="00DE0FF2" w:rsidRPr="007413A9">
        <w:rPr>
          <w:rFonts w:ascii="Angsana New" w:hAnsi="Angsana New"/>
          <w:sz w:val="30"/>
          <w:szCs w:val="30"/>
          <w:cs/>
        </w:rPr>
        <w:t>ลงทุน</w:t>
      </w:r>
      <w:r w:rsidR="00DE0FF2">
        <w:rPr>
          <w:rFonts w:ascii="Angsana New" w:hAnsi="Angsana New" w:hint="cs"/>
          <w:sz w:val="30"/>
          <w:szCs w:val="30"/>
          <w:cs/>
        </w:rPr>
        <w:t>ใน</w:t>
      </w:r>
      <w:r w:rsidR="007413A9" w:rsidRPr="007413A9">
        <w:rPr>
          <w:rFonts w:ascii="Angsana New" w:hAnsi="Angsana New"/>
          <w:sz w:val="30"/>
          <w:szCs w:val="30"/>
          <w:cs/>
        </w:rPr>
        <w:t>อสังหาริมทรัพย์</w:t>
      </w:r>
    </w:p>
    <w:p w14:paraId="21445C3A" w14:textId="5692CFF2" w:rsidR="006B196A" w:rsidRDefault="006B196A" w:rsidP="00ED12E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" w:hanging="22"/>
        <w:jc w:val="thaiDistribute"/>
        <w:rPr>
          <w:rFonts w:ascii="Angsana New" w:hAnsi="Angsana New"/>
          <w:sz w:val="30"/>
          <w:szCs w:val="30"/>
        </w:rPr>
      </w:pPr>
    </w:p>
    <w:p w14:paraId="59405D91" w14:textId="3D07C083" w:rsidR="006B196A" w:rsidRDefault="006B196A" w:rsidP="00ED12E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" w:hanging="22"/>
        <w:jc w:val="thaiDistribute"/>
        <w:rPr>
          <w:rFonts w:ascii="Angsana New" w:hAnsi="Angsana New"/>
          <w:sz w:val="30"/>
          <w:szCs w:val="30"/>
        </w:rPr>
      </w:pPr>
      <w:r w:rsidRPr="00B64833">
        <w:rPr>
          <w:rFonts w:ascii="Angsana New" w:hAnsi="Angsana New" w:hint="cs"/>
          <w:sz w:val="30"/>
          <w:szCs w:val="30"/>
          <w:cs/>
        </w:rPr>
        <w:t>กลุ่ม</w:t>
      </w:r>
      <w:r w:rsidRPr="00B64833">
        <w:rPr>
          <w:rFonts w:ascii="Angsana New" w:hAnsi="Angsana New"/>
          <w:sz w:val="30"/>
          <w:szCs w:val="30"/>
          <w:cs/>
        </w:rPr>
        <w:t>กองทรัสต์รับรู้ค่าเช่ารับจากสัญญาเช่าดำเนินงานในกำไรหรือขาดทุนด้วยวิธีเส้นตรงตลอดอายุสัญญาเช่า และแสดงเป็นส่วนหนึ่งของ ‘รายได้ค่าเช่า’ ต้นทุนทางตรงเริ่มแรกที่เกิดขึ้นเพื่อการได้มาซึ่งสัญญาเช่าดำเนินงานจะรวมเป็นมูลค่าตามบัญชีของสินทรัพย์ที่ให้เช่าและรับรู้ต้นทุนดังกล่าวเป็นค่าใช้จ่ายตลอดอายุสัญญาเช่าโดยใช้เกณฑ์เดียวกันกับรายได้ค่าเช่า ค่าเช่าที่อาจเกิดขึ้นรับรู้เป็นรายได้ค่าเช่าในรอบระยะเวลาบัญชีที่ได้รับ รายได้ค่าเช่าค้างรับแสดงไว้เป็นส่วนหนึ่งของลูกหนี้ค่าเช่าและ</w:t>
      </w:r>
      <w:r w:rsidRPr="00B64833">
        <w:rPr>
          <w:rFonts w:ascii="Angsana New" w:hAnsi="Angsana New" w:hint="cs"/>
          <w:sz w:val="30"/>
          <w:szCs w:val="30"/>
          <w:cs/>
        </w:rPr>
        <w:t>ลูกหนี้อื่น</w:t>
      </w:r>
    </w:p>
    <w:p w14:paraId="492112A8" w14:textId="77777777" w:rsidR="006B196A" w:rsidRDefault="006B196A" w:rsidP="00ED12E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" w:hanging="22"/>
        <w:jc w:val="thaiDistribute"/>
        <w:rPr>
          <w:rFonts w:ascii="Angsana New" w:hAnsi="Angsana New"/>
          <w:sz w:val="30"/>
          <w:szCs w:val="30"/>
        </w:rPr>
      </w:pPr>
    </w:p>
    <w:p w14:paraId="1A48D84E" w14:textId="52806E0F" w:rsidR="00824295" w:rsidRDefault="00824295" w:rsidP="00ED12E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" w:hanging="22"/>
        <w:jc w:val="thaiDistribute"/>
        <w:rPr>
          <w:rFonts w:ascii="Angsana New" w:hAnsi="Angsana New"/>
          <w:sz w:val="30"/>
          <w:szCs w:val="30"/>
        </w:rPr>
      </w:pPr>
      <w:r w:rsidRPr="00B64833">
        <w:rPr>
          <w:rFonts w:ascii="Angsana New" w:hAnsi="Angsana New" w:hint="cs"/>
          <w:sz w:val="30"/>
          <w:szCs w:val="30"/>
          <w:cs/>
        </w:rPr>
        <w:t>กลุ่ม</w:t>
      </w:r>
      <w:r w:rsidRPr="00B64833">
        <w:rPr>
          <w:rFonts w:ascii="Angsana New" w:hAnsi="Angsana New"/>
          <w:sz w:val="30"/>
          <w:szCs w:val="30"/>
          <w:cs/>
        </w:rPr>
        <w:t>กองทรัสต์ รับรู้ลูกหนี้สัญญาเช่าเงินทุนด้วยจำนวนเงินลงทุนสุทธิของสัญญาเช่า ซึ่งประกอบด้วยมูลค่าปัจจุบันของค่าเช่าและมูลค่าคงเหลือที่ไม่ได้รับประกันคิดลดด้วยอัตราดอกเบี้ยตามนัยของสัญญาเช่า รายได้ดอกเบี้ยจากสัญญาเช่าเงินทุนจะถูกปันส่วนในแต่ละรอบระยะเวลาบัญชีเพื่อสะท้อนอัตราผลตอบแทนคงที่ในแต่ละงวดของ</w:t>
      </w:r>
      <w:r w:rsidRPr="00B64833">
        <w:rPr>
          <w:rFonts w:ascii="Angsana New" w:hAnsi="Angsana New" w:hint="cs"/>
          <w:sz w:val="30"/>
          <w:szCs w:val="30"/>
          <w:cs/>
        </w:rPr>
        <w:t>กลุ่ม</w:t>
      </w:r>
      <w:r w:rsidRPr="00B64833">
        <w:rPr>
          <w:rFonts w:ascii="Angsana New" w:hAnsi="Angsana New"/>
          <w:sz w:val="30"/>
          <w:szCs w:val="30"/>
          <w:cs/>
        </w:rPr>
        <w:t>กองทรัสต์ที่ได้จากเงินลงทุนสุทธิคงเหลือตามสัญญาเช่า โดย</w:t>
      </w:r>
      <w:r w:rsidRPr="00B64833">
        <w:rPr>
          <w:rFonts w:ascii="Angsana New" w:hAnsi="Angsana New" w:hint="cs"/>
          <w:sz w:val="30"/>
          <w:szCs w:val="30"/>
          <w:cs/>
        </w:rPr>
        <w:t>กลุ่ม</w:t>
      </w:r>
      <w:r w:rsidRPr="00B64833">
        <w:rPr>
          <w:rFonts w:ascii="Angsana New" w:hAnsi="Angsana New"/>
          <w:sz w:val="30"/>
          <w:szCs w:val="30"/>
          <w:cs/>
        </w:rPr>
        <w:t xml:space="preserve">กองทรัสต์สอบทานมูลค่าคงเหลือที่ไม่ได้รับประกันที่ประมาณการไว้ ซึ่งใช้ในการคำนวณเงินลงทุนขั้นต้นตามสัญญาเช่าอย่างสม่ำเสมอ </w:t>
      </w:r>
      <w:r w:rsidRPr="00B64833">
        <w:rPr>
          <w:rFonts w:ascii="Angsana New" w:hAnsi="Angsana New" w:hint="cs"/>
          <w:sz w:val="30"/>
          <w:szCs w:val="30"/>
          <w:cs/>
        </w:rPr>
        <w:t>กลุ่ม</w:t>
      </w:r>
      <w:r w:rsidRPr="00B64833">
        <w:rPr>
          <w:rFonts w:ascii="Angsana New" w:hAnsi="Angsana New"/>
          <w:sz w:val="30"/>
          <w:szCs w:val="30"/>
          <w:cs/>
        </w:rPr>
        <w:t xml:space="preserve">กองทรัสต์ถือปฏิบัติตามข้อกำหนดการตัดรายการและการด้อยค่าลูกหนี้สัญญาเช่าเงินทุนตามที่กำหนดในหมายเหตุข้อ </w:t>
      </w:r>
      <w:r w:rsidR="002A762D">
        <w:rPr>
          <w:rFonts w:ascii="Angsana New" w:hAnsi="Angsana New"/>
          <w:sz w:val="30"/>
          <w:szCs w:val="30"/>
        </w:rPr>
        <w:t>3</w:t>
      </w:r>
      <w:r w:rsidR="0074523C" w:rsidRPr="00B64833">
        <w:rPr>
          <w:rFonts w:ascii="Angsana New" w:hAnsi="Angsana New" w:hint="cs"/>
          <w:sz w:val="30"/>
          <w:szCs w:val="30"/>
        </w:rPr>
        <w:t xml:space="preserve"> </w:t>
      </w:r>
      <w:r w:rsidRPr="00B64833">
        <w:rPr>
          <w:rFonts w:ascii="Angsana New" w:hAnsi="Angsana New"/>
          <w:sz w:val="30"/>
          <w:szCs w:val="30"/>
        </w:rPr>
        <w:t>(</w:t>
      </w:r>
      <w:r w:rsidR="0074523C" w:rsidRPr="00B64833">
        <w:rPr>
          <w:rFonts w:ascii="Angsana New" w:hAnsi="Angsana New" w:hint="cs"/>
          <w:sz w:val="30"/>
          <w:szCs w:val="30"/>
          <w:cs/>
        </w:rPr>
        <w:t>ค</w:t>
      </w:r>
      <w:r w:rsidRPr="00B64833">
        <w:rPr>
          <w:rFonts w:ascii="Angsana New" w:hAnsi="Angsana New"/>
          <w:sz w:val="30"/>
          <w:szCs w:val="30"/>
          <w:cs/>
        </w:rPr>
        <w:t xml:space="preserve">) และข้อ </w:t>
      </w:r>
      <w:r w:rsidR="002A762D">
        <w:rPr>
          <w:rFonts w:ascii="Angsana New" w:hAnsi="Angsana New"/>
          <w:sz w:val="30"/>
          <w:szCs w:val="30"/>
        </w:rPr>
        <w:t>3</w:t>
      </w:r>
      <w:r w:rsidR="0074523C" w:rsidRPr="00B64833">
        <w:rPr>
          <w:rFonts w:ascii="Angsana New" w:hAnsi="Angsana New" w:hint="cs"/>
          <w:sz w:val="30"/>
          <w:szCs w:val="30"/>
        </w:rPr>
        <w:t xml:space="preserve"> </w:t>
      </w:r>
      <w:r w:rsidRPr="00B64833">
        <w:rPr>
          <w:rFonts w:ascii="Angsana New" w:hAnsi="Angsana New"/>
          <w:sz w:val="30"/>
          <w:szCs w:val="30"/>
        </w:rPr>
        <w:t>(</w:t>
      </w:r>
      <w:r w:rsidR="0074523C" w:rsidRPr="00B64833">
        <w:rPr>
          <w:rFonts w:ascii="Angsana New" w:hAnsi="Angsana New" w:hint="cs"/>
          <w:sz w:val="30"/>
          <w:szCs w:val="30"/>
          <w:cs/>
        </w:rPr>
        <w:t>ฉ</w:t>
      </w:r>
      <w:r w:rsidRPr="00B64833">
        <w:rPr>
          <w:rFonts w:ascii="Angsana New" w:hAnsi="Angsana New"/>
          <w:sz w:val="30"/>
          <w:szCs w:val="30"/>
          <w:cs/>
        </w:rPr>
        <w:t>) ตามลำดับ</w:t>
      </w:r>
    </w:p>
    <w:p w14:paraId="1CF0EDD2" w14:textId="511AF57E" w:rsidR="00ED12E0" w:rsidRDefault="00ED12E0" w:rsidP="00ED12E0">
      <w:pPr>
        <w:pStyle w:val="a"/>
        <w:tabs>
          <w:tab w:val="clear" w:pos="1080"/>
        </w:tabs>
        <w:ind w:right="2"/>
        <w:jc w:val="thaiDistribute"/>
        <w:rPr>
          <w:rFonts w:ascii="Angsana New" w:eastAsia="Cordia New" w:hAnsi="Angsana New" w:cs="Angsana New"/>
          <w:b/>
          <w:bCs/>
          <w:i/>
          <w:iCs/>
          <w:lang w:val="en-US"/>
        </w:rPr>
      </w:pPr>
      <w:r w:rsidRPr="00B64833">
        <w:rPr>
          <w:rFonts w:ascii="Angsana New" w:eastAsia="Cordia New" w:hAnsi="Angsana New" w:cs="Angsana New"/>
          <w:b/>
          <w:bCs/>
          <w:i/>
          <w:iCs/>
          <w:lang w:val="en-US"/>
        </w:rPr>
        <w:lastRenderedPageBreak/>
        <w:t>(</w:t>
      </w:r>
      <w:r w:rsidRPr="00B64833">
        <w:rPr>
          <w:rFonts w:ascii="Angsana New" w:eastAsia="Cordia New" w:hAnsi="Angsana New" w:cs="Angsana New" w:hint="cs"/>
          <w:b/>
          <w:bCs/>
          <w:i/>
          <w:iCs/>
          <w:cs/>
          <w:lang w:val="en-US"/>
        </w:rPr>
        <w:t>ฏ</w:t>
      </w:r>
      <w:r w:rsidRPr="00B64833">
        <w:rPr>
          <w:rFonts w:ascii="Angsana New" w:eastAsia="Cordia New" w:hAnsi="Angsana New" w:cs="Angsana New"/>
          <w:b/>
          <w:bCs/>
          <w:i/>
          <w:iCs/>
          <w:cs/>
          <w:lang w:val="en-US"/>
        </w:rPr>
        <w:t>)</w:t>
      </w:r>
      <w:r w:rsidRPr="00B64833">
        <w:rPr>
          <w:rFonts w:ascii="Angsana New" w:eastAsia="Cordia New" w:hAnsi="Angsana New" w:cs="Angsana New"/>
          <w:b/>
          <w:bCs/>
          <w:i/>
          <w:iCs/>
          <w:cs/>
          <w:lang w:val="en-US"/>
        </w:rPr>
        <w:tab/>
        <w:t>ดอกเบี้ย</w:t>
      </w:r>
    </w:p>
    <w:p w14:paraId="61E045D0" w14:textId="77777777" w:rsidR="00ED12E0" w:rsidRDefault="00ED12E0" w:rsidP="00ED12E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" w:hanging="22"/>
        <w:jc w:val="thaiDistribute"/>
        <w:rPr>
          <w:rFonts w:ascii="Angsana New" w:hAnsi="Angsana New"/>
          <w:sz w:val="30"/>
          <w:szCs w:val="30"/>
        </w:rPr>
      </w:pPr>
    </w:p>
    <w:p w14:paraId="54B6C24C" w14:textId="488D5132" w:rsidR="00ED12E0" w:rsidRDefault="00FE443C" w:rsidP="00ED12E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" w:hanging="22"/>
        <w:jc w:val="thaiDistribute"/>
        <w:rPr>
          <w:rFonts w:ascii="Angsana New" w:hAnsi="Angsana New"/>
          <w:sz w:val="30"/>
          <w:szCs w:val="30"/>
        </w:rPr>
      </w:pPr>
      <w:r w:rsidRPr="00B64833">
        <w:rPr>
          <w:rFonts w:ascii="Angsana New" w:hAnsi="Angsana New"/>
          <w:sz w:val="30"/>
          <w:szCs w:val="30"/>
          <w:cs/>
        </w:rPr>
        <w:t xml:space="preserve">ดอกเบี้ยรับและดอกเบี้ยจ่ายรับรู้ในกำไรหรือขาดทุนด้วยวิธีดอกเบี้ยที่แท้จริง ในการคำนวณดอกเบี้ยรับและดอกเบี้ยจ่าย อัตราดอกเบี้ยที่แท้จริงจะนำมาใช้กับมูลค่าตามบัญชีขั้นต้นของสินทรัพย์ (เมื่อสินทรัพย์ไม่มีการด้อยค่าด้านเครดิต) หรือราคาทุนตัดจำหน่ายของหนี้สิน </w:t>
      </w:r>
    </w:p>
    <w:p w14:paraId="53D5DF4B" w14:textId="77777777" w:rsidR="00FE443C" w:rsidRPr="00C966F6" w:rsidRDefault="00FE443C" w:rsidP="00ED12E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" w:hanging="22"/>
        <w:jc w:val="thaiDistribute"/>
        <w:rPr>
          <w:rFonts w:ascii="Angsana New" w:hAnsi="Angsana New"/>
          <w:sz w:val="30"/>
          <w:szCs w:val="30"/>
        </w:rPr>
      </w:pPr>
    </w:p>
    <w:p w14:paraId="0248B954" w14:textId="77777777" w:rsidR="00ED12E0" w:rsidRDefault="00ED12E0" w:rsidP="00ED12E0">
      <w:pPr>
        <w:pStyle w:val="a"/>
        <w:tabs>
          <w:tab w:val="clear" w:pos="1080"/>
        </w:tabs>
        <w:ind w:right="2"/>
        <w:jc w:val="thaiDistribute"/>
        <w:rPr>
          <w:rFonts w:ascii="Angsana New" w:eastAsia="Cordia New" w:hAnsi="Angsana New" w:cs="Angsana New"/>
          <w:b/>
          <w:bCs/>
          <w:i/>
          <w:iCs/>
          <w:lang w:val="en-US"/>
        </w:rPr>
      </w:pPr>
      <w:r w:rsidRPr="00B64833">
        <w:rPr>
          <w:rFonts w:ascii="Angsana New" w:eastAsia="Cordia New" w:hAnsi="Angsana New" w:cs="Angsana New"/>
          <w:b/>
          <w:bCs/>
          <w:i/>
          <w:iCs/>
          <w:lang w:val="en-US"/>
        </w:rPr>
        <w:t>(</w:t>
      </w:r>
      <w:r w:rsidRPr="00B64833">
        <w:rPr>
          <w:rFonts w:ascii="Angsana New" w:eastAsia="Cordia New" w:hAnsi="Angsana New" w:cs="Angsana New" w:hint="cs"/>
          <w:b/>
          <w:bCs/>
          <w:i/>
          <w:iCs/>
          <w:cs/>
          <w:lang w:val="en-US"/>
        </w:rPr>
        <w:t>ฐ</w:t>
      </w:r>
      <w:r w:rsidRPr="00B64833">
        <w:rPr>
          <w:rFonts w:ascii="Angsana New" w:eastAsia="Cordia New" w:hAnsi="Angsana New" w:cs="Angsana New"/>
          <w:b/>
          <w:bCs/>
          <w:i/>
          <w:iCs/>
          <w:cs/>
          <w:lang w:val="en-US"/>
        </w:rPr>
        <w:t>)</w:t>
      </w:r>
      <w:r w:rsidRPr="00B64833">
        <w:rPr>
          <w:rFonts w:ascii="Angsana New" w:eastAsia="Cordia New" w:hAnsi="Angsana New" w:cs="Angsana New"/>
          <w:b/>
          <w:bCs/>
          <w:i/>
          <w:iCs/>
          <w:cs/>
          <w:lang w:val="en-US"/>
        </w:rPr>
        <w:tab/>
        <w:t>ค่าใช้จ่าย</w:t>
      </w:r>
    </w:p>
    <w:p w14:paraId="3AFA7C38" w14:textId="77777777" w:rsidR="00ED12E0" w:rsidRPr="00C966F6" w:rsidRDefault="00ED12E0" w:rsidP="00ED12E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" w:hanging="22"/>
        <w:jc w:val="thaiDistribute"/>
        <w:rPr>
          <w:rFonts w:ascii="Angsana New" w:hAnsi="Angsana New"/>
          <w:sz w:val="30"/>
          <w:szCs w:val="30"/>
        </w:rPr>
      </w:pPr>
    </w:p>
    <w:p w14:paraId="367C4CBC" w14:textId="77777777" w:rsidR="00ED12E0" w:rsidRDefault="00ED12E0" w:rsidP="00ED12E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" w:hanging="22"/>
        <w:jc w:val="thaiDistribute"/>
        <w:rPr>
          <w:rFonts w:ascii="Angsana New" w:hAnsi="Angsana New"/>
          <w:sz w:val="30"/>
          <w:szCs w:val="30"/>
        </w:rPr>
      </w:pPr>
      <w:r w:rsidRPr="00B64833">
        <w:rPr>
          <w:rFonts w:ascii="Angsana New" w:hAnsi="Angsana New"/>
          <w:sz w:val="30"/>
          <w:szCs w:val="30"/>
          <w:cs/>
        </w:rPr>
        <w:t>ค่าใช้จ่ายรับรู้ตามเกณฑ์คงค้าง</w:t>
      </w:r>
    </w:p>
    <w:p w14:paraId="5998915A" w14:textId="77777777" w:rsidR="00ED12E0" w:rsidRPr="00C966F6" w:rsidRDefault="00ED12E0" w:rsidP="00ED12E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" w:hanging="22"/>
        <w:jc w:val="thaiDistribute"/>
        <w:rPr>
          <w:rFonts w:ascii="Angsana New" w:hAnsi="Angsana New"/>
          <w:sz w:val="30"/>
          <w:szCs w:val="30"/>
        </w:rPr>
      </w:pPr>
    </w:p>
    <w:p w14:paraId="4D0D075B" w14:textId="77777777" w:rsidR="00ED12E0" w:rsidRDefault="00ED12E0" w:rsidP="00ED12E0">
      <w:pPr>
        <w:pStyle w:val="a"/>
        <w:tabs>
          <w:tab w:val="clear" w:pos="1080"/>
        </w:tabs>
        <w:ind w:right="2"/>
        <w:jc w:val="thaiDistribute"/>
        <w:rPr>
          <w:rFonts w:ascii="Angsana New" w:eastAsia="Cordia New" w:hAnsi="Angsana New" w:cs="Angsana New"/>
          <w:b/>
          <w:bCs/>
          <w:i/>
          <w:iCs/>
          <w:lang w:val="en-US"/>
        </w:rPr>
      </w:pPr>
      <w:r w:rsidRPr="00B64833">
        <w:rPr>
          <w:rFonts w:ascii="Angsana New" w:eastAsia="Cordia New" w:hAnsi="Angsana New" w:cs="Angsana New"/>
          <w:b/>
          <w:bCs/>
          <w:i/>
          <w:iCs/>
          <w:lang w:val="en-US"/>
        </w:rPr>
        <w:t>(</w:t>
      </w:r>
      <w:r w:rsidRPr="00B64833">
        <w:rPr>
          <w:rFonts w:ascii="Angsana New" w:eastAsia="Cordia New" w:hAnsi="Angsana New" w:cs="Angsana New" w:hint="cs"/>
          <w:b/>
          <w:bCs/>
          <w:i/>
          <w:iCs/>
          <w:cs/>
          <w:lang w:val="en-US"/>
        </w:rPr>
        <w:t>ฑ</w:t>
      </w:r>
      <w:r w:rsidRPr="00B64833">
        <w:rPr>
          <w:rFonts w:ascii="Angsana New" w:eastAsia="Cordia New" w:hAnsi="Angsana New" w:cs="Angsana New"/>
          <w:b/>
          <w:bCs/>
          <w:i/>
          <w:iCs/>
          <w:cs/>
          <w:lang w:val="en-US"/>
        </w:rPr>
        <w:t>)</w:t>
      </w:r>
      <w:r w:rsidRPr="00B64833">
        <w:rPr>
          <w:rFonts w:ascii="Angsana New" w:eastAsia="Cordia New" w:hAnsi="Angsana New" w:cs="Angsana New"/>
          <w:b/>
          <w:bCs/>
          <w:i/>
          <w:iCs/>
          <w:cs/>
          <w:lang w:val="en-US"/>
        </w:rPr>
        <w:tab/>
      </w:r>
      <w:r w:rsidRPr="00B64833">
        <w:rPr>
          <w:rFonts w:ascii="Angsana New" w:eastAsia="Cordia New" w:hAnsi="Angsana New" w:cs="Angsana New" w:hint="cs"/>
          <w:b/>
          <w:bCs/>
          <w:i/>
          <w:iCs/>
          <w:cs/>
          <w:lang w:val="en-US"/>
        </w:rPr>
        <w:t>ภาษีเงินได้</w:t>
      </w:r>
    </w:p>
    <w:p w14:paraId="07E009D9" w14:textId="77777777" w:rsidR="00ED12E0" w:rsidRPr="00C966F6" w:rsidRDefault="00ED12E0" w:rsidP="00ED12E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" w:hanging="22"/>
        <w:jc w:val="thaiDistribute"/>
        <w:rPr>
          <w:rFonts w:ascii="Angsana New" w:hAnsi="Angsana New"/>
          <w:sz w:val="30"/>
          <w:szCs w:val="30"/>
        </w:rPr>
      </w:pPr>
    </w:p>
    <w:p w14:paraId="38E690DD" w14:textId="1F8E1936" w:rsidR="00ED12E0" w:rsidRDefault="00ED12E0" w:rsidP="00ED12E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" w:hanging="22"/>
        <w:jc w:val="thaiDistribute"/>
        <w:rPr>
          <w:rFonts w:ascii="Angsana New" w:hAnsi="Angsana New"/>
          <w:sz w:val="30"/>
          <w:szCs w:val="30"/>
        </w:rPr>
      </w:pPr>
      <w:r w:rsidRPr="00B64833">
        <w:rPr>
          <w:rFonts w:ascii="Angsana New" w:hAnsi="Angsana New"/>
          <w:sz w:val="30"/>
          <w:szCs w:val="30"/>
          <w:cs/>
        </w:rPr>
        <w:t>กองทรัสต์ได้รับยกเว้นภาษีเงินได้นิติบุคคลในประเทศไทย จึงไม่มีภาระภาษีเงินได้นิติบุคคล</w:t>
      </w:r>
    </w:p>
    <w:p w14:paraId="00504F9F" w14:textId="77777777" w:rsidR="00ED12E0" w:rsidRDefault="00ED12E0" w:rsidP="00ED12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240B385E" w14:textId="77777777" w:rsidR="00ED12E0" w:rsidRPr="005F625C" w:rsidRDefault="00ED12E0" w:rsidP="00ED12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B64833">
        <w:rPr>
          <w:rFonts w:ascii="Angsana New" w:hAnsi="Angsana New"/>
          <w:sz w:val="30"/>
          <w:szCs w:val="30"/>
          <w:cs/>
        </w:rPr>
        <w:t>ค่าใช้จ่ายภาษีเงินได้</w:t>
      </w:r>
      <w:r w:rsidRPr="00B64833">
        <w:rPr>
          <w:rFonts w:ascii="Angsana New" w:hAnsi="Angsana New" w:hint="cs"/>
          <w:sz w:val="30"/>
          <w:szCs w:val="30"/>
          <w:cs/>
        </w:rPr>
        <w:t>ในงบการเงินรวม</w:t>
      </w:r>
      <w:r w:rsidRPr="00B64833">
        <w:rPr>
          <w:rFonts w:ascii="Angsana New" w:hAnsi="Angsana New"/>
          <w:sz w:val="30"/>
          <w:szCs w:val="30"/>
          <w:cs/>
        </w:rPr>
        <w:t>สำหรับปีประกอบด้วยภาษีเงินได้ของงวดปัจจุบันและภาษีเงินได้รอการตัดบัญชี</w:t>
      </w:r>
      <w:r w:rsidRPr="00B64833">
        <w:rPr>
          <w:rFonts w:ascii="Angsana New" w:hAnsi="Angsana New" w:hint="cs"/>
          <w:sz w:val="30"/>
          <w:szCs w:val="30"/>
          <w:cs/>
        </w:rPr>
        <w:t>ของบริษัทย่อย</w:t>
      </w:r>
      <w:r w:rsidRPr="00B64833">
        <w:rPr>
          <w:rFonts w:ascii="Angsana New" w:hAnsi="Angsana New"/>
          <w:sz w:val="30"/>
          <w:szCs w:val="30"/>
          <w:cs/>
        </w:rPr>
        <w:t xml:space="preserve"> ภาษีเงินได้ของงวดปัจจุบันและภาษีเงินได้รอการตัดบัญชีรับรู้ในกำไรหรือขาดทุนเว้นแต่ในส่วนที่เกี่ยวกับรายการที่เกี่ยวข้องในการรวมธุรกิจ หรือรายการที่รับรู้โดยตรงในส่วนของผู้ถือ</w:t>
      </w:r>
      <w:r w:rsidRPr="00B64833">
        <w:rPr>
          <w:rFonts w:ascii="Angsana New" w:hAnsi="Angsana New" w:hint="cs"/>
          <w:sz w:val="30"/>
          <w:szCs w:val="30"/>
          <w:cs/>
        </w:rPr>
        <w:t>หน่วยทรัสต์</w:t>
      </w:r>
      <w:r w:rsidRPr="00B64833">
        <w:rPr>
          <w:rFonts w:ascii="Angsana New" w:hAnsi="Angsana New"/>
          <w:sz w:val="30"/>
          <w:szCs w:val="30"/>
          <w:cs/>
        </w:rPr>
        <w:t>หรือกำไรขาดทุนเบ็ดเสร็จอื่น</w:t>
      </w:r>
      <w:r w:rsidRPr="005F625C">
        <w:rPr>
          <w:rFonts w:ascii="Angsana New" w:hAnsi="Angsana New"/>
          <w:sz w:val="30"/>
          <w:szCs w:val="30"/>
        </w:rPr>
        <w:t xml:space="preserve"> </w:t>
      </w:r>
    </w:p>
    <w:p w14:paraId="5D7E2B11" w14:textId="77777777" w:rsidR="00ED12E0" w:rsidRPr="00D856CC" w:rsidRDefault="00ED12E0" w:rsidP="00ED12E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" w:hanging="22"/>
        <w:jc w:val="thaiDistribute"/>
        <w:rPr>
          <w:rFonts w:ascii="Angsana New" w:hAnsi="Angsana New"/>
          <w:sz w:val="30"/>
          <w:szCs w:val="30"/>
        </w:rPr>
      </w:pPr>
    </w:p>
    <w:p w14:paraId="5BE018E4" w14:textId="2F15A487" w:rsidR="00ED12E0" w:rsidRPr="002D4A7E" w:rsidRDefault="002D4A7E" w:rsidP="002D4A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2D4A7E">
        <w:rPr>
          <w:rFonts w:ascii="Angsana New" w:hAnsi="Angsana New"/>
          <w:sz w:val="30"/>
          <w:szCs w:val="30"/>
          <w:cs/>
        </w:rPr>
        <w:t>ภาษีเงินได้ของงวดปัจจุบันบันทึกโดยคำนวณจากกำไรหรือขาดทุนประจำปีที่ต้องเสียภาษี โดยใช้อัตราภาษีที่ประกาศใช้หรือที่คาดว่ามีผลบังคับใช้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ตลอดจนการปรับปรุงทางภาษีที่เกี่ยวกับรายการในปีก่อน</w:t>
      </w:r>
      <w:r w:rsidRPr="002D4A7E">
        <w:rPr>
          <w:rFonts w:ascii="Angsana New" w:hAnsi="Angsana New" w:hint="cs"/>
          <w:sz w:val="30"/>
          <w:szCs w:val="30"/>
          <w:cs/>
        </w:rPr>
        <w:t xml:space="preserve"> </w:t>
      </w:r>
      <w:r w:rsidRPr="002D4A7E">
        <w:rPr>
          <w:rFonts w:ascii="Angsana New" w:hAnsi="Angsana New"/>
          <w:sz w:val="30"/>
          <w:szCs w:val="30"/>
          <w:cs/>
        </w:rPr>
        <w:t>ๆ</w:t>
      </w:r>
    </w:p>
    <w:p w14:paraId="0AFF7003" w14:textId="77777777" w:rsidR="002D4A7E" w:rsidRPr="00D856CC" w:rsidRDefault="002D4A7E" w:rsidP="00ED12E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" w:hanging="22"/>
        <w:jc w:val="thaiDistribute"/>
        <w:rPr>
          <w:rFonts w:ascii="Angsana New" w:hAnsi="Angsana New"/>
          <w:sz w:val="30"/>
          <w:szCs w:val="30"/>
        </w:rPr>
      </w:pPr>
    </w:p>
    <w:p w14:paraId="743B49BF" w14:textId="203346F4" w:rsidR="00ED12E0" w:rsidRPr="00D856CC" w:rsidRDefault="002D4A7E" w:rsidP="00ED12E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" w:hanging="22"/>
        <w:jc w:val="thaiDistribute"/>
        <w:rPr>
          <w:rFonts w:ascii="Angsana New" w:hAnsi="Angsana New"/>
          <w:sz w:val="30"/>
          <w:szCs w:val="30"/>
        </w:rPr>
      </w:pPr>
      <w:r w:rsidRPr="002D4A7E">
        <w:rPr>
          <w:rFonts w:ascii="Angsana New" w:hAnsi="Angsana New"/>
          <w:sz w:val="30"/>
          <w:szCs w:val="30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 ภาษีเงินได้รอการตัดบัญชีจะไม่ถูกรับรู้เมื่อเกิดจากผลแตกต่างชั่วคราว สำหรับ</w:t>
      </w:r>
      <w:r w:rsidRPr="002D4A7E">
        <w:rPr>
          <w:rFonts w:ascii="Angsana New" w:hAnsi="Angsana New" w:hint="cs"/>
          <w:sz w:val="30"/>
          <w:szCs w:val="30"/>
          <w:cs/>
        </w:rPr>
        <w:t>การรับรู้ค่าความนิยมในครั้งแรก</w:t>
      </w:r>
      <w:r w:rsidRPr="002D4A7E">
        <w:rPr>
          <w:rFonts w:ascii="Angsana New" w:hAnsi="Angsana New"/>
          <w:sz w:val="30"/>
          <w:szCs w:val="30"/>
        </w:rPr>
        <w:t xml:space="preserve"> </w:t>
      </w:r>
      <w:r w:rsidRPr="002D4A7E">
        <w:rPr>
          <w:rFonts w:ascii="Angsana New" w:hAnsi="Angsana New" w:hint="cs"/>
          <w:sz w:val="30"/>
          <w:szCs w:val="30"/>
          <w:cs/>
        </w:rPr>
        <w:t>การรับรู้สินทรัพย์หรือหนี้สินในครั้งแรกซึ่งเป็นรายการที่ไม่ใช่การรวมธุรกิจและรายการนั้นไม่มีผลกระทบต่อกำไรขาดทุนทางบัญชีหรือทางภาษี</w:t>
      </w:r>
    </w:p>
    <w:p w14:paraId="0B8CCF71" w14:textId="33FEE0EB" w:rsidR="00283376" w:rsidRDefault="00283376" w:rsidP="00ED12E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" w:hanging="22"/>
        <w:jc w:val="thaiDistribute"/>
        <w:rPr>
          <w:rFonts w:asciiTheme="majorBidi" w:hAnsiTheme="majorBidi" w:cstheme="majorBidi"/>
          <w:sz w:val="30"/>
          <w:szCs w:val="30"/>
        </w:rPr>
      </w:pPr>
    </w:p>
    <w:p w14:paraId="54075A0E" w14:textId="70E9E610" w:rsidR="00283376" w:rsidRPr="005F625C" w:rsidRDefault="00283376" w:rsidP="00ED12E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" w:hanging="22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283376">
        <w:rPr>
          <w:rFonts w:asciiTheme="majorBidi" w:hAnsiTheme="majorBidi" w:cstheme="majorBidi"/>
          <w:sz w:val="30"/>
          <w:szCs w:val="30"/>
          <w:cs/>
        </w:rPr>
        <w:t>การวัดมูลค่าของภาษีเงินได้รอการตัดบัญชีต้องสะท้อนถึงผลกระทบทางภาษีที่จะเกิดจากลักษณะวิธีการที่กลุ่ม</w:t>
      </w:r>
      <w:r w:rsidRPr="00283376">
        <w:rPr>
          <w:rFonts w:asciiTheme="majorBidi" w:hAnsiTheme="majorBidi" w:cstheme="majorBidi" w:hint="cs"/>
          <w:sz w:val="30"/>
          <w:szCs w:val="30"/>
          <w:cs/>
        </w:rPr>
        <w:t>กองทรัสต์</w:t>
      </w:r>
      <w:r w:rsidRPr="00283376">
        <w:rPr>
          <w:rFonts w:asciiTheme="majorBidi" w:hAnsiTheme="majorBidi" w:cstheme="majorBidi"/>
          <w:sz w:val="30"/>
          <w:szCs w:val="30"/>
          <w:cs/>
        </w:rPr>
        <w:t>คาดว่าจะได้รับผลประโยชน์จากสินทรัพย์หรือจะจ่ายชำระหนี้สินตามมูลค่าตามบัญชี ณ วันสิ้นรอบระยะเวลารายงาน โดยใช้อัตราภาษีที่ประกาศใช้หรือที่คาดว่ามีผลบังคับใช้ ณ วันที่รายงาน ทั้งนี้ สินทรัพย์ภาษีเงินได้ของงวดปัจจุบันจะหักกลบกับหนี้สินภาษีเงินได้ของงวดปัจจุบันในงบการเงิน</w:t>
      </w:r>
      <w:r w:rsidR="00A713DE">
        <w:rPr>
          <w:rFonts w:asciiTheme="majorBidi" w:hAnsiTheme="majorBidi" w:cstheme="majorBidi" w:hint="cs"/>
          <w:sz w:val="30"/>
          <w:szCs w:val="30"/>
          <w:cs/>
        </w:rPr>
        <w:t>รวม</w:t>
      </w:r>
    </w:p>
    <w:p w14:paraId="76691F83" w14:textId="78F6F770" w:rsidR="00ED12E0" w:rsidRPr="00F85CD3" w:rsidRDefault="00F85CD3" w:rsidP="00ED12E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" w:hanging="22"/>
        <w:jc w:val="thaiDistribute"/>
        <w:rPr>
          <w:rFonts w:asciiTheme="majorBidi" w:hAnsiTheme="majorBidi" w:cstheme="majorBidi"/>
          <w:sz w:val="30"/>
          <w:szCs w:val="30"/>
        </w:rPr>
      </w:pPr>
      <w:r w:rsidRPr="00F85CD3">
        <w:rPr>
          <w:rFonts w:asciiTheme="majorBidi" w:hAnsiTheme="majorBidi" w:cstheme="majorBidi"/>
          <w:sz w:val="30"/>
          <w:szCs w:val="30"/>
          <w:cs/>
        </w:rPr>
        <w:lastRenderedPageBreak/>
        <w:t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จะมีจำนวนเพียงพอกับการใช้ประโยชน์จากผลแตกต่างชั่วคราวดังกล่าว 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</w:p>
    <w:p w14:paraId="357F77D4" w14:textId="77777777" w:rsidR="00F85CD3" w:rsidRPr="00D856CC" w:rsidRDefault="00F85CD3" w:rsidP="00ED12E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" w:hanging="22"/>
        <w:jc w:val="thaiDistribute"/>
        <w:rPr>
          <w:rFonts w:ascii="Angsana New" w:hAnsi="Angsana New"/>
          <w:sz w:val="30"/>
          <w:szCs w:val="30"/>
        </w:rPr>
      </w:pPr>
    </w:p>
    <w:p w14:paraId="13F69217" w14:textId="77777777" w:rsidR="00ED12E0" w:rsidRPr="00EA592D" w:rsidRDefault="00ED12E0" w:rsidP="00ED12E0">
      <w:pPr>
        <w:pStyle w:val="a"/>
        <w:tabs>
          <w:tab w:val="clear" w:pos="1080"/>
        </w:tabs>
        <w:ind w:left="540" w:right="2" w:hanging="540"/>
        <w:jc w:val="thaiDistribute"/>
        <w:rPr>
          <w:rFonts w:ascii="Angsana New" w:eastAsia="Cordia New" w:hAnsi="Angsana New" w:cs="Angsana New"/>
          <w:b/>
          <w:bCs/>
          <w:i/>
          <w:iCs/>
          <w:lang w:val="en-US"/>
        </w:rPr>
      </w:pPr>
      <w:r w:rsidRPr="00B64833">
        <w:rPr>
          <w:rFonts w:ascii="Angsana New" w:eastAsia="Cordia New" w:hAnsi="Angsana New" w:cs="Angsana New"/>
          <w:b/>
          <w:bCs/>
          <w:i/>
          <w:iCs/>
          <w:lang w:val="en-US"/>
        </w:rPr>
        <w:t>(</w:t>
      </w:r>
      <w:r w:rsidRPr="00B64833">
        <w:rPr>
          <w:rFonts w:ascii="Angsana New" w:eastAsia="Cordia New" w:hAnsi="Angsana New" w:cs="Angsana New" w:hint="cs"/>
          <w:b/>
          <w:bCs/>
          <w:i/>
          <w:iCs/>
          <w:cs/>
          <w:lang w:val="en-US"/>
        </w:rPr>
        <w:t>ฒ</w:t>
      </w:r>
      <w:r w:rsidRPr="00B64833">
        <w:rPr>
          <w:rFonts w:ascii="Angsana New" w:eastAsia="Cordia New" w:hAnsi="Angsana New" w:cs="Angsana New"/>
          <w:b/>
          <w:bCs/>
          <w:i/>
          <w:iCs/>
          <w:cs/>
          <w:lang w:val="en-US"/>
        </w:rPr>
        <w:t>)</w:t>
      </w:r>
      <w:r w:rsidRPr="00B64833">
        <w:rPr>
          <w:rFonts w:ascii="Angsana New" w:eastAsia="Cordia New" w:hAnsi="Angsana New" w:cs="Angsana New"/>
          <w:b/>
          <w:bCs/>
          <w:i/>
          <w:iCs/>
          <w:cs/>
          <w:lang w:val="en-US"/>
        </w:rPr>
        <w:tab/>
        <w:t>การแบ่งปันส่วนทุน</w:t>
      </w:r>
    </w:p>
    <w:p w14:paraId="754F45C8" w14:textId="77777777" w:rsidR="00ED12E0" w:rsidRPr="00D856CC" w:rsidRDefault="00ED12E0" w:rsidP="00ED12E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" w:hanging="22"/>
        <w:jc w:val="thaiDistribute"/>
        <w:rPr>
          <w:rFonts w:ascii="Angsana New" w:hAnsi="Angsana New"/>
          <w:sz w:val="30"/>
          <w:szCs w:val="30"/>
        </w:rPr>
      </w:pPr>
    </w:p>
    <w:p w14:paraId="7D350A28" w14:textId="77777777" w:rsidR="00ED12E0" w:rsidRDefault="00ED12E0" w:rsidP="00ED12E0">
      <w:pPr>
        <w:pStyle w:val="a"/>
        <w:tabs>
          <w:tab w:val="clear" w:pos="1080"/>
        </w:tabs>
        <w:ind w:left="540" w:right="2" w:hanging="540"/>
        <w:jc w:val="thaiDistribute"/>
        <w:rPr>
          <w:rFonts w:ascii="Angsana New" w:eastAsia="Cordia New" w:hAnsi="Angsana New" w:cs="Angsana New"/>
          <w:lang w:val="en-US"/>
        </w:rPr>
      </w:pPr>
      <w:r w:rsidRPr="00B64833">
        <w:rPr>
          <w:rFonts w:ascii="Angsana New" w:eastAsia="Cordia New" w:hAnsi="Angsana New" w:cs="Angsana New"/>
          <w:lang w:val="en-US"/>
        </w:rPr>
        <w:tab/>
      </w:r>
      <w:r w:rsidRPr="00B64833">
        <w:rPr>
          <w:rFonts w:ascii="Angsana New" w:eastAsia="Cordia New" w:hAnsi="Angsana New" w:cs="Angsana New" w:hint="cs"/>
          <w:cs/>
          <w:lang w:val="en-US"/>
        </w:rPr>
        <w:t>กลุ่ม</w:t>
      </w:r>
      <w:r w:rsidRPr="00B64833">
        <w:rPr>
          <w:rFonts w:ascii="Angsana New" w:eastAsia="Cordia New" w:hAnsi="Angsana New" w:cs="Angsana New"/>
          <w:cs/>
          <w:lang w:val="en-US"/>
        </w:rPr>
        <w:t>กองทรัสต์บันทึกลดกำไรสะสม ณ วันที่ประกาศจ่าย</w:t>
      </w:r>
      <w:r w:rsidRPr="00B64833">
        <w:rPr>
          <w:rFonts w:ascii="Angsana New" w:eastAsia="Cordia New" w:hAnsi="Angsana New" w:cs="Angsana New" w:hint="cs"/>
          <w:cs/>
          <w:lang w:val="en-US"/>
        </w:rPr>
        <w:t>ประโยชน์ผลตอบแทน</w:t>
      </w:r>
    </w:p>
    <w:p w14:paraId="76D38E26" w14:textId="77777777" w:rsidR="00ED12E0" w:rsidRPr="00D856CC" w:rsidRDefault="00ED12E0" w:rsidP="00ED12E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" w:hanging="22"/>
        <w:jc w:val="thaiDistribute"/>
        <w:rPr>
          <w:rFonts w:ascii="Angsana New" w:hAnsi="Angsana New"/>
          <w:sz w:val="30"/>
          <w:szCs w:val="30"/>
        </w:rPr>
      </w:pPr>
    </w:p>
    <w:p w14:paraId="5275ED5E" w14:textId="2793B05A" w:rsidR="00ED12E0" w:rsidRPr="00B64833" w:rsidRDefault="00ED12E0" w:rsidP="00ED12E0">
      <w:pPr>
        <w:pStyle w:val="Heading8"/>
        <w:tabs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</w:rPr>
        <w:t>4</w:t>
      </w:r>
      <w:r w:rsidRPr="00CE726B">
        <w:rPr>
          <w:rFonts w:asciiTheme="majorBidi" w:hAnsiTheme="majorBidi" w:cstheme="majorBidi"/>
          <w:sz w:val="30"/>
          <w:szCs w:val="30"/>
        </w:rPr>
        <w:tab/>
      </w:r>
      <w:r w:rsidRPr="00B64833">
        <w:rPr>
          <w:rFonts w:asciiTheme="majorBidi" w:hAnsiTheme="majorBidi" w:cstheme="majorBidi" w:hint="cs"/>
          <w:sz w:val="30"/>
          <w:szCs w:val="30"/>
          <w:cs/>
        </w:rPr>
        <w:t xml:space="preserve">ผลกระทบจากการแพร่ระบาดของโรคติดเชื้อไวรัสโคโรนา </w:t>
      </w:r>
      <w:r w:rsidRPr="00CB51BF">
        <w:rPr>
          <w:rFonts w:asciiTheme="majorBidi" w:hAnsiTheme="majorBidi" w:cstheme="majorBidi"/>
          <w:sz w:val="30"/>
          <w:szCs w:val="30"/>
        </w:rPr>
        <w:t>2</w:t>
      </w:r>
      <w:r w:rsidRPr="00297648">
        <w:rPr>
          <w:rFonts w:asciiTheme="majorBidi" w:hAnsiTheme="majorBidi" w:cstheme="majorBidi"/>
          <w:sz w:val="30"/>
          <w:szCs w:val="30"/>
        </w:rPr>
        <w:t>0</w:t>
      </w:r>
      <w:r w:rsidRPr="00CB51BF">
        <w:rPr>
          <w:rFonts w:asciiTheme="majorBidi" w:hAnsiTheme="majorBidi" w:cstheme="majorBidi"/>
          <w:sz w:val="30"/>
          <w:szCs w:val="30"/>
        </w:rPr>
        <w:t>1</w:t>
      </w:r>
      <w:r w:rsidRPr="00297648">
        <w:rPr>
          <w:rFonts w:asciiTheme="majorBidi" w:hAnsiTheme="majorBidi" w:cstheme="majorBidi"/>
          <w:sz w:val="30"/>
          <w:szCs w:val="30"/>
        </w:rPr>
        <w:t>9</w:t>
      </w:r>
      <w:r w:rsidR="00C04AD8">
        <w:rPr>
          <w:rFonts w:asciiTheme="majorBidi" w:hAnsiTheme="majorBidi" w:cstheme="majorBidi"/>
          <w:sz w:val="30"/>
          <w:szCs w:val="30"/>
        </w:rPr>
        <w:t xml:space="preserve"> </w:t>
      </w:r>
      <w:r w:rsidR="00C04AD8">
        <w:rPr>
          <w:rFonts w:asciiTheme="majorBidi" w:hAnsiTheme="majorBidi" w:cstheme="majorBidi" w:hint="cs"/>
          <w:sz w:val="30"/>
          <w:szCs w:val="30"/>
          <w:cs/>
        </w:rPr>
        <w:t>(</w:t>
      </w:r>
      <w:r w:rsidR="00C04AD8">
        <w:rPr>
          <w:rFonts w:asciiTheme="majorBidi" w:hAnsiTheme="majorBidi" w:cstheme="majorBidi"/>
          <w:sz w:val="30"/>
          <w:szCs w:val="30"/>
        </w:rPr>
        <w:t>C</w:t>
      </w:r>
      <w:r w:rsidR="00D730FC">
        <w:rPr>
          <w:rFonts w:asciiTheme="majorBidi" w:hAnsiTheme="majorBidi" w:cstheme="majorBidi"/>
          <w:sz w:val="30"/>
          <w:szCs w:val="30"/>
        </w:rPr>
        <w:t>OVID</w:t>
      </w:r>
      <w:r w:rsidR="00C04AD8">
        <w:rPr>
          <w:rFonts w:asciiTheme="majorBidi" w:hAnsiTheme="majorBidi" w:cstheme="majorBidi"/>
          <w:sz w:val="30"/>
          <w:szCs w:val="30"/>
        </w:rPr>
        <w:t>-19</w:t>
      </w:r>
      <w:r w:rsidR="00C04AD8">
        <w:rPr>
          <w:rFonts w:asciiTheme="majorBidi" w:hAnsiTheme="majorBidi" w:cstheme="majorBidi" w:hint="cs"/>
          <w:sz w:val="30"/>
          <w:szCs w:val="30"/>
          <w:cs/>
        </w:rPr>
        <w:t>)</w:t>
      </w:r>
    </w:p>
    <w:p w14:paraId="11200492" w14:textId="77777777" w:rsidR="00ED12E0" w:rsidRPr="006C64A2" w:rsidRDefault="00ED12E0" w:rsidP="006C64A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" w:hanging="22"/>
        <w:jc w:val="thaiDistribute"/>
        <w:rPr>
          <w:rFonts w:ascii="Angsana New" w:hAnsi="Angsana New"/>
          <w:sz w:val="30"/>
          <w:szCs w:val="30"/>
        </w:rPr>
      </w:pPr>
    </w:p>
    <w:p w14:paraId="145C0B37" w14:textId="663090FA" w:rsidR="00ED12E0" w:rsidRDefault="00D730FC" w:rsidP="007F05F7">
      <w:pPr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B64833">
        <w:rPr>
          <w:rFonts w:ascii="Angsana New" w:hAnsi="Angsana New"/>
          <w:sz w:val="30"/>
          <w:szCs w:val="30"/>
          <w:cs/>
        </w:rPr>
        <w:t xml:space="preserve">ในปี </w:t>
      </w:r>
      <w:r>
        <w:rPr>
          <w:rFonts w:ascii="Angsana New" w:hAnsi="Angsana New"/>
          <w:sz w:val="30"/>
          <w:szCs w:val="30"/>
        </w:rPr>
        <w:t>2564</w:t>
      </w:r>
      <w:r w:rsidRPr="00B64833">
        <w:rPr>
          <w:rFonts w:ascii="Angsana New" w:hAnsi="Angsana New"/>
          <w:sz w:val="30"/>
          <w:szCs w:val="30"/>
          <w:cs/>
        </w:rPr>
        <w:t xml:space="preserve"> </w:t>
      </w:r>
      <w:r w:rsidR="005F6B8B" w:rsidRPr="00B64833">
        <w:rPr>
          <w:rFonts w:ascii="Angsana New" w:hAnsi="Angsana New"/>
          <w:sz w:val="30"/>
          <w:szCs w:val="30"/>
          <w:cs/>
        </w:rPr>
        <w:t xml:space="preserve">สถานการณ์การแพร่ระบาดของ </w:t>
      </w:r>
      <w:r w:rsidR="005F6B8B" w:rsidRPr="005F6B8B">
        <w:rPr>
          <w:rFonts w:ascii="Angsana New" w:hAnsi="Angsana New"/>
          <w:sz w:val="30"/>
          <w:szCs w:val="30"/>
        </w:rPr>
        <w:t>COVID-</w:t>
      </w:r>
      <w:r w:rsidR="005F6B8B">
        <w:rPr>
          <w:rFonts w:ascii="Angsana New" w:hAnsi="Angsana New"/>
          <w:sz w:val="30"/>
          <w:szCs w:val="30"/>
        </w:rPr>
        <w:t>19</w:t>
      </w:r>
      <w:r w:rsidR="005F6B8B" w:rsidRPr="00B64833">
        <w:rPr>
          <w:rFonts w:ascii="Angsana New" w:hAnsi="Angsana New"/>
          <w:sz w:val="30"/>
          <w:szCs w:val="30"/>
          <w:cs/>
        </w:rPr>
        <w:t xml:space="preserve"> ยังคงเกิดขึ้นอย่างต่อเนื่อง </w:t>
      </w:r>
      <w:r>
        <w:rPr>
          <w:rFonts w:ascii="Angsana New" w:hAnsi="Angsana New" w:hint="cs"/>
          <w:sz w:val="30"/>
          <w:szCs w:val="30"/>
          <w:cs/>
        </w:rPr>
        <w:t>และ</w:t>
      </w:r>
      <w:r w:rsidR="005F6B8B" w:rsidRPr="00B64833">
        <w:rPr>
          <w:rFonts w:ascii="Angsana New" w:hAnsi="Angsana New"/>
          <w:sz w:val="30"/>
          <w:szCs w:val="30"/>
          <w:cs/>
        </w:rPr>
        <w:t>เริ่มมีการแจกจ่ายวัคซีน</w:t>
      </w:r>
      <w:r>
        <w:rPr>
          <w:rFonts w:ascii="Angsana New" w:hAnsi="Angsana New" w:hint="cs"/>
          <w:sz w:val="30"/>
          <w:szCs w:val="30"/>
          <w:cs/>
        </w:rPr>
        <w:t>แล้ว ทั้งนี้</w:t>
      </w:r>
      <w:r w:rsidR="005F6B8B" w:rsidRPr="00B64833">
        <w:rPr>
          <w:rFonts w:ascii="Angsana New" w:hAnsi="Angsana New"/>
          <w:sz w:val="30"/>
          <w:szCs w:val="30"/>
          <w:cs/>
        </w:rPr>
        <w:t xml:space="preserve"> จากความไม่แน่นอนของสถานการณ์</w:t>
      </w:r>
      <w:r>
        <w:rPr>
          <w:rFonts w:ascii="Angsana New" w:hAnsi="Angsana New" w:hint="cs"/>
          <w:sz w:val="30"/>
          <w:szCs w:val="30"/>
          <w:cs/>
        </w:rPr>
        <w:t>ดังกล่าว</w:t>
      </w:r>
      <w:r w:rsidR="005F6B8B" w:rsidRPr="00B64833">
        <w:rPr>
          <w:rFonts w:ascii="Angsana New" w:eastAsia="MS Mincho" w:hAnsi="Angsana New"/>
          <w:color w:val="000000"/>
          <w:sz w:val="30"/>
          <w:szCs w:val="30"/>
          <w:cs/>
        </w:rPr>
        <w:t xml:space="preserve"> </w:t>
      </w:r>
      <w:r w:rsidR="00ED12E0" w:rsidRPr="00B64833">
        <w:rPr>
          <w:rFonts w:ascii="Angsana New" w:hAnsi="Angsana New" w:hint="cs"/>
          <w:sz w:val="30"/>
          <w:szCs w:val="30"/>
          <w:cs/>
        </w:rPr>
        <w:t>กลุ่มกองทรัสต์</w:t>
      </w:r>
      <w:r w:rsidR="00ED12E0" w:rsidRPr="00B64833">
        <w:rPr>
          <w:rFonts w:ascii="Angsana New" w:hAnsi="Angsana New"/>
          <w:sz w:val="30"/>
          <w:szCs w:val="30"/>
          <w:cs/>
        </w:rPr>
        <w:t>จึง</w:t>
      </w:r>
      <w:r w:rsidR="00ED12E0" w:rsidRPr="00B64833">
        <w:rPr>
          <w:rFonts w:ascii="Angsana New" w:hAnsi="Angsana New" w:hint="cs"/>
          <w:sz w:val="30"/>
          <w:szCs w:val="30"/>
          <w:cs/>
        </w:rPr>
        <w:t xml:space="preserve">จัดทำงบการเงินสำหรับปีสิ้นสุด </w:t>
      </w:r>
      <w:r w:rsidR="00ED12E0" w:rsidRPr="004157EA">
        <w:rPr>
          <w:rFonts w:ascii="Angsana New" w:hAnsi="Angsana New"/>
          <w:sz w:val="30"/>
          <w:szCs w:val="30"/>
        </w:rPr>
        <w:t>3</w:t>
      </w:r>
      <w:r w:rsidR="00ED12E0" w:rsidRPr="000F0B2B">
        <w:rPr>
          <w:rFonts w:ascii="Angsana New" w:hAnsi="Angsana New"/>
          <w:sz w:val="30"/>
          <w:szCs w:val="30"/>
        </w:rPr>
        <w:t>1</w:t>
      </w:r>
      <w:r w:rsidR="00ED12E0" w:rsidRPr="006226F0">
        <w:rPr>
          <w:rFonts w:ascii="Angsana New" w:hAnsi="Angsana New"/>
          <w:sz w:val="30"/>
          <w:szCs w:val="30"/>
        </w:rPr>
        <w:t xml:space="preserve"> </w:t>
      </w:r>
      <w:r w:rsidR="00ED12E0" w:rsidRPr="00B64833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ED12E0" w:rsidRPr="000F0B2B">
        <w:rPr>
          <w:rFonts w:ascii="Angsana New" w:hAnsi="Angsana New"/>
          <w:sz w:val="30"/>
          <w:szCs w:val="30"/>
        </w:rPr>
        <w:t>25</w:t>
      </w:r>
      <w:r w:rsidR="00ED12E0" w:rsidRPr="006226F0">
        <w:rPr>
          <w:rFonts w:ascii="Angsana New" w:hAnsi="Angsana New"/>
          <w:sz w:val="30"/>
          <w:szCs w:val="30"/>
        </w:rPr>
        <w:t>6</w:t>
      </w:r>
      <w:r w:rsidR="00ED12E0" w:rsidRPr="004157EA">
        <w:rPr>
          <w:rFonts w:ascii="Angsana New" w:hAnsi="Angsana New"/>
          <w:sz w:val="30"/>
          <w:szCs w:val="30"/>
        </w:rPr>
        <w:t>3</w:t>
      </w:r>
      <w:r w:rsidR="00ED12E0" w:rsidRPr="006226F0">
        <w:rPr>
          <w:rFonts w:ascii="Angsana New" w:hAnsi="Angsana New"/>
          <w:sz w:val="30"/>
          <w:szCs w:val="30"/>
        </w:rPr>
        <w:t xml:space="preserve"> </w:t>
      </w:r>
      <w:r w:rsidR="00ED12E0" w:rsidRPr="00B64833">
        <w:rPr>
          <w:rFonts w:ascii="Angsana New" w:hAnsi="Angsana New" w:hint="cs"/>
          <w:sz w:val="30"/>
          <w:szCs w:val="30"/>
          <w:cs/>
        </w:rPr>
        <w:t>โดยถือปฏิบัติตาม</w:t>
      </w:r>
      <w:r w:rsidR="00ED12E0" w:rsidRPr="00B64833">
        <w:rPr>
          <w:rFonts w:ascii="Angsana New" w:hAnsi="Angsana New"/>
          <w:sz w:val="30"/>
          <w:szCs w:val="30"/>
          <w:cs/>
        </w:rPr>
        <w:t xml:space="preserve">แนวปฏิบัติทางการบัญชี เรื่อง </w:t>
      </w:r>
      <w:r w:rsidR="00ED12E0" w:rsidRPr="00B64833">
        <w:rPr>
          <w:rFonts w:ascii="Angsana New" w:hAnsi="Angsana New"/>
          <w:i/>
          <w:iCs/>
          <w:sz w:val="30"/>
          <w:szCs w:val="30"/>
          <w:cs/>
        </w:rPr>
        <w:t xml:space="preserve">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โรนา </w:t>
      </w:r>
      <w:r w:rsidR="00ED12E0" w:rsidRPr="000F0B2B">
        <w:rPr>
          <w:rFonts w:ascii="Angsana New" w:hAnsi="Angsana New"/>
          <w:i/>
          <w:iCs/>
          <w:sz w:val="30"/>
          <w:szCs w:val="30"/>
        </w:rPr>
        <w:t>2</w:t>
      </w:r>
      <w:r w:rsidR="00ED12E0" w:rsidRPr="006226F0">
        <w:rPr>
          <w:rFonts w:ascii="Angsana New" w:hAnsi="Angsana New"/>
          <w:i/>
          <w:iCs/>
          <w:sz w:val="30"/>
          <w:szCs w:val="30"/>
        </w:rPr>
        <w:t>0</w:t>
      </w:r>
      <w:r w:rsidR="00ED12E0" w:rsidRPr="000F0B2B">
        <w:rPr>
          <w:rFonts w:ascii="Angsana New" w:hAnsi="Angsana New"/>
          <w:i/>
          <w:iCs/>
          <w:sz w:val="30"/>
          <w:szCs w:val="30"/>
        </w:rPr>
        <w:t>1</w:t>
      </w:r>
      <w:r w:rsidR="00ED12E0" w:rsidRPr="006226F0">
        <w:rPr>
          <w:rFonts w:ascii="Angsana New" w:hAnsi="Angsana New"/>
          <w:i/>
          <w:iCs/>
          <w:sz w:val="30"/>
          <w:szCs w:val="30"/>
        </w:rPr>
        <w:t>9</w:t>
      </w:r>
      <w:r w:rsidR="00ED12E0" w:rsidRPr="00B64833">
        <w:rPr>
          <w:rFonts w:ascii="Angsana New" w:hAnsi="Angsana New"/>
          <w:sz w:val="30"/>
          <w:szCs w:val="30"/>
          <w:cs/>
        </w:rPr>
        <w:t xml:space="preserve"> </w:t>
      </w:r>
      <w:r w:rsidR="00ED12E0" w:rsidRPr="00B64833">
        <w:rPr>
          <w:rFonts w:ascii="Angsana New" w:hAnsi="Angsana New" w:hint="cs"/>
          <w:sz w:val="30"/>
          <w:szCs w:val="30"/>
          <w:cs/>
        </w:rPr>
        <w:t xml:space="preserve">ในเรื่องการไม่นำสถานการณ์ </w:t>
      </w:r>
      <w:r w:rsidR="00ED12E0" w:rsidRPr="006226F0">
        <w:rPr>
          <w:rFonts w:ascii="Angsana New" w:hAnsi="Angsana New"/>
          <w:sz w:val="30"/>
          <w:szCs w:val="30"/>
        </w:rPr>
        <w:t>COVID-</w:t>
      </w:r>
      <w:r w:rsidR="00ED12E0" w:rsidRPr="000F0B2B">
        <w:rPr>
          <w:rFonts w:ascii="Angsana New" w:hAnsi="Angsana New"/>
          <w:sz w:val="30"/>
          <w:szCs w:val="30"/>
        </w:rPr>
        <w:t>1</w:t>
      </w:r>
      <w:r w:rsidR="00ED12E0" w:rsidRPr="006226F0">
        <w:rPr>
          <w:rFonts w:ascii="Angsana New" w:hAnsi="Angsana New"/>
          <w:sz w:val="30"/>
          <w:szCs w:val="30"/>
        </w:rPr>
        <w:t xml:space="preserve">9 </w:t>
      </w:r>
      <w:r w:rsidR="00ED12E0" w:rsidRPr="00B64833">
        <w:rPr>
          <w:rFonts w:ascii="Angsana New" w:hAnsi="Angsana New" w:hint="cs"/>
          <w:sz w:val="30"/>
          <w:szCs w:val="30"/>
          <w:cs/>
        </w:rPr>
        <w:t>มาพิจารณาในการวัดมูลค่ายุติธรรมของเงินลงทุนในอสังหาริมทรัพย์</w:t>
      </w:r>
      <w:r w:rsidR="00ED12E0" w:rsidRPr="006226F0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ซึ่ง</w:t>
      </w:r>
      <w:r w:rsidR="00ED12E0" w:rsidRPr="00B64833">
        <w:rPr>
          <w:rFonts w:ascii="Angsana New" w:hAnsi="Angsana New" w:hint="cs"/>
          <w:sz w:val="30"/>
          <w:szCs w:val="30"/>
          <w:cs/>
        </w:rPr>
        <w:t xml:space="preserve">แนวปฏิบัติดังกล่าวสิ้นสุดการมีผลบังคับใช้ ณ วันที่ </w:t>
      </w:r>
      <w:r w:rsidR="00ED12E0" w:rsidRPr="004157EA">
        <w:rPr>
          <w:rFonts w:ascii="Angsana New" w:hAnsi="Angsana New"/>
          <w:sz w:val="30"/>
          <w:szCs w:val="30"/>
        </w:rPr>
        <w:t>3</w:t>
      </w:r>
      <w:r w:rsidR="00ED12E0" w:rsidRPr="000F0B2B">
        <w:rPr>
          <w:rFonts w:ascii="Angsana New" w:hAnsi="Angsana New"/>
          <w:sz w:val="30"/>
          <w:szCs w:val="30"/>
        </w:rPr>
        <w:t>1</w:t>
      </w:r>
      <w:r w:rsidR="00ED12E0" w:rsidRPr="006226F0">
        <w:rPr>
          <w:rFonts w:ascii="Angsana New" w:hAnsi="Angsana New"/>
          <w:sz w:val="30"/>
          <w:szCs w:val="30"/>
        </w:rPr>
        <w:t xml:space="preserve"> </w:t>
      </w:r>
      <w:r w:rsidR="00ED12E0" w:rsidRPr="00B64833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ED12E0" w:rsidRPr="000F0B2B">
        <w:rPr>
          <w:rFonts w:ascii="Angsana New" w:hAnsi="Angsana New"/>
          <w:sz w:val="30"/>
          <w:szCs w:val="30"/>
        </w:rPr>
        <w:t>25</w:t>
      </w:r>
      <w:r w:rsidR="00ED12E0" w:rsidRPr="006226F0">
        <w:rPr>
          <w:rFonts w:ascii="Angsana New" w:hAnsi="Angsana New"/>
          <w:sz w:val="30"/>
          <w:szCs w:val="30"/>
        </w:rPr>
        <w:t>6</w:t>
      </w:r>
      <w:r w:rsidR="00ED12E0" w:rsidRPr="004157EA">
        <w:rPr>
          <w:rFonts w:ascii="Angsana New" w:hAnsi="Angsana New"/>
          <w:sz w:val="30"/>
          <w:szCs w:val="30"/>
        </w:rPr>
        <w:t>3</w:t>
      </w:r>
      <w:r w:rsidR="00ED12E0" w:rsidRPr="00B64833">
        <w:rPr>
          <w:rFonts w:ascii="Angsana New" w:hAnsi="Angsana New" w:hint="cs"/>
          <w:sz w:val="30"/>
          <w:szCs w:val="30"/>
          <w:cs/>
        </w:rPr>
        <w:t xml:space="preserve"> ทั้งนี้ ณ วันที่ </w:t>
      </w:r>
      <w:r w:rsidR="00ED12E0" w:rsidRPr="004157EA">
        <w:rPr>
          <w:rFonts w:ascii="Angsana New" w:hAnsi="Angsana New"/>
          <w:sz w:val="30"/>
          <w:szCs w:val="30"/>
        </w:rPr>
        <w:t>3</w:t>
      </w:r>
      <w:r w:rsidR="00ED12E0">
        <w:rPr>
          <w:rFonts w:ascii="Angsana New" w:hAnsi="Angsana New"/>
          <w:sz w:val="30"/>
          <w:szCs w:val="30"/>
        </w:rPr>
        <w:t xml:space="preserve">1 </w:t>
      </w:r>
      <w:r w:rsidR="00ED12E0" w:rsidRPr="00B64833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ED12E0" w:rsidRPr="000F0B2B">
        <w:rPr>
          <w:rFonts w:ascii="Angsana New" w:hAnsi="Angsana New"/>
          <w:sz w:val="30"/>
          <w:szCs w:val="30"/>
        </w:rPr>
        <w:t>25</w:t>
      </w:r>
      <w:r w:rsidR="00ED12E0">
        <w:rPr>
          <w:rFonts w:ascii="Angsana New" w:hAnsi="Angsana New"/>
          <w:sz w:val="30"/>
          <w:szCs w:val="30"/>
        </w:rPr>
        <w:t>6</w:t>
      </w:r>
      <w:r w:rsidR="00ED12E0" w:rsidRPr="000F0B2B">
        <w:rPr>
          <w:rFonts w:ascii="Angsana New" w:hAnsi="Angsana New"/>
          <w:sz w:val="30"/>
          <w:szCs w:val="30"/>
        </w:rPr>
        <w:t>4</w:t>
      </w:r>
      <w:r w:rsidR="00ED12E0">
        <w:rPr>
          <w:rFonts w:ascii="Angsana New" w:hAnsi="Angsana New"/>
          <w:sz w:val="30"/>
          <w:szCs w:val="30"/>
        </w:rPr>
        <w:t xml:space="preserve"> </w:t>
      </w:r>
      <w:r w:rsidR="00ED12E0" w:rsidRPr="00B64833">
        <w:rPr>
          <w:rFonts w:ascii="Angsana New" w:hAnsi="Angsana New" w:hint="cs"/>
          <w:sz w:val="30"/>
          <w:szCs w:val="30"/>
          <w:cs/>
        </w:rPr>
        <w:t xml:space="preserve">การประเมินราคามูลค่ายุติธรรมของเงินลงทุนในอสังหาริมทรัพย์สำหรับโรงแรมในประเทศไทยได้ดำเนินการเสร็จแล้ว (ดูหมายเหตุข้อ </w:t>
      </w:r>
      <w:r w:rsidR="00ED12E0">
        <w:rPr>
          <w:rFonts w:ascii="Angsana New" w:hAnsi="Angsana New"/>
          <w:sz w:val="30"/>
          <w:szCs w:val="30"/>
        </w:rPr>
        <w:t>7</w:t>
      </w:r>
      <w:r w:rsidR="00ED12E0" w:rsidRPr="00B64833">
        <w:rPr>
          <w:rFonts w:ascii="Angsana New" w:hAnsi="Angsana New" w:hint="cs"/>
          <w:sz w:val="30"/>
          <w:szCs w:val="30"/>
        </w:rPr>
        <w:t xml:space="preserve">) </w:t>
      </w:r>
      <w:r w:rsidR="007F05F7" w:rsidRPr="000E4CF7">
        <w:rPr>
          <w:rFonts w:ascii="Angsana New" w:hAnsi="Angsana New"/>
          <w:sz w:val="30"/>
          <w:szCs w:val="30"/>
          <w:cs/>
        </w:rPr>
        <w:t>ส่วนการประเมินราคามูลค่ายุติธรรมของเงินลงทุนในอสังหาริมทรัพย์</w:t>
      </w:r>
      <w:r w:rsidR="007F05F7" w:rsidRPr="00B64833">
        <w:rPr>
          <w:rFonts w:ascii="Angsana New" w:hAnsi="Angsana New"/>
          <w:sz w:val="30"/>
          <w:szCs w:val="30"/>
          <w:cs/>
        </w:rPr>
        <w:t>สำหรับโรงแรมในประเทศมัลดีฟส์ยังคงไม่สามารถเริ่มดำเนินการประเมินมูลค่า</w:t>
      </w:r>
      <w:r w:rsidR="007F05F7" w:rsidRPr="0008714C">
        <w:rPr>
          <w:rFonts w:ascii="Angsana New" w:hAnsi="Angsana New"/>
          <w:sz w:val="30"/>
          <w:szCs w:val="30"/>
          <w:cs/>
        </w:rPr>
        <w:t>ยุติธรรม</w:t>
      </w:r>
      <w:r w:rsidR="00C856EB" w:rsidRPr="0008714C">
        <w:rPr>
          <w:rFonts w:asciiTheme="majorBidi" w:hAnsiTheme="majorBidi" w:cstheme="majorBidi" w:hint="cs"/>
          <w:sz w:val="30"/>
          <w:szCs w:val="30"/>
          <w:cs/>
        </w:rPr>
        <w:t>อย่างเต็มรูปแบบ</w:t>
      </w:r>
      <w:r w:rsidR="007F05F7" w:rsidRPr="0008714C">
        <w:rPr>
          <w:rFonts w:ascii="Angsana New" w:hAnsi="Angsana New"/>
          <w:sz w:val="30"/>
          <w:szCs w:val="30"/>
          <w:cs/>
        </w:rPr>
        <w:t>ได้</w:t>
      </w:r>
      <w:r w:rsidR="00C856EB" w:rsidRPr="0008714C">
        <w:rPr>
          <w:rFonts w:ascii="Angsana New" w:hAnsi="Angsana New"/>
          <w:sz w:val="30"/>
          <w:szCs w:val="30"/>
        </w:rPr>
        <w:t xml:space="preserve"> </w:t>
      </w:r>
      <w:r w:rsidR="00ED12E0" w:rsidRPr="0008714C">
        <w:rPr>
          <w:rFonts w:asciiTheme="majorBidi" w:hAnsiTheme="majorBidi" w:cstheme="majorBidi" w:hint="cs"/>
          <w:sz w:val="30"/>
          <w:szCs w:val="30"/>
          <w:cs/>
        </w:rPr>
        <w:t>และเมื่อวันที่</w:t>
      </w:r>
      <w:r w:rsidR="00ED12E0" w:rsidRPr="0008714C">
        <w:rPr>
          <w:rFonts w:asciiTheme="majorBidi" w:hAnsiTheme="majorBidi" w:cstheme="majorBidi"/>
          <w:sz w:val="30"/>
          <w:szCs w:val="30"/>
        </w:rPr>
        <w:t xml:space="preserve"> 1</w:t>
      </w:r>
      <w:r w:rsidR="002602D8" w:rsidRPr="0008714C">
        <w:rPr>
          <w:rFonts w:asciiTheme="majorBidi" w:hAnsiTheme="majorBidi" w:cstheme="majorBidi"/>
          <w:sz w:val="30"/>
          <w:szCs w:val="30"/>
        </w:rPr>
        <w:t>4</w:t>
      </w:r>
      <w:r w:rsidR="00ED12E0" w:rsidRPr="0008714C">
        <w:rPr>
          <w:rFonts w:asciiTheme="majorBidi" w:hAnsiTheme="majorBidi" w:cstheme="majorBidi"/>
          <w:sz w:val="30"/>
          <w:szCs w:val="30"/>
        </w:rPr>
        <w:t xml:space="preserve"> </w:t>
      </w:r>
      <w:r w:rsidR="00ED12E0" w:rsidRPr="0008714C"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 w:rsidR="00ED12E0" w:rsidRPr="0008714C">
        <w:rPr>
          <w:rFonts w:asciiTheme="majorBidi" w:hAnsiTheme="majorBidi" w:cstheme="majorBidi"/>
          <w:sz w:val="30"/>
          <w:szCs w:val="30"/>
        </w:rPr>
        <w:t xml:space="preserve">2564 </w:t>
      </w:r>
      <w:r w:rsidR="00ED12E0" w:rsidRPr="0008714C">
        <w:rPr>
          <w:rFonts w:asciiTheme="majorBidi" w:hAnsiTheme="majorBidi" w:cstheme="majorBidi" w:hint="cs"/>
          <w:sz w:val="30"/>
          <w:szCs w:val="30"/>
          <w:cs/>
        </w:rPr>
        <w:t>กลุ่มกองทรัสต์ได้ส่งหนังสือขอผ่อนผันการประเมินโครงการ</w:t>
      </w:r>
      <w:r w:rsidR="00ED12E0" w:rsidRPr="0008714C">
        <w:rPr>
          <w:rFonts w:asciiTheme="majorBidi" w:hAnsiTheme="majorBidi" w:cstheme="majorBidi"/>
          <w:sz w:val="30"/>
          <w:szCs w:val="30"/>
          <w:cs/>
        </w:rPr>
        <w:t>โรงแรมดุสิตธานี มัลดีฟส์</w:t>
      </w:r>
      <w:r w:rsidR="00F719EC" w:rsidRPr="0008714C">
        <w:rPr>
          <w:rFonts w:asciiTheme="majorBidi" w:hAnsiTheme="majorBidi" w:cstheme="majorBidi"/>
          <w:sz w:val="30"/>
          <w:szCs w:val="30"/>
        </w:rPr>
        <w:t xml:space="preserve"> </w:t>
      </w:r>
      <w:r w:rsidR="00F719EC" w:rsidRPr="0008714C">
        <w:rPr>
          <w:rFonts w:asciiTheme="majorBidi" w:hAnsiTheme="majorBidi" w:cstheme="majorBidi" w:hint="cs"/>
          <w:sz w:val="30"/>
          <w:szCs w:val="30"/>
          <w:cs/>
        </w:rPr>
        <w:t xml:space="preserve">จากเดิมที่ต้องประเมินอย่างเต็มรูปแบบให้แล้วเสร็จภายใน </w:t>
      </w:r>
      <w:r w:rsidR="00F719EC" w:rsidRPr="0008714C">
        <w:rPr>
          <w:rFonts w:asciiTheme="majorBidi" w:hAnsiTheme="majorBidi" w:cstheme="majorBidi"/>
          <w:sz w:val="30"/>
          <w:szCs w:val="30"/>
        </w:rPr>
        <w:t xml:space="preserve">31 </w:t>
      </w:r>
      <w:r w:rsidR="00F719EC" w:rsidRPr="0008714C"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 w:rsidR="00F719EC" w:rsidRPr="0008714C">
        <w:rPr>
          <w:rFonts w:asciiTheme="majorBidi" w:hAnsiTheme="majorBidi" w:cstheme="majorBidi"/>
          <w:sz w:val="30"/>
          <w:szCs w:val="30"/>
        </w:rPr>
        <w:t>2564</w:t>
      </w:r>
      <w:r w:rsidR="00F719EC" w:rsidRPr="0008714C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ED12E0" w:rsidRPr="0008714C">
        <w:rPr>
          <w:rFonts w:asciiTheme="majorBidi" w:hAnsiTheme="majorBidi" w:cstheme="majorBidi" w:hint="cs"/>
          <w:sz w:val="30"/>
          <w:szCs w:val="30"/>
          <w:cs/>
        </w:rPr>
        <w:t xml:space="preserve">ให้ขยายเวลาการประเมินออกไปเป็นให้แล้วเสร็จภายในวันที่ </w:t>
      </w:r>
      <w:r w:rsidR="00ED12E0" w:rsidRPr="0008714C">
        <w:rPr>
          <w:rFonts w:asciiTheme="majorBidi" w:hAnsiTheme="majorBidi" w:cstheme="majorBidi"/>
          <w:sz w:val="30"/>
          <w:szCs w:val="30"/>
        </w:rPr>
        <w:t xml:space="preserve">31 </w:t>
      </w:r>
      <w:r w:rsidR="00ED12E0" w:rsidRPr="0008714C"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 w:rsidR="00ED12E0" w:rsidRPr="0008714C">
        <w:rPr>
          <w:rFonts w:asciiTheme="majorBidi" w:hAnsiTheme="majorBidi" w:cstheme="majorBidi"/>
          <w:sz w:val="30"/>
          <w:szCs w:val="30"/>
        </w:rPr>
        <w:t>2565</w:t>
      </w:r>
      <w:r w:rsidR="00ED12E0" w:rsidRPr="0008714C">
        <w:rPr>
          <w:rFonts w:asciiTheme="majorBidi" w:hAnsiTheme="majorBidi" w:cstheme="majorBidi" w:hint="cs"/>
          <w:sz w:val="30"/>
          <w:szCs w:val="30"/>
          <w:cs/>
        </w:rPr>
        <w:t xml:space="preserve"> กับสำนักงานคณะกรรมการ</w:t>
      </w:r>
      <w:r w:rsidR="00ED12E0" w:rsidRPr="00B64833">
        <w:rPr>
          <w:rFonts w:asciiTheme="majorBidi" w:hAnsiTheme="majorBidi" w:cstheme="majorBidi" w:hint="cs"/>
          <w:sz w:val="30"/>
          <w:szCs w:val="30"/>
          <w:cs/>
        </w:rPr>
        <w:t>กำกับหลักทรัพย์และตลาดหลักทรัพย์ ซึ่งเป็นไปตามประกาศคณะกรรมการกำกับตลาดทุน ที่ ทน</w:t>
      </w:r>
      <w:r w:rsidR="00ED12E0" w:rsidRPr="00F02BAF">
        <w:rPr>
          <w:rFonts w:asciiTheme="majorBidi" w:hAnsiTheme="majorBidi" w:cstheme="majorBidi" w:hint="cs"/>
          <w:sz w:val="30"/>
          <w:szCs w:val="30"/>
        </w:rPr>
        <w:t>/</w:t>
      </w:r>
      <w:r w:rsidR="00ED12E0" w:rsidRPr="00B64833">
        <w:rPr>
          <w:rFonts w:asciiTheme="majorBidi" w:hAnsiTheme="majorBidi" w:cstheme="majorBidi" w:hint="cs"/>
          <w:sz w:val="30"/>
          <w:szCs w:val="30"/>
          <w:cs/>
        </w:rPr>
        <w:t xml:space="preserve">จ. </w:t>
      </w:r>
      <w:r w:rsidR="00ED12E0" w:rsidRPr="00F02BAF">
        <w:rPr>
          <w:rFonts w:asciiTheme="majorBidi" w:hAnsiTheme="majorBidi" w:cstheme="majorBidi"/>
          <w:sz w:val="30"/>
          <w:szCs w:val="30"/>
        </w:rPr>
        <w:t>10</w:t>
      </w:r>
      <w:r w:rsidR="00ED12E0" w:rsidRPr="00F02BAF">
        <w:rPr>
          <w:rFonts w:asciiTheme="majorBidi" w:hAnsiTheme="majorBidi" w:cstheme="majorBidi" w:hint="cs"/>
          <w:sz w:val="30"/>
          <w:szCs w:val="30"/>
        </w:rPr>
        <w:t>/</w:t>
      </w:r>
      <w:r w:rsidR="00ED12E0" w:rsidRPr="00F02BAF">
        <w:rPr>
          <w:rFonts w:asciiTheme="majorBidi" w:hAnsiTheme="majorBidi" w:cstheme="majorBidi"/>
          <w:sz w:val="30"/>
          <w:szCs w:val="30"/>
        </w:rPr>
        <w:t>2564</w:t>
      </w:r>
      <w:r w:rsidR="00ED12E0" w:rsidRPr="00F02BAF">
        <w:rPr>
          <w:rFonts w:asciiTheme="majorBidi" w:hAnsiTheme="majorBidi" w:cstheme="majorBidi" w:hint="cs"/>
          <w:sz w:val="30"/>
          <w:szCs w:val="30"/>
        </w:rPr>
        <w:t xml:space="preserve"> </w:t>
      </w:r>
      <w:r w:rsidR="00ED12E0" w:rsidRPr="00B64833">
        <w:rPr>
          <w:rFonts w:asciiTheme="majorBidi" w:hAnsiTheme="majorBidi" w:cstheme="majorBidi" w:hint="cs"/>
          <w:sz w:val="30"/>
          <w:szCs w:val="30"/>
          <w:cs/>
        </w:rPr>
        <w:t xml:space="preserve">เรื่อง การผ่อนผันการดำเนินการของกองทุนรวมอสังหาริมทรัพย์ กองทุนรวมโครงสร้างพื้นฐาน และทรัสต์เพื่อการลงทุนในอสังหาริมทรัพย์ เนื่องจากสถานการณ์การระบาดของโรคติดเชื้อไวรัสโคโรนา </w:t>
      </w:r>
      <w:r w:rsidR="00ED12E0" w:rsidRPr="00F02BAF">
        <w:rPr>
          <w:rFonts w:asciiTheme="majorBidi" w:hAnsiTheme="majorBidi" w:cstheme="majorBidi" w:hint="cs"/>
          <w:sz w:val="30"/>
          <w:szCs w:val="30"/>
        </w:rPr>
        <w:t>2019</w:t>
      </w:r>
      <w:r w:rsidR="00ED12E0" w:rsidRPr="00B64833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ED12E0" w:rsidRPr="00B64833">
        <w:rPr>
          <w:rFonts w:asciiTheme="majorBidi" w:hAnsiTheme="majorBidi" w:cstheme="majorBidi"/>
          <w:sz w:val="30"/>
          <w:szCs w:val="30"/>
          <w:cs/>
        </w:rPr>
        <w:t xml:space="preserve">และเมื่อวันที่ </w:t>
      </w:r>
      <w:r w:rsidR="00ED12E0" w:rsidRPr="00F02BAF">
        <w:rPr>
          <w:rFonts w:asciiTheme="majorBidi" w:hAnsiTheme="majorBidi" w:cstheme="majorBidi"/>
          <w:sz w:val="30"/>
          <w:szCs w:val="30"/>
        </w:rPr>
        <w:t>1</w:t>
      </w:r>
      <w:r w:rsidR="00F02BAF" w:rsidRPr="00F02BAF">
        <w:rPr>
          <w:rFonts w:asciiTheme="majorBidi" w:hAnsiTheme="majorBidi" w:cstheme="majorBidi"/>
          <w:sz w:val="30"/>
          <w:szCs w:val="30"/>
        </w:rPr>
        <w:t xml:space="preserve">9 </w:t>
      </w:r>
      <w:r w:rsidR="00F02BAF" w:rsidRPr="00B64833">
        <w:rPr>
          <w:rFonts w:asciiTheme="majorBidi" w:hAnsiTheme="majorBidi" w:cstheme="majorBidi" w:hint="cs"/>
          <w:sz w:val="30"/>
          <w:szCs w:val="30"/>
          <w:cs/>
        </w:rPr>
        <w:t>มกรา</w:t>
      </w:r>
      <w:r w:rsidR="00ED12E0" w:rsidRPr="00B64833">
        <w:rPr>
          <w:rFonts w:asciiTheme="majorBidi" w:hAnsiTheme="majorBidi" w:cstheme="majorBidi"/>
          <w:sz w:val="30"/>
          <w:szCs w:val="30"/>
          <w:cs/>
        </w:rPr>
        <w:t xml:space="preserve">คม </w:t>
      </w:r>
      <w:r w:rsidR="00ED12E0" w:rsidRPr="00F02BAF">
        <w:rPr>
          <w:rFonts w:asciiTheme="majorBidi" w:hAnsiTheme="majorBidi" w:cstheme="majorBidi"/>
          <w:sz w:val="30"/>
          <w:szCs w:val="30"/>
        </w:rPr>
        <w:t>256</w:t>
      </w:r>
      <w:r w:rsidR="00F02BAF" w:rsidRPr="00F02BAF">
        <w:rPr>
          <w:rFonts w:asciiTheme="majorBidi" w:hAnsiTheme="majorBidi" w:cstheme="majorBidi"/>
          <w:sz w:val="30"/>
          <w:szCs w:val="30"/>
        </w:rPr>
        <w:t>5</w:t>
      </w:r>
      <w:r w:rsidR="00ED12E0" w:rsidRPr="00B64833">
        <w:rPr>
          <w:rFonts w:asciiTheme="majorBidi" w:hAnsiTheme="majorBidi" w:cstheme="majorBidi"/>
          <w:sz w:val="30"/>
          <w:szCs w:val="30"/>
          <w:cs/>
        </w:rPr>
        <w:t xml:space="preserve"> กลุ่มกองทรัสต์ได้รับหนังสืออนุญาตผ่อนผันดังกล่าวแล้ว</w:t>
      </w:r>
      <w:r w:rsidR="00ED12E0" w:rsidRPr="00B64833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ED12E0" w:rsidRPr="00B64833">
        <w:rPr>
          <w:rFonts w:asciiTheme="majorBidi" w:hAnsiTheme="majorBidi" w:cstheme="majorBidi"/>
          <w:sz w:val="30"/>
          <w:szCs w:val="30"/>
          <w:cs/>
        </w:rPr>
        <w:t>ทั้งนี้</w:t>
      </w:r>
      <w:r w:rsidR="00E36060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E36060" w:rsidRPr="0008714C">
        <w:rPr>
          <w:rFonts w:ascii="Angsana New" w:hAnsi="Angsana New"/>
          <w:sz w:val="30"/>
          <w:szCs w:val="30"/>
          <w:cs/>
        </w:rPr>
        <w:t xml:space="preserve">กลุ่มกองทรัสต์จึงวัดมูลค่ายุติธรรมของเงินลงทุนในอสังหาริมทรัพย์สำหรับโรงแรมในประเทศมัลดีฟส์ </w:t>
      </w:r>
      <w:r w:rsidR="00E36060" w:rsidRPr="0008714C">
        <w:rPr>
          <w:rFonts w:ascii="Angsana New" w:hAnsi="Angsana New" w:hint="cs"/>
          <w:sz w:val="30"/>
          <w:szCs w:val="30"/>
          <w:cs/>
        </w:rPr>
        <w:t xml:space="preserve">ณ </w:t>
      </w:r>
      <w:r w:rsidR="00E36060" w:rsidRPr="0008714C">
        <w:rPr>
          <w:rFonts w:ascii="Angsana New" w:hAnsi="Angsana New"/>
          <w:sz w:val="30"/>
          <w:szCs w:val="30"/>
          <w:cs/>
        </w:rPr>
        <w:t xml:space="preserve">วันที่ </w:t>
      </w:r>
      <w:r w:rsidR="00E36060" w:rsidRPr="0008714C">
        <w:rPr>
          <w:rFonts w:ascii="Angsana New" w:hAnsi="Angsana New"/>
          <w:sz w:val="30"/>
          <w:szCs w:val="30"/>
        </w:rPr>
        <w:t xml:space="preserve">31 </w:t>
      </w:r>
      <w:r w:rsidR="00E36060" w:rsidRPr="0008714C">
        <w:rPr>
          <w:rFonts w:ascii="Angsana New" w:hAnsi="Angsana New"/>
          <w:sz w:val="30"/>
          <w:szCs w:val="30"/>
          <w:cs/>
        </w:rPr>
        <w:t xml:space="preserve">ธันวาคม </w:t>
      </w:r>
      <w:r w:rsidR="00E36060" w:rsidRPr="0008714C">
        <w:rPr>
          <w:rFonts w:ascii="Angsana New" w:hAnsi="Angsana New"/>
          <w:sz w:val="30"/>
          <w:szCs w:val="30"/>
        </w:rPr>
        <w:t>2564</w:t>
      </w:r>
      <w:r w:rsidR="00E36060" w:rsidRPr="0008714C">
        <w:rPr>
          <w:rFonts w:ascii="Angsana New" w:hAnsi="Angsana New"/>
          <w:sz w:val="30"/>
          <w:szCs w:val="30"/>
          <w:cs/>
        </w:rPr>
        <w:t xml:space="preserve"> โดยใช้ราคาประเมินที่ผู้ประเมินราคาอิสระได้ประเมินมูลค่ายุติธรรม</w:t>
      </w:r>
      <w:r w:rsidR="00E36060" w:rsidRPr="0008714C">
        <w:rPr>
          <w:rFonts w:ascii="Angsana New" w:hAnsi="Angsana New" w:hint="cs"/>
          <w:sz w:val="30"/>
          <w:szCs w:val="30"/>
          <w:cs/>
        </w:rPr>
        <w:t>ในรูปแบบที่ไม่ได้มีการสำรวจภาคสนาม</w:t>
      </w:r>
      <w:r w:rsidR="00E36060">
        <w:rPr>
          <w:rFonts w:ascii="Angsana New" w:hAnsi="Angsana New" w:hint="cs"/>
          <w:sz w:val="30"/>
          <w:szCs w:val="30"/>
          <w:cs/>
        </w:rPr>
        <w:t xml:space="preserve"> </w:t>
      </w:r>
      <w:r w:rsidR="00E36060" w:rsidRPr="00B64833">
        <w:rPr>
          <w:rFonts w:ascii="Angsana New" w:hAnsi="Angsana New" w:hint="cs"/>
          <w:sz w:val="30"/>
          <w:szCs w:val="30"/>
          <w:cs/>
        </w:rPr>
        <w:t xml:space="preserve">(ดูหมายเหตุข้อ </w:t>
      </w:r>
      <w:r w:rsidR="00E36060">
        <w:rPr>
          <w:rFonts w:ascii="Angsana New" w:hAnsi="Angsana New"/>
          <w:sz w:val="30"/>
          <w:szCs w:val="30"/>
        </w:rPr>
        <w:t>7</w:t>
      </w:r>
      <w:r w:rsidR="00E36060" w:rsidRPr="00B64833">
        <w:rPr>
          <w:rFonts w:ascii="Angsana New" w:hAnsi="Angsana New" w:hint="cs"/>
          <w:sz w:val="30"/>
          <w:szCs w:val="30"/>
        </w:rPr>
        <w:t>)</w:t>
      </w:r>
      <w:r w:rsidR="00ED12E0" w:rsidRPr="00B64833">
        <w:rPr>
          <w:rFonts w:ascii="Angsana New" w:hAnsi="Angsana New" w:cstheme="majorBidi"/>
          <w:sz w:val="30"/>
          <w:szCs w:val="30"/>
          <w:cs/>
        </w:rPr>
        <w:t xml:space="preserve"> ผู้</w:t>
      </w:r>
      <w:r w:rsidR="00ED12E0" w:rsidRPr="00B64833">
        <w:rPr>
          <w:rFonts w:ascii="Angsana New" w:hAnsi="Angsana New" w:cstheme="majorBidi" w:hint="cs"/>
          <w:sz w:val="30"/>
          <w:szCs w:val="30"/>
          <w:cs/>
        </w:rPr>
        <w:t>จัดการกองทรัสต์ได้</w:t>
      </w:r>
      <w:r w:rsidR="00ED12E0" w:rsidRPr="00B64833">
        <w:rPr>
          <w:rFonts w:ascii="Angsana New" w:hAnsi="Angsana New" w:cstheme="majorBidi"/>
          <w:sz w:val="30"/>
          <w:szCs w:val="30"/>
          <w:cs/>
        </w:rPr>
        <w:t>มีการติดตามสถานการณ์</w:t>
      </w:r>
      <w:r w:rsidR="00E36060" w:rsidRPr="00E36060">
        <w:rPr>
          <w:rFonts w:ascii="Angsana New" w:hAnsi="Angsana New"/>
          <w:sz w:val="30"/>
          <w:szCs w:val="30"/>
        </w:rPr>
        <w:t xml:space="preserve"> </w:t>
      </w:r>
      <w:r w:rsidR="00E36060" w:rsidRPr="005F6B8B">
        <w:rPr>
          <w:rFonts w:ascii="Angsana New" w:hAnsi="Angsana New"/>
          <w:sz w:val="30"/>
          <w:szCs w:val="30"/>
        </w:rPr>
        <w:t>COVID-</w:t>
      </w:r>
      <w:r w:rsidR="00E36060">
        <w:rPr>
          <w:rFonts w:ascii="Angsana New" w:hAnsi="Angsana New"/>
          <w:sz w:val="30"/>
          <w:szCs w:val="30"/>
        </w:rPr>
        <w:t>19</w:t>
      </w:r>
      <w:r w:rsidR="00E36060" w:rsidRPr="00B64833">
        <w:rPr>
          <w:rFonts w:ascii="Angsana New" w:hAnsi="Angsana New"/>
          <w:sz w:val="30"/>
          <w:szCs w:val="30"/>
          <w:cs/>
        </w:rPr>
        <w:t xml:space="preserve"> </w:t>
      </w:r>
      <w:r w:rsidR="00ED12E0" w:rsidRPr="00B64833">
        <w:rPr>
          <w:rFonts w:ascii="Angsana New" w:hAnsi="Angsana New" w:cstheme="majorBidi"/>
          <w:sz w:val="30"/>
          <w:szCs w:val="30"/>
          <w:cs/>
        </w:rPr>
        <w:t>อย่างใกล้ชิดเพื่อ</w:t>
      </w:r>
      <w:r w:rsidR="00ED12E0" w:rsidRPr="00B64833">
        <w:rPr>
          <w:rFonts w:ascii="Angsana New" w:hAnsi="Angsana New" w:cstheme="majorBidi" w:hint="cs"/>
          <w:sz w:val="30"/>
          <w:szCs w:val="30"/>
          <w:cs/>
        </w:rPr>
        <w:t>ลด</w:t>
      </w:r>
      <w:r w:rsidR="00ED12E0" w:rsidRPr="00B64833">
        <w:rPr>
          <w:rFonts w:ascii="Angsana New" w:hAnsi="Angsana New" w:cstheme="majorBidi"/>
          <w:sz w:val="30"/>
          <w:szCs w:val="30"/>
          <w:cs/>
        </w:rPr>
        <w:t>ผลกระทบต่อธุรกิจให้น้อยที่สุดเท่าที่จะเป็นไปได้</w:t>
      </w:r>
    </w:p>
    <w:p w14:paraId="2A26FCF9" w14:textId="16DD0E7B" w:rsidR="00ED12E0" w:rsidRDefault="00ED12E0" w:rsidP="00ED12E0">
      <w:pPr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highlight w:val="yellow"/>
        </w:rPr>
      </w:pPr>
    </w:p>
    <w:p w14:paraId="398136F6" w14:textId="77777777" w:rsidR="002E207A" w:rsidRDefault="002E207A" w:rsidP="00ED12E0">
      <w:pPr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highlight w:val="yellow"/>
        </w:rPr>
      </w:pPr>
    </w:p>
    <w:p w14:paraId="34C39494" w14:textId="77777777" w:rsidR="00ED12E0" w:rsidRPr="00B64833" w:rsidRDefault="00ED12E0" w:rsidP="00ED12E0">
      <w:pPr>
        <w:pStyle w:val="Heading8"/>
        <w:tabs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</w:rPr>
        <w:lastRenderedPageBreak/>
        <w:t>5</w:t>
      </w:r>
      <w:r w:rsidRPr="00CE726B">
        <w:rPr>
          <w:rFonts w:asciiTheme="majorBidi" w:hAnsiTheme="majorBidi" w:cstheme="majorBidi"/>
          <w:sz w:val="30"/>
          <w:szCs w:val="30"/>
        </w:rPr>
        <w:tab/>
      </w:r>
      <w:r w:rsidRPr="00B64833">
        <w:rPr>
          <w:rFonts w:asciiTheme="majorBidi" w:hAnsiTheme="majorBidi" w:cstheme="majorBidi"/>
          <w:sz w:val="30"/>
          <w:szCs w:val="30"/>
          <w:cs/>
        </w:rPr>
        <w:t>ความเสี่ยงทางการเงิน</w:t>
      </w:r>
    </w:p>
    <w:p w14:paraId="4E27CD7A" w14:textId="5FD30C22" w:rsidR="00ED12E0" w:rsidRPr="002E207A" w:rsidRDefault="00ED12E0" w:rsidP="00ED12E0">
      <w:pPr>
        <w:spacing w:line="240" w:lineRule="auto"/>
        <w:ind w:left="540" w:right="-45"/>
        <w:jc w:val="thaiDistribute"/>
        <w:rPr>
          <w:rFonts w:asciiTheme="majorBidi" w:hAnsiTheme="majorBidi" w:cstheme="majorBidi"/>
          <w:spacing w:val="-2"/>
          <w:sz w:val="24"/>
          <w:szCs w:val="24"/>
        </w:rPr>
      </w:pPr>
    </w:p>
    <w:p w14:paraId="3E856DF6" w14:textId="2988442D" w:rsidR="00970633" w:rsidRPr="00970633" w:rsidRDefault="00970633" w:rsidP="00ED12E0">
      <w:pPr>
        <w:spacing w:line="240" w:lineRule="auto"/>
        <w:ind w:left="540" w:right="-45"/>
        <w:jc w:val="thaiDistribute"/>
        <w:rPr>
          <w:rFonts w:asciiTheme="majorBidi" w:hAnsiTheme="majorBidi"/>
          <w:i/>
          <w:iCs/>
          <w:spacing w:val="-2"/>
          <w:sz w:val="30"/>
          <w:szCs w:val="30"/>
        </w:rPr>
      </w:pPr>
      <w:r w:rsidRPr="00B64833">
        <w:rPr>
          <w:rFonts w:asciiTheme="majorBidi" w:hAnsiTheme="majorBidi"/>
          <w:i/>
          <w:iCs/>
          <w:spacing w:val="-2"/>
          <w:sz w:val="30"/>
          <w:szCs w:val="30"/>
          <w:cs/>
        </w:rPr>
        <w:t>ความเสี่ยงด้านเครดิต</w:t>
      </w:r>
    </w:p>
    <w:p w14:paraId="6BAC4A89" w14:textId="77777777" w:rsidR="00970633" w:rsidRPr="002E207A" w:rsidRDefault="00970633" w:rsidP="00ED12E0">
      <w:pPr>
        <w:spacing w:line="240" w:lineRule="auto"/>
        <w:ind w:left="540" w:right="-45"/>
        <w:jc w:val="thaiDistribute"/>
        <w:rPr>
          <w:rFonts w:asciiTheme="majorBidi" w:hAnsiTheme="majorBidi" w:cstheme="majorBidi"/>
          <w:spacing w:val="-2"/>
          <w:sz w:val="24"/>
          <w:szCs w:val="24"/>
        </w:rPr>
      </w:pPr>
    </w:p>
    <w:p w14:paraId="45CFAA75" w14:textId="229E2E40" w:rsidR="00923B87" w:rsidRDefault="00923B87" w:rsidP="00923B87">
      <w:pPr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B64833">
        <w:rPr>
          <w:rFonts w:asciiTheme="majorBidi" w:hAnsiTheme="majorBidi" w:cstheme="majorBidi"/>
          <w:sz w:val="30"/>
          <w:szCs w:val="30"/>
          <w:cs/>
        </w:rPr>
        <w:t>ความเสี่ยงด้านเครดิตเป็นความเสี่ยงจากการสูญเสียทางการเงินของ</w:t>
      </w:r>
      <w:r w:rsidRPr="00B64833">
        <w:rPr>
          <w:rFonts w:ascii="Angsana New" w:hAnsi="Angsana New" w:cstheme="majorBidi" w:hint="cs"/>
          <w:sz w:val="30"/>
          <w:szCs w:val="30"/>
          <w:cs/>
        </w:rPr>
        <w:t>กลุ่ม</w:t>
      </w:r>
      <w:r w:rsidRPr="00B64833">
        <w:rPr>
          <w:rFonts w:ascii="Angsana New" w:hAnsi="Angsana New" w:cstheme="majorBidi"/>
          <w:sz w:val="30"/>
          <w:szCs w:val="30"/>
          <w:cs/>
        </w:rPr>
        <w:t>กองทรัสต์</w:t>
      </w:r>
      <w:r w:rsidRPr="00B64833">
        <w:rPr>
          <w:rFonts w:ascii="Angsana New" w:hAnsi="Angsana New" w:cstheme="majorBidi" w:hint="cs"/>
          <w:sz w:val="30"/>
          <w:szCs w:val="30"/>
          <w:cs/>
        </w:rPr>
        <w:t xml:space="preserve"> </w:t>
      </w:r>
      <w:r w:rsidRPr="00B64833">
        <w:rPr>
          <w:rFonts w:asciiTheme="majorBidi" w:hAnsiTheme="majorBidi" w:cstheme="majorBidi"/>
          <w:sz w:val="30"/>
          <w:szCs w:val="30"/>
          <w:cs/>
        </w:rPr>
        <w:t xml:space="preserve">หากลูกค้าหรือคู่สัญญาตามเครื่องมือทางการเงินไม่สามารถปฏิบัติตามภาระผูกพันตามสัญญา </w:t>
      </w:r>
      <w:r w:rsidRPr="00B64833">
        <w:rPr>
          <w:rFonts w:asciiTheme="majorBidi" w:hAnsiTheme="majorBidi" w:cstheme="majorBidi" w:hint="cs"/>
          <w:sz w:val="30"/>
          <w:szCs w:val="30"/>
          <w:cs/>
        </w:rPr>
        <w:t>ซึ่งโดยส่วนใหญ่เกิดจากลูกหนี้ที่เป็นลูกค้าและเงินลงทุนในตราสารหนี้ของ</w:t>
      </w:r>
      <w:r w:rsidRPr="00B64833">
        <w:rPr>
          <w:rFonts w:ascii="Angsana New" w:hAnsi="Angsana New" w:cstheme="majorBidi" w:hint="cs"/>
          <w:sz w:val="30"/>
          <w:szCs w:val="30"/>
          <w:cs/>
        </w:rPr>
        <w:t>กลุ่ม</w:t>
      </w:r>
      <w:r w:rsidRPr="00B64833">
        <w:rPr>
          <w:rFonts w:ascii="Angsana New" w:hAnsi="Angsana New" w:cstheme="majorBidi"/>
          <w:sz w:val="30"/>
          <w:szCs w:val="30"/>
          <w:cs/>
        </w:rPr>
        <w:t>กองทรัสต์</w:t>
      </w:r>
      <w:r w:rsidRPr="00B64833">
        <w:rPr>
          <w:rFonts w:ascii="Angsana New" w:hAnsi="Angsana New" w:cstheme="majorBidi" w:hint="cs"/>
          <w:sz w:val="30"/>
          <w:szCs w:val="30"/>
          <w:cs/>
        </w:rPr>
        <w:t xml:space="preserve"> </w:t>
      </w:r>
      <w:r w:rsidRPr="00B64833">
        <w:rPr>
          <w:rFonts w:asciiTheme="majorBidi" w:hAnsiTheme="majorBidi" w:cstheme="majorBidi"/>
          <w:sz w:val="30"/>
          <w:szCs w:val="30"/>
          <w:cs/>
        </w:rPr>
        <w:t xml:space="preserve">อย่างไรก็ตาม สินทรัพย์ทางการเงินดังกล่าวจะครบกำหนดในระยะเวลาอันสั้น </w:t>
      </w:r>
      <w:r w:rsidRPr="00B64833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B64833">
        <w:rPr>
          <w:rFonts w:asciiTheme="majorBidi" w:hAnsiTheme="majorBidi" w:cstheme="majorBidi"/>
          <w:sz w:val="30"/>
          <w:szCs w:val="30"/>
          <w:cs/>
        </w:rPr>
        <w:t>กองทรัสต์จึงไม่คาดว่าจะได้รับความเสียหายจากการเก็บหนี้</w:t>
      </w:r>
    </w:p>
    <w:p w14:paraId="4ACB2C49" w14:textId="77777777" w:rsidR="00923B87" w:rsidRPr="002E207A" w:rsidRDefault="00923B87" w:rsidP="005A08E3">
      <w:pPr>
        <w:ind w:left="540"/>
        <w:jc w:val="thaiDistribute"/>
        <w:rPr>
          <w:rFonts w:ascii="Angsana New" w:hAnsi="Angsana New"/>
          <w:sz w:val="24"/>
          <w:szCs w:val="24"/>
        </w:rPr>
      </w:pPr>
    </w:p>
    <w:p w14:paraId="6F6EC7EE" w14:textId="77777777" w:rsidR="00923B87" w:rsidRPr="0031245D" w:rsidRDefault="00923B87" w:rsidP="00923B87">
      <w:pPr>
        <w:tabs>
          <w:tab w:val="clear" w:pos="227"/>
          <w:tab w:val="clear" w:pos="454"/>
          <w:tab w:val="left" w:pos="540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B64833">
        <w:rPr>
          <w:rFonts w:ascii="Angsana New" w:hAnsi="Angsana New" w:hint="cs"/>
          <w:sz w:val="30"/>
          <w:szCs w:val="30"/>
          <w:cs/>
        </w:rPr>
        <w:t>กลุ่ม</w:t>
      </w:r>
      <w:r w:rsidRPr="00B64833">
        <w:rPr>
          <w:rFonts w:ascii="Angsana New" w:hAnsi="Angsana New"/>
          <w:sz w:val="30"/>
          <w:szCs w:val="30"/>
          <w:cs/>
        </w:rPr>
        <w:t>กองทรัสต์มีการกระจุกตัวของความเสี่ยงด้านการให้สินเชื่อ เนื่องจาก</w:t>
      </w:r>
      <w:r w:rsidRPr="00B64833">
        <w:rPr>
          <w:rFonts w:ascii="Angsana New" w:hAnsi="Angsana New" w:hint="cs"/>
          <w:sz w:val="30"/>
          <w:szCs w:val="30"/>
          <w:cs/>
        </w:rPr>
        <w:t>กลุ่ม</w:t>
      </w:r>
      <w:r w:rsidRPr="00B64833">
        <w:rPr>
          <w:rFonts w:ascii="Angsana New" w:hAnsi="Angsana New"/>
          <w:sz w:val="30"/>
          <w:szCs w:val="30"/>
          <w:cs/>
        </w:rPr>
        <w:t>กองทรัสต์ มีคู่สัญญาซึ่งเป็นผู้เช่าและผู้เช่าช่วงเพียง</w:t>
      </w:r>
      <w:r w:rsidRPr="00B64833">
        <w:rPr>
          <w:rFonts w:ascii="Angsana New" w:hAnsi="Angsana New" w:hint="cs"/>
          <w:sz w:val="30"/>
          <w:szCs w:val="30"/>
          <w:cs/>
        </w:rPr>
        <w:t>สอง</w:t>
      </w:r>
      <w:r w:rsidRPr="00B64833">
        <w:rPr>
          <w:rFonts w:ascii="Angsana New" w:hAnsi="Angsana New"/>
          <w:sz w:val="30"/>
          <w:szCs w:val="30"/>
          <w:cs/>
        </w:rPr>
        <w:t>ราย ดังนั้น</w:t>
      </w:r>
      <w:r w:rsidRPr="00B64833">
        <w:rPr>
          <w:rFonts w:ascii="Angsana New" w:hAnsi="Angsana New" w:hint="cs"/>
          <w:sz w:val="30"/>
          <w:szCs w:val="30"/>
          <w:cs/>
        </w:rPr>
        <w:t>กลุ่ม</w:t>
      </w:r>
      <w:r w:rsidRPr="00B64833">
        <w:rPr>
          <w:rFonts w:ascii="Angsana New" w:hAnsi="Angsana New"/>
          <w:sz w:val="30"/>
          <w:szCs w:val="30"/>
          <w:cs/>
        </w:rPr>
        <w:t>กอง</w:t>
      </w:r>
      <w:r w:rsidRPr="00B64833">
        <w:rPr>
          <w:rFonts w:ascii="Angsana New" w:hAnsi="Angsana New" w:hint="cs"/>
          <w:sz w:val="30"/>
          <w:szCs w:val="30"/>
          <w:cs/>
        </w:rPr>
        <w:t>ทรัสต์</w:t>
      </w:r>
      <w:r w:rsidRPr="00B64833">
        <w:rPr>
          <w:rFonts w:ascii="Angsana New" w:hAnsi="Angsana New"/>
          <w:sz w:val="30"/>
          <w:szCs w:val="30"/>
          <w:cs/>
        </w:rPr>
        <w:t>อาจมีความเสี่ยงจากฐานะการเงินและความสามารถในการชําระค่าเช่าของผู้เช่าและผู้เช่าช่วงได้ หากผู้เช่าและผู้เช่าช่วงดังกล่าวมีปัญหาทางการเงิน</w:t>
      </w:r>
    </w:p>
    <w:p w14:paraId="4E212B93" w14:textId="543E50D5" w:rsidR="006A2B4F" w:rsidRPr="002E207A" w:rsidRDefault="006A2B4F" w:rsidP="00B57034">
      <w:pPr>
        <w:ind w:left="540"/>
        <w:jc w:val="thaiDistribute"/>
        <w:rPr>
          <w:rFonts w:ascii="Angsana New" w:hAnsi="Angsana New"/>
          <w:sz w:val="24"/>
          <w:szCs w:val="24"/>
        </w:rPr>
      </w:pPr>
    </w:p>
    <w:p w14:paraId="3D8022B6" w14:textId="76AF4C37" w:rsidR="009257FA" w:rsidRDefault="009257FA" w:rsidP="00B57034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9257FA">
        <w:rPr>
          <w:rFonts w:ascii="Angsana New" w:hAnsi="Angsana New"/>
          <w:sz w:val="30"/>
          <w:szCs w:val="30"/>
          <w:cs/>
        </w:rPr>
        <w:t>กลุ่มกองทรัสต์จำกัดความเสี่ยงด้านเครดิตของลูกหนี้</w:t>
      </w:r>
      <w:r w:rsidRPr="009257FA">
        <w:rPr>
          <w:rFonts w:ascii="Angsana New" w:hAnsi="Angsana New" w:hint="cs"/>
          <w:sz w:val="30"/>
          <w:szCs w:val="30"/>
          <w:cs/>
        </w:rPr>
        <w:t>ค่าเช่า</w:t>
      </w:r>
      <w:r w:rsidRPr="009257FA">
        <w:rPr>
          <w:rFonts w:ascii="Angsana New" w:hAnsi="Angsana New"/>
          <w:sz w:val="30"/>
          <w:szCs w:val="30"/>
          <w:cs/>
        </w:rPr>
        <w:t xml:space="preserve">ด้วยการกำหนดระยะเวลาการจ่ายชำระ และมีการติดตามยอดคงค้างของลูกหนี้อย่างสม่ำเสมอ </w:t>
      </w:r>
      <w:bookmarkStart w:id="2" w:name="_Hlk59433075"/>
      <w:r w:rsidRPr="009257FA">
        <w:rPr>
          <w:rFonts w:ascii="Angsana New" w:hAnsi="Angsana New"/>
          <w:sz w:val="30"/>
          <w:szCs w:val="30"/>
          <w:cs/>
        </w:rPr>
        <w:t xml:space="preserve">กลุ่มกองทรัสต์พิจารณาการด้อยค่าทุกวันสิ้นรอบระยะเวลารายงาน โดยพิจารณาจากอายุหนี้คงค้างนับจากวันที่ถึงกำหนดชำระสำหรับลูกหนี้แต่ละราย </w:t>
      </w:r>
      <w:bookmarkEnd w:id="2"/>
      <w:r w:rsidRPr="009257FA">
        <w:rPr>
          <w:rFonts w:ascii="Angsana New" w:hAnsi="Angsana New"/>
          <w:sz w:val="30"/>
          <w:szCs w:val="30"/>
          <w:cs/>
        </w:rPr>
        <w:t>และสะท้อน</w:t>
      </w:r>
      <w:r w:rsidRPr="009257FA">
        <w:rPr>
          <w:rFonts w:ascii="Angsana New" w:hAnsi="Angsana New" w:hint="cs"/>
          <w:sz w:val="30"/>
          <w:szCs w:val="30"/>
          <w:cs/>
        </w:rPr>
        <w:t>ผลแตกต่างระหว่างสภาวะเศรษฐกิจในอดีตที่ผ่านมา  สภาวะเศรษฐกิจในปัจจุบันและมุมมองของ</w:t>
      </w:r>
      <w:r w:rsidRPr="009257FA">
        <w:rPr>
          <w:rFonts w:ascii="Angsana New" w:hAnsi="Angsana New"/>
          <w:sz w:val="30"/>
          <w:szCs w:val="30"/>
          <w:cs/>
        </w:rPr>
        <w:t>กลุ่มกองทรัสต์</w:t>
      </w:r>
      <w:r w:rsidRPr="009257FA">
        <w:rPr>
          <w:rFonts w:ascii="Angsana New" w:hAnsi="Angsana New" w:hint="cs"/>
          <w:sz w:val="30"/>
          <w:szCs w:val="30"/>
          <w:cs/>
        </w:rPr>
        <w:t>ที่มีต่อสภาวะเศรษฐกิจตลอดอายุที่คาดการณ์ไว้ของลูกหนี้</w:t>
      </w:r>
    </w:p>
    <w:p w14:paraId="202495F2" w14:textId="73DD9160" w:rsidR="009257FA" w:rsidRPr="002E207A" w:rsidRDefault="009257FA" w:rsidP="00B57034">
      <w:pPr>
        <w:ind w:left="540"/>
        <w:jc w:val="thaiDistribute"/>
        <w:rPr>
          <w:rFonts w:ascii="Angsana New" w:hAnsi="Angsana New"/>
          <w:sz w:val="24"/>
          <w:szCs w:val="24"/>
        </w:rPr>
      </w:pPr>
    </w:p>
    <w:p w14:paraId="161F128E" w14:textId="60E06661" w:rsidR="009F3DBE" w:rsidRDefault="009F3DBE" w:rsidP="00B57034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9F3DBE">
        <w:rPr>
          <w:rFonts w:ascii="Angsana New" w:hAnsi="Angsana New"/>
          <w:sz w:val="30"/>
          <w:szCs w:val="30"/>
          <w:cs/>
        </w:rPr>
        <w:t xml:space="preserve">ลูกหนี้ค่าเช่าทั้งหมดมีกำหนดรับชำระในเดือนกุมภาพันธ์ </w:t>
      </w:r>
      <w:r w:rsidRPr="009F3DBE">
        <w:rPr>
          <w:rFonts w:ascii="Angsana New" w:hAnsi="Angsana New"/>
          <w:sz w:val="30"/>
          <w:szCs w:val="30"/>
        </w:rPr>
        <w:t xml:space="preserve">2565 </w:t>
      </w:r>
      <w:r w:rsidRPr="009F3DBE">
        <w:rPr>
          <w:rFonts w:ascii="Angsana New" w:hAnsi="Angsana New"/>
          <w:sz w:val="30"/>
          <w:szCs w:val="30"/>
          <w:cs/>
        </w:rPr>
        <w:t xml:space="preserve">ถึงเดือนกรกฎาคม </w:t>
      </w:r>
      <w:r w:rsidRPr="009F3DBE">
        <w:rPr>
          <w:rFonts w:ascii="Angsana New" w:hAnsi="Angsana New"/>
          <w:sz w:val="30"/>
          <w:szCs w:val="30"/>
        </w:rPr>
        <w:t>2565</w:t>
      </w:r>
    </w:p>
    <w:p w14:paraId="1BC483A9" w14:textId="77777777" w:rsidR="009F3DBE" w:rsidRPr="002E207A" w:rsidRDefault="009F3DBE" w:rsidP="00B57034">
      <w:pPr>
        <w:ind w:left="540"/>
        <w:jc w:val="thaiDistribute"/>
        <w:rPr>
          <w:rFonts w:ascii="Angsana New" w:hAnsi="Angsana New"/>
          <w:sz w:val="24"/>
          <w:szCs w:val="24"/>
        </w:rPr>
      </w:pPr>
    </w:p>
    <w:p w14:paraId="00109934" w14:textId="08A62E2F" w:rsidR="00ED12E0" w:rsidRPr="00B64833" w:rsidRDefault="00ED12E0" w:rsidP="00ED12E0">
      <w:pPr>
        <w:ind w:left="540"/>
        <w:jc w:val="thaiDistribute"/>
        <w:rPr>
          <w:rFonts w:asciiTheme="majorBidi" w:hAnsiTheme="majorBidi" w:cstheme="majorBidi"/>
          <w:sz w:val="14"/>
          <w:szCs w:val="14"/>
          <w:cs/>
        </w:rPr>
      </w:pPr>
      <w:r w:rsidRPr="00B64833">
        <w:rPr>
          <w:rFonts w:asciiTheme="majorBidi" w:hAnsiTheme="majorBidi" w:cstheme="majorBidi"/>
          <w:i/>
          <w:iCs/>
          <w:sz w:val="30"/>
          <w:szCs w:val="30"/>
          <w:cs/>
        </w:rPr>
        <w:t>ความเสี่ยงด้านอัตราแลกเปลี่ยน</w:t>
      </w:r>
    </w:p>
    <w:p w14:paraId="17D209EE" w14:textId="77777777" w:rsidR="00ED12E0" w:rsidRPr="002E207A" w:rsidRDefault="00ED12E0" w:rsidP="00ED12E0">
      <w:pPr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6FD39F1D" w14:textId="77777777" w:rsidR="00ED12E0" w:rsidRDefault="00ED12E0" w:rsidP="00ED12E0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64833">
        <w:rPr>
          <w:rFonts w:asciiTheme="majorBidi" w:hAnsiTheme="majorBidi" w:hint="cs"/>
          <w:sz w:val="30"/>
          <w:szCs w:val="30"/>
          <w:cs/>
        </w:rPr>
        <w:t>กลุ่ม</w:t>
      </w:r>
      <w:r w:rsidRPr="00B64833">
        <w:rPr>
          <w:rFonts w:asciiTheme="majorBidi" w:hAnsiTheme="majorBidi"/>
          <w:sz w:val="30"/>
          <w:szCs w:val="30"/>
          <w:cs/>
        </w:rPr>
        <w:t>กองทรัสต์มีบัญชีที่เป็นเงินตราต่างประเทศดังนี้</w:t>
      </w:r>
    </w:p>
    <w:p w14:paraId="248C171D" w14:textId="77777777" w:rsidR="00ED12E0" w:rsidRPr="002E207A" w:rsidRDefault="00ED12E0" w:rsidP="00ED12E0">
      <w:pPr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850"/>
        <w:gridCol w:w="1440"/>
        <w:gridCol w:w="270"/>
        <w:gridCol w:w="1440"/>
      </w:tblGrid>
      <w:tr w:rsidR="00ED12E0" w:rsidRPr="00CE726B" w14:paraId="03D54468" w14:textId="77777777" w:rsidTr="00BA1CAE">
        <w:trPr>
          <w:cantSplit/>
          <w:trHeight w:val="155"/>
        </w:trPr>
        <w:tc>
          <w:tcPr>
            <w:tcW w:w="5850" w:type="dxa"/>
          </w:tcPr>
          <w:p w14:paraId="2D5F7373" w14:textId="77777777" w:rsidR="00ED12E0" w:rsidRPr="00CE726B" w:rsidRDefault="00ED12E0" w:rsidP="00BA1CAE">
            <w:pPr>
              <w:tabs>
                <w:tab w:val="clear" w:pos="2580"/>
                <w:tab w:val="left" w:pos="1767"/>
                <w:tab w:val="left" w:pos="183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64833">
              <w:rPr>
                <w:rFonts w:asciiTheme="majorBidi" w:hAnsiTheme="majorBidi" w:cstheme="majorBidi" w:hint="cs"/>
                <w:b/>
                <w:bCs/>
                <w:spacing w:val="-4"/>
                <w:sz w:val="30"/>
                <w:szCs w:val="30"/>
                <w:cs/>
              </w:rPr>
              <w:t xml:space="preserve">ณ วันที่ </w:t>
            </w:r>
            <w:r w:rsidRPr="00CB51BF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  <w:t>31</w:t>
            </w:r>
            <w:r w:rsidRPr="00EE2DDE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  <w:t xml:space="preserve"> </w:t>
            </w:r>
            <w:r w:rsidRPr="00B64833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40" w:type="dxa"/>
          </w:tcPr>
          <w:p w14:paraId="41DCDA4B" w14:textId="77777777" w:rsidR="00ED12E0" w:rsidRPr="008511F5" w:rsidRDefault="00ED12E0" w:rsidP="00BA1CAE">
            <w:pPr>
              <w:pStyle w:val="Heading9"/>
              <w:jc w:val="center"/>
              <w:rPr>
                <w:rFonts w:asciiTheme="majorBidi" w:hAnsiTheme="majorBidi" w:cstheme="majorBidi"/>
                <w:b w:val="0"/>
                <w:bCs w:val="0"/>
              </w:rPr>
            </w:pPr>
            <w:r w:rsidRPr="00CB51BF">
              <w:rPr>
                <w:rFonts w:asciiTheme="majorBidi" w:hAnsiTheme="majorBidi" w:cstheme="majorBidi"/>
                <w:b w:val="0"/>
                <w:bCs w:val="0"/>
              </w:rPr>
              <w:t>256</w:t>
            </w:r>
            <w:r>
              <w:rPr>
                <w:rFonts w:asciiTheme="majorBidi" w:hAnsiTheme="majorBidi" w:cstheme="majorBidi"/>
                <w:b w:val="0"/>
                <w:bCs w:val="0"/>
              </w:rPr>
              <w:t>4</w:t>
            </w:r>
          </w:p>
        </w:tc>
        <w:tc>
          <w:tcPr>
            <w:tcW w:w="270" w:type="dxa"/>
          </w:tcPr>
          <w:p w14:paraId="50AF4F14" w14:textId="77777777" w:rsidR="00ED12E0" w:rsidRPr="008511F5" w:rsidRDefault="00ED12E0" w:rsidP="00BA1CAE">
            <w:pPr>
              <w:pStyle w:val="Heading9"/>
              <w:jc w:val="center"/>
              <w:rPr>
                <w:rFonts w:asciiTheme="majorBidi" w:hAnsiTheme="majorBidi" w:cstheme="majorBidi"/>
                <w:b w:val="0"/>
                <w:bCs w:val="0"/>
              </w:rPr>
            </w:pPr>
          </w:p>
        </w:tc>
        <w:tc>
          <w:tcPr>
            <w:tcW w:w="1440" w:type="dxa"/>
          </w:tcPr>
          <w:p w14:paraId="70799851" w14:textId="77777777" w:rsidR="00ED12E0" w:rsidRPr="008511F5" w:rsidRDefault="00ED12E0" w:rsidP="00BA1CAE">
            <w:pPr>
              <w:pStyle w:val="Heading9"/>
              <w:jc w:val="center"/>
              <w:rPr>
                <w:rFonts w:asciiTheme="majorBidi" w:hAnsiTheme="majorBidi" w:cstheme="majorBidi"/>
                <w:b w:val="0"/>
                <w:bCs w:val="0"/>
              </w:rPr>
            </w:pPr>
            <w:r w:rsidRPr="00CB51BF">
              <w:rPr>
                <w:rFonts w:asciiTheme="majorBidi" w:hAnsiTheme="majorBidi" w:cstheme="majorBidi"/>
                <w:b w:val="0"/>
                <w:bCs w:val="0"/>
              </w:rPr>
              <w:t>256</w:t>
            </w:r>
            <w:r>
              <w:rPr>
                <w:rFonts w:asciiTheme="majorBidi" w:hAnsiTheme="majorBidi" w:cstheme="majorBidi"/>
                <w:b w:val="0"/>
                <w:bCs w:val="0"/>
              </w:rPr>
              <w:t>3</w:t>
            </w:r>
          </w:p>
        </w:tc>
      </w:tr>
      <w:tr w:rsidR="00ED12E0" w:rsidRPr="00CE726B" w14:paraId="1A7E18C8" w14:textId="77777777" w:rsidTr="00BA1CAE">
        <w:trPr>
          <w:cantSplit/>
          <w:trHeight w:val="110"/>
        </w:trPr>
        <w:tc>
          <w:tcPr>
            <w:tcW w:w="5850" w:type="dxa"/>
          </w:tcPr>
          <w:p w14:paraId="27ADE954" w14:textId="77777777" w:rsidR="00ED12E0" w:rsidRPr="00574D86" w:rsidRDefault="00ED12E0" w:rsidP="00BA1CAE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3150" w:type="dxa"/>
            <w:gridSpan w:val="3"/>
          </w:tcPr>
          <w:p w14:paraId="55DD010C" w14:textId="77777777" w:rsidR="00ED12E0" w:rsidRPr="00CE726B" w:rsidRDefault="00ED12E0" w:rsidP="00BA1CAE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B6483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B6483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ED12E0" w:rsidRPr="00CE726B" w14:paraId="6F5A0E2A" w14:textId="77777777" w:rsidTr="00BA1CAE">
        <w:trPr>
          <w:cantSplit/>
          <w:trHeight w:val="144"/>
        </w:trPr>
        <w:tc>
          <w:tcPr>
            <w:tcW w:w="5850" w:type="dxa"/>
          </w:tcPr>
          <w:p w14:paraId="728967F3" w14:textId="77777777" w:rsidR="00ED12E0" w:rsidRPr="00B64833" w:rsidRDefault="00ED12E0" w:rsidP="00BA1CAE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</w:pPr>
            <w:r w:rsidRPr="00B64833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  <w:t>เงินเหรียญสหรัฐอเมริกา</w:t>
            </w:r>
          </w:p>
        </w:tc>
        <w:tc>
          <w:tcPr>
            <w:tcW w:w="1440" w:type="dxa"/>
          </w:tcPr>
          <w:p w14:paraId="1C65D76E" w14:textId="77777777" w:rsidR="00ED12E0" w:rsidRPr="00CE726B" w:rsidRDefault="00ED12E0" w:rsidP="00BA1CAE">
            <w:pPr>
              <w:tabs>
                <w:tab w:val="decimal" w:pos="970"/>
              </w:tabs>
              <w:spacing w:line="240" w:lineRule="auto"/>
              <w:ind w:left="-108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A065E12" w14:textId="77777777" w:rsidR="00ED12E0" w:rsidRPr="00B64833" w:rsidRDefault="00ED12E0" w:rsidP="00BA1CAE">
            <w:pPr>
              <w:tabs>
                <w:tab w:val="decimal" w:pos="97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31539A7A" w14:textId="77777777" w:rsidR="00ED12E0" w:rsidRPr="00CE726B" w:rsidRDefault="00ED12E0" w:rsidP="00BA1CAE">
            <w:pPr>
              <w:tabs>
                <w:tab w:val="decimal" w:pos="970"/>
              </w:tabs>
              <w:spacing w:line="240" w:lineRule="auto"/>
              <w:ind w:left="-108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D12E0" w:rsidRPr="00CE726B" w14:paraId="0C56DCBF" w14:textId="77777777" w:rsidTr="00BA1CAE">
        <w:trPr>
          <w:cantSplit/>
          <w:trHeight w:val="144"/>
        </w:trPr>
        <w:tc>
          <w:tcPr>
            <w:tcW w:w="5850" w:type="dxa"/>
          </w:tcPr>
          <w:p w14:paraId="6CDE44E9" w14:textId="77777777" w:rsidR="00ED12E0" w:rsidRPr="00B14F41" w:rsidRDefault="00ED12E0" w:rsidP="00BA1CAE">
            <w:pPr>
              <w:spacing w:line="240" w:lineRule="auto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B64833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เงินฝากธนาคาร</w:t>
            </w:r>
          </w:p>
        </w:tc>
        <w:tc>
          <w:tcPr>
            <w:tcW w:w="1440" w:type="dxa"/>
          </w:tcPr>
          <w:p w14:paraId="26068EF7" w14:textId="20EC6A83" w:rsidR="00ED12E0" w:rsidRPr="0063656F" w:rsidRDefault="00EC305B" w:rsidP="00BA1CAE">
            <w:pPr>
              <w:tabs>
                <w:tab w:val="decimal" w:pos="970"/>
              </w:tabs>
              <w:spacing w:line="240" w:lineRule="auto"/>
              <w:ind w:left="-108" w:right="70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B64833">
              <w:rPr>
                <w:rFonts w:asciiTheme="majorBidi" w:hAnsiTheme="majorBidi" w:cstheme="majorBidi" w:hint="cs"/>
                <w:sz w:val="30"/>
                <w:szCs w:val="30"/>
              </w:rPr>
              <w:t>12</w:t>
            </w:r>
            <w:r w:rsidR="00E50FFD" w:rsidRPr="00E50FFD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64A757FE" w14:textId="77777777" w:rsidR="00ED12E0" w:rsidRPr="00B64833" w:rsidRDefault="00ED12E0" w:rsidP="00BA1CAE">
            <w:pPr>
              <w:tabs>
                <w:tab w:val="decimal" w:pos="97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02E7A94F" w14:textId="77777777" w:rsidR="00ED12E0" w:rsidRPr="00B14F41" w:rsidRDefault="00ED12E0" w:rsidP="00BA1CAE">
            <w:pPr>
              <w:tabs>
                <w:tab w:val="decimal" w:pos="970"/>
              </w:tabs>
              <w:spacing w:line="240" w:lineRule="auto"/>
              <w:ind w:left="-108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11,941</w:t>
            </w:r>
          </w:p>
        </w:tc>
      </w:tr>
    </w:tbl>
    <w:p w14:paraId="47B66958" w14:textId="77777777" w:rsidR="002E207A" w:rsidRPr="002E207A" w:rsidRDefault="002E207A" w:rsidP="00ED12E0">
      <w:pPr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259120BB" w14:textId="7D33CFC3" w:rsidR="00ED12E0" w:rsidRPr="00CE726B" w:rsidRDefault="00ED12E0" w:rsidP="00ED12E0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64833">
        <w:rPr>
          <w:rFonts w:asciiTheme="majorBidi" w:hAnsiTheme="majorBidi" w:hint="cs"/>
          <w:sz w:val="30"/>
          <w:szCs w:val="30"/>
          <w:cs/>
        </w:rPr>
        <w:t>กลุ่ม</w:t>
      </w:r>
      <w:r w:rsidRPr="00B64833">
        <w:rPr>
          <w:rFonts w:asciiTheme="majorBidi" w:hAnsiTheme="majorBidi"/>
          <w:sz w:val="30"/>
          <w:szCs w:val="30"/>
          <w:cs/>
        </w:rPr>
        <w:t>กองทรัสต์</w:t>
      </w:r>
      <w:r w:rsidRPr="00B64833">
        <w:rPr>
          <w:rFonts w:asciiTheme="majorBidi" w:hAnsiTheme="majorBidi" w:hint="cs"/>
          <w:sz w:val="30"/>
          <w:szCs w:val="30"/>
          <w:cs/>
        </w:rPr>
        <w:t>ไม่</w:t>
      </w:r>
      <w:r w:rsidRPr="00B64833">
        <w:rPr>
          <w:rFonts w:asciiTheme="majorBidi" w:hAnsiTheme="majorBidi"/>
          <w:sz w:val="30"/>
          <w:szCs w:val="30"/>
          <w:cs/>
        </w:rPr>
        <w:t>ได้ทำสัญญาอนุพันธ์เพื่อคุ้มครองความเสี่ยงจากอัตราแลกเปลี่ยนของ</w:t>
      </w:r>
      <w:r w:rsidRPr="00B64833">
        <w:rPr>
          <w:rFonts w:asciiTheme="majorBidi" w:hAnsiTheme="majorBidi" w:hint="cs"/>
          <w:sz w:val="30"/>
          <w:szCs w:val="30"/>
          <w:cs/>
        </w:rPr>
        <w:t>บัญชี</w:t>
      </w:r>
      <w:r w:rsidRPr="00B64833">
        <w:rPr>
          <w:rFonts w:asciiTheme="majorBidi" w:hAnsiTheme="majorBidi"/>
          <w:sz w:val="30"/>
          <w:szCs w:val="30"/>
          <w:cs/>
        </w:rPr>
        <w:t xml:space="preserve">ที่เป็นเงินตราต่างประเทศ </w:t>
      </w:r>
    </w:p>
    <w:p w14:paraId="724C54D6" w14:textId="241AE874" w:rsidR="00C11A34" w:rsidRDefault="00C11A34" w:rsidP="00A212AB">
      <w:pPr>
        <w:tabs>
          <w:tab w:val="left" w:pos="540"/>
        </w:tabs>
        <w:spacing w:line="240" w:lineRule="auto"/>
        <w:ind w:right="-18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07F2C2B1" w14:textId="4620C5AD" w:rsidR="00ED12E0" w:rsidRPr="00B64833" w:rsidRDefault="00ED12E0" w:rsidP="00ED12E0">
      <w:pPr>
        <w:tabs>
          <w:tab w:val="left" w:pos="540"/>
        </w:tabs>
        <w:spacing w:line="240" w:lineRule="auto"/>
        <w:ind w:left="540" w:right="-18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B64833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ความเสี่ยงด้านตลาด</w:t>
      </w:r>
    </w:p>
    <w:p w14:paraId="0723AF36" w14:textId="77777777" w:rsidR="00ED12E0" w:rsidRPr="009506BE" w:rsidRDefault="00ED12E0" w:rsidP="00ED12E0">
      <w:pPr>
        <w:spacing w:line="160" w:lineRule="atLeast"/>
        <w:ind w:left="562" w:right="-45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7F0552DA" w14:textId="77777777" w:rsidR="00ED12E0" w:rsidRDefault="00ED12E0" w:rsidP="00ED12E0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64833">
        <w:rPr>
          <w:rFonts w:asciiTheme="majorBidi" w:hAnsiTheme="majorBidi" w:hint="cs"/>
          <w:sz w:val="30"/>
          <w:szCs w:val="30"/>
          <w:cs/>
        </w:rPr>
        <w:t>กลุ่ม</w:t>
      </w:r>
      <w:r w:rsidRPr="00B64833">
        <w:rPr>
          <w:rFonts w:asciiTheme="majorBidi" w:hAnsiTheme="majorBidi"/>
          <w:sz w:val="30"/>
          <w:szCs w:val="30"/>
          <w:cs/>
        </w:rPr>
        <w:t>กองทรัสต์มีความเสี่ยงด้านตลาดเนื่องจากมีเงินลงทุนในตราสารหนี้ ซึ่งผลตอบแทนของเงินลงทุนดังกล่าวขึ้นอยู่กับความผันผวนของภาวะเศรษฐกิจ การเมือง สถานการณ์ตลาดเงินและตลาดทุน ซึ่งสภาวการณ์ดังกล่าวอาจมีผลกระทบทางด้านบวกหรือด้านลบต่อผลการดำเนินงานของบริษัทที่ออกตราสาร</w:t>
      </w:r>
      <w:r w:rsidRPr="00CE726B">
        <w:rPr>
          <w:rFonts w:asciiTheme="majorBidi" w:hAnsiTheme="majorBidi" w:cstheme="majorBidi"/>
          <w:sz w:val="30"/>
          <w:szCs w:val="30"/>
        </w:rPr>
        <w:t xml:space="preserve"> </w:t>
      </w:r>
      <w:r w:rsidRPr="00B64833">
        <w:rPr>
          <w:rFonts w:asciiTheme="majorBidi" w:hAnsiTheme="majorBidi" w:cstheme="majorBidi"/>
          <w:sz w:val="30"/>
          <w:szCs w:val="30"/>
          <w:cs/>
        </w:rPr>
        <w:t>ทั้งนี้ขึ้นอยู่กับประเภทธุรกิจของผู้ออกตราสารว่ามีความสัมพันธ์กับความผันผวนของตลาดมากน้อยเพียงใดอันอาจทำให้ราคาของตราสารเพิ่มขึ้นหรือลดลงได้</w:t>
      </w:r>
    </w:p>
    <w:p w14:paraId="0A4863CB" w14:textId="77777777" w:rsidR="00ED12E0" w:rsidRPr="003B58D6" w:rsidRDefault="00ED12E0" w:rsidP="00ED12E0">
      <w:pPr>
        <w:spacing w:line="16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6291A1F" w14:textId="77777777" w:rsidR="00ED12E0" w:rsidRDefault="00ED12E0" w:rsidP="00ED12E0">
      <w:pPr>
        <w:ind w:left="562" w:right="-45"/>
        <w:jc w:val="thaiDistribute"/>
        <w:rPr>
          <w:rFonts w:asciiTheme="majorBidi" w:hAnsiTheme="majorBidi" w:cstheme="majorBidi"/>
          <w:i/>
          <w:iCs/>
          <w:spacing w:val="-2"/>
          <w:sz w:val="30"/>
          <w:szCs w:val="30"/>
        </w:rPr>
      </w:pPr>
      <w:r w:rsidRPr="00B64833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>ความเสี่ยงด้านอัตราดอกเบี้ย</w:t>
      </w:r>
    </w:p>
    <w:p w14:paraId="41DBD3A7" w14:textId="77777777" w:rsidR="00ED12E0" w:rsidRDefault="00ED12E0" w:rsidP="00ED12E0">
      <w:pPr>
        <w:ind w:left="562" w:right="-45"/>
        <w:jc w:val="thaiDistribute"/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</w:pPr>
    </w:p>
    <w:p w14:paraId="25D4095E" w14:textId="2B84F934" w:rsidR="009C0A42" w:rsidRDefault="009C0A42" w:rsidP="00ED12E0">
      <w:pPr>
        <w:ind w:left="562" w:right="-45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B64833">
        <w:rPr>
          <w:rFonts w:asciiTheme="majorBidi" w:hAnsiTheme="majorBidi"/>
          <w:spacing w:val="-2"/>
          <w:sz w:val="30"/>
          <w:szCs w:val="30"/>
          <w:cs/>
        </w:rPr>
        <w:t>ความเสี่ยงด้านอัตราดอกเบี้ยเป็นความเสี่ยงที่เกิดจากการเปลี่ยนแปลงในอนาคตของอัตราดอกเบี้ยตลาดซึ่งส่ง ผลกระทบต่อผลการดำเนินงานและกระแสเงินสดของ</w:t>
      </w:r>
      <w:r w:rsidRPr="00B64833">
        <w:rPr>
          <w:rFonts w:asciiTheme="majorBidi" w:hAnsiTheme="majorBidi" w:hint="cs"/>
          <w:spacing w:val="-2"/>
          <w:sz w:val="30"/>
          <w:szCs w:val="30"/>
          <w:cs/>
        </w:rPr>
        <w:t>กลุ่ม</w:t>
      </w:r>
      <w:r w:rsidRPr="00B64833">
        <w:rPr>
          <w:rFonts w:asciiTheme="majorBidi" w:hAnsiTheme="majorBidi"/>
          <w:spacing w:val="-2"/>
          <w:sz w:val="30"/>
          <w:szCs w:val="30"/>
          <w:cs/>
        </w:rPr>
        <w:t xml:space="preserve">กองทรัสต์ เนื่องจากเงินกู้ยืม (ดูหมายเหตุข้อ </w:t>
      </w:r>
      <w:r>
        <w:rPr>
          <w:rFonts w:asciiTheme="majorBidi" w:hAnsiTheme="majorBidi" w:cstheme="majorBidi"/>
          <w:spacing w:val="-2"/>
          <w:sz w:val="30"/>
          <w:szCs w:val="30"/>
        </w:rPr>
        <w:t>11</w:t>
      </w:r>
      <w:r w:rsidRPr="009C0A42">
        <w:rPr>
          <w:rFonts w:asciiTheme="majorBidi" w:hAnsiTheme="majorBidi" w:cstheme="majorBidi"/>
          <w:spacing w:val="-2"/>
          <w:sz w:val="30"/>
          <w:szCs w:val="30"/>
        </w:rPr>
        <w:t>)</w:t>
      </w:r>
      <w:r w:rsidR="00A50E2B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A50E2B" w:rsidRPr="00B64833">
        <w:rPr>
          <w:rFonts w:asciiTheme="majorBidi" w:hAnsiTheme="majorBidi"/>
          <w:spacing w:val="-2"/>
          <w:sz w:val="30"/>
          <w:szCs w:val="30"/>
          <w:cs/>
        </w:rPr>
        <w:t>ส่วนใหญ่มีอัตราดอกเบี้ย</w:t>
      </w:r>
      <w:r w:rsidR="002602D8">
        <w:rPr>
          <w:rFonts w:asciiTheme="majorBidi" w:hAnsiTheme="majorBidi" w:hint="cs"/>
          <w:spacing w:val="-2"/>
          <w:sz w:val="30"/>
          <w:szCs w:val="30"/>
          <w:cs/>
        </w:rPr>
        <w:t>ผันแปร</w:t>
      </w:r>
      <w:r w:rsidR="00A50E2B" w:rsidRPr="00B64833">
        <w:rPr>
          <w:rFonts w:asciiTheme="majorBidi" w:hAnsiTheme="majorBidi"/>
          <w:spacing w:val="-2"/>
          <w:sz w:val="30"/>
          <w:szCs w:val="30"/>
          <w:cs/>
        </w:rPr>
        <w:t>ทำให้</w:t>
      </w:r>
      <w:r w:rsidR="00A50E2B" w:rsidRPr="00B64833">
        <w:rPr>
          <w:rFonts w:asciiTheme="majorBidi" w:hAnsiTheme="majorBidi" w:hint="cs"/>
          <w:spacing w:val="-2"/>
          <w:sz w:val="30"/>
          <w:szCs w:val="30"/>
          <w:cs/>
        </w:rPr>
        <w:t>กลุ่ม</w:t>
      </w:r>
      <w:r w:rsidR="00A50E2B" w:rsidRPr="00B64833">
        <w:rPr>
          <w:rFonts w:asciiTheme="majorBidi" w:hAnsiTheme="majorBidi"/>
          <w:spacing w:val="-2"/>
          <w:sz w:val="30"/>
          <w:szCs w:val="30"/>
          <w:cs/>
        </w:rPr>
        <w:t>กองทรัสต์มีความเสี่ยง</w:t>
      </w:r>
      <w:r w:rsidR="002602D8">
        <w:rPr>
          <w:rFonts w:asciiTheme="majorBidi" w:hAnsiTheme="majorBidi" w:hint="cs"/>
          <w:spacing w:val="-2"/>
          <w:sz w:val="30"/>
          <w:szCs w:val="30"/>
          <w:cs/>
        </w:rPr>
        <w:t>ด้าน</w:t>
      </w:r>
      <w:r w:rsidR="00A50E2B" w:rsidRPr="00B64833">
        <w:rPr>
          <w:rFonts w:asciiTheme="majorBidi" w:hAnsiTheme="majorBidi"/>
          <w:spacing w:val="-2"/>
          <w:sz w:val="30"/>
          <w:szCs w:val="30"/>
          <w:cs/>
        </w:rPr>
        <w:t xml:space="preserve">อัตราดอกเบี้ย </w:t>
      </w:r>
    </w:p>
    <w:p w14:paraId="663FBA7B" w14:textId="77777777" w:rsidR="009C0A42" w:rsidRDefault="009C0A42" w:rsidP="00ED12E0">
      <w:pPr>
        <w:ind w:left="562" w:right="-45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4B2341EC" w14:textId="60245FD5" w:rsidR="00745AE8" w:rsidRDefault="00745AE8" w:rsidP="00745AE8">
      <w:pPr>
        <w:ind w:left="562" w:right="-45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B64833">
        <w:rPr>
          <w:rFonts w:asciiTheme="majorBidi" w:hAnsiTheme="majorBidi" w:cstheme="majorBidi"/>
          <w:spacing w:val="-2"/>
          <w:sz w:val="30"/>
          <w:szCs w:val="30"/>
          <w:cs/>
        </w:rPr>
        <w:t>ตารางต่อไปนี้ได้สรุปความเสี่ยงด้านอัตราดอกเบี้ยของ</w:t>
      </w:r>
      <w:r w:rsidRPr="00B64833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B64833">
        <w:rPr>
          <w:rFonts w:asciiTheme="majorBidi" w:eastAsia="Calibri" w:hAnsiTheme="majorBidi" w:cstheme="majorBidi"/>
          <w:sz w:val="30"/>
          <w:szCs w:val="30"/>
          <w:cs/>
        </w:rPr>
        <w:t>กองทรัสต์ ซึ่งประกอบด้วยสินทรัพย์</w:t>
      </w:r>
      <w:r w:rsidRPr="00B64833">
        <w:rPr>
          <w:rFonts w:asciiTheme="majorBidi" w:eastAsia="Calibri" w:hAnsiTheme="majorBidi" w:cstheme="majorBidi" w:hint="cs"/>
          <w:sz w:val="30"/>
          <w:szCs w:val="30"/>
          <w:cs/>
        </w:rPr>
        <w:t>และหนี้สินทางการเงินตามมูลค่ายุติธรรมที่มีอัตราดอกเบี้ย</w:t>
      </w:r>
      <w:r w:rsidRPr="00B64833">
        <w:rPr>
          <w:rFonts w:asciiTheme="majorBidi" w:eastAsia="Calibri" w:hAnsiTheme="majorBidi" w:cstheme="majorBidi"/>
          <w:sz w:val="30"/>
          <w:szCs w:val="30"/>
          <w:cs/>
        </w:rPr>
        <w:t>ของ</w:t>
      </w:r>
      <w:r w:rsidRPr="00B64833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B64833">
        <w:rPr>
          <w:rFonts w:asciiTheme="majorBidi" w:eastAsia="Calibri" w:hAnsiTheme="majorBidi" w:cstheme="majorBidi"/>
          <w:sz w:val="30"/>
          <w:szCs w:val="30"/>
          <w:cs/>
        </w:rPr>
        <w:t>กองทรัสต์</w:t>
      </w:r>
    </w:p>
    <w:p w14:paraId="06D27D43" w14:textId="5B195B48" w:rsidR="00ED12E0" w:rsidRDefault="00ED12E0" w:rsidP="00ED12E0">
      <w:pPr>
        <w:ind w:left="562" w:right="-45"/>
        <w:jc w:val="thaiDistribute"/>
        <w:rPr>
          <w:rFonts w:asciiTheme="majorBidi" w:hAnsiTheme="majorBidi" w:cstheme="majorBidi"/>
          <w:i/>
          <w:iCs/>
          <w:spacing w:val="-2"/>
          <w:sz w:val="30"/>
          <w:szCs w:val="30"/>
        </w:rPr>
      </w:pPr>
    </w:p>
    <w:tbl>
      <w:tblPr>
        <w:tblStyle w:val="TableGrid"/>
        <w:tblW w:w="891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80"/>
        <w:gridCol w:w="270"/>
        <w:gridCol w:w="1350"/>
        <w:gridCol w:w="268"/>
        <w:gridCol w:w="1442"/>
      </w:tblGrid>
      <w:tr w:rsidR="00745AE8" w:rsidRPr="00745AE8" w14:paraId="41FC3064" w14:textId="77777777" w:rsidTr="00745AE8">
        <w:trPr>
          <w:tblHeader/>
        </w:trPr>
        <w:tc>
          <w:tcPr>
            <w:tcW w:w="5580" w:type="dxa"/>
            <w:hideMark/>
          </w:tcPr>
          <w:p w14:paraId="4A3D8F4D" w14:textId="77777777" w:rsidR="00745AE8" w:rsidRPr="00745AE8" w:rsidRDefault="00745AE8" w:rsidP="007F05F7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6483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ณ วันที่ </w:t>
            </w:r>
            <w:r w:rsidRPr="00745AE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31 </w:t>
            </w:r>
            <w:r w:rsidRPr="00B6483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270" w:type="dxa"/>
          </w:tcPr>
          <w:p w14:paraId="7051D229" w14:textId="77777777" w:rsidR="00745AE8" w:rsidRPr="00745AE8" w:rsidRDefault="00745AE8" w:rsidP="007F05F7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hideMark/>
          </w:tcPr>
          <w:p w14:paraId="0DF85447" w14:textId="77777777" w:rsidR="00745AE8" w:rsidRPr="00745AE8" w:rsidRDefault="00745AE8" w:rsidP="007F05F7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5AE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68" w:type="dxa"/>
          </w:tcPr>
          <w:p w14:paraId="0AC5D222" w14:textId="77777777" w:rsidR="00745AE8" w:rsidRPr="00745AE8" w:rsidRDefault="00745AE8" w:rsidP="007F05F7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42" w:type="dxa"/>
            <w:hideMark/>
          </w:tcPr>
          <w:p w14:paraId="621B0784" w14:textId="77777777" w:rsidR="00745AE8" w:rsidRPr="00745AE8" w:rsidRDefault="00745AE8" w:rsidP="007F05F7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5AE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</w:tr>
      <w:tr w:rsidR="00745AE8" w:rsidRPr="00745AE8" w14:paraId="0567199F" w14:textId="77777777" w:rsidTr="00745AE8">
        <w:tc>
          <w:tcPr>
            <w:tcW w:w="5580" w:type="dxa"/>
          </w:tcPr>
          <w:p w14:paraId="02D93337" w14:textId="77777777" w:rsidR="00745AE8" w:rsidRPr="00B64833" w:rsidRDefault="00745AE8" w:rsidP="007F05F7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384F84BF" w14:textId="77777777" w:rsidR="00745AE8" w:rsidRPr="00745AE8" w:rsidRDefault="00745AE8" w:rsidP="007F05F7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3060" w:type="dxa"/>
            <w:gridSpan w:val="3"/>
            <w:vAlign w:val="bottom"/>
          </w:tcPr>
          <w:p w14:paraId="5DA45BEA" w14:textId="02DFDAAB" w:rsidR="00745AE8" w:rsidRPr="00745AE8" w:rsidRDefault="00745AE8" w:rsidP="007F05F7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B64833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Pr="00B64833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bidi="th-TH"/>
              </w:rPr>
              <w:t>พัน</w:t>
            </w:r>
            <w:r w:rsidRPr="00B6483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บาท)</w:t>
            </w:r>
          </w:p>
        </w:tc>
      </w:tr>
      <w:tr w:rsidR="00745AE8" w:rsidRPr="00745AE8" w14:paraId="53CFBC85" w14:textId="77777777" w:rsidTr="00745AE8">
        <w:tc>
          <w:tcPr>
            <w:tcW w:w="5580" w:type="dxa"/>
            <w:hideMark/>
          </w:tcPr>
          <w:p w14:paraId="5F4E94AB" w14:textId="77777777" w:rsidR="00745AE8" w:rsidRPr="00AD1094" w:rsidRDefault="00745AE8" w:rsidP="007F05F7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B6483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เครื่องมือทางการเงินที่มีอัตราดอกเบี้ยผันแปร</w:t>
            </w:r>
          </w:p>
        </w:tc>
        <w:tc>
          <w:tcPr>
            <w:tcW w:w="270" w:type="dxa"/>
          </w:tcPr>
          <w:p w14:paraId="51096F4E" w14:textId="77777777" w:rsidR="00745AE8" w:rsidRPr="00745AE8" w:rsidRDefault="00745AE8" w:rsidP="007F05F7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vAlign w:val="bottom"/>
          </w:tcPr>
          <w:p w14:paraId="71FFDFDF" w14:textId="77777777" w:rsidR="00745AE8" w:rsidRPr="00745AE8" w:rsidRDefault="00745AE8" w:rsidP="007F05F7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  <w:vAlign w:val="center"/>
          </w:tcPr>
          <w:p w14:paraId="003C545E" w14:textId="77777777" w:rsidR="00745AE8" w:rsidRPr="00745AE8" w:rsidRDefault="00745AE8" w:rsidP="007F05F7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42" w:type="dxa"/>
            <w:vAlign w:val="bottom"/>
          </w:tcPr>
          <w:p w14:paraId="257D526C" w14:textId="77777777" w:rsidR="00745AE8" w:rsidRPr="00745AE8" w:rsidRDefault="00745AE8" w:rsidP="007F05F7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AD1094" w:rsidRPr="00745AE8" w14:paraId="37399B30" w14:textId="77777777" w:rsidTr="00AD1094">
        <w:trPr>
          <w:trHeight w:val="308"/>
        </w:trPr>
        <w:tc>
          <w:tcPr>
            <w:tcW w:w="5580" w:type="dxa"/>
            <w:hideMark/>
          </w:tcPr>
          <w:p w14:paraId="638026E3" w14:textId="695838F9" w:rsidR="00AD1094" w:rsidRPr="00AD1094" w:rsidRDefault="00AD1094" w:rsidP="00AD1094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B64833"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>เงินฝากธนาคาร</w:t>
            </w:r>
          </w:p>
        </w:tc>
        <w:tc>
          <w:tcPr>
            <w:tcW w:w="270" w:type="dxa"/>
          </w:tcPr>
          <w:p w14:paraId="36132D9B" w14:textId="77777777" w:rsidR="00AD1094" w:rsidRPr="00745AE8" w:rsidRDefault="00AD1094" w:rsidP="00AD1094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vAlign w:val="bottom"/>
          </w:tcPr>
          <w:p w14:paraId="18C954A6" w14:textId="6D6B038F" w:rsidR="00AD1094" w:rsidRPr="00745AE8" w:rsidRDefault="00D45A1E" w:rsidP="00A757C4">
            <w:pPr>
              <w:pStyle w:val="block"/>
              <w:tabs>
                <w:tab w:val="decimal" w:pos="1600"/>
              </w:tabs>
              <w:spacing w:after="0" w:line="240" w:lineRule="atLeast"/>
              <w:ind w:left="0" w:right="7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100,</w:t>
            </w:r>
            <w:r w:rsidR="00BC098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191</w:t>
            </w:r>
          </w:p>
        </w:tc>
        <w:tc>
          <w:tcPr>
            <w:tcW w:w="268" w:type="dxa"/>
            <w:vAlign w:val="center"/>
          </w:tcPr>
          <w:p w14:paraId="7EC126C3" w14:textId="77777777" w:rsidR="00AD1094" w:rsidRPr="00745AE8" w:rsidRDefault="00AD1094" w:rsidP="00AD1094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42" w:type="dxa"/>
            <w:hideMark/>
          </w:tcPr>
          <w:p w14:paraId="52F90B76" w14:textId="5015A9D8" w:rsidR="00AD1094" w:rsidRPr="00745AE8" w:rsidRDefault="00AD1094" w:rsidP="00530013">
            <w:pPr>
              <w:pStyle w:val="block"/>
              <w:tabs>
                <w:tab w:val="decimal" w:pos="115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B51BF">
              <w:rPr>
                <w:rFonts w:asciiTheme="majorBidi" w:hAnsiTheme="majorBidi" w:cstheme="majorBidi"/>
                <w:sz w:val="30"/>
                <w:szCs w:val="30"/>
              </w:rPr>
              <w:t>134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97648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CB51BF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297648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</w:tr>
      <w:tr w:rsidR="00AD1094" w:rsidRPr="00745AE8" w14:paraId="10D2258E" w14:textId="77777777" w:rsidTr="00AD1094">
        <w:tc>
          <w:tcPr>
            <w:tcW w:w="5580" w:type="dxa"/>
            <w:hideMark/>
          </w:tcPr>
          <w:p w14:paraId="38035ACD" w14:textId="545757F3" w:rsidR="00AD1094" w:rsidRPr="00AD1094" w:rsidRDefault="00AD1094" w:rsidP="00AD1094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64833"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>เงินกู้ยืมระยะยาว</w:t>
            </w:r>
          </w:p>
        </w:tc>
        <w:tc>
          <w:tcPr>
            <w:tcW w:w="270" w:type="dxa"/>
          </w:tcPr>
          <w:p w14:paraId="7729773E" w14:textId="77777777" w:rsidR="00AD1094" w:rsidRPr="00745AE8" w:rsidRDefault="00AD1094" w:rsidP="00AD1094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CD08115" w14:textId="357370F9" w:rsidR="00AD1094" w:rsidRPr="00745AE8" w:rsidRDefault="00BC0984" w:rsidP="00AD1094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D45A1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1,736,793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68" w:type="dxa"/>
            <w:vAlign w:val="center"/>
          </w:tcPr>
          <w:p w14:paraId="35F4CA56" w14:textId="77777777" w:rsidR="00AD1094" w:rsidRPr="00745AE8" w:rsidRDefault="00AD1094" w:rsidP="00AD1094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B031891" w14:textId="26E1AE45" w:rsidR="00AD1094" w:rsidRPr="00745AE8" w:rsidRDefault="00AD1094" w:rsidP="00AD1094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4699C">
              <w:rPr>
                <w:rFonts w:asciiTheme="majorBidi" w:hAnsiTheme="majorBidi"/>
                <w:sz w:val="30"/>
                <w:szCs w:val="30"/>
              </w:rPr>
              <w:t>(</w:t>
            </w:r>
            <w:r w:rsidRPr="00CB51BF">
              <w:rPr>
                <w:rFonts w:asciiTheme="majorBidi" w:hAnsiTheme="majorBidi"/>
                <w:sz w:val="30"/>
                <w:szCs w:val="30"/>
              </w:rPr>
              <w:t>1</w:t>
            </w:r>
            <w:r>
              <w:rPr>
                <w:rFonts w:asciiTheme="majorBidi" w:hAnsiTheme="majorBidi"/>
                <w:sz w:val="30"/>
                <w:szCs w:val="30"/>
              </w:rPr>
              <w:t>,</w:t>
            </w:r>
            <w:r w:rsidRPr="00CB51BF">
              <w:rPr>
                <w:rFonts w:asciiTheme="majorBidi" w:hAnsiTheme="majorBidi"/>
                <w:sz w:val="30"/>
                <w:szCs w:val="30"/>
              </w:rPr>
              <w:t>6</w:t>
            </w:r>
            <w:r w:rsidRPr="00297648">
              <w:rPr>
                <w:rFonts w:asciiTheme="majorBidi" w:hAnsiTheme="majorBidi"/>
                <w:sz w:val="30"/>
                <w:szCs w:val="30"/>
              </w:rPr>
              <w:t>8</w:t>
            </w:r>
            <w:r w:rsidRPr="00CB51BF">
              <w:rPr>
                <w:rFonts w:asciiTheme="majorBidi" w:hAnsiTheme="majorBidi"/>
                <w:sz w:val="30"/>
                <w:szCs w:val="30"/>
              </w:rPr>
              <w:t>3</w:t>
            </w:r>
            <w:r>
              <w:rPr>
                <w:rFonts w:asciiTheme="majorBidi" w:hAnsiTheme="majorBidi"/>
                <w:sz w:val="30"/>
                <w:szCs w:val="30"/>
              </w:rPr>
              <w:t>,</w:t>
            </w:r>
            <w:r w:rsidRPr="00CB51BF">
              <w:rPr>
                <w:rFonts w:asciiTheme="majorBidi" w:hAnsiTheme="majorBidi"/>
                <w:sz w:val="30"/>
                <w:szCs w:val="30"/>
              </w:rPr>
              <w:t>5</w:t>
            </w:r>
            <w:r w:rsidRPr="00297648">
              <w:rPr>
                <w:rFonts w:asciiTheme="majorBidi" w:hAnsiTheme="majorBidi"/>
                <w:sz w:val="30"/>
                <w:szCs w:val="30"/>
              </w:rPr>
              <w:t>07</w:t>
            </w:r>
            <w:r w:rsidRPr="0084699C">
              <w:rPr>
                <w:rFonts w:asciiTheme="majorBidi" w:hAnsiTheme="majorBidi"/>
                <w:sz w:val="30"/>
                <w:szCs w:val="30"/>
              </w:rPr>
              <w:t>)</w:t>
            </w:r>
          </w:p>
        </w:tc>
      </w:tr>
      <w:tr w:rsidR="00AD1094" w:rsidRPr="00745AE8" w14:paraId="7C70B9EA" w14:textId="77777777" w:rsidTr="007F05F7">
        <w:tc>
          <w:tcPr>
            <w:tcW w:w="5580" w:type="dxa"/>
          </w:tcPr>
          <w:p w14:paraId="68F778DF" w14:textId="77777777" w:rsidR="00AD1094" w:rsidRPr="00AD1094" w:rsidRDefault="00AD1094" w:rsidP="00AD1094">
            <w:pPr>
              <w:pStyle w:val="block"/>
              <w:spacing w:after="0" w:line="240" w:lineRule="atLeast"/>
              <w:ind w:left="166" w:hanging="166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6483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ยอดบัญชีในงบแสดงฐานะการเงินที่มีความเสี่ยง</w:t>
            </w:r>
          </w:p>
        </w:tc>
        <w:tc>
          <w:tcPr>
            <w:tcW w:w="270" w:type="dxa"/>
          </w:tcPr>
          <w:p w14:paraId="563DD3DC" w14:textId="77777777" w:rsidR="00AD1094" w:rsidRPr="00B64833" w:rsidRDefault="00AD1094" w:rsidP="00AD1094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1CF570D2" w14:textId="7AC398C9" w:rsidR="00AD1094" w:rsidRPr="00B64833" w:rsidRDefault="00BC0984" w:rsidP="00AD1094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(1,636,602)</w:t>
            </w:r>
          </w:p>
        </w:tc>
        <w:tc>
          <w:tcPr>
            <w:tcW w:w="268" w:type="dxa"/>
            <w:vAlign w:val="center"/>
          </w:tcPr>
          <w:p w14:paraId="0EF5F039" w14:textId="77777777" w:rsidR="00AD1094" w:rsidRPr="00745AE8" w:rsidRDefault="00AD1094" w:rsidP="00AD1094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0C0D7C93" w14:textId="072A0CDA" w:rsidR="00AD1094" w:rsidRPr="00AD1094" w:rsidRDefault="00AD1094" w:rsidP="00AD1094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D1094">
              <w:rPr>
                <w:rFonts w:asciiTheme="majorBidi" w:hAnsiTheme="majorBidi"/>
                <w:b/>
                <w:bCs/>
                <w:sz w:val="30"/>
                <w:szCs w:val="30"/>
              </w:rPr>
              <w:t>(1,</w:t>
            </w:r>
            <w:r>
              <w:rPr>
                <w:rFonts w:asciiTheme="majorBidi" w:hAnsiTheme="majorBidi"/>
                <w:b/>
                <w:bCs/>
                <w:sz w:val="30"/>
                <w:szCs w:val="30"/>
                <w:lang w:val="en-US" w:bidi="th-TH"/>
              </w:rPr>
              <w:t>5</w:t>
            </w:r>
            <w:r>
              <w:rPr>
                <w:rFonts w:asciiTheme="majorBidi" w:hAnsiTheme="majorBidi"/>
                <w:b/>
                <w:bCs/>
                <w:sz w:val="30"/>
                <w:szCs w:val="30"/>
              </w:rPr>
              <w:t>49</w:t>
            </w:r>
            <w:r w:rsidRPr="00AD1094">
              <w:rPr>
                <w:rFonts w:asciiTheme="majorBidi" w:hAnsi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/>
                <w:b/>
                <w:bCs/>
                <w:sz w:val="30"/>
                <w:szCs w:val="30"/>
              </w:rPr>
              <w:t>447</w:t>
            </w:r>
            <w:r w:rsidRPr="00AD1094">
              <w:rPr>
                <w:rFonts w:asciiTheme="majorBidi" w:hAnsiTheme="majorBidi"/>
                <w:b/>
                <w:bCs/>
                <w:sz w:val="30"/>
                <w:szCs w:val="30"/>
              </w:rPr>
              <w:t>)</w:t>
            </w:r>
          </w:p>
        </w:tc>
      </w:tr>
    </w:tbl>
    <w:p w14:paraId="76CFCF64" w14:textId="2E67A2B2" w:rsidR="005A08E3" w:rsidRDefault="005A08E3" w:rsidP="00ED12E0">
      <w:pPr>
        <w:ind w:left="562" w:right="-45"/>
        <w:jc w:val="thaiDistribute"/>
        <w:rPr>
          <w:rFonts w:asciiTheme="majorBidi" w:hAnsiTheme="majorBidi" w:cstheme="majorBidi"/>
          <w:i/>
          <w:iCs/>
          <w:spacing w:val="-2"/>
          <w:sz w:val="30"/>
          <w:szCs w:val="30"/>
        </w:rPr>
      </w:pPr>
    </w:p>
    <w:p w14:paraId="69FF256B" w14:textId="0B037467" w:rsidR="00ED12E0" w:rsidRPr="00BA1C04" w:rsidRDefault="00ED12E0" w:rsidP="00ED12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bCs/>
          <w:sz w:val="24"/>
          <w:szCs w:val="24"/>
        </w:rPr>
      </w:pPr>
      <w:r w:rsidRPr="00B64833">
        <w:rPr>
          <w:rFonts w:asciiTheme="majorBidi" w:hAnsiTheme="majorBidi" w:cstheme="majorBidi" w:hint="cs"/>
          <w:i/>
          <w:iCs/>
          <w:sz w:val="30"/>
          <w:szCs w:val="30"/>
          <w:cs/>
        </w:rPr>
        <w:t>นโยบายการบริหารความเสี่ยงทางด้านการเงิน</w:t>
      </w:r>
    </w:p>
    <w:p w14:paraId="7C4B5C19" w14:textId="77777777" w:rsidR="00ED12E0" w:rsidRPr="00B64833" w:rsidRDefault="00ED12E0" w:rsidP="00ED12E0">
      <w:pPr>
        <w:spacing w:line="160" w:lineRule="atLeast"/>
        <w:ind w:left="562" w:right="-45"/>
        <w:jc w:val="thaiDistribute"/>
        <w:rPr>
          <w:rFonts w:asciiTheme="majorBidi" w:hAnsiTheme="majorBidi" w:cstheme="majorBidi"/>
          <w:spacing w:val="-2"/>
          <w:sz w:val="30"/>
          <w:szCs w:val="30"/>
          <w:cs/>
        </w:rPr>
      </w:pPr>
    </w:p>
    <w:p w14:paraId="7219304D" w14:textId="77777777" w:rsidR="00ED12E0" w:rsidRDefault="00ED12E0" w:rsidP="00ED12E0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64833">
        <w:rPr>
          <w:rFonts w:asciiTheme="majorBidi" w:hAnsiTheme="majorBidi" w:hint="cs"/>
          <w:sz w:val="30"/>
          <w:szCs w:val="30"/>
          <w:cs/>
        </w:rPr>
        <w:t>กลุ่ม</w:t>
      </w:r>
      <w:r w:rsidRPr="00B64833">
        <w:rPr>
          <w:rFonts w:asciiTheme="majorBidi" w:hAnsiTheme="majorBidi"/>
          <w:sz w:val="30"/>
          <w:szCs w:val="30"/>
          <w:cs/>
        </w:rPr>
        <w:t xml:space="preserve">กองทรัสต์บริหารความเสี่ยงที่อาจเกิดขึ้นจากการลงทุนโดยกำหนดนโยบายการบริหารความเสี่ยง เช่น การกระจายประเภทเงินลงทุน และการวิเคราะห์ฐานะของกิจการที่จะลงทุน </w:t>
      </w:r>
    </w:p>
    <w:p w14:paraId="4B5EF8AD" w14:textId="115CC814" w:rsidR="00ED12E0" w:rsidRDefault="00ED12E0" w:rsidP="00ED12E0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F745892" w14:textId="77777777" w:rsidR="005672C9" w:rsidRDefault="005672C9" w:rsidP="00ED12E0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576E4AF" w14:textId="77777777" w:rsidR="00ED12E0" w:rsidRPr="00AF3771" w:rsidRDefault="00ED12E0" w:rsidP="00ED12E0">
      <w:pPr>
        <w:pStyle w:val="Heading8"/>
        <w:tabs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lastRenderedPageBreak/>
        <w:t>6</w:t>
      </w:r>
      <w:r w:rsidRPr="00B64833">
        <w:rPr>
          <w:rFonts w:asciiTheme="majorBidi" w:hAnsiTheme="majorBidi" w:cstheme="majorBidi"/>
          <w:sz w:val="30"/>
          <w:szCs w:val="30"/>
        </w:rPr>
        <w:tab/>
      </w:r>
      <w:r w:rsidRPr="00B64833">
        <w:rPr>
          <w:rFonts w:asciiTheme="majorBidi" w:hAnsiTheme="majorBidi" w:cstheme="majorBidi"/>
          <w:sz w:val="30"/>
          <w:szCs w:val="30"/>
          <w:cs/>
        </w:rPr>
        <w:t>เงินลงทุนที่แสดงด้วยมูลค่ายุติธรรมผ่านกำไรหรือขาดทุน</w:t>
      </w:r>
    </w:p>
    <w:p w14:paraId="0D2FCD44" w14:textId="77777777" w:rsidR="00ED12E0" w:rsidRPr="00B64833" w:rsidRDefault="00ED12E0" w:rsidP="00ED12E0">
      <w:pPr>
        <w:ind w:right="-45"/>
        <w:jc w:val="thaiDistribute"/>
        <w:rPr>
          <w:rFonts w:asciiTheme="majorBidi" w:hAnsiTheme="majorBidi" w:cstheme="majorBidi"/>
          <w:spacing w:val="-2"/>
          <w:sz w:val="30"/>
          <w:szCs w:val="30"/>
          <w:cs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120"/>
        <w:gridCol w:w="1440"/>
        <w:gridCol w:w="270"/>
        <w:gridCol w:w="1440"/>
      </w:tblGrid>
      <w:tr w:rsidR="00B62D41" w:rsidRPr="00BD75DB" w14:paraId="3A3C39E8" w14:textId="77777777" w:rsidTr="00B62D41">
        <w:trPr>
          <w:cantSplit/>
        </w:trPr>
        <w:tc>
          <w:tcPr>
            <w:tcW w:w="6120" w:type="dxa"/>
          </w:tcPr>
          <w:p w14:paraId="7DE26C50" w14:textId="77777777" w:rsidR="00B62D41" w:rsidRPr="00BD75DB" w:rsidRDefault="00B62D41" w:rsidP="00BA1CA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082FA6DA" w14:textId="35A1724C" w:rsidR="00B62D41" w:rsidRPr="00D64A67" w:rsidRDefault="00D64A67" w:rsidP="00BA1CAE">
            <w:pPr>
              <w:pStyle w:val="Heading9"/>
              <w:jc w:val="center"/>
              <w:rPr>
                <w:rFonts w:asciiTheme="majorBidi" w:hAnsiTheme="majorBidi" w:cstheme="majorBidi"/>
                <w:b w:val="0"/>
                <w:bCs w:val="0"/>
                <w:cs/>
              </w:rPr>
            </w:pPr>
            <w:r w:rsidRPr="00D64A67">
              <w:rPr>
                <w:rFonts w:asciiTheme="majorBidi" w:hAnsiTheme="majorBidi" w:cstheme="majorBidi"/>
                <w:b w:val="0"/>
                <w:bCs w:val="0"/>
              </w:rPr>
              <w:t>2564</w:t>
            </w:r>
          </w:p>
        </w:tc>
        <w:tc>
          <w:tcPr>
            <w:tcW w:w="270" w:type="dxa"/>
          </w:tcPr>
          <w:p w14:paraId="5AC7D5C8" w14:textId="7D9CECA6" w:rsidR="00B62D41" w:rsidRPr="00B64833" w:rsidRDefault="00B62D41" w:rsidP="00BA1CAE">
            <w:pPr>
              <w:pStyle w:val="Heading9"/>
              <w:jc w:val="center"/>
              <w:rPr>
                <w:rFonts w:asciiTheme="majorBidi" w:hAnsiTheme="majorBidi" w:cstheme="majorBidi"/>
                <w:b w:val="0"/>
                <w:bCs w:val="0"/>
                <w:i/>
                <w:iCs/>
                <w:cs/>
              </w:rPr>
            </w:pPr>
          </w:p>
        </w:tc>
        <w:tc>
          <w:tcPr>
            <w:tcW w:w="1440" w:type="dxa"/>
          </w:tcPr>
          <w:p w14:paraId="72622542" w14:textId="736C6294" w:rsidR="00B62D41" w:rsidRPr="00BD75DB" w:rsidRDefault="00D64A67" w:rsidP="00BA1CAE">
            <w:pPr>
              <w:pStyle w:val="Heading9"/>
              <w:jc w:val="center"/>
              <w:rPr>
                <w:rFonts w:asciiTheme="majorBidi" w:hAnsiTheme="majorBidi" w:cstheme="majorBidi"/>
                <w:b w:val="0"/>
                <w:bCs w:val="0"/>
              </w:rPr>
            </w:pPr>
            <w:r>
              <w:rPr>
                <w:rFonts w:asciiTheme="majorBidi" w:hAnsiTheme="majorBidi" w:cstheme="majorBidi"/>
                <w:b w:val="0"/>
                <w:bCs w:val="0"/>
              </w:rPr>
              <w:t>2563</w:t>
            </w:r>
          </w:p>
        </w:tc>
      </w:tr>
      <w:tr w:rsidR="00D64A67" w:rsidRPr="00BD75DB" w14:paraId="11684103" w14:textId="77777777" w:rsidTr="007F05F7">
        <w:trPr>
          <w:cantSplit/>
        </w:trPr>
        <w:tc>
          <w:tcPr>
            <w:tcW w:w="6120" w:type="dxa"/>
          </w:tcPr>
          <w:p w14:paraId="4CED0F5A" w14:textId="77777777" w:rsidR="00D64A67" w:rsidRPr="00BD75DB" w:rsidRDefault="00D64A67" w:rsidP="00D64A6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50" w:type="dxa"/>
            <w:gridSpan w:val="3"/>
          </w:tcPr>
          <w:p w14:paraId="117A06EC" w14:textId="0ADC57A0" w:rsidR="00D64A67" w:rsidRPr="00B64833" w:rsidRDefault="00D64A67" w:rsidP="00D64A67">
            <w:pPr>
              <w:pStyle w:val="Heading9"/>
              <w:jc w:val="center"/>
              <w:rPr>
                <w:rFonts w:asciiTheme="majorBidi" w:hAnsiTheme="majorBidi" w:cstheme="majorBidi"/>
                <w:b w:val="0"/>
                <w:bCs w:val="0"/>
                <w:i/>
                <w:iCs/>
                <w:cs/>
              </w:rPr>
            </w:pPr>
            <w:r w:rsidRPr="00B64833">
              <w:rPr>
                <w:rFonts w:asciiTheme="majorBidi" w:hAnsiTheme="majorBidi" w:cstheme="majorBidi"/>
                <w:b w:val="0"/>
                <w:bCs w:val="0"/>
                <w:i/>
                <w:iCs/>
              </w:rPr>
              <w:t>(</w:t>
            </w:r>
            <w:r w:rsidRPr="00B64833">
              <w:rPr>
                <w:rFonts w:asciiTheme="majorBidi" w:hAnsiTheme="majorBidi" w:cstheme="majorBidi"/>
                <w:b w:val="0"/>
                <w:bCs w:val="0"/>
                <w:i/>
                <w:iCs/>
                <w:cs/>
              </w:rPr>
              <w:t>พันบาท)</w:t>
            </w:r>
          </w:p>
        </w:tc>
      </w:tr>
      <w:tr w:rsidR="00D64A67" w:rsidRPr="00BD75DB" w14:paraId="36953595" w14:textId="77777777" w:rsidTr="00B62D41">
        <w:trPr>
          <w:cantSplit/>
        </w:trPr>
        <w:tc>
          <w:tcPr>
            <w:tcW w:w="6120" w:type="dxa"/>
          </w:tcPr>
          <w:p w14:paraId="33864689" w14:textId="0634FD0E" w:rsidR="00D64A67" w:rsidRPr="00BD75DB" w:rsidRDefault="00D64A67" w:rsidP="00D64A67">
            <w:pPr>
              <w:spacing w:line="240" w:lineRule="auto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B64833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ณ วันที่ </w:t>
            </w:r>
            <w:r w:rsidRPr="00CB51BF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</w:t>
            </w:r>
            <w:r w:rsidRPr="00BD75DB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 </w:t>
            </w:r>
            <w:r w:rsidRPr="00B64833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1440" w:type="dxa"/>
          </w:tcPr>
          <w:p w14:paraId="2AB85DBA" w14:textId="746D96E3" w:rsidR="00D64A67" w:rsidRPr="00A43AD0" w:rsidRDefault="00BB4A1C" w:rsidP="00D64A67">
            <w:pPr>
              <w:tabs>
                <w:tab w:val="decimal" w:pos="1064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43AD0">
              <w:rPr>
                <w:rFonts w:asciiTheme="majorBidi" w:hAnsiTheme="majorBidi" w:cstheme="majorBidi"/>
                <w:sz w:val="30"/>
                <w:szCs w:val="30"/>
              </w:rPr>
              <w:t>14,036</w:t>
            </w:r>
          </w:p>
        </w:tc>
        <w:tc>
          <w:tcPr>
            <w:tcW w:w="270" w:type="dxa"/>
          </w:tcPr>
          <w:p w14:paraId="0EB6A42D" w14:textId="2720A721" w:rsidR="00D64A67" w:rsidRPr="00A43AD0" w:rsidRDefault="00D64A67" w:rsidP="00D64A67">
            <w:pPr>
              <w:tabs>
                <w:tab w:val="decimal" w:pos="1064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14CB3A9" w14:textId="1BE366FC" w:rsidR="00D64A67" w:rsidRPr="00BD75DB" w:rsidRDefault="00BB4A1C" w:rsidP="00466685">
            <w:pPr>
              <w:tabs>
                <w:tab w:val="decimal" w:pos="1064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21,663</w:t>
            </w:r>
          </w:p>
        </w:tc>
      </w:tr>
      <w:tr w:rsidR="00D64A67" w:rsidRPr="00BD75DB" w14:paraId="10B7C46D" w14:textId="77777777" w:rsidTr="00C51DB1">
        <w:trPr>
          <w:cantSplit/>
        </w:trPr>
        <w:tc>
          <w:tcPr>
            <w:tcW w:w="6120" w:type="dxa"/>
          </w:tcPr>
          <w:p w14:paraId="15357125" w14:textId="77777777" w:rsidR="00D64A67" w:rsidRPr="00B64833" w:rsidRDefault="00D64A67" w:rsidP="00D64A67">
            <w:pPr>
              <w:spacing w:line="240" w:lineRule="auto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B64833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440" w:type="dxa"/>
            <w:shd w:val="clear" w:color="auto" w:fill="auto"/>
          </w:tcPr>
          <w:p w14:paraId="0E6BCBF5" w14:textId="630CF9DE" w:rsidR="00D64A67" w:rsidRPr="00C51DB1" w:rsidRDefault="00395B43" w:rsidP="00D64A67">
            <w:pPr>
              <w:tabs>
                <w:tab w:val="decimal" w:pos="1064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51DB1">
              <w:rPr>
                <w:rFonts w:asciiTheme="majorBidi" w:hAnsiTheme="majorBidi" w:cstheme="majorBidi"/>
                <w:sz w:val="30"/>
                <w:szCs w:val="30"/>
              </w:rPr>
              <w:t>156,000</w:t>
            </w:r>
          </w:p>
        </w:tc>
        <w:tc>
          <w:tcPr>
            <w:tcW w:w="270" w:type="dxa"/>
          </w:tcPr>
          <w:p w14:paraId="133B4FD0" w14:textId="7DF08002" w:rsidR="00D64A67" w:rsidRPr="0063656F" w:rsidRDefault="00D64A67" w:rsidP="00D64A67">
            <w:pPr>
              <w:tabs>
                <w:tab w:val="decimal" w:pos="1064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440" w:type="dxa"/>
            <w:shd w:val="clear" w:color="auto" w:fill="auto"/>
          </w:tcPr>
          <w:p w14:paraId="3E424E04" w14:textId="3B1507D2" w:rsidR="00D64A67" w:rsidRPr="00466685" w:rsidRDefault="00BB4A1C" w:rsidP="00D64A67">
            <w:pPr>
              <w:tabs>
                <w:tab w:val="decimal" w:pos="1064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66685">
              <w:rPr>
                <w:rFonts w:asciiTheme="majorBidi" w:hAnsiTheme="majorBidi" w:cstheme="majorBidi"/>
                <w:sz w:val="30"/>
                <w:szCs w:val="30"/>
              </w:rPr>
              <w:t>272,000</w:t>
            </w:r>
          </w:p>
        </w:tc>
      </w:tr>
      <w:tr w:rsidR="00D64A67" w:rsidRPr="00BD75DB" w14:paraId="557764E2" w14:textId="77777777" w:rsidTr="00C51DB1">
        <w:trPr>
          <w:cantSplit/>
        </w:trPr>
        <w:tc>
          <w:tcPr>
            <w:tcW w:w="6120" w:type="dxa"/>
          </w:tcPr>
          <w:p w14:paraId="74F73C52" w14:textId="77777777" w:rsidR="00D64A67" w:rsidRPr="00B64833" w:rsidRDefault="00D64A67" w:rsidP="00D64A67">
            <w:pPr>
              <w:spacing w:line="240" w:lineRule="auto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B64833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440" w:type="dxa"/>
            <w:shd w:val="clear" w:color="auto" w:fill="auto"/>
          </w:tcPr>
          <w:p w14:paraId="30C888E8" w14:textId="650A672C" w:rsidR="00D64A67" w:rsidRPr="00C51DB1" w:rsidRDefault="00395B43" w:rsidP="00D64A67">
            <w:pPr>
              <w:tabs>
                <w:tab w:val="decimal" w:pos="97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51DB1">
              <w:rPr>
                <w:rFonts w:asciiTheme="majorBidi" w:hAnsiTheme="majorBidi" w:cstheme="majorBidi"/>
                <w:sz w:val="30"/>
                <w:szCs w:val="30"/>
              </w:rPr>
              <w:t>(124,000)</w:t>
            </w:r>
          </w:p>
        </w:tc>
        <w:tc>
          <w:tcPr>
            <w:tcW w:w="270" w:type="dxa"/>
          </w:tcPr>
          <w:p w14:paraId="51191A03" w14:textId="587C39F6" w:rsidR="00D64A67" w:rsidRPr="0063656F" w:rsidRDefault="00D64A67" w:rsidP="00D64A67">
            <w:pPr>
              <w:tabs>
                <w:tab w:val="decimal" w:pos="97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440" w:type="dxa"/>
            <w:shd w:val="clear" w:color="auto" w:fill="auto"/>
          </w:tcPr>
          <w:p w14:paraId="4BD214DE" w14:textId="7907BD93" w:rsidR="00D64A67" w:rsidRPr="00B64833" w:rsidRDefault="00BB4A1C" w:rsidP="00D64A67">
            <w:pPr>
              <w:tabs>
                <w:tab w:val="decimal" w:pos="97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64833">
              <w:rPr>
                <w:rFonts w:asciiTheme="majorBidi" w:hAnsiTheme="majorBidi" w:cstheme="majorBidi" w:hint="cs"/>
                <w:sz w:val="30"/>
                <w:szCs w:val="30"/>
              </w:rPr>
              <w:t>(</w:t>
            </w:r>
            <w:r w:rsidRPr="00466685">
              <w:rPr>
                <w:rFonts w:asciiTheme="majorBidi" w:hAnsiTheme="majorBidi" w:cstheme="majorBidi"/>
                <w:sz w:val="30"/>
                <w:szCs w:val="30"/>
              </w:rPr>
              <w:t>280,005</w:t>
            </w:r>
            <w:r w:rsidRPr="00B64833">
              <w:rPr>
                <w:rFonts w:asciiTheme="majorBidi" w:hAnsiTheme="majorBidi" w:cstheme="majorBidi" w:hint="cs"/>
                <w:sz w:val="30"/>
                <w:szCs w:val="30"/>
              </w:rPr>
              <w:t>)</w:t>
            </w:r>
          </w:p>
        </w:tc>
      </w:tr>
      <w:tr w:rsidR="00D64A67" w:rsidRPr="00BD75DB" w14:paraId="3904D688" w14:textId="77777777" w:rsidTr="00C51DB1">
        <w:trPr>
          <w:cantSplit/>
        </w:trPr>
        <w:tc>
          <w:tcPr>
            <w:tcW w:w="6120" w:type="dxa"/>
          </w:tcPr>
          <w:p w14:paraId="606622F1" w14:textId="77777777" w:rsidR="00D64A67" w:rsidRPr="00B64833" w:rsidRDefault="00D64A67" w:rsidP="00D64A67">
            <w:pPr>
              <w:spacing w:line="240" w:lineRule="auto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B64833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กำไรสุทธิจากเงินลงทุน</w:t>
            </w:r>
          </w:p>
        </w:tc>
        <w:tc>
          <w:tcPr>
            <w:tcW w:w="1440" w:type="dxa"/>
            <w:shd w:val="clear" w:color="auto" w:fill="auto"/>
          </w:tcPr>
          <w:p w14:paraId="5AF80F9C" w14:textId="31A28C08" w:rsidR="00D64A67" w:rsidRPr="00C51DB1" w:rsidRDefault="00395B43" w:rsidP="00D64A67">
            <w:pPr>
              <w:tabs>
                <w:tab w:val="decimal" w:pos="1064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51DB1">
              <w:rPr>
                <w:rFonts w:asciiTheme="majorBidi" w:hAnsiTheme="majorBidi" w:cstheme="majorBidi"/>
                <w:sz w:val="30"/>
                <w:szCs w:val="30"/>
              </w:rPr>
              <w:t>50</w:t>
            </w:r>
          </w:p>
        </w:tc>
        <w:tc>
          <w:tcPr>
            <w:tcW w:w="270" w:type="dxa"/>
          </w:tcPr>
          <w:p w14:paraId="02B607D4" w14:textId="1838ED66" w:rsidR="00D64A67" w:rsidRPr="0063656F" w:rsidRDefault="00D64A67" w:rsidP="00D64A67">
            <w:pPr>
              <w:tabs>
                <w:tab w:val="decimal" w:pos="1064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440" w:type="dxa"/>
            <w:shd w:val="clear" w:color="auto" w:fill="auto"/>
          </w:tcPr>
          <w:p w14:paraId="49576685" w14:textId="5BCCC850" w:rsidR="00D64A67" w:rsidRPr="00466685" w:rsidRDefault="00BB4A1C" w:rsidP="00D64A67">
            <w:pPr>
              <w:tabs>
                <w:tab w:val="decimal" w:pos="1064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66685">
              <w:rPr>
                <w:rFonts w:asciiTheme="majorBidi" w:hAnsiTheme="majorBidi" w:cstheme="majorBidi"/>
                <w:sz w:val="30"/>
                <w:szCs w:val="30"/>
              </w:rPr>
              <w:t>688</w:t>
            </w:r>
          </w:p>
        </w:tc>
      </w:tr>
      <w:tr w:rsidR="00D64A67" w:rsidRPr="00BD75DB" w14:paraId="2E0A3B66" w14:textId="77777777" w:rsidTr="00C51DB1">
        <w:trPr>
          <w:cantSplit/>
        </w:trPr>
        <w:tc>
          <w:tcPr>
            <w:tcW w:w="6120" w:type="dxa"/>
          </w:tcPr>
          <w:p w14:paraId="09A6ED8F" w14:textId="64C9A31E" w:rsidR="00D64A67" w:rsidRPr="00B64833" w:rsidRDefault="002602D8" w:rsidP="00D64A67">
            <w:pPr>
              <w:spacing w:line="240" w:lineRule="auto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pacing w:val="-4"/>
                <w:sz w:val="30"/>
                <w:szCs w:val="30"/>
                <w:cs/>
              </w:rPr>
              <w:t>กำไร (</w:t>
            </w:r>
            <w:r w:rsidR="00D64A67" w:rsidRPr="00B64833">
              <w:rPr>
                <w:rFonts w:asciiTheme="majorBidi" w:hAnsiTheme="majorBidi"/>
                <w:spacing w:val="-4"/>
                <w:sz w:val="30"/>
                <w:szCs w:val="30"/>
                <w:cs/>
              </w:rPr>
              <w:t>ขาดทุน</w:t>
            </w:r>
            <w:r>
              <w:rPr>
                <w:rFonts w:asciiTheme="majorBidi" w:hAnsiTheme="majorBidi" w:hint="cs"/>
                <w:spacing w:val="-4"/>
                <w:sz w:val="30"/>
                <w:szCs w:val="30"/>
                <w:cs/>
              </w:rPr>
              <w:t xml:space="preserve">) </w:t>
            </w:r>
            <w:r w:rsidR="00D64A67" w:rsidRPr="00B64833">
              <w:rPr>
                <w:rFonts w:asciiTheme="majorBidi" w:hAnsiTheme="majorBidi"/>
                <w:spacing w:val="-4"/>
                <w:sz w:val="30"/>
                <w:szCs w:val="30"/>
                <w:cs/>
              </w:rPr>
              <w:t>จากการ</w:t>
            </w:r>
            <w:r w:rsidR="00D64A67" w:rsidRPr="00B64833">
              <w:rPr>
                <w:rFonts w:asciiTheme="majorBidi" w:hAnsiTheme="majorBidi" w:hint="cs"/>
                <w:spacing w:val="-4"/>
                <w:sz w:val="30"/>
                <w:szCs w:val="30"/>
                <w:cs/>
              </w:rPr>
              <w:t>วัดมูลค่า</w:t>
            </w:r>
            <w:r w:rsidR="00D64A67" w:rsidRPr="00B64833">
              <w:rPr>
                <w:rFonts w:asciiTheme="majorBidi" w:hAnsiTheme="majorBidi"/>
                <w:spacing w:val="-4"/>
                <w:sz w:val="30"/>
                <w:szCs w:val="30"/>
                <w:cs/>
              </w:rPr>
              <w:t>เงินลงทุน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B402F4C" w14:textId="43E2D3C4" w:rsidR="00D64A67" w:rsidRPr="00C51DB1" w:rsidRDefault="00395B43" w:rsidP="00C51DB1">
            <w:pPr>
              <w:tabs>
                <w:tab w:val="decimal" w:pos="970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51DB1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4F8A1D54" w14:textId="797BBE4B" w:rsidR="00D64A67" w:rsidRPr="0063656F" w:rsidRDefault="00D64A67" w:rsidP="00D64A67">
            <w:pPr>
              <w:tabs>
                <w:tab w:val="decimal" w:pos="97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3F44BBB" w14:textId="65346850" w:rsidR="00D64A67" w:rsidRPr="00B64833" w:rsidRDefault="00BB4A1C" w:rsidP="00D64A67">
            <w:pPr>
              <w:tabs>
                <w:tab w:val="decimal" w:pos="97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64833">
              <w:rPr>
                <w:rFonts w:asciiTheme="majorBidi" w:hAnsiTheme="majorBidi" w:cstheme="majorBidi" w:hint="cs"/>
                <w:sz w:val="30"/>
                <w:szCs w:val="30"/>
              </w:rPr>
              <w:t>(</w:t>
            </w:r>
            <w:r w:rsidRPr="00466685">
              <w:rPr>
                <w:rFonts w:asciiTheme="majorBidi" w:hAnsiTheme="majorBidi" w:cstheme="majorBidi"/>
                <w:sz w:val="30"/>
                <w:szCs w:val="30"/>
              </w:rPr>
              <w:t>310</w:t>
            </w:r>
            <w:r w:rsidRPr="00B64833">
              <w:rPr>
                <w:rFonts w:asciiTheme="majorBidi" w:hAnsiTheme="majorBidi" w:cstheme="majorBidi" w:hint="cs"/>
                <w:sz w:val="30"/>
                <w:szCs w:val="30"/>
              </w:rPr>
              <w:t>)</w:t>
            </w:r>
          </w:p>
        </w:tc>
      </w:tr>
      <w:tr w:rsidR="00D64A67" w:rsidRPr="00CE726B" w14:paraId="357C32ED" w14:textId="77777777" w:rsidTr="00C51DB1">
        <w:trPr>
          <w:cantSplit/>
        </w:trPr>
        <w:tc>
          <w:tcPr>
            <w:tcW w:w="6120" w:type="dxa"/>
          </w:tcPr>
          <w:p w14:paraId="59957233" w14:textId="621B78D5" w:rsidR="00D64A67" w:rsidRPr="00B64833" w:rsidRDefault="00D64A67" w:rsidP="00D64A67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6483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CB51B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B6483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B6483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EEAE451" w14:textId="1C3281BF" w:rsidR="00D64A67" w:rsidRPr="00C51DB1" w:rsidRDefault="00395B43" w:rsidP="00D64A67">
            <w:pPr>
              <w:tabs>
                <w:tab w:val="decimal" w:pos="1064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51D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46,092</w:t>
            </w:r>
          </w:p>
        </w:tc>
        <w:tc>
          <w:tcPr>
            <w:tcW w:w="270" w:type="dxa"/>
          </w:tcPr>
          <w:p w14:paraId="496177C1" w14:textId="08632764" w:rsidR="00D64A67" w:rsidRPr="0063656F" w:rsidRDefault="00D64A67" w:rsidP="00D64A67">
            <w:pPr>
              <w:tabs>
                <w:tab w:val="decimal" w:pos="1064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54AE691" w14:textId="7113518D" w:rsidR="00D64A67" w:rsidRPr="00466685" w:rsidRDefault="00BB4A1C" w:rsidP="00D64A67">
            <w:pPr>
              <w:tabs>
                <w:tab w:val="decimal" w:pos="1064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6668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14,036</w:t>
            </w:r>
          </w:p>
        </w:tc>
      </w:tr>
    </w:tbl>
    <w:p w14:paraId="28E13214" w14:textId="77777777" w:rsidR="002D6EC7" w:rsidRDefault="002D6EC7" w:rsidP="002D6EC7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47FB092" w14:textId="151384FA" w:rsidR="00ED12E0" w:rsidRDefault="00ED12E0" w:rsidP="00ED12E0">
      <w:pPr>
        <w:pStyle w:val="Heading8"/>
        <w:tabs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t>7</w:t>
      </w:r>
      <w:r w:rsidRPr="00B64833">
        <w:rPr>
          <w:rFonts w:asciiTheme="majorBidi" w:hAnsiTheme="majorBidi" w:cstheme="majorBidi"/>
          <w:sz w:val="30"/>
          <w:szCs w:val="30"/>
        </w:rPr>
        <w:tab/>
      </w:r>
      <w:r w:rsidRPr="00B64833">
        <w:rPr>
          <w:rFonts w:asciiTheme="majorBidi" w:hAnsiTheme="majorBidi" w:cstheme="majorBidi"/>
          <w:sz w:val="30"/>
          <w:szCs w:val="30"/>
          <w:cs/>
        </w:rPr>
        <w:t>เงินลงทุนในอสังหาริมทรัพย์ตามมูลค่ายุติธรรม</w:t>
      </w:r>
    </w:p>
    <w:p w14:paraId="51A5A495" w14:textId="77777777" w:rsidR="00ED12E0" w:rsidRPr="00AA523A" w:rsidRDefault="00ED12E0" w:rsidP="00ED12E0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AA7D646" w14:textId="0D701956" w:rsidR="00ED12E0" w:rsidRDefault="00ED12E0" w:rsidP="00047A09">
      <w:pPr>
        <w:pStyle w:val="ListParagraph"/>
        <w:numPr>
          <w:ilvl w:val="0"/>
          <w:numId w:val="9"/>
        </w:numPr>
        <w:jc w:val="thaiDistribute"/>
        <w:rPr>
          <w:rFonts w:ascii="Angsana New" w:hAnsi="Angsana New"/>
          <w:sz w:val="30"/>
          <w:szCs w:val="30"/>
        </w:rPr>
      </w:pPr>
      <w:r w:rsidRPr="00B64833">
        <w:rPr>
          <w:rFonts w:ascii="Angsana New" w:hAnsi="Angsana New" w:hint="cs"/>
          <w:sz w:val="30"/>
          <w:szCs w:val="30"/>
          <w:cs/>
        </w:rPr>
        <w:t>เมื่อ</w:t>
      </w:r>
      <w:r w:rsidRPr="00B64833">
        <w:rPr>
          <w:rFonts w:ascii="Angsana New" w:hAnsi="Angsana New"/>
          <w:sz w:val="30"/>
          <w:szCs w:val="30"/>
          <w:cs/>
        </w:rPr>
        <w:t xml:space="preserve">วันที่ </w:t>
      </w:r>
      <w:r w:rsidRPr="00297648">
        <w:rPr>
          <w:rFonts w:ascii="Angsana New" w:hAnsi="Angsana New"/>
          <w:sz w:val="30"/>
          <w:szCs w:val="30"/>
        </w:rPr>
        <w:t>8</w:t>
      </w:r>
      <w:r w:rsidRPr="00B64833">
        <w:rPr>
          <w:rFonts w:ascii="Angsana New" w:hAnsi="Angsana New"/>
          <w:sz w:val="30"/>
          <w:szCs w:val="30"/>
          <w:cs/>
        </w:rPr>
        <w:t xml:space="preserve"> ธันวาคม </w:t>
      </w:r>
      <w:r w:rsidRPr="00CB51BF">
        <w:rPr>
          <w:rFonts w:ascii="Angsana New" w:hAnsi="Angsana New"/>
          <w:sz w:val="30"/>
          <w:szCs w:val="30"/>
        </w:rPr>
        <w:t>256</w:t>
      </w:r>
      <w:r w:rsidRPr="00297648">
        <w:rPr>
          <w:rFonts w:ascii="Angsana New" w:hAnsi="Angsana New"/>
          <w:sz w:val="30"/>
          <w:szCs w:val="30"/>
        </w:rPr>
        <w:t>0</w:t>
      </w:r>
      <w:r w:rsidRPr="00B64833">
        <w:rPr>
          <w:rFonts w:ascii="Angsana New" w:hAnsi="Angsana New"/>
          <w:sz w:val="30"/>
          <w:szCs w:val="30"/>
          <w:cs/>
        </w:rPr>
        <w:t xml:space="preserve"> </w:t>
      </w:r>
      <w:r w:rsidRPr="00B64833">
        <w:rPr>
          <w:rFonts w:ascii="Angsana New" w:hAnsi="Angsana New" w:hint="cs"/>
          <w:sz w:val="30"/>
          <w:szCs w:val="30"/>
          <w:cs/>
        </w:rPr>
        <w:t>กลุ่ม</w:t>
      </w:r>
      <w:r w:rsidRPr="00B64833">
        <w:rPr>
          <w:rFonts w:ascii="Angsana New" w:hAnsi="Angsana New"/>
          <w:sz w:val="30"/>
          <w:szCs w:val="30"/>
          <w:cs/>
        </w:rPr>
        <w:t>กองทรัสต์ได้รับโอนสินทรัพย์</w:t>
      </w:r>
      <w:r w:rsidRPr="00B64833">
        <w:rPr>
          <w:rFonts w:ascii="Angsana New" w:hAnsi="Angsana New"/>
          <w:spacing w:val="-8"/>
          <w:sz w:val="30"/>
          <w:szCs w:val="30"/>
          <w:cs/>
        </w:rPr>
        <w:t>ที่กองทุนรวมได้</w:t>
      </w:r>
      <w:r w:rsidRPr="00B64833">
        <w:rPr>
          <w:rFonts w:ascii="Angsana New" w:hAnsi="Angsana New"/>
          <w:sz w:val="30"/>
          <w:szCs w:val="30"/>
          <w:cs/>
        </w:rPr>
        <w:t>ลงทุนเป็นครั้งแรกในทรัพย์สินที่เกี่ยวเนื่องกับกิจการโรงแรม</w:t>
      </w:r>
      <w:r>
        <w:rPr>
          <w:rFonts w:ascii="Angsana New" w:hAnsi="Angsana New"/>
          <w:sz w:val="30"/>
          <w:szCs w:val="30"/>
        </w:rPr>
        <w:t xml:space="preserve"> </w:t>
      </w:r>
      <w:r w:rsidRPr="00CB51BF">
        <w:rPr>
          <w:rFonts w:asciiTheme="majorBidi" w:hAnsiTheme="majorBidi"/>
          <w:spacing w:val="-4"/>
          <w:sz w:val="30"/>
          <w:szCs w:val="30"/>
        </w:rPr>
        <w:t>3</w:t>
      </w:r>
      <w:r w:rsidRPr="00B64833">
        <w:rPr>
          <w:rFonts w:asciiTheme="majorBidi" w:hAnsiTheme="majorBidi"/>
          <w:spacing w:val="-4"/>
          <w:sz w:val="30"/>
          <w:szCs w:val="30"/>
          <w:cs/>
        </w:rPr>
        <w:t xml:space="preserve"> แห่ง</w:t>
      </w:r>
      <w:r w:rsidRPr="00B64833">
        <w:rPr>
          <w:rFonts w:ascii="Times New Roman" w:hAnsi="Times New Roman"/>
          <w:sz w:val="30"/>
          <w:szCs w:val="30"/>
          <w:cs/>
        </w:rPr>
        <w:t xml:space="preserve"> </w:t>
      </w:r>
      <w:r w:rsidRPr="00B64833">
        <w:rPr>
          <w:rFonts w:ascii="Angsana New" w:hAnsi="Angsana New"/>
          <w:sz w:val="30"/>
          <w:szCs w:val="30"/>
          <w:cs/>
        </w:rPr>
        <w:t>ซึ่ง</w:t>
      </w:r>
      <w:r w:rsidRPr="00B64833">
        <w:rPr>
          <w:rFonts w:ascii="Times New Roman" w:hAnsi="Times New Roman"/>
          <w:sz w:val="30"/>
          <w:szCs w:val="30"/>
          <w:cs/>
        </w:rPr>
        <w:t xml:space="preserve"> </w:t>
      </w:r>
      <w:r w:rsidRPr="00B64833">
        <w:rPr>
          <w:rFonts w:ascii="Angsana New" w:hAnsi="Angsana New"/>
          <w:sz w:val="30"/>
          <w:szCs w:val="30"/>
          <w:cs/>
        </w:rPr>
        <w:t>ณ</w:t>
      </w:r>
      <w:r w:rsidRPr="00B64833">
        <w:rPr>
          <w:rFonts w:ascii="Times New Roman" w:hAnsi="Times New Roman"/>
          <w:sz w:val="30"/>
          <w:szCs w:val="30"/>
          <w:cs/>
        </w:rPr>
        <w:t xml:space="preserve"> </w:t>
      </w:r>
      <w:r w:rsidRPr="00B64833">
        <w:rPr>
          <w:rFonts w:ascii="Angsana New" w:hAnsi="Angsana New"/>
          <w:sz w:val="30"/>
          <w:szCs w:val="30"/>
          <w:cs/>
        </w:rPr>
        <w:t>วันที่รับโอน</w:t>
      </w:r>
      <w:r w:rsidRPr="00B64833">
        <w:rPr>
          <w:rFonts w:ascii="Times New Roman" w:hAnsi="Times New Roman"/>
          <w:sz w:val="30"/>
          <w:szCs w:val="30"/>
          <w:cs/>
        </w:rPr>
        <w:t xml:space="preserve"> </w:t>
      </w:r>
      <w:r w:rsidRPr="00B64833">
        <w:rPr>
          <w:rFonts w:ascii="Angsana New" w:hAnsi="Angsana New"/>
          <w:sz w:val="30"/>
          <w:szCs w:val="30"/>
          <w:cs/>
        </w:rPr>
        <w:t>มีรายละเอียดดังต่อไปนี้</w:t>
      </w:r>
    </w:p>
    <w:p w14:paraId="2088AEF1" w14:textId="77777777" w:rsidR="00E22F70" w:rsidRPr="00097406" w:rsidRDefault="00E22F70" w:rsidP="00E22F70">
      <w:pPr>
        <w:pStyle w:val="ListParagraph"/>
        <w:ind w:left="907"/>
        <w:jc w:val="thaiDistribute"/>
        <w:rPr>
          <w:rFonts w:ascii="Angsana New" w:hAnsi="Angsana New"/>
          <w:sz w:val="30"/>
          <w:szCs w:val="30"/>
        </w:rPr>
      </w:pPr>
    </w:p>
    <w:p w14:paraId="2A5208F7" w14:textId="77777777" w:rsidR="00ED12E0" w:rsidRPr="00EA592D" w:rsidRDefault="00ED12E0" w:rsidP="00ED12E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00" w:right="-19"/>
        <w:jc w:val="both"/>
        <w:rPr>
          <w:rFonts w:ascii="Angsana New" w:hAnsi="Angsana New"/>
          <w:sz w:val="30"/>
          <w:szCs w:val="30"/>
        </w:rPr>
      </w:pPr>
      <w:r w:rsidRPr="00B64833">
        <w:rPr>
          <w:rFonts w:ascii="Angsana New" w:hAnsi="Angsana New" w:hint="cs"/>
          <w:sz w:val="30"/>
          <w:szCs w:val="30"/>
        </w:rPr>
        <w:t>(</w:t>
      </w:r>
      <w:r w:rsidRPr="00B64833">
        <w:rPr>
          <w:rFonts w:ascii="Angsana New" w:hAnsi="Angsana New" w:hint="cs"/>
          <w:sz w:val="30"/>
          <w:szCs w:val="30"/>
          <w:cs/>
        </w:rPr>
        <w:t>ก</w:t>
      </w:r>
      <w:r w:rsidRPr="00EA592D">
        <w:rPr>
          <w:rFonts w:ascii="Angsana New" w:hAnsi="Angsana New"/>
          <w:sz w:val="30"/>
          <w:szCs w:val="30"/>
        </w:rPr>
        <w:t xml:space="preserve">) </w:t>
      </w:r>
      <w:r w:rsidRPr="00B64833">
        <w:rPr>
          <w:rFonts w:ascii="Angsana New" w:hAnsi="Angsana New"/>
          <w:sz w:val="30"/>
          <w:szCs w:val="30"/>
          <w:cs/>
        </w:rPr>
        <w:t>ลงทุนในทรัพย์สินที่ใช้ในการประกอบกิจการโรงแรมดุสิตธานี ลากูน่า ภูเก็ต</w:t>
      </w:r>
      <w:r w:rsidRPr="00EA592D">
        <w:rPr>
          <w:rFonts w:ascii="Angsana New" w:hAnsi="Angsana New"/>
          <w:sz w:val="30"/>
          <w:szCs w:val="30"/>
        </w:rPr>
        <w:t xml:space="preserve"> </w:t>
      </w:r>
      <w:r w:rsidRPr="00B64833">
        <w:rPr>
          <w:rFonts w:ascii="Angsana New" w:hAnsi="Angsana New"/>
          <w:sz w:val="30"/>
          <w:szCs w:val="30"/>
          <w:cs/>
        </w:rPr>
        <w:t>มีรายละเอียดดังนี้</w:t>
      </w:r>
    </w:p>
    <w:p w14:paraId="282EAC65" w14:textId="77777777" w:rsidR="00ED12E0" w:rsidRPr="00B64833" w:rsidRDefault="00ED12E0" w:rsidP="00ED12E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00" w:right="-19" w:hanging="360"/>
        <w:jc w:val="both"/>
        <w:rPr>
          <w:rFonts w:ascii="Angsana New" w:hAnsi="Angsana New"/>
          <w:sz w:val="30"/>
          <w:szCs w:val="30"/>
          <w:cs/>
        </w:rPr>
      </w:pPr>
    </w:p>
    <w:p w14:paraId="21986F2B" w14:textId="77777777" w:rsidR="00ED12E0" w:rsidRPr="007B4374" w:rsidRDefault="00ED12E0" w:rsidP="00ED12E0">
      <w:pPr>
        <w:pStyle w:val="ListParagraph"/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hanging="162"/>
        <w:jc w:val="thaiDistribute"/>
        <w:rPr>
          <w:rFonts w:ascii="Angsana New" w:hAnsi="Angsana New"/>
          <w:sz w:val="30"/>
          <w:szCs w:val="30"/>
        </w:rPr>
      </w:pPr>
      <w:r w:rsidRPr="00B64833">
        <w:rPr>
          <w:rFonts w:ascii="Angsana New" w:hAnsi="Angsana New"/>
          <w:sz w:val="30"/>
          <w:szCs w:val="30"/>
          <w:cs/>
        </w:rPr>
        <w:t xml:space="preserve">ลงทุนกรรมสิทธิ์ในที่ดินและสิ่งปลูกสร้าง งานระบบสาธารณูปโภคที่เกี่ยวข้องกับกิจการ </w:t>
      </w:r>
      <w:r w:rsidRPr="00B64833">
        <w:rPr>
          <w:rFonts w:ascii="Angsana New" w:hAnsi="Angsana New"/>
          <w:spacing w:val="-2"/>
          <w:sz w:val="30"/>
          <w:szCs w:val="30"/>
          <w:cs/>
        </w:rPr>
        <w:t xml:space="preserve">โรงแรมดุสิตธานี ลากูน่า ภูเก็ต รวมเป็นเงินจำนวน </w:t>
      </w:r>
      <w:r w:rsidRPr="00CB51BF">
        <w:rPr>
          <w:rFonts w:ascii="Angsana New" w:hAnsi="Angsana New"/>
          <w:spacing w:val="-2"/>
          <w:sz w:val="30"/>
          <w:szCs w:val="30"/>
        </w:rPr>
        <w:t>2</w:t>
      </w:r>
      <w:r>
        <w:rPr>
          <w:rFonts w:ascii="Angsana New" w:hAnsi="Angsana New"/>
          <w:spacing w:val="-2"/>
          <w:sz w:val="30"/>
          <w:szCs w:val="30"/>
        </w:rPr>
        <w:t>,</w:t>
      </w:r>
      <w:r w:rsidRPr="00297648">
        <w:rPr>
          <w:rFonts w:ascii="Angsana New" w:hAnsi="Angsana New"/>
          <w:spacing w:val="-2"/>
          <w:sz w:val="30"/>
          <w:szCs w:val="30"/>
        </w:rPr>
        <w:t>80</w:t>
      </w:r>
      <w:r w:rsidRPr="00CB51BF">
        <w:rPr>
          <w:rFonts w:ascii="Angsana New" w:hAnsi="Angsana New"/>
          <w:spacing w:val="-2"/>
          <w:sz w:val="30"/>
          <w:szCs w:val="30"/>
        </w:rPr>
        <w:t>1</w:t>
      </w:r>
      <w:r w:rsidRPr="007B4374">
        <w:rPr>
          <w:rFonts w:ascii="Angsana New" w:hAnsi="Angsana New"/>
          <w:spacing w:val="-2"/>
          <w:sz w:val="30"/>
          <w:szCs w:val="30"/>
        </w:rPr>
        <w:t xml:space="preserve"> </w:t>
      </w:r>
      <w:r w:rsidRPr="00B64833">
        <w:rPr>
          <w:rFonts w:ascii="Angsana New" w:hAnsi="Angsana New"/>
          <w:spacing w:val="-2"/>
          <w:sz w:val="30"/>
          <w:szCs w:val="30"/>
          <w:cs/>
        </w:rPr>
        <w:t>ล้านบาท</w:t>
      </w:r>
    </w:p>
    <w:p w14:paraId="6FED7B3E" w14:textId="77777777" w:rsidR="00ED12E0" w:rsidRPr="00DC59F0" w:rsidRDefault="00ED12E0" w:rsidP="00ED12E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="Angsana New" w:hAnsi="Angsana New"/>
          <w:sz w:val="30"/>
          <w:szCs w:val="30"/>
        </w:rPr>
      </w:pPr>
    </w:p>
    <w:p w14:paraId="049DE353" w14:textId="77777777" w:rsidR="00ED12E0" w:rsidRDefault="00ED12E0" w:rsidP="00ED12E0">
      <w:pPr>
        <w:pStyle w:val="ListParagraph"/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hanging="162"/>
        <w:jc w:val="thaiDistribute"/>
        <w:rPr>
          <w:rFonts w:ascii="Angsana New" w:hAnsi="Angsana New"/>
          <w:sz w:val="30"/>
          <w:szCs w:val="30"/>
        </w:rPr>
      </w:pPr>
      <w:r w:rsidRPr="00B64833">
        <w:rPr>
          <w:rFonts w:ascii="Angsana New" w:hAnsi="Angsana New"/>
          <w:sz w:val="30"/>
          <w:szCs w:val="30"/>
          <w:cs/>
        </w:rPr>
        <w:t>ลงทุนกรรมสิทธิ์ในเฟอร์นิเจอร์ ทรัพย์สินติดตรึงตรา และอุปกรณ์ต่าง</w:t>
      </w:r>
      <w:r w:rsidRPr="007B4374">
        <w:rPr>
          <w:rFonts w:ascii="Angsana New" w:hAnsi="Angsana New"/>
          <w:sz w:val="30"/>
          <w:szCs w:val="30"/>
        </w:rPr>
        <w:t xml:space="preserve"> </w:t>
      </w:r>
      <w:r w:rsidRPr="00B64833">
        <w:rPr>
          <w:rFonts w:ascii="Angsana New" w:hAnsi="Angsana New"/>
          <w:sz w:val="30"/>
          <w:szCs w:val="30"/>
          <w:cs/>
        </w:rPr>
        <w:t>ๆ ที่ใช้ในการประกอบกิจการโรงแรมดุสิตธานี ลากูน่า ภูเก็ต รวมเป็นเงินจำนวน</w:t>
      </w:r>
      <w:r>
        <w:rPr>
          <w:rFonts w:ascii="Angsana New" w:hAnsi="Angsana New"/>
          <w:sz w:val="30"/>
          <w:szCs w:val="30"/>
        </w:rPr>
        <w:t xml:space="preserve"> </w:t>
      </w:r>
      <w:r w:rsidRPr="00CB51BF">
        <w:rPr>
          <w:rFonts w:ascii="Angsana New" w:hAnsi="Angsana New"/>
          <w:sz w:val="30"/>
          <w:szCs w:val="30"/>
        </w:rPr>
        <w:t>6</w:t>
      </w:r>
      <w:r w:rsidRPr="00297648">
        <w:rPr>
          <w:rFonts w:ascii="Angsana New" w:hAnsi="Angsana New"/>
          <w:sz w:val="30"/>
          <w:szCs w:val="30"/>
        </w:rPr>
        <w:t>8</w:t>
      </w:r>
      <w:r w:rsidRPr="00B64833">
        <w:rPr>
          <w:rFonts w:ascii="Angsana New" w:hAnsi="Angsana New"/>
          <w:sz w:val="30"/>
          <w:szCs w:val="30"/>
          <w:cs/>
        </w:rPr>
        <w:t xml:space="preserve"> ล้านบาท</w:t>
      </w:r>
      <w:r w:rsidRPr="007B4374">
        <w:rPr>
          <w:rFonts w:ascii="Angsana New" w:hAnsi="Angsana New"/>
          <w:sz w:val="30"/>
          <w:szCs w:val="30"/>
        </w:rPr>
        <w:t xml:space="preserve"> </w:t>
      </w:r>
    </w:p>
    <w:p w14:paraId="3826ACE9" w14:textId="7579CEE9" w:rsidR="006059F9" w:rsidRDefault="006059F9" w:rsidP="00ED12E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00" w:right="-19" w:hanging="360"/>
        <w:jc w:val="both"/>
        <w:rPr>
          <w:rFonts w:ascii="Angsana New" w:hAnsi="Angsana New"/>
          <w:sz w:val="30"/>
          <w:szCs w:val="30"/>
        </w:rPr>
      </w:pPr>
    </w:p>
    <w:p w14:paraId="3EC4449B" w14:textId="77777777" w:rsidR="00ED12E0" w:rsidRPr="00EA592D" w:rsidRDefault="00ED12E0" w:rsidP="00ED12E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napToGrid w:val="0"/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B64833">
        <w:rPr>
          <w:rFonts w:ascii="Angsana New" w:hAnsi="Angsana New" w:hint="cs"/>
          <w:sz w:val="30"/>
          <w:szCs w:val="30"/>
        </w:rPr>
        <w:t>(</w:t>
      </w:r>
      <w:r w:rsidRPr="00B64833">
        <w:rPr>
          <w:rFonts w:ascii="Angsana New" w:hAnsi="Angsana New" w:hint="cs"/>
          <w:sz w:val="30"/>
          <w:szCs w:val="30"/>
          <w:cs/>
        </w:rPr>
        <w:t>ข</w:t>
      </w:r>
      <w:r w:rsidRPr="00EA592D">
        <w:rPr>
          <w:rFonts w:ascii="Angsana New" w:hAnsi="Angsana New"/>
          <w:sz w:val="30"/>
          <w:szCs w:val="30"/>
          <w:lang w:val="en-GB"/>
        </w:rPr>
        <w:t xml:space="preserve">) </w:t>
      </w:r>
      <w:r w:rsidRPr="00B64833">
        <w:rPr>
          <w:rFonts w:ascii="Angsana New" w:hAnsi="Angsana New"/>
          <w:sz w:val="30"/>
          <w:szCs w:val="30"/>
          <w:cs/>
        </w:rPr>
        <w:t>ลงทุนในทรัพย์สินที่ใช้ในการประกอบกิจการโรงแรมดุสิตดีทู เชียงใหม่ มีรายละเอียดดังนี้</w:t>
      </w:r>
    </w:p>
    <w:p w14:paraId="0A88BF9C" w14:textId="77777777" w:rsidR="00ED12E0" w:rsidRPr="00DC59F0" w:rsidRDefault="00ED12E0" w:rsidP="00ED12E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00" w:right="-19" w:hanging="360"/>
        <w:jc w:val="both"/>
        <w:rPr>
          <w:rFonts w:ascii="Angsana New" w:hAnsi="Angsana New"/>
          <w:sz w:val="30"/>
          <w:szCs w:val="30"/>
        </w:rPr>
      </w:pPr>
    </w:p>
    <w:p w14:paraId="3B2B7A38" w14:textId="77777777" w:rsidR="00ED12E0" w:rsidRPr="007B4374" w:rsidRDefault="00ED12E0" w:rsidP="00ED12E0">
      <w:pPr>
        <w:pStyle w:val="ListParagraph"/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hanging="162"/>
        <w:jc w:val="thaiDistribute"/>
        <w:rPr>
          <w:rFonts w:ascii="Angsana New" w:hAnsi="Angsana New"/>
          <w:sz w:val="30"/>
          <w:szCs w:val="30"/>
        </w:rPr>
      </w:pPr>
      <w:r w:rsidRPr="00B64833">
        <w:rPr>
          <w:rFonts w:ascii="Angsana New" w:hAnsi="Angsana New"/>
          <w:sz w:val="30"/>
          <w:szCs w:val="30"/>
          <w:cs/>
        </w:rPr>
        <w:t xml:space="preserve">ลงทุนกรรมสิทธิ์ในที่ดินและสิ่งปลูกสร้าง งานระบบสาธารณูปโภคที่เกี่ยวข้องกับกิจการโรงแรมดุสิตดีทู เชียงใหม่ รวมเป็นเงินจำนวน </w:t>
      </w:r>
      <w:r w:rsidRPr="00CB51BF">
        <w:rPr>
          <w:rFonts w:ascii="Angsana New" w:hAnsi="Angsana New"/>
          <w:sz w:val="30"/>
          <w:szCs w:val="30"/>
        </w:rPr>
        <w:t>3</w:t>
      </w:r>
      <w:r w:rsidRPr="00297648">
        <w:rPr>
          <w:rFonts w:ascii="Angsana New" w:hAnsi="Angsana New"/>
          <w:sz w:val="30"/>
          <w:szCs w:val="30"/>
        </w:rPr>
        <w:t>87</w:t>
      </w:r>
      <w:r w:rsidRPr="00B64833">
        <w:rPr>
          <w:rFonts w:ascii="Angsana New" w:hAnsi="Angsana New"/>
          <w:sz w:val="30"/>
          <w:szCs w:val="30"/>
          <w:cs/>
        </w:rPr>
        <w:t xml:space="preserve"> ล้านบาท </w:t>
      </w:r>
    </w:p>
    <w:p w14:paraId="0DFC992D" w14:textId="77777777" w:rsidR="00ED12E0" w:rsidRPr="00DC59F0" w:rsidRDefault="00ED12E0" w:rsidP="00ED12E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00" w:right="-19" w:hanging="360"/>
        <w:jc w:val="both"/>
        <w:rPr>
          <w:rFonts w:ascii="Angsana New" w:hAnsi="Angsana New"/>
          <w:sz w:val="30"/>
          <w:szCs w:val="30"/>
        </w:rPr>
      </w:pPr>
    </w:p>
    <w:p w14:paraId="76A717A7" w14:textId="796ED210" w:rsidR="00ED12E0" w:rsidRPr="005672C9" w:rsidRDefault="00ED12E0" w:rsidP="005672C9">
      <w:pPr>
        <w:pStyle w:val="ListParagraph"/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hanging="162"/>
        <w:jc w:val="thaiDistribute"/>
        <w:rPr>
          <w:rFonts w:ascii="Angsana New" w:hAnsi="Angsana New"/>
          <w:sz w:val="30"/>
          <w:szCs w:val="30"/>
        </w:rPr>
      </w:pPr>
      <w:r w:rsidRPr="00B64833">
        <w:rPr>
          <w:rFonts w:ascii="Angsana New" w:hAnsi="Angsana New"/>
          <w:sz w:val="30"/>
          <w:szCs w:val="30"/>
          <w:cs/>
        </w:rPr>
        <w:t>ลงทุนกรรมสิทธิ์ในเฟอร์นิเจอร์ ทรัพย์สินติดตรึงตรา และอุปกรณ์ต่าง</w:t>
      </w:r>
      <w:r w:rsidRPr="00046321">
        <w:rPr>
          <w:rFonts w:ascii="Angsana New" w:hAnsi="Angsana New"/>
          <w:sz w:val="30"/>
          <w:szCs w:val="30"/>
        </w:rPr>
        <w:t xml:space="preserve"> </w:t>
      </w:r>
      <w:r w:rsidRPr="00B64833">
        <w:rPr>
          <w:rFonts w:ascii="Angsana New" w:hAnsi="Angsana New"/>
          <w:sz w:val="30"/>
          <w:szCs w:val="30"/>
          <w:cs/>
        </w:rPr>
        <w:t xml:space="preserve">ๆ ที่ใช้ในการประกอบกิจการโรงแรมดุสิตดีทู เชียงใหม่ รวมเป็นเงินจำนวน </w:t>
      </w:r>
      <w:r w:rsidRPr="00CB51BF">
        <w:rPr>
          <w:rFonts w:ascii="Angsana New" w:hAnsi="Angsana New"/>
          <w:sz w:val="30"/>
          <w:szCs w:val="30"/>
        </w:rPr>
        <w:t>14</w:t>
      </w:r>
      <w:r w:rsidRPr="00046321">
        <w:rPr>
          <w:rFonts w:ascii="Angsana New" w:hAnsi="Angsana New"/>
          <w:sz w:val="30"/>
          <w:szCs w:val="30"/>
        </w:rPr>
        <w:t xml:space="preserve"> </w:t>
      </w:r>
      <w:r w:rsidRPr="00B64833">
        <w:rPr>
          <w:rFonts w:ascii="Angsana New" w:hAnsi="Angsana New"/>
          <w:sz w:val="30"/>
          <w:szCs w:val="30"/>
          <w:cs/>
        </w:rPr>
        <w:t>ล้านบาท</w:t>
      </w:r>
    </w:p>
    <w:p w14:paraId="03435CDB" w14:textId="77777777" w:rsidR="00ED12E0" w:rsidRPr="00097406" w:rsidRDefault="00ED12E0" w:rsidP="00ED12E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napToGrid w:val="0"/>
        <w:spacing w:line="240" w:lineRule="auto"/>
        <w:ind w:left="900"/>
        <w:jc w:val="thaiDistribute"/>
        <w:rPr>
          <w:rFonts w:ascii="Angsana New" w:hAnsi="Angsana New"/>
          <w:sz w:val="30"/>
          <w:szCs w:val="30"/>
          <w:lang w:val="en-GB"/>
        </w:rPr>
      </w:pPr>
      <w:r w:rsidRPr="00B64833">
        <w:rPr>
          <w:rFonts w:ascii="Angsana New" w:hAnsi="Angsana New" w:hint="cs"/>
          <w:sz w:val="30"/>
          <w:szCs w:val="30"/>
        </w:rPr>
        <w:lastRenderedPageBreak/>
        <w:t>(</w:t>
      </w:r>
      <w:r w:rsidRPr="00B64833">
        <w:rPr>
          <w:rFonts w:ascii="Angsana New" w:hAnsi="Angsana New" w:hint="cs"/>
          <w:sz w:val="30"/>
          <w:szCs w:val="30"/>
          <w:cs/>
        </w:rPr>
        <w:t>ค</w:t>
      </w:r>
      <w:r w:rsidRPr="00EA592D">
        <w:rPr>
          <w:rFonts w:ascii="Angsana New" w:hAnsi="Angsana New"/>
          <w:sz w:val="30"/>
          <w:szCs w:val="30"/>
          <w:lang w:val="en-GB"/>
        </w:rPr>
        <w:t xml:space="preserve">) </w:t>
      </w:r>
      <w:r w:rsidRPr="00B64833">
        <w:rPr>
          <w:rFonts w:ascii="Angsana New" w:hAnsi="Angsana New" w:hint="cs"/>
          <w:sz w:val="30"/>
          <w:szCs w:val="30"/>
          <w:cs/>
        </w:rPr>
        <w:t xml:space="preserve"> </w:t>
      </w:r>
      <w:r w:rsidRPr="00B64833">
        <w:rPr>
          <w:rFonts w:ascii="Angsana New" w:hAnsi="Angsana New"/>
          <w:sz w:val="30"/>
          <w:szCs w:val="30"/>
          <w:cs/>
        </w:rPr>
        <w:t>ลงทุนในโครงการโรงแรมดุสิตธานี หัวหิน มีรายละเอียดดังนี้</w:t>
      </w:r>
    </w:p>
    <w:p w14:paraId="4A4DE259" w14:textId="77777777" w:rsidR="00ED12E0" w:rsidRPr="007B1758" w:rsidRDefault="00ED12E0" w:rsidP="00ED12E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00" w:right="-19" w:hanging="360"/>
        <w:jc w:val="both"/>
        <w:rPr>
          <w:rFonts w:ascii="Angsana New" w:hAnsi="Angsana New"/>
          <w:sz w:val="20"/>
          <w:szCs w:val="20"/>
        </w:rPr>
      </w:pPr>
    </w:p>
    <w:p w14:paraId="28F1514B" w14:textId="77777777" w:rsidR="00ED12E0" w:rsidRPr="007B4374" w:rsidRDefault="00ED12E0" w:rsidP="00ED12E0">
      <w:pPr>
        <w:pStyle w:val="ListParagraph"/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hanging="162"/>
        <w:jc w:val="thaiDistribute"/>
        <w:rPr>
          <w:rFonts w:ascii="Angsana New" w:hAnsi="Angsana New"/>
          <w:sz w:val="30"/>
          <w:szCs w:val="30"/>
        </w:rPr>
      </w:pPr>
      <w:r w:rsidRPr="00B64833">
        <w:rPr>
          <w:rFonts w:ascii="Angsana New" w:hAnsi="Angsana New" w:hint="cs"/>
          <w:sz w:val="30"/>
          <w:szCs w:val="30"/>
          <w:cs/>
        </w:rPr>
        <w:t>รับโอนสัญญา</w:t>
      </w:r>
      <w:r w:rsidRPr="00B64833">
        <w:rPr>
          <w:rFonts w:ascii="Angsana New" w:hAnsi="Angsana New"/>
          <w:sz w:val="30"/>
          <w:szCs w:val="30"/>
          <w:cs/>
        </w:rPr>
        <w:t>เช่าทรัพย์สิน</w:t>
      </w:r>
      <w:r w:rsidRPr="00B64833">
        <w:rPr>
          <w:rFonts w:ascii="Angsana New" w:hAnsi="Angsana New" w:hint="cs"/>
          <w:sz w:val="30"/>
          <w:szCs w:val="30"/>
          <w:cs/>
        </w:rPr>
        <w:t xml:space="preserve">ระยะเวลา </w:t>
      </w:r>
      <w:r w:rsidRPr="00CB51BF">
        <w:rPr>
          <w:rFonts w:ascii="Angsana New" w:hAnsi="Angsana New"/>
          <w:sz w:val="30"/>
          <w:szCs w:val="30"/>
        </w:rPr>
        <w:t>3</w:t>
      </w:r>
      <w:r w:rsidRPr="00297648">
        <w:rPr>
          <w:rFonts w:ascii="Angsana New" w:hAnsi="Angsana New"/>
          <w:sz w:val="30"/>
          <w:szCs w:val="30"/>
        </w:rPr>
        <w:t>0</w:t>
      </w:r>
      <w:r>
        <w:rPr>
          <w:rFonts w:ascii="Angsana New" w:hAnsi="Angsana New"/>
          <w:sz w:val="30"/>
          <w:szCs w:val="30"/>
        </w:rPr>
        <w:t xml:space="preserve"> </w:t>
      </w:r>
      <w:r w:rsidRPr="00B64833">
        <w:rPr>
          <w:rFonts w:ascii="Angsana New" w:hAnsi="Angsana New" w:hint="cs"/>
          <w:sz w:val="30"/>
          <w:szCs w:val="30"/>
          <w:cs/>
        </w:rPr>
        <w:t>ปี</w:t>
      </w:r>
      <w:r w:rsidRPr="00B64833">
        <w:rPr>
          <w:rFonts w:ascii="Angsana New" w:hAnsi="Angsana New"/>
          <w:sz w:val="30"/>
          <w:szCs w:val="30"/>
          <w:cs/>
        </w:rPr>
        <w:t>ที่</w:t>
      </w:r>
      <w:r w:rsidRPr="00B64833">
        <w:rPr>
          <w:rFonts w:ascii="Angsana New" w:hAnsi="Angsana New" w:hint="cs"/>
          <w:sz w:val="30"/>
          <w:szCs w:val="30"/>
          <w:cs/>
        </w:rPr>
        <w:t>เกี่ยวข้องกับอสังหาริมทรัพย์ ที่</w:t>
      </w:r>
      <w:r w:rsidRPr="00B64833">
        <w:rPr>
          <w:rFonts w:ascii="Angsana New" w:hAnsi="Angsana New"/>
          <w:sz w:val="30"/>
          <w:szCs w:val="30"/>
          <w:cs/>
        </w:rPr>
        <w:t>ใช้ในการประกอบกิจการโรงแรมดุสิตธานี หัวหิน</w:t>
      </w:r>
      <w:r w:rsidRPr="007B4374">
        <w:rPr>
          <w:rFonts w:ascii="Angsana New" w:hAnsi="Angsana New"/>
          <w:sz w:val="30"/>
          <w:szCs w:val="30"/>
        </w:rPr>
        <w:t xml:space="preserve"> </w:t>
      </w:r>
      <w:r w:rsidRPr="00B64833">
        <w:rPr>
          <w:rFonts w:ascii="Angsana New" w:hAnsi="Angsana New"/>
          <w:sz w:val="30"/>
          <w:szCs w:val="30"/>
          <w:cs/>
        </w:rPr>
        <w:t>ซึ่งเป็นกรรมสิทธิ์ของบริษัท ดุสิต ไทย</w:t>
      </w:r>
      <w:r w:rsidRPr="007B4374">
        <w:rPr>
          <w:rFonts w:ascii="Angsana New" w:hAnsi="Angsana New"/>
          <w:sz w:val="30"/>
          <w:szCs w:val="30"/>
        </w:rPr>
        <w:t xml:space="preserve"> </w:t>
      </w:r>
      <w:r w:rsidRPr="00B64833">
        <w:rPr>
          <w:rFonts w:ascii="Angsana New" w:hAnsi="Angsana New"/>
          <w:sz w:val="30"/>
          <w:szCs w:val="30"/>
          <w:cs/>
        </w:rPr>
        <w:t>พร็อพเพอร์ตี้ส์ จำกัด (มหาชน) ซึ่งประกอบด้วย ที่ดินพร้อมสิ่งปลูกสร้าง และงานระบบสาธารณูปโภคที่เกี่ยวข้องกับกิจการโรงแรม</w:t>
      </w:r>
      <w:r w:rsidRPr="00B64833">
        <w:rPr>
          <w:rFonts w:ascii="Angsana New" w:hAnsi="Angsana New" w:hint="cs"/>
          <w:sz w:val="30"/>
          <w:szCs w:val="30"/>
          <w:cs/>
        </w:rPr>
        <w:t xml:space="preserve"> ระยะเวลาตามสัญญาเช่า เริ่ม</w:t>
      </w:r>
      <w:r w:rsidRPr="00B64833">
        <w:rPr>
          <w:rFonts w:ascii="Angsana New" w:hAnsi="Angsana New"/>
          <w:sz w:val="30"/>
          <w:szCs w:val="30"/>
          <w:cs/>
        </w:rPr>
        <w:t xml:space="preserve">ตั้งแต่วันที่ </w:t>
      </w:r>
      <w:r w:rsidRPr="00CB51BF">
        <w:rPr>
          <w:rFonts w:ascii="Angsana New" w:hAnsi="Angsana New"/>
          <w:sz w:val="30"/>
          <w:szCs w:val="30"/>
        </w:rPr>
        <w:t>24</w:t>
      </w:r>
      <w:r w:rsidRPr="00B64833">
        <w:rPr>
          <w:rFonts w:ascii="Angsana New" w:hAnsi="Angsana New"/>
          <w:sz w:val="30"/>
          <w:szCs w:val="30"/>
          <w:cs/>
        </w:rPr>
        <w:t xml:space="preserve"> ธันวาคม </w:t>
      </w:r>
      <w:r w:rsidRPr="00CB51BF">
        <w:rPr>
          <w:rFonts w:ascii="Angsana New" w:hAnsi="Angsana New"/>
          <w:sz w:val="30"/>
          <w:szCs w:val="30"/>
        </w:rPr>
        <w:t>2553</w:t>
      </w:r>
      <w:r w:rsidRPr="00B64833">
        <w:rPr>
          <w:rFonts w:ascii="Angsana New" w:hAnsi="Angsana New"/>
          <w:sz w:val="30"/>
          <w:szCs w:val="30"/>
          <w:cs/>
        </w:rPr>
        <w:t xml:space="preserve"> ถึงวันที่ </w:t>
      </w:r>
      <w:r w:rsidRPr="00CB51BF">
        <w:rPr>
          <w:rFonts w:ascii="Angsana New" w:hAnsi="Angsana New"/>
          <w:sz w:val="30"/>
          <w:szCs w:val="30"/>
        </w:rPr>
        <w:t>23</w:t>
      </w:r>
      <w:r w:rsidRPr="00B64833">
        <w:rPr>
          <w:rFonts w:ascii="Angsana New" w:hAnsi="Angsana New"/>
          <w:sz w:val="30"/>
          <w:szCs w:val="30"/>
          <w:cs/>
        </w:rPr>
        <w:t xml:space="preserve"> ธันวาคม </w:t>
      </w:r>
      <w:r w:rsidRPr="00CB51BF">
        <w:rPr>
          <w:rFonts w:ascii="Angsana New" w:hAnsi="Angsana New"/>
          <w:sz w:val="30"/>
          <w:szCs w:val="30"/>
        </w:rPr>
        <w:t>25</w:t>
      </w:r>
      <w:r w:rsidRPr="00297648">
        <w:rPr>
          <w:rFonts w:ascii="Angsana New" w:hAnsi="Angsana New"/>
          <w:sz w:val="30"/>
          <w:szCs w:val="30"/>
        </w:rPr>
        <w:t>8</w:t>
      </w:r>
      <w:r w:rsidRPr="00CB51BF">
        <w:rPr>
          <w:rFonts w:ascii="Angsana New" w:hAnsi="Angsana New"/>
          <w:sz w:val="30"/>
          <w:szCs w:val="30"/>
        </w:rPr>
        <w:t>3</w:t>
      </w:r>
      <w:r w:rsidRPr="00B64833">
        <w:rPr>
          <w:rFonts w:ascii="Angsana New" w:hAnsi="Angsana New"/>
          <w:sz w:val="30"/>
          <w:szCs w:val="30"/>
        </w:rPr>
        <w:t xml:space="preserve"> (</w:t>
      </w:r>
      <w:r w:rsidRPr="00B64833">
        <w:rPr>
          <w:rFonts w:ascii="Angsana New" w:hAnsi="Angsana New"/>
          <w:sz w:val="30"/>
          <w:szCs w:val="30"/>
          <w:cs/>
        </w:rPr>
        <w:t xml:space="preserve">รวมระยะเวลา </w:t>
      </w:r>
      <w:r w:rsidRPr="00CB51BF">
        <w:rPr>
          <w:rFonts w:ascii="Angsana New" w:hAnsi="Angsana New"/>
          <w:sz w:val="30"/>
          <w:szCs w:val="30"/>
        </w:rPr>
        <w:t>3</w:t>
      </w:r>
      <w:r w:rsidRPr="00297648">
        <w:rPr>
          <w:rFonts w:ascii="Angsana New" w:hAnsi="Angsana New"/>
          <w:sz w:val="30"/>
          <w:szCs w:val="30"/>
        </w:rPr>
        <w:t>0</w:t>
      </w:r>
      <w:r w:rsidRPr="00B64833">
        <w:rPr>
          <w:rFonts w:ascii="Angsana New" w:hAnsi="Angsana New"/>
          <w:sz w:val="30"/>
          <w:szCs w:val="30"/>
          <w:cs/>
        </w:rPr>
        <w:t xml:space="preserve"> ปี) โดยมูลค่าลงทุน</w:t>
      </w:r>
      <w:r w:rsidRPr="00B64833">
        <w:rPr>
          <w:rFonts w:ascii="Angsana New" w:hAnsi="Angsana New" w:hint="cs"/>
          <w:sz w:val="30"/>
          <w:szCs w:val="30"/>
          <w:cs/>
        </w:rPr>
        <w:t>รวม</w:t>
      </w:r>
      <w:r w:rsidRPr="00B64833">
        <w:rPr>
          <w:rFonts w:ascii="Angsana New" w:hAnsi="Angsana New"/>
          <w:sz w:val="30"/>
          <w:szCs w:val="30"/>
          <w:cs/>
        </w:rPr>
        <w:t>เป็นจำนวนเงิน</w:t>
      </w:r>
      <w:r w:rsidRPr="00B64833">
        <w:rPr>
          <w:rFonts w:ascii="Angsana New" w:hAnsi="Angsana New" w:hint="cs"/>
          <w:sz w:val="30"/>
          <w:szCs w:val="30"/>
          <w:cs/>
        </w:rPr>
        <w:t>จำนวน</w:t>
      </w:r>
      <w:r w:rsidRPr="00B64833">
        <w:rPr>
          <w:rFonts w:ascii="Angsana New" w:hAnsi="Angsana New"/>
          <w:sz w:val="30"/>
          <w:szCs w:val="30"/>
          <w:cs/>
        </w:rPr>
        <w:t xml:space="preserve"> </w:t>
      </w:r>
      <w:r w:rsidRPr="00297648">
        <w:rPr>
          <w:rFonts w:ascii="Angsana New" w:hAnsi="Angsana New"/>
          <w:sz w:val="30"/>
          <w:szCs w:val="30"/>
        </w:rPr>
        <w:t>8</w:t>
      </w:r>
      <w:r w:rsidRPr="00CB51BF">
        <w:rPr>
          <w:rFonts w:ascii="Angsana New" w:hAnsi="Angsana New"/>
          <w:sz w:val="30"/>
          <w:szCs w:val="30"/>
        </w:rPr>
        <w:t>3</w:t>
      </w:r>
      <w:r w:rsidRPr="00297648">
        <w:rPr>
          <w:rFonts w:ascii="Angsana New" w:hAnsi="Angsana New"/>
          <w:sz w:val="30"/>
          <w:szCs w:val="30"/>
        </w:rPr>
        <w:t>9</w:t>
      </w:r>
      <w:r w:rsidRPr="00B64833">
        <w:rPr>
          <w:rFonts w:ascii="Angsana New" w:hAnsi="Angsana New"/>
          <w:sz w:val="30"/>
          <w:szCs w:val="30"/>
          <w:cs/>
        </w:rPr>
        <w:t xml:space="preserve"> ล้านบาท</w:t>
      </w:r>
    </w:p>
    <w:p w14:paraId="4CC8765F" w14:textId="77777777" w:rsidR="00ED12E0" w:rsidRPr="007B1758" w:rsidRDefault="00ED12E0" w:rsidP="00ED12E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00" w:right="-19" w:hanging="360"/>
        <w:jc w:val="both"/>
        <w:rPr>
          <w:rFonts w:ascii="Angsana New" w:hAnsi="Angsana New"/>
          <w:sz w:val="20"/>
          <w:szCs w:val="20"/>
        </w:rPr>
      </w:pPr>
    </w:p>
    <w:p w14:paraId="41720955" w14:textId="77777777" w:rsidR="00ED12E0" w:rsidRPr="00046321" w:rsidRDefault="00ED12E0" w:rsidP="00ED12E0">
      <w:pPr>
        <w:pStyle w:val="ListParagraph"/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hanging="162"/>
        <w:jc w:val="thaiDistribute"/>
        <w:rPr>
          <w:rFonts w:ascii="Angsana New" w:hAnsi="Angsana New"/>
          <w:sz w:val="30"/>
          <w:szCs w:val="30"/>
        </w:rPr>
      </w:pPr>
      <w:r w:rsidRPr="00B64833">
        <w:rPr>
          <w:rFonts w:ascii="Angsana New" w:hAnsi="Angsana New"/>
          <w:sz w:val="30"/>
          <w:szCs w:val="30"/>
          <w:cs/>
        </w:rPr>
        <w:t>ลงทุนซื้อกรรมสิทธิ์ในเฟอร์นิเจอร์ ทรัพย์สินติดตรึงตรา และอุปกรณ์ต่าง</w:t>
      </w:r>
      <w:r w:rsidRPr="007B4374">
        <w:rPr>
          <w:rFonts w:ascii="Angsana New" w:hAnsi="Angsana New"/>
          <w:sz w:val="30"/>
          <w:szCs w:val="30"/>
        </w:rPr>
        <w:t xml:space="preserve"> </w:t>
      </w:r>
      <w:r w:rsidRPr="00B64833">
        <w:rPr>
          <w:rFonts w:ascii="Angsana New" w:hAnsi="Angsana New"/>
          <w:sz w:val="30"/>
          <w:szCs w:val="30"/>
          <w:cs/>
        </w:rPr>
        <w:t>ๆ ที่ใช้ในการประกอบกิจการโรงแรม ดุสิตธานี หัวหิน รวมเป็นเงิน</w:t>
      </w:r>
      <w:r w:rsidRPr="00B64833">
        <w:rPr>
          <w:rFonts w:ascii="Angsana New" w:hAnsi="Angsana New" w:hint="cs"/>
          <w:sz w:val="30"/>
          <w:szCs w:val="30"/>
          <w:cs/>
        </w:rPr>
        <w:t>จำนวน</w:t>
      </w:r>
      <w:r w:rsidRPr="00B64833">
        <w:rPr>
          <w:rFonts w:ascii="Angsana New" w:hAnsi="Angsana New"/>
          <w:sz w:val="30"/>
          <w:szCs w:val="30"/>
          <w:cs/>
        </w:rPr>
        <w:t xml:space="preserve"> </w:t>
      </w:r>
      <w:r w:rsidRPr="00CB51BF">
        <w:rPr>
          <w:rFonts w:ascii="Angsana New" w:hAnsi="Angsana New"/>
          <w:sz w:val="30"/>
          <w:szCs w:val="30"/>
        </w:rPr>
        <w:t>52</w:t>
      </w:r>
      <w:r w:rsidRPr="007B4374">
        <w:rPr>
          <w:rFonts w:ascii="Angsana New" w:hAnsi="Angsana New"/>
          <w:sz w:val="30"/>
          <w:szCs w:val="30"/>
        </w:rPr>
        <w:t xml:space="preserve"> </w:t>
      </w:r>
      <w:r w:rsidRPr="00B64833">
        <w:rPr>
          <w:rFonts w:ascii="Angsana New" w:hAnsi="Angsana New"/>
          <w:sz w:val="30"/>
          <w:szCs w:val="30"/>
          <w:cs/>
        </w:rPr>
        <w:t>ล้านบาท</w:t>
      </w:r>
    </w:p>
    <w:p w14:paraId="4EDCCE28" w14:textId="2817348E" w:rsidR="00ED12E0" w:rsidRPr="007B1758" w:rsidRDefault="00ED12E0" w:rsidP="00ED12E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00" w:right="-19" w:hanging="360"/>
        <w:jc w:val="both"/>
        <w:rPr>
          <w:rFonts w:ascii="Angsana New" w:hAnsi="Angsana New"/>
          <w:sz w:val="20"/>
          <w:szCs w:val="20"/>
        </w:rPr>
      </w:pPr>
    </w:p>
    <w:p w14:paraId="07DDAAED" w14:textId="77777777" w:rsidR="00ED12E0" w:rsidRDefault="00ED12E0" w:rsidP="00ED12E0">
      <w:pPr>
        <w:pStyle w:val="a6"/>
        <w:tabs>
          <w:tab w:val="right" w:pos="10890"/>
        </w:tabs>
        <w:ind w:left="540" w:right="0"/>
        <w:jc w:val="thaiDistribute"/>
        <w:rPr>
          <w:rFonts w:ascii="Angsana New" w:hAnsi="Angsana New" w:cs="Angsana New"/>
          <w:spacing w:val="4"/>
          <w:sz w:val="30"/>
          <w:szCs w:val="30"/>
          <w:lang w:val="en-US"/>
        </w:rPr>
      </w:pPr>
      <w:r w:rsidRPr="00B64833">
        <w:rPr>
          <w:rFonts w:ascii="Angsana New" w:hAnsi="Angsana New" w:cs="Angsana New" w:hint="cs"/>
          <w:spacing w:val="4"/>
          <w:sz w:val="30"/>
          <w:szCs w:val="30"/>
          <w:cs/>
          <w:lang w:val="en-US"/>
        </w:rPr>
        <w:t>กลุ่ม</w:t>
      </w:r>
      <w:r w:rsidRPr="00B64833">
        <w:rPr>
          <w:rFonts w:ascii="Angsana New" w:hAnsi="Angsana New" w:cs="Angsana New"/>
          <w:spacing w:val="4"/>
          <w:sz w:val="30"/>
          <w:szCs w:val="30"/>
          <w:cs/>
          <w:lang w:val="en-US"/>
        </w:rPr>
        <w:t>กอง</w:t>
      </w:r>
      <w:r w:rsidRPr="00B64833">
        <w:rPr>
          <w:rFonts w:ascii="Angsana New" w:hAnsi="Angsana New" w:cs="Angsana New" w:hint="cs"/>
          <w:spacing w:val="4"/>
          <w:sz w:val="30"/>
          <w:szCs w:val="30"/>
          <w:cs/>
          <w:lang w:val="en-US"/>
        </w:rPr>
        <w:t>ทรัสต์</w:t>
      </w:r>
      <w:r w:rsidRPr="00B64833">
        <w:rPr>
          <w:rFonts w:ascii="Angsana New" w:hAnsi="Angsana New" w:cs="Angsana New"/>
          <w:spacing w:val="4"/>
          <w:sz w:val="30"/>
          <w:szCs w:val="30"/>
          <w:cs/>
          <w:lang w:val="en-US"/>
        </w:rPr>
        <w:t>ได้นำอสังหาริมทรัพย์ทั้งหมดออกให้เช่า</w:t>
      </w:r>
      <w:r w:rsidRPr="00B64833">
        <w:rPr>
          <w:rFonts w:ascii="Angsana New" w:hAnsi="Angsana New" w:cs="Angsana New" w:hint="cs"/>
          <w:spacing w:val="4"/>
          <w:sz w:val="30"/>
          <w:szCs w:val="30"/>
          <w:cs/>
          <w:lang w:val="en-US"/>
        </w:rPr>
        <w:t>และ</w:t>
      </w:r>
      <w:r>
        <w:rPr>
          <w:rFonts w:ascii="Angsana New" w:hAnsi="Angsana New" w:cs="Angsana New"/>
          <w:spacing w:val="4"/>
          <w:sz w:val="30"/>
          <w:szCs w:val="30"/>
          <w:lang w:val="en-US"/>
        </w:rPr>
        <w:t>/</w:t>
      </w:r>
      <w:r w:rsidRPr="00B64833">
        <w:rPr>
          <w:rFonts w:ascii="Angsana New" w:hAnsi="Angsana New" w:cs="Angsana New"/>
          <w:spacing w:val="4"/>
          <w:sz w:val="30"/>
          <w:szCs w:val="30"/>
          <w:cs/>
          <w:lang w:val="en-US"/>
        </w:rPr>
        <w:t>หรือให้เช่าช่วงแก่ผู้ประกอบกิจการโรงแรมซึ่งได้แก่ บริษัท ดุสิต แมนเนจเม้นท์ จำกัด ซึ่งเป็นบริษัทย่อยของบริษัท ดุสิตธานี จำกัด (มหาชน)</w:t>
      </w:r>
    </w:p>
    <w:p w14:paraId="5DF30A22" w14:textId="77777777" w:rsidR="00ED12E0" w:rsidRPr="007B1758" w:rsidRDefault="00ED12E0" w:rsidP="00ED12E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00" w:right="-19" w:hanging="360"/>
        <w:jc w:val="both"/>
        <w:rPr>
          <w:rFonts w:ascii="Angsana New" w:hAnsi="Angsana New"/>
          <w:sz w:val="20"/>
          <w:szCs w:val="20"/>
        </w:rPr>
      </w:pPr>
    </w:p>
    <w:p w14:paraId="4FD8917E" w14:textId="77777777" w:rsidR="00ED12E0" w:rsidRPr="00B64833" w:rsidRDefault="00ED12E0" w:rsidP="00ED12E0">
      <w:pPr>
        <w:pStyle w:val="a6"/>
        <w:tabs>
          <w:tab w:val="right" w:pos="10890"/>
        </w:tabs>
        <w:ind w:left="540" w:right="0"/>
        <w:jc w:val="thaiDistribute"/>
        <w:rPr>
          <w:rFonts w:ascii="Angsana New" w:hAnsi="Angsana New" w:cs="Angsana New"/>
          <w:spacing w:val="4"/>
          <w:sz w:val="30"/>
          <w:szCs w:val="30"/>
          <w:cs/>
          <w:lang w:val="en-US"/>
        </w:rPr>
      </w:pPr>
      <w:r w:rsidRPr="00B64833">
        <w:rPr>
          <w:rFonts w:ascii="Angsana New" w:hAnsi="Angsana New" w:cs="Angsana New" w:hint="cs"/>
          <w:spacing w:val="4"/>
          <w:sz w:val="30"/>
          <w:szCs w:val="30"/>
          <w:cs/>
          <w:lang w:val="en-US"/>
        </w:rPr>
        <w:t>ในการนำทรัพย์สินดังกล่าวออกให้เช่า และ/หรือ ให้เช่าช่วงแก่</w:t>
      </w:r>
      <w:r w:rsidRPr="00B64833">
        <w:rPr>
          <w:rFonts w:ascii="Angsana New" w:hAnsi="Angsana New" w:cs="Angsana New"/>
          <w:spacing w:val="4"/>
          <w:sz w:val="30"/>
          <w:szCs w:val="30"/>
          <w:cs/>
          <w:lang w:val="en-US"/>
        </w:rPr>
        <w:t xml:space="preserve">บริษัท ดุสิต แมนเนจเม้นท์ จำกัด </w:t>
      </w:r>
      <w:r w:rsidRPr="00B64833">
        <w:rPr>
          <w:rFonts w:asciiTheme="majorBidi" w:hAnsiTheme="majorBidi" w:cs="Angsana New"/>
          <w:sz w:val="30"/>
          <w:szCs w:val="30"/>
          <w:cs/>
          <w:lang w:val="en-US"/>
        </w:rPr>
        <w:t>กลุ่ม</w:t>
      </w:r>
      <w:r w:rsidRPr="00B64833">
        <w:rPr>
          <w:rFonts w:ascii="Angsana New" w:hAnsi="Angsana New" w:cs="Angsana New" w:hint="cs"/>
          <w:spacing w:val="4"/>
          <w:sz w:val="30"/>
          <w:szCs w:val="30"/>
          <w:cs/>
          <w:lang w:val="en-US"/>
        </w:rPr>
        <w:t xml:space="preserve">กองทรัสต์จะรับโอนสิทธิและหน้าที่ตามสัญญาเช่า/เช่าช่วงจากกองทุนรวม ซึ่งสิ้นสุดในปี </w:t>
      </w:r>
      <w:r w:rsidRPr="00CB51BF">
        <w:rPr>
          <w:rFonts w:ascii="Angsana New" w:hAnsi="Angsana New" w:cs="Angsana New" w:hint="cs"/>
          <w:spacing w:val="4"/>
          <w:sz w:val="30"/>
          <w:szCs w:val="30"/>
          <w:lang w:val="en-US"/>
        </w:rPr>
        <w:t>2562</w:t>
      </w:r>
      <w:r w:rsidRPr="00B64833">
        <w:rPr>
          <w:rFonts w:ascii="Angsana New" w:hAnsi="Angsana New" w:cs="Angsana New" w:hint="cs"/>
          <w:spacing w:val="4"/>
          <w:sz w:val="30"/>
          <w:szCs w:val="30"/>
          <w:cs/>
          <w:lang w:val="en-US"/>
        </w:rPr>
        <w:t xml:space="preserve"> หลังจากนั้น กองทรัสต์สามารถใช้สิทธิให้</w:t>
      </w:r>
      <w:r w:rsidRPr="00B64833">
        <w:rPr>
          <w:rFonts w:ascii="Angsana New" w:hAnsi="Angsana New" w:cs="Angsana New"/>
          <w:spacing w:val="4"/>
          <w:sz w:val="30"/>
          <w:szCs w:val="30"/>
          <w:cs/>
          <w:lang w:val="en-US"/>
        </w:rPr>
        <w:t xml:space="preserve">บริษัท ดุสิต แมนเนจเม้นท์ จำกัด </w:t>
      </w:r>
      <w:r w:rsidRPr="00B64833">
        <w:rPr>
          <w:rFonts w:ascii="Angsana New" w:hAnsi="Angsana New" w:cs="Angsana New" w:hint="cs"/>
          <w:spacing w:val="4"/>
          <w:sz w:val="30"/>
          <w:szCs w:val="30"/>
          <w:cs/>
          <w:lang w:val="en-US"/>
        </w:rPr>
        <w:t xml:space="preserve">ต่ออายุสัญญาได้อีก </w:t>
      </w:r>
      <w:r w:rsidRPr="00CB51BF">
        <w:rPr>
          <w:rFonts w:ascii="Angsana New" w:hAnsi="Angsana New" w:cs="Angsana New" w:hint="cs"/>
          <w:spacing w:val="4"/>
          <w:sz w:val="30"/>
          <w:szCs w:val="30"/>
          <w:lang w:val="en-US"/>
        </w:rPr>
        <w:t>4</w:t>
      </w:r>
      <w:r w:rsidRPr="00B64833">
        <w:rPr>
          <w:rFonts w:ascii="Angsana New" w:hAnsi="Angsana New" w:cs="Angsana New" w:hint="cs"/>
          <w:spacing w:val="4"/>
          <w:sz w:val="30"/>
          <w:szCs w:val="30"/>
          <w:cs/>
          <w:lang w:val="en-US"/>
        </w:rPr>
        <w:t xml:space="preserve"> คราว คราวละ </w:t>
      </w:r>
      <w:r w:rsidRPr="00CB51BF">
        <w:rPr>
          <w:rFonts w:ascii="Angsana New" w:hAnsi="Angsana New" w:cs="Angsana New" w:hint="cs"/>
          <w:spacing w:val="4"/>
          <w:sz w:val="30"/>
          <w:szCs w:val="30"/>
          <w:lang w:val="en-US"/>
        </w:rPr>
        <w:t>3</w:t>
      </w:r>
      <w:r w:rsidRPr="00B64833">
        <w:rPr>
          <w:rFonts w:ascii="Angsana New" w:hAnsi="Angsana New" w:cs="Angsana New" w:hint="cs"/>
          <w:spacing w:val="4"/>
          <w:sz w:val="30"/>
          <w:szCs w:val="30"/>
          <w:cs/>
          <w:lang w:val="en-US"/>
        </w:rPr>
        <w:t xml:space="preserve"> ปี (สิ้นสุดปี </w:t>
      </w:r>
      <w:r w:rsidRPr="00CB51BF">
        <w:rPr>
          <w:rFonts w:ascii="Angsana New" w:hAnsi="Angsana New" w:cs="Angsana New" w:hint="cs"/>
          <w:spacing w:val="4"/>
          <w:sz w:val="30"/>
          <w:szCs w:val="30"/>
          <w:lang w:val="en-US"/>
        </w:rPr>
        <w:t>25</w:t>
      </w:r>
      <w:r w:rsidRPr="00297648">
        <w:rPr>
          <w:rFonts w:ascii="Angsana New" w:hAnsi="Angsana New" w:cs="Angsana New" w:hint="cs"/>
          <w:spacing w:val="4"/>
          <w:sz w:val="30"/>
          <w:szCs w:val="30"/>
          <w:lang w:val="en-US"/>
        </w:rPr>
        <w:t>7</w:t>
      </w:r>
      <w:r w:rsidRPr="00CB51BF">
        <w:rPr>
          <w:rFonts w:ascii="Angsana New" w:hAnsi="Angsana New" w:cs="Angsana New" w:hint="cs"/>
          <w:spacing w:val="4"/>
          <w:sz w:val="30"/>
          <w:szCs w:val="30"/>
          <w:lang w:val="en-US"/>
        </w:rPr>
        <w:t>4</w:t>
      </w:r>
      <w:r w:rsidRPr="00B64833">
        <w:rPr>
          <w:rFonts w:ascii="Angsana New" w:hAnsi="Angsana New" w:cs="Angsana New" w:hint="cs"/>
          <w:spacing w:val="4"/>
          <w:sz w:val="30"/>
          <w:szCs w:val="30"/>
          <w:lang w:val="en-US"/>
        </w:rPr>
        <w:t xml:space="preserve">) </w:t>
      </w:r>
      <w:r w:rsidRPr="00B64833">
        <w:rPr>
          <w:rFonts w:ascii="Angsana New" w:hAnsi="Angsana New" w:cs="Angsana New"/>
          <w:spacing w:val="4"/>
          <w:sz w:val="30"/>
          <w:szCs w:val="30"/>
          <w:cs/>
          <w:lang w:val="en-US"/>
        </w:rPr>
        <w:t>โด</w:t>
      </w:r>
      <w:r w:rsidRPr="00B64833">
        <w:rPr>
          <w:rFonts w:ascii="Angsana New" w:hAnsi="Angsana New" w:cs="Angsana New" w:hint="cs"/>
          <w:spacing w:val="4"/>
          <w:sz w:val="30"/>
          <w:szCs w:val="30"/>
          <w:cs/>
          <w:lang w:val="en-US"/>
        </w:rPr>
        <w:t>ยข้อกำหนดและเงื่อนไขต่างๆ เหมือนกับสัญญาเช่า/เช่าช่วงเดิมทุกประการ ยกเว้นข้อตกลงเกี่ยวกับค่าเช่าซึ่ง</w:t>
      </w:r>
      <w:r w:rsidRPr="00B64833">
        <w:rPr>
          <w:rFonts w:ascii="Angsana New" w:hAnsi="Angsana New" w:cs="Angsana New"/>
          <w:spacing w:val="4"/>
          <w:sz w:val="30"/>
          <w:szCs w:val="30"/>
          <w:cs/>
          <w:lang w:val="en-US"/>
        </w:rPr>
        <w:t>กำหนดค่าเช่าดังนี้</w:t>
      </w:r>
    </w:p>
    <w:p w14:paraId="42527221" w14:textId="77777777" w:rsidR="00ED12E0" w:rsidRPr="007B1758" w:rsidRDefault="00ED12E0" w:rsidP="00ED12E0">
      <w:pPr>
        <w:ind w:left="454"/>
        <w:jc w:val="thaiDistribute"/>
        <w:rPr>
          <w:rFonts w:ascii="Angsana New" w:hAnsi="Angsana New"/>
          <w:sz w:val="20"/>
          <w:szCs w:val="20"/>
          <w:cs/>
        </w:rPr>
      </w:pPr>
    </w:p>
    <w:p w14:paraId="6FF13048" w14:textId="77777777" w:rsidR="00ED12E0" w:rsidRPr="00B64833" w:rsidRDefault="00ED12E0" w:rsidP="00047A09">
      <w:pPr>
        <w:pStyle w:val="a6"/>
        <w:numPr>
          <w:ilvl w:val="0"/>
          <w:numId w:val="8"/>
        </w:numPr>
        <w:ind w:right="0"/>
        <w:jc w:val="thaiDistribute"/>
        <w:rPr>
          <w:rFonts w:ascii="Angsana New" w:hAnsi="Angsana New" w:cs="Angsana New"/>
          <w:spacing w:val="4"/>
          <w:sz w:val="30"/>
          <w:szCs w:val="30"/>
          <w:cs/>
          <w:lang w:val="en-US"/>
        </w:rPr>
      </w:pPr>
      <w:r w:rsidRPr="00B64833">
        <w:rPr>
          <w:rFonts w:ascii="Angsana New" w:hAnsi="Angsana New" w:cs="Angsana New"/>
          <w:spacing w:val="4"/>
          <w:sz w:val="30"/>
          <w:szCs w:val="30"/>
          <w:cs/>
          <w:lang w:val="en-US"/>
        </w:rPr>
        <w:t>ค่าเช่าคงที่รายปี</w:t>
      </w:r>
      <w:r w:rsidRPr="00B64833">
        <w:rPr>
          <w:rFonts w:ascii="Angsana New" w:hAnsi="Angsana New" w:cs="Angsana New" w:hint="cs"/>
          <w:spacing w:val="4"/>
          <w:sz w:val="30"/>
          <w:szCs w:val="30"/>
          <w:cs/>
          <w:lang w:val="en-US"/>
        </w:rPr>
        <w:t xml:space="preserve">จะเป็นไปตามข้อกำหนดที่ได้ตกลงกันในสัญญา </w:t>
      </w:r>
      <w:r w:rsidRPr="00B64833">
        <w:rPr>
          <w:rFonts w:ascii="Angsana New" w:hAnsi="Angsana New" w:cs="Angsana New"/>
          <w:spacing w:val="4"/>
          <w:sz w:val="30"/>
          <w:szCs w:val="30"/>
          <w:cs/>
          <w:lang w:val="en-US"/>
        </w:rPr>
        <w:t xml:space="preserve">ทั้งนี้ค่าเช่าคงที่รายปีที่คำนวณได้ดังกล่าวจะไม่ต่ำกว่า </w:t>
      </w:r>
      <w:r w:rsidRPr="00CB51BF">
        <w:rPr>
          <w:rFonts w:ascii="Angsana New" w:hAnsi="Angsana New" w:cs="Angsana New"/>
          <w:spacing w:val="4"/>
          <w:sz w:val="30"/>
          <w:szCs w:val="30"/>
          <w:lang w:val="en-US"/>
        </w:rPr>
        <w:t>2</w:t>
      </w:r>
      <w:r w:rsidRPr="00297648">
        <w:rPr>
          <w:rFonts w:ascii="Angsana New" w:hAnsi="Angsana New" w:cs="Angsana New"/>
          <w:spacing w:val="4"/>
          <w:sz w:val="30"/>
          <w:szCs w:val="30"/>
          <w:lang w:val="en-US"/>
        </w:rPr>
        <w:t>0</w:t>
      </w:r>
      <w:r w:rsidRPr="00CB51BF">
        <w:rPr>
          <w:rFonts w:ascii="Angsana New" w:hAnsi="Angsana New" w:cs="Angsana New"/>
          <w:spacing w:val="4"/>
          <w:sz w:val="30"/>
          <w:szCs w:val="30"/>
          <w:lang w:val="en-US"/>
        </w:rPr>
        <w:t>5</w:t>
      </w:r>
      <w:r w:rsidRPr="00B64833">
        <w:rPr>
          <w:rFonts w:ascii="Angsana New" w:hAnsi="Angsana New" w:cs="Angsana New"/>
          <w:spacing w:val="4"/>
          <w:sz w:val="30"/>
          <w:szCs w:val="30"/>
          <w:cs/>
          <w:lang w:val="en-US"/>
        </w:rPr>
        <w:t xml:space="preserve"> ล้านบาท</w:t>
      </w:r>
    </w:p>
    <w:p w14:paraId="12D62143" w14:textId="77777777" w:rsidR="00ED12E0" w:rsidRPr="007B1758" w:rsidRDefault="00ED12E0" w:rsidP="00ED12E0">
      <w:pPr>
        <w:ind w:left="454"/>
        <w:jc w:val="thaiDistribute"/>
        <w:rPr>
          <w:rFonts w:ascii="Angsana New" w:hAnsi="Angsana New"/>
          <w:sz w:val="20"/>
          <w:szCs w:val="20"/>
          <w:cs/>
        </w:rPr>
      </w:pPr>
    </w:p>
    <w:p w14:paraId="3BC6B86B" w14:textId="444548CD" w:rsidR="00ED12E0" w:rsidRDefault="00ED12E0" w:rsidP="00047A09">
      <w:pPr>
        <w:pStyle w:val="a6"/>
        <w:numPr>
          <w:ilvl w:val="0"/>
          <w:numId w:val="8"/>
        </w:numPr>
        <w:ind w:right="0"/>
        <w:jc w:val="thaiDistribute"/>
        <w:rPr>
          <w:rFonts w:ascii="Angsana New" w:hAnsi="Angsana New" w:cs="Angsana New"/>
          <w:spacing w:val="4"/>
          <w:sz w:val="30"/>
          <w:szCs w:val="30"/>
          <w:lang w:val="en-US"/>
        </w:rPr>
      </w:pPr>
      <w:r w:rsidRPr="00B64833">
        <w:rPr>
          <w:rFonts w:ascii="Angsana New" w:hAnsi="Angsana New" w:cs="Angsana New"/>
          <w:spacing w:val="4"/>
          <w:sz w:val="30"/>
          <w:szCs w:val="30"/>
          <w:cs/>
          <w:lang w:val="en-US"/>
        </w:rPr>
        <w:t xml:space="preserve">ค่าเช่าแปรผัน จะอ้างอิงจากผลประกอบการของโรงแรม </w:t>
      </w:r>
    </w:p>
    <w:p w14:paraId="3106C3AE" w14:textId="77777777" w:rsidR="007B1758" w:rsidRPr="007B1758" w:rsidRDefault="007B1758" w:rsidP="007B1758">
      <w:pPr>
        <w:pStyle w:val="a6"/>
        <w:ind w:right="0"/>
        <w:jc w:val="thaiDistribute"/>
        <w:rPr>
          <w:rFonts w:ascii="Angsana New" w:hAnsi="Angsana New" w:cs="Angsana New"/>
          <w:spacing w:val="4"/>
          <w:sz w:val="20"/>
          <w:szCs w:val="20"/>
          <w:cs/>
          <w:lang w:val="en-US"/>
        </w:rPr>
      </w:pPr>
    </w:p>
    <w:p w14:paraId="2AEB4B79" w14:textId="77777777" w:rsidR="00ED12E0" w:rsidRPr="00DB03EB" w:rsidRDefault="00ED12E0" w:rsidP="00047A09">
      <w:pPr>
        <w:pStyle w:val="ListParagraph"/>
        <w:numPr>
          <w:ilvl w:val="0"/>
          <w:numId w:val="9"/>
        </w:numPr>
        <w:jc w:val="thaiDistribute"/>
        <w:rPr>
          <w:rFonts w:ascii="Angsana New" w:hAnsi="Angsana New"/>
          <w:sz w:val="30"/>
          <w:szCs w:val="30"/>
        </w:rPr>
      </w:pPr>
      <w:r w:rsidRPr="00B64833">
        <w:rPr>
          <w:rFonts w:ascii="Angsana New" w:hAnsi="Angsana New"/>
          <w:sz w:val="30"/>
          <w:szCs w:val="30"/>
          <w:cs/>
        </w:rPr>
        <w:t xml:space="preserve">ในวันที่ </w:t>
      </w:r>
      <w:r w:rsidRPr="00CB51BF">
        <w:rPr>
          <w:rFonts w:ascii="Angsana New" w:hAnsi="Angsana New"/>
          <w:sz w:val="30"/>
          <w:szCs w:val="30"/>
        </w:rPr>
        <w:t>25</w:t>
      </w:r>
      <w:r w:rsidRPr="00B64833">
        <w:rPr>
          <w:rFonts w:ascii="Angsana New" w:hAnsi="Angsana New"/>
          <w:sz w:val="30"/>
          <w:szCs w:val="30"/>
          <w:cs/>
        </w:rPr>
        <w:t xml:space="preserve"> กันยายน </w:t>
      </w:r>
      <w:r w:rsidRPr="00CB51BF">
        <w:rPr>
          <w:rFonts w:ascii="Angsana New" w:hAnsi="Angsana New"/>
          <w:sz w:val="30"/>
          <w:szCs w:val="30"/>
        </w:rPr>
        <w:t>2562</w:t>
      </w:r>
      <w:r w:rsidRPr="00B64833">
        <w:rPr>
          <w:rFonts w:ascii="Angsana New" w:hAnsi="Angsana New"/>
          <w:sz w:val="30"/>
          <w:szCs w:val="30"/>
          <w:cs/>
        </w:rPr>
        <w:t xml:space="preserve"> กองทรัสต์ได้เข้าลงทุนใน</w:t>
      </w:r>
      <w:r w:rsidRPr="00B64833">
        <w:rPr>
          <w:rFonts w:ascii="Angsana New" w:hAnsi="Angsana New" w:hint="cs"/>
          <w:sz w:val="30"/>
          <w:szCs w:val="30"/>
          <w:cs/>
        </w:rPr>
        <w:t xml:space="preserve">โครงการโรงแรมดุสิตธานี มัลดีฟส์ </w:t>
      </w:r>
      <w:r w:rsidRPr="00B64833">
        <w:rPr>
          <w:rFonts w:ascii="Angsana New" w:hAnsi="Angsana New"/>
          <w:sz w:val="30"/>
          <w:szCs w:val="30"/>
          <w:cs/>
        </w:rPr>
        <w:t>โดยมูลค่า</w:t>
      </w:r>
      <w:r w:rsidRPr="00B64833">
        <w:rPr>
          <w:rFonts w:ascii="Angsana New" w:hAnsi="Angsana New" w:hint="cs"/>
          <w:sz w:val="30"/>
          <w:szCs w:val="30"/>
          <w:cs/>
        </w:rPr>
        <w:t>เงิน</w:t>
      </w:r>
      <w:r w:rsidRPr="00B64833">
        <w:rPr>
          <w:rFonts w:ascii="Angsana New" w:hAnsi="Angsana New"/>
          <w:sz w:val="30"/>
          <w:szCs w:val="30"/>
          <w:cs/>
        </w:rPr>
        <w:t>ลงทุน</w:t>
      </w:r>
      <w:r w:rsidRPr="00B64833">
        <w:rPr>
          <w:rFonts w:ascii="Angsana New" w:hAnsi="Angsana New" w:hint="cs"/>
          <w:sz w:val="30"/>
          <w:szCs w:val="30"/>
          <w:cs/>
        </w:rPr>
        <w:t>เท่ากับ</w:t>
      </w:r>
      <w:r w:rsidRPr="00B64833">
        <w:rPr>
          <w:rFonts w:ascii="Angsana New" w:hAnsi="Angsana New"/>
          <w:sz w:val="30"/>
          <w:szCs w:val="30"/>
          <w:cs/>
        </w:rPr>
        <w:t xml:space="preserve"> </w:t>
      </w:r>
      <w:r w:rsidRPr="00297648">
        <w:rPr>
          <w:rFonts w:ascii="Angsana New" w:hAnsi="Angsana New"/>
          <w:sz w:val="30"/>
          <w:szCs w:val="30"/>
        </w:rPr>
        <w:t>7</w:t>
      </w:r>
      <w:r w:rsidRPr="00CB51BF">
        <w:rPr>
          <w:rFonts w:ascii="Angsana New" w:hAnsi="Angsana New"/>
          <w:sz w:val="30"/>
          <w:szCs w:val="30"/>
        </w:rPr>
        <w:t>6</w:t>
      </w:r>
      <w:r>
        <w:rPr>
          <w:rFonts w:ascii="Angsana New" w:hAnsi="Angsana New"/>
          <w:sz w:val="30"/>
          <w:szCs w:val="30"/>
        </w:rPr>
        <w:t>.</w:t>
      </w:r>
      <w:r w:rsidRPr="00297648">
        <w:rPr>
          <w:rFonts w:ascii="Angsana New" w:hAnsi="Angsana New"/>
          <w:sz w:val="30"/>
          <w:szCs w:val="30"/>
        </w:rPr>
        <w:t>9</w:t>
      </w:r>
      <w:r w:rsidRPr="00CB51BF">
        <w:rPr>
          <w:rFonts w:ascii="Angsana New" w:hAnsi="Angsana New"/>
          <w:sz w:val="30"/>
          <w:szCs w:val="30"/>
        </w:rPr>
        <w:t>2</w:t>
      </w:r>
      <w:r w:rsidRPr="00B64833">
        <w:rPr>
          <w:rFonts w:ascii="Angsana New" w:hAnsi="Angsana New"/>
          <w:sz w:val="30"/>
          <w:szCs w:val="30"/>
          <w:cs/>
        </w:rPr>
        <w:t xml:space="preserve"> </w:t>
      </w:r>
      <w:r w:rsidRPr="00B64833">
        <w:rPr>
          <w:rFonts w:ascii="Angsana New" w:hAnsi="Angsana New" w:hint="cs"/>
          <w:sz w:val="30"/>
          <w:szCs w:val="30"/>
          <w:cs/>
        </w:rPr>
        <w:t>ล้านดอลล่าร์สหรัฐ</w:t>
      </w:r>
      <w:r w:rsidRPr="00B64833">
        <w:rPr>
          <w:rFonts w:ascii="Angsana New" w:hAnsi="Angsana New"/>
          <w:sz w:val="30"/>
          <w:szCs w:val="30"/>
          <w:cs/>
        </w:rPr>
        <w:t xml:space="preserve"> </w:t>
      </w:r>
      <w:r w:rsidRPr="00B64833">
        <w:rPr>
          <w:rFonts w:ascii="Angsana New" w:hAnsi="Angsana New" w:hint="cs"/>
          <w:sz w:val="30"/>
          <w:szCs w:val="30"/>
          <w:cs/>
        </w:rPr>
        <w:t xml:space="preserve">ทั้งนี้รายละเอียดทรัพย์สินโครงการโรงแรมดุสิตธานี มัลดีฟส์ </w:t>
      </w:r>
      <w:r w:rsidRPr="00B64833">
        <w:rPr>
          <w:rFonts w:ascii="Angsana New" w:hAnsi="Angsana New"/>
          <w:sz w:val="30"/>
          <w:szCs w:val="30"/>
          <w:cs/>
        </w:rPr>
        <w:t>ประกอบด้วย</w:t>
      </w:r>
    </w:p>
    <w:p w14:paraId="1FBB2332" w14:textId="73DF8F04" w:rsidR="00ED12E0" w:rsidRPr="007B1758" w:rsidRDefault="00ED12E0" w:rsidP="00ED12E0">
      <w:pPr>
        <w:ind w:left="454"/>
        <w:jc w:val="thaiDistribute"/>
        <w:rPr>
          <w:rFonts w:ascii="Angsana New" w:hAnsi="Angsana New"/>
          <w:sz w:val="20"/>
          <w:szCs w:val="20"/>
        </w:rPr>
      </w:pPr>
    </w:p>
    <w:p w14:paraId="23CE077D" w14:textId="32E0841C" w:rsidR="00ED12E0" w:rsidRDefault="00ED12E0" w:rsidP="00A81498">
      <w:pPr>
        <w:pStyle w:val="ListParagraph"/>
        <w:numPr>
          <w:ilvl w:val="0"/>
          <w:numId w:val="6"/>
        </w:numPr>
        <w:jc w:val="thaiDistribute"/>
        <w:rPr>
          <w:rFonts w:ascii="Angsana New" w:hAnsi="Angsana New"/>
          <w:sz w:val="30"/>
          <w:szCs w:val="30"/>
        </w:rPr>
      </w:pPr>
      <w:r w:rsidRPr="00B64833">
        <w:rPr>
          <w:rFonts w:ascii="Angsana New" w:hAnsi="Angsana New"/>
          <w:sz w:val="30"/>
          <w:szCs w:val="30"/>
          <w:cs/>
        </w:rPr>
        <w:t>เกาะ</w:t>
      </w:r>
      <w:r w:rsidRPr="003409CD">
        <w:rPr>
          <w:rFonts w:ascii="Angsana New" w:hAnsi="Angsana New"/>
          <w:sz w:val="30"/>
          <w:szCs w:val="30"/>
        </w:rPr>
        <w:t xml:space="preserve"> Mudhdhoo </w:t>
      </w:r>
      <w:r w:rsidRPr="00B64833">
        <w:rPr>
          <w:rFonts w:ascii="Angsana New" w:hAnsi="Angsana New"/>
          <w:sz w:val="30"/>
          <w:szCs w:val="30"/>
          <w:cs/>
        </w:rPr>
        <w:t>ในหมู่เกาะ</w:t>
      </w:r>
      <w:r w:rsidRPr="003409CD">
        <w:rPr>
          <w:rFonts w:ascii="Angsana New" w:hAnsi="Angsana New"/>
          <w:sz w:val="30"/>
          <w:szCs w:val="30"/>
        </w:rPr>
        <w:t xml:space="preserve"> Baa Atoll </w:t>
      </w:r>
      <w:r w:rsidRPr="00B64833">
        <w:rPr>
          <w:rFonts w:ascii="Angsana New" w:hAnsi="Angsana New"/>
          <w:sz w:val="30"/>
          <w:szCs w:val="30"/>
          <w:cs/>
        </w:rPr>
        <w:t>ในสาธารณรัฐมัลดีฟส์</w:t>
      </w:r>
      <w:r w:rsidRPr="003409CD">
        <w:rPr>
          <w:rFonts w:ascii="Angsana New" w:hAnsi="Angsana New"/>
          <w:sz w:val="30"/>
          <w:szCs w:val="30"/>
        </w:rPr>
        <w:t xml:space="preserve"> </w:t>
      </w:r>
      <w:r w:rsidRPr="00B64833">
        <w:rPr>
          <w:rFonts w:ascii="Angsana New" w:hAnsi="Angsana New"/>
          <w:sz w:val="30"/>
          <w:szCs w:val="30"/>
          <w:cs/>
        </w:rPr>
        <w:t>ที่เป็นที่ตั้งของโรงแรมดุสิตธานี</w:t>
      </w:r>
      <w:r w:rsidRPr="003409CD">
        <w:rPr>
          <w:rFonts w:ascii="Angsana New" w:hAnsi="Angsana New"/>
          <w:sz w:val="30"/>
          <w:szCs w:val="30"/>
        </w:rPr>
        <w:t xml:space="preserve"> </w:t>
      </w:r>
      <w:r w:rsidRPr="00B64833">
        <w:rPr>
          <w:rFonts w:ascii="Angsana New" w:hAnsi="Angsana New"/>
          <w:sz w:val="30"/>
          <w:szCs w:val="30"/>
          <w:cs/>
        </w:rPr>
        <w:t>มัลดีฟส์</w:t>
      </w:r>
      <w:r w:rsidRPr="003409CD">
        <w:rPr>
          <w:rFonts w:ascii="Angsana New" w:hAnsi="Angsana New"/>
          <w:sz w:val="30"/>
          <w:szCs w:val="30"/>
        </w:rPr>
        <w:t xml:space="preserve"> </w:t>
      </w:r>
      <w:r w:rsidRPr="00B64833">
        <w:rPr>
          <w:rFonts w:ascii="Angsana New" w:hAnsi="Angsana New"/>
          <w:sz w:val="30"/>
          <w:szCs w:val="30"/>
          <w:cs/>
        </w:rPr>
        <w:t xml:space="preserve">โดยเป็นที่ดินที่ได้รับสิทธิการเช่าจากรัฐบาลของสาธารณรัฐมัลดีฟส์ ระยะเวลาประมาณ </w:t>
      </w:r>
      <w:r w:rsidRPr="00CB51BF">
        <w:rPr>
          <w:rFonts w:ascii="Angsana New" w:hAnsi="Angsana New"/>
          <w:sz w:val="30"/>
          <w:szCs w:val="30"/>
        </w:rPr>
        <w:t>4</w:t>
      </w:r>
      <w:r w:rsidRPr="00297648">
        <w:rPr>
          <w:rFonts w:ascii="Angsana New" w:hAnsi="Angsana New"/>
          <w:sz w:val="30"/>
          <w:szCs w:val="30"/>
        </w:rPr>
        <w:t>0</w:t>
      </w:r>
      <w:r w:rsidRPr="003409CD">
        <w:rPr>
          <w:rFonts w:ascii="Angsana New" w:hAnsi="Angsana New"/>
          <w:sz w:val="30"/>
          <w:szCs w:val="30"/>
        </w:rPr>
        <w:t xml:space="preserve"> </w:t>
      </w:r>
      <w:r w:rsidRPr="00B64833">
        <w:rPr>
          <w:rFonts w:ascii="Angsana New" w:hAnsi="Angsana New"/>
          <w:sz w:val="30"/>
          <w:szCs w:val="30"/>
          <w:cs/>
        </w:rPr>
        <w:t>ปี</w:t>
      </w:r>
      <w:r w:rsidRPr="003409CD">
        <w:rPr>
          <w:rFonts w:ascii="Angsana New" w:hAnsi="Angsana New"/>
          <w:sz w:val="30"/>
          <w:szCs w:val="30"/>
        </w:rPr>
        <w:t xml:space="preserve"> </w:t>
      </w:r>
      <w:r w:rsidRPr="00B64833">
        <w:rPr>
          <w:rFonts w:ascii="Angsana New" w:hAnsi="Angsana New"/>
          <w:sz w:val="30"/>
          <w:szCs w:val="30"/>
          <w:cs/>
        </w:rPr>
        <w:t>เนื้อที่รวมประมาณ</w:t>
      </w:r>
      <w:r w:rsidRPr="003409CD">
        <w:rPr>
          <w:rFonts w:ascii="Angsana New" w:hAnsi="Angsana New"/>
          <w:sz w:val="30"/>
          <w:szCs w:val="30"/>
        </w:rPr>
        <w:t xml:space="preserve"> </w:t>
      </w:r>
      <w:r w:rsidRPr="00CB51BF">
        <w:rPr>
          <w:rFonts w:ascii="Angsana New" w:hAnsi="Angsana New"/>
          <w:sz w:val="30"/>
          <w:szCs w:val="30"/>
        </w:rPr>
        <w:t>166</w:t>
      </w:r>
      <w:r w:rsidRPr="003409CD">
        <w:rPr>
          <w:rFonts w:ascii="Angsana New" w:hAnsi="Angsana New"/>
          <w:sz w:val="30"/>
          <w:szCs w:val="30"/>
        </w:rPr>
        <w:t xml:space="preserve"> </w:t>
      </w:r>
      <w:r w:rsidRPr="00B64833">
        <w:rPr>
          <w:rFonts w:ascii="Angsana New" w:hAnsi="Angsana New"/>
          <w:sz w:val="30"/>
          <w:szCs w:val="30"/>
          <w:cs/>
        </w:rPr>
        <w:t>ไร่</w:t>
      </w:r>
      <w:r w:rsidRPr="003409CD">
        <w:rPr>
          <w:rFonts w:ascii="Angsana New" w:hAnsi="Angsana New"/>
          <w:sz w:val="30"/>
          <w:szCs w:val="30"/>
        </w:rPr>
        <w:t xml:space="preserve"> </w:t>
      </w:r>
      <w:r w:rsidRPr="00CB51BF">
        <w:rPr>
          <w:rFonts w:ascii="Angsana New" w:hAnsi="Angsana New"/>
          <w:sz w:val="30"/>
          <w:szCs w:val="30"/>
        </w:rPr>
        <w:t>2</w:t>
      </w:r>
      <w:r w:rsidRPr="00B64833">
        <w:rPr>
          <w:rFonts w:ascii="Angsana New" w:hAnsi="Angsana New" w:hint="cs"/>
          <w:sz w:val="30"/>
          <w:szCs w:val="30"/>
          <w:cs/>
        </w:rPr>
        <w:t xml:space="preserve"> </w:t>
      </w:r>
      <w:r w:rsidRPr="00B64833">
        <w:rPr>
          <w:rFonts w:ascii="Angsana New" w:hAnsi="Angsana New"/>
          <w:sz w:val="30"/>
          <w:szCs w:val="30"/>
          <w:cs/>
        </w:rPr>
        <w:t>งาน</w:t>
      </w:r>
      <w:r w:rsidRPr="003409CD">
        <w:rPr>
          <w:rFonts w:ascii="Angsana New" w:hAnsi="Angsana New"/>
          <w:sz w:val="30"/>
          <w:szCs w:val="30"/>
        </w:rPr>
        <w:t xml:space="preserve"> </w:t>
      </w:r>
      <w:r w:rsidRPr="00CB51BF">
        <w:rPr>
          <w:rFonts w:ascii="Angsana New" w:hAnsi="Angsana New"/>
          <w:sz w:val="30"/>
          <w:szCs w:val="30"/>
        </w:rPr>
        <w:t>6</w:t>
      </w:r>
      <w:r w:rsidRPr="00297648">
        <w:rPr>
          <w:rFonts w:ascii="Angsana New" w:hAnsi="Angsana New"/>
          <w:sz w:val="30"/>
          <w:szCs w:val="30"/>
        </w:rPr>
        <w:t>0</w:t>
      </w:r>
      <w:r w:rsidRPr="003409CD">
        <w:rPr>
          <w:rFonts w:ascii="Angsana New" w:hAnsi="Angsana New"/>
          <w:sz w:val="30"/>
          <w:szCs w:val="30"/>
        </w:rPr>
        <w:t xml:space="preserve"> </w:t>
      </w:r>
      <w:r w:rsidRPr="00B64833">
        <w:rPr>
          <w:rFonts w:ascii="Angsana New" w:hAnsi="Angsana New"/>
          <w:sz w:val="30"/>
          <w:szCs w:val="30"/>
          <w:cs/>
        </w:rPr>
        <w:t>ตารางวา</w:t>
      </w:r>
      <w:r w:rsidRPr="003409CD">
        <w:rPr>
          <w:rFonts w:ascii="Angsana New" w:hAnsi="Angsana New"/>
          <w:sz w:val="30"/>
          <w:szCs w:val="30"/>
        </w:rPr>
        <w:t xml:space="preserve"> </w:t>
      </w:r>
      <w:r w:rsidRPr="00B64833">
        <w:rPr>
          <w:rFonts w:ascii="Angsana New" w:hAnsi="Angsana New"/>
          <w:sz w:val="30"/>
          <w:szCs w:val="30"/>
          <w:cs/>
        </w:rPr>
        <w:t>รวมถึงส่วนควบของเกาะดังกล่าว</w:t>
      </w:r>
      <w:r w:rsidRPr="003409CD">
        <w:rPr>
          <w:rFonts w:ascii="Angsana New" w:hAnsi="Angsana New"/>
          <w:sz w:val="30"/>
          <w:szCs w:val="30"/>
        </w:rPr>
        <w:t xml:space="preserve"> </w:t>
      </w:r>
      <w:r w:rsidRPr="00B64833">
        <w:rPr>
          <w:rFonts w:ascii="Angsana New" w:hAnsi="Angsana New"/>
          <w:sz w:val="30"/>
          <w:szCs w:val="30"/>
          <w:cs/>
        </w:rPr>
        <w:t xml:space="preserve">สำหรับสิทธิการเช่าที่ดินบนเกาะ </w:t>
      </w:r>
      <w:r w:rsidRPr="001901CC">
        <w:rPr>
          <w:rFonts w:ascii="Angsana New" w:hAnsi="Angsana New"/>
          <w:sz w:val="30"/>
          <w:szCs w:val="30"/>
        </w:rPr>
        <w:t>Mudhdhoo</w:t>
      </w:r>
      <w:r w:rsidRPr="00B64833">
        <w:rPr>
          <w:rFonts w:ascii="Angsana New" w:hAnsi="Angsana New"/>
          <w:sz w:val="30"/>
          <w:szCs w:val="30"/>
          <w:cs/>
        </w:rPr>
        <w:t xml:space="preserve"> บริษัท ดุสิต มัลดีฟส์ อินเวสเม้นท์ จำกัดจะเป็นผู้รับภาระค่าเช่าจ่ายให้แก่รัฐบาลของสาธารณรัฐมัลดีฟส์</w:t>
      </w:r>
      <w:r w:rsidRPr="001901CC">
        <w:rPr>
          <w:rFonts w:ascii="Angsana New" w:hAnsi="Angsana New"/>
          <w:sz w:val="30"/>
          <w:szCs w:val="30"/>
        </w:rPr>
        <w:t xml:space="preserve"> </w:t>
      </w:r>
      <w:r w:rsidRPr="00B64833">
        <w:rPr>
          <w:rFonts w:ascii="Angsana New" w:hAnsi="Angsana New"/>
          <w:sz w:val="30"/>
          <w:szCs w:val="30"/>
          <w:cs/>
        </w:rPr>
        <w:t>จำนวน</w:t>
      </w:r>
      <w:r w:rsidRPr="001901CC">
        <w:rPr>
          <w:rFonts w:ascii="Angsana New" w:hAnsi="Angsana New"/>
          <w:sz w:val="30"/>
          <w:szCs w:val="30"/>
        </w:rPr>
        <w:t xml:space="preserve"> </w:t>
      </w:r>
      <w:r w:rsidRPr="00CB51BF">
        <w:rPr>
          <w:rFonts w:ascii="Angsana New" w:hAnsi="Angsana New"/>
          <w:sz w:val="30"/>
          <w:szCs w:val="30"/>
        </w:rPr>
        <w:t>1</w:t>
      </w:r>
      <w:r w:rsidRPr="001901CC">
        <w:rPr>
          <w:rFonts w:ascii="Angsana New" w:hAnsi="Angsana New"/>
          <w:sz w:val="30"/>
          <w:szCs w:val="30"/>
        </w:rPr>
        <w:t xml:space="preserve"> </w:t>
      </w:r>
      <w:r w:rsidRPr="00B64833">
        <w:rPr>
          <w:rFonts w:ascii="Angsana New" w:hAnsi="Angsana New"/>
          <w:sz w:val="30"/>
          <w:szCs w:val="30"/>
          <w:cs/>
        </w:rPr>
        <w:t>ล้านดอลลาร์สหรัฐต่อปี</w:t>
      </w:r>
      <w:r w:rsidRPr="00B64833">
        <w:rPr>
          <w:rFonts w:ascii="Angsana New" w:hAnsi="Angsana New" w:hint="cs"/>
          <w:sz w:val="30"/>
          <w:szCs w:val="30"/>
          <w:cs/>
        </w:rPr>
        <w:t xml:space="preserve"> จนครบกำหนดในเดือนกันยายน </w:t>
      </w:r>
      <w:r w:rsidRPr="00CB51BF">
        <w:rPr>
          <w:rFonts w:ascii="Angsana New" w:hAnsi="Angsana New"/>
          <w:sz w:val="30"/>
          <w:szCs w:val="30"/>
        </w:rPr>
        <w:t>26</w:t>
      </w:r>
      <w:r w:rsidRPr="00297648">
        <w:rPr>
          <w:rFonts w:ascii="Angsana New" w:hAnsi="Angsana New"/>
          <w:sz w:val="30"/>
          <w:szCs w:val="30"/>
        </w:rPr>
        <w:t>0</w:t>
      </w:r>
      <w:r w:rsidRPr="00CB51BF">
        <w:rPr>
          <w:rFonts w:ascii="Angsana New" w:hAnsi="Angsana New"/>
          <w:sz w:val="30"/>
          <w:szCs w:val="30"/>
        </w:rPr>
        <w:t>2</w:t>
      </w:r>
    </w:p>
    <w:p w14:paraId="6A390421" w14:textId="77777777" w:rsidR="007B1758" w:rsidRPr="00A81498" w:rsidRDefault="007B1758" w:rsidP="007B1758">
      <w:pPr>
        <w:pStyle w:val="ListParagraph"/>
        <w:ind w:left="936"/>
        <w:jc w:val="thaiDistribute"/>
        <w:rPr>
          <w:rFonts w:ascii="Angsana New" w:hAnsi="Angsana New"/>
          <w:sz w:val="30"/>
          <w:szCs w:val="30"/>
        </w:rPr>
      </w:pPr>
    </w:p>
    <w:p w14:paraId="320211B7" w14:textId="77777777" w:rsidR="00ED12E0" w:rsidRDefault="00ED12E0" w:rsidP="00047A09">
      <w:pPr>
        <w:pStyle w:val="ListParagraph"/>
        <w:numPr>
          <w:ilvl w:val="0"/>
          <w:numId w:val="6"/>
        </w:numPr>
        <w:jc w:val="thaiDistribute"/>
        <w:rPr>
          <w:rFonts w:ascii="Angsana New" w:hAnsi="Angsana New"/>
          <w:sz w:val="30"/>
          <w:szCs w:val="30"/>
        </w:rPr>
      </w:pPr>
      <w:r w:rsidRPr="00B64833">
        <w:rPr>
          <w:rFonts w:ascii="Angsana New" w:hAnsi="Angsana New"/>
          <w:sz w:val="30"/>
          <w:szCs w:val="30"/>
          <w:cs/>
        </w:rPr>
        <w:lastRenderedPageBreak/>
        <w:t>อาคารและสิ่งปลูกสร้างใดๆ</w:t>
      </w:r>
      <w:r w:rsidRPr="003409CD">
        <w:rPr>
          <w:rFonts w:ascii="Angsana New" w:hAnsi="Angsana New"/>
          <w:sz w:val="30"/>
          <w:szCs w:val="30"/>
        </w:rPr>
        <w:t xml:space="preserve"> </w:t>
      </w:r>
      <w:r w:rsidRPr="00B64833">
        <w:rPr>
          <w:rFonts w:ascii="Angsana New" w:hAnsi="Angsana New"/>
          <w:sz w:val="30"/>
          <w:szCs w:val="30"/>
          <w:cs/>
        </w:rPr>
        <w:t>รวมถึงแต่ไม่จำกัดเพียงอาคารที่พักแบบวิลล่า</w:t>
      </w:r>
      <w:r w:rsidRPr="003409CD">
        <w:rPr>
          <w:rFonts w:ascii="Angsana New" w:hAnsi="Angsana New"/>
          <w:sz w:val="30"/>
          <w:szCs w:val="30"/>
        </w:rPr>
        <w:t xml:space="preserve"> </w:t>
      </w:r>
      <w:r w:rsidRPr="00B64833">
        <w:rPr>
          <w:rFonts w:ascii="Angsana New" w:hAnsi="Angsana New"/>
          <w:sz w:val="30"/>
          <w:szCs w:val="30"/>
          <w:cs/>
        </w:rPr>
        <w:t>จำนวน</w:t>
      </w:r>
      <w:r w:rsidRPr="003409CD">
        <w:rPr>
          <w:rFonts w:ascii="Angsana New" w:hAnsi="Angsana New"/>
          <w:sz w:val="30"/>
          <w:szCs w:val="30"/>
        </w:rPr>
        <w:t xml:space="preserve"> </w:t>
      </w:r>
      <w:r w:rsidRPr="00297648">
        <w:rPr>
          <w:rFonts w:ascii="Angsana New" w:hAnsi="Angsana New"/>
          <w:sz w:val="30"/>
          <w:szCs w:val="30"/>
        </w:rPr>
        <w:t>9</w:t>
      </w:r>
      <w:r w:rsidRPr="00CB51BF">
        <w:rPr>
          <w:rFonts w:ascii="Angsana New" w:hAnsi="Angsana New"/>
          <w:sz w:val="30"/>
          <w:szCs w:val="30"/>
        </w:rPr>
        <w:t>5</w:t>
      </w:r>
      <w:r w:rsidRPr="003409CD">
        <w:rPr>
          <w:rFonts w:ascii="Angsana New" w:hAnsi="Angsana New"/>
          <w:sz w:val="30"/>
          <w:szCs w:val="30"/>
        </w:rPr>
        <w:t xml:space="preserve"> </w:t>
      </w:r>
      <w:r w:rsidRPr="00B64833">
        <w:rPr>
          <w:rFonts w:ascii="Angsana New" w:hAnsi="Angsana New"/>
          <w:sz w:val="30"/>
          <w:szCs w:val="30"/>
          <w:cs/>
        </w:rPr>
        <w:t>หลังพร้อมทั้งสาธารณูปโภค</w:t>
      </w:r>
      <w:r w:rsidRPr="003409CD">
        <w:rPr>
          <w:rFonts w:ascii="Angsana New" w:hAnsi="Angsana New"/>
          <w:sz w:val="30"/>
          <w:szCs w:val="30"/>
        </w:rPr>
        <w:t xml:space="preserve"> </w:t>
      </w:r>
      <w:r w:rsidRPr="00B64833">
        <w:rPr>
          <w:rFonts w:ascii="Angsana New" w:hAnsi="Angsana New"/>
          <w:sz w:val="30"/>
          <w:szCs w:val="30"/>
          <w:cs/>
        </w:rPr>
        <w:t>งานระบบ</w:t>
      </w:r>
      <w:r w:rsidRPr="003409CD">
        <w:rPr>
          <w:rFonts w:ascii="Angsana New" w:hAnsi="Angsana New"/>
          <w:sz w:val="30"/>
          <w:szCs w:val="30"/>
        </w:rPr>
        <w:t xml:space="preserve"> </w:t>
      </w:r>
      <w:r w:rsidRPr="00B64833">
        <w:rPr>
          <w:rFonts w:ascii="Angsana New" w:hAnsi="Angsana New"/>
          <w:sz w:val="30"/>
          <w:szCs w:val="30"/>
          <w:cs/>
        </w:rPr>
        <w:t>และสิ่งอำนวยความสะดวกต่างๆ</w:t>
      </w:r>
      <w:r w:rsidRPr="003409CD">
        <w:rPr>
          <w:rFonts w:ascii="Angsana New" w:hAnsi="Angsana New"/>
          <w:sz w:val="30"/>
          <w:szCs w:val="30"/>
        </w:rPr>
        <w:t xml:space="preserve"> </w:t>
      </w:r>
    </w:p>
    <w:p w14:paraId="146E6204" w14:textId="77777777" w:rsidR="00ED12E0" w:rsidRPr="00484816" w:rsidRDefault="00ED12E0" w:rsidP="00ED12E0">
      <w:pPr>
        <w:ind w:left="454"/>
        <w:jc w:val="thaiDistribute"/>
        <w:rPr>
          <w:rFonts w:ascii="Angsana New" w:hAnsi="Angsana New"/>
          <w:sz w:val="30"/>
          <w:szCs w:val="30"/>
        </w:rPr>
      </w:pPr>
    </w:p>
    <w:p w14:paraId="69B2E055" w14:textId="77777777" w:rsidR="00ED12E0" w:rsidRPr="001901CC" w:rsidRDefault="00ED12E0" w:rsidP="00047A09">
      <w:pPr>
        <w:pStyle w:val="ListParagraph"/>
        <w:numPr>
          <w:ilvl w:val="0"/>
          <w:numId w:val="6"/>
        </w:numPr>
        <w:jc w:val="thaiDistribute"/>
        <w:rPr>
          <w:rFonts w:ascii="Angsana New" w:hAnsi="Angsana New"/>
          <w:sz w:val="30"/>
          <w:szCs w:val="30"/>
        </w:rPr>
      </w:pPr>
      <w:r w:rsidRPr="00B64833">
        <w:rPr>
          <w:rFonts w:ascii="Angsana New" w:hAnsi="Angsana New"/>
          <w:sz w:val="30"/>
          <w:szCs w:val="30"/>
          <w:cs/>
        </w:rPr>
        <w:t>เฟอร์นิเจอร์</w:t>
      </w:r>
      <w:r w:rsidRPr="003409CD">
        <w:rPr>
          <w:rFonts w:ascii="Angsana New" w:hAnsi="Angsana New"/>
          <w:sz w:val="30"/>
          <w:szCs w:val="30"/>
        </w:rPr>
        <w:t xml:space="preserve"> </w:t>
      </w:r>
      <w:r w:rsidRPr="00B64833">
        <w:rPr>
          <w:rFonts w:ascii="Angsana New" w:hAnsi="Angsana New"/>
          <w:sz w:val="30"/>
          <w:szCs w:val="30"/>
          <w:cs/>
        </w:rPr>
        <w:t>เครื่องมือ</w:t>
      </w:r>
      <w:r w:rsidRPr="003409CD">
        <w:rPr>
          <w:rFonts w:ascii="Angsana New" w:hAnsi="Angsana New"/>
          <w:sz w:val="30"/>
          <w:szCs w:val="30"/>
        </w:rPr>
        <w:t xml:space="preserve"> </w:t>
      </w:r>
      <w:r w:rsidRPr="00B64833">
        <w:rPr>
          <w:rFonts w:ascii="Angsana New" w:hAnsi="Angsana New"/>
          <w:sz w:val="30"/>
          <w:szCs w:val="30"/>
          <w:cs/>
        </w:rPr>
        <w:t>และอุปกรณ์อำนวยความสะดวกต่างๆ</w:t>
      </w:r>
      <w:r w:rsidRPr="003409CD">
        <w:rPr>
          <w:rFonts w:ascii="Angsana New" w:hAnsi="Angsana New"/>
          <w:sz w:val="30"/>
          <w:szCs w:val="30"/>
        </w:rPr>
        <w:t xml:space="preserve"> </w:t>
      </w:r>
      <w:r w:rsidRPr="00B64833">
        <w:rPr>
          <w:rFonts w:ascii="Angsana New" w:hAnsi="Angsana New"/>
          <w:sz w:val="30"/>
          <w:szCs w:val="30"/>
          <w:cs/>
        </w:rPr>
        <w:t>และทรัพย์สินอื่นๆที่เกี่ยวเนื่องซึ่งได้ใช้ในการดำเนินกิจการโรงแรมดุสิตธานี</w:t>
      </w:r>
      <w:r w:rsidRPr="00B64833">
        <w:rPr>
          <w:rFonts w:ascii="Angsana New" w:hAnsi="Angsana New" w:hint="cs"/>
          <w:sz w:val="30"/>
          <w:szCs w:val="30"/>
          <w:cs/>
        </w:rPr>
        <w:t xml:space="preserve"> </w:t>
      </w:r>
      <w:r w:rsidRPr="00B64833">
        <w:rPr>
          <w:rFonts w:ascii="Angsana New" w:hAnsi="Angsana New"/>
          <w:sz w:val="30"/>
          <w:szCs w:val="30"/>
          <w:cs/>
        </w:rPr>
        <w:t>มัลดีฟส์</w:t>
      </w:r>
      <w:r w:rsidRPr="003409CD">
        <w:rPr>
          <w:rFonts w:ascii="Angsana New" w:hAnsi="Angsana New"/>
          <w:sz w:val="30"/>
          <w:szCs w:val="30"/>
        </w:rPr>
        <w:t xml:space="preserve"> </w:t>
      </w:r>
    </w:p>
    <w:p w14:paraId="0E551584" w14:textId="77777777" w:rsidR="00ED12E0" w:rsidRPr="00484816" w:rsidRDefault="00ED12E0" w:rsidP="00ED12E0">
      <w:pPr>
        <w:ind w:left="454"/>
        <w:jc w:val="thaiDistribute"/>
        <w:rPr>
          <w:rFonts w:ascii="Angsana New" w:hAnsi="Angsana New"/>
          <w:sz w:val="30"/>
          <w:szCs w:val="30"/>
        </w:rPr>
      </w:pPr>
    </w:p>
    <w:p w14:paraId="71272D5C" w14:textId="77777777" w:rsidR="00ED12E0" w:rsidRPr="003409CD" w:rsidRDefault="00ED12E0" w:rsidP="00ED12E0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napToGri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B64833">
        <w:rPr>
          <w:rFonts w:ascii="Angsana New" w:hAnsi="Angsana New" w:hint="cs"/>
          <w:sz w:val="30"/>
          <w:szCs w:val="30"/>
          <w:cs/>
        </w:rPr>
        <w:t xml:space="preserve">ทั้งนี้ </w:t>
      </w:r>
      <w:r w:rsidRPr="00B64833">
        <w:rPr>
          <w:rFonts w:asciiTheme="majorBidi" w:hAnsiTheme="majorBidi" w:hint="cs"/>
          <w:sz w:val="30"/>
          <w:szCs w:val="30"/>
          <w:cs/>
        </w:rPr>
        <w:t>กลุ่ม</w:t>
      </w:r>
      <w:r w:rsidRPr="00B64833">
        <w:rPr>
          <w:rFonts w:ascii="Angsana New" w:hAnsi="Angsana New"/>
          <w:sz w:val="30"/>
          <w:szCs w:val="30"/>
          <w:cs/>
        </w:rPr>
        <w:t>กองทรัสต์</w:t>
      </w:r>
      <w:r w:rsidRPr="00B64833">
        <w:rPr>
          <w:rFonts w:ascii="Angsana New" w:hAnsi="Angsana New" w:hint="cs"/>
          <w:sz w:val="30"/>
          <w:szCs w:val="30"/>
          <w:cs/>
        </w:rPr>
        <w:t xml:space="preserve">เข้าลงทุนในโครงการดังกล่าวข้างต้นผ่าน </w:t>
      </w:r>
      <w:r>
        <w:rPr>
          <w:rFonts w:ascii="Angsana New" w:hAnsi="Angsana New"/>
          <w:sz w:val="30"/>
          <w:szCs w:val="30"/>
        </w:rPr>
        <w:t>(</w:t>
      </w:r>
      <w:r w:rsidRPr="00CB51BF">
        <w:rPr>
          <w:rFonts w:ascii="Angsana New" w:hAnsi="Angsana New"/>
          <w:sz w:val="30"/>
          <w:szCs w:val="30"/>
        </w:rPr>
        <w:t>1</w:t>
      </w:r>
      <w:r>
        <w:rPr>
          <w:rFonts w:ascii="Angsana New" w:hAnsi="Angsana New"/>
          <w:sz w:val="30"/>
          <w:szCs w:val="30"/>
        </w:rPr>
        <w:t xml:space="preserve">) </w:t>
      </w:r>
      <w:r w:rsidRPr="00B64833">
        <w:rPr>
          <w:rFonts w:ascii="Angsana New" w:hAnsi="Angsana New" w:hint="cs"/>
          <w:sz w:val="30"/>
          <w:szCs w:val="30"/>
          <w:cs/>
        </w:rPr>
        <w:t xml:space="preserve">การถือหุ้นทางอ้อมในบริษัท ดุสิต มัลดีฟส์ อินเวสเม้นท์ จำกัด ซึ่งเป็นบริษัทที่ถือครองกรรมสิทธิ์ และสิทธิการเช่าในทรัพย์สินโครงการโรงแรมดุสิตธานี มัลดีฟส์ และ </w:t>
      </w:r>
      <w:r>
        <w:rPr>
          <w:rFonts w:ascii="Angsana New" w:hAnsi="Angsana New"/>
          <w:sz w:val="30"/>
          <w:szCs w:val="30"/>
        </w:rPr>
        <w:t>(</w:t>
      </w:r>
      <w:r w:rsidRPr="00CB51BF">
        <w:rPr>
          <w:rFonts w:ascii="Angsana New" w:hAnsi="Angsana New"/>
          <w:sz w:val="30"/>
          <w:szCs w:val="30"/>
        </w:rPr>
        <w:t>2</w:t>
      </w:r>
      <w:r>
        <w:rPr>
          <w:rFonts w:ascii="Angsana New" w:hAnsi="Angsana New"/>
          <w:sz w:val="30"/>
          <w:szCs w:val="30"/>
        </w:rPr>
        <w:t xml:space="preserve">) </w:t>
      </w:r>
      <w:r w:rsidRPr="00B64833">
        <w:rPr>
          <w:rFonts w:ascii="Angsana New" w:hAnsi="Angsana New" w:hint="cs"/>
          <w:sz w:val="30"/>
          <w:szCs w:val="30"/>
          <w:cs/>
        </w:rPr>
        <w:t>ให้เงินกู้ยืม</w:t>
      </w:r>
      <w:r w:rsidRPr="00B64833">
        <w:rPr>
          <w:rFonts w:ascii="Angsana New" w:hAnsi="Angsana New"/>
          <w:sz w:val="30"/>
          <w:szCs w:val="30"/>
          <w:cs/>
        </w:rPr>
        <w:t xml:space="preserve">แก่บริษัท ดุสิต มัลดีฟส์ อินเวสเม้นท์ จำกัดเพื่อให้ได้มาซึ่งทรัพย์สินดังกล่าว โดยมีอัตราดอกเบี้ยและเงื่อนไขการชำระดอกเบี้ยเงินกู้ตามที่ระบุในสัญญา </w:t>
      </w:r>
    </w:p>
    <w:p w14:paraId="07041C69" w14:textId="77777777" w:rsidR="00ED12E0" w:rsidRPr="00484816" w:rsidRDefault="00ED12E0" w:rsidP="00ED12E0">
      <w:pPr>
        <w:ind w:left="454"/>
        <w:jc w:val="thaiDistribute"/>
        <w:rPr>
          <w:rFonts w:ascii="Angsana New" w:hAnsi="Angsana New"/>
          <w:sz w:val="30"/>
          <w:szCs w:val="30"/>
        </w:rPr>
      </w:pPr>
    </w:p>
    <w:p w14:paraId="43C29088" w14:textId="3040D0C8" w:rsidR="00ED12E0" w:rsidRDefault="00ED12E0" w:rsidP="00ED12E0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napToGri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B64833">
        <w:rPr>
          <w:rFonts w:ascii="Angsana New" w:hAnsi="Angsana New"/>
          <w:sz w:val="30"/>
          <w:szCs w:val="30"/>
          <w:cs/>
        </w:rPr>
        <w:t xml:space="preserve">และในวันที่ </w:t>
      </w:r>
      <w:r w:rsidRPr="00CB51BF">
        <w:rPr>
          <w:rFonts w:ascii="Angsana New" w:hAnsi="Angsana New"/>
          <w:sz w:val="30"/>
          <w:szCs w:val="30"/>
        </w:rPr>
        <w:t>25</w:t>
      </w:r>
      <w:r w:rsidRPr="00B64833">
        <w:rPr>
          <w:rFonts w:ascii="Angsana New" w:hAnsi="Angsana New"/>
          <w:sz w:val="30"/>
          <w:szCs w:val="30"/>
          <w:cs/>
        </w:rPr>
        <w:t xml:space="preserve"> กันยายน </w:t>
      </w:r>
      <w:r w:rsidRPr="00CB51BF">
        <w:rPr>
          <w:rFonts w:ascii="Angsana New" w:hAnsi="Angsana New"/>
          <w:sz w:val="30"/>
          <w:szCs w:val="30"/>
        </w:rPr>
        <w:t>2562</w:t>
      </w:r>
      <w:r w:rsidRPr="00B64833">
        <w:rPr>
          <w:rFonts w:ascii="Angsana New" w:hAnsi="Angsana New"/>
          <w:sz w:val="30"/>
          <w:szCs w:val="30"/>
          <w:cs/>
        </w:rPr>
        <w:t xml:space="preserve"> บริษัท ดุสิต มัลดีฟส์ แมนเนจเม้นท์ จำกัด ได้ทำสัญญาเช่าช่วงที่ดินและเช่าทรัพย์สินของโครงการโรงแรมดุสิตธานี มัลดีฟส์ จากบริษัท ดุสิต มัลดีฟส์ อินเวสเม้นท์ </w:t>
      </w:r>
      <w:r w:rsidRPr="00B64833">
        <w:rPr>
          <w:rFonts w:ascii="Angsana New" w:hAnsi="Angsana New" w:hint="cs"/>
          <w:sz w:val="30"/>
          <w:szCs w:val="30"/>
          <w:cs/>
        </w:rPr>
        <w:t xml:space="preserve">จำกัด </w:t>
      </w:r>
      <w:r w:rsidRPr="00B64833">
        <w:rPr>
          <w:rFonts w:ascii="Angsana New" w:hAnsi="Angsana New"/>
          <w:sz w:val="30"/>
          <w:szCs w:val="30"/>
          <w:cs/>
        </w:rPr>
        <w:t xml:space="preserve">มีระยะเวลาการเช่า </w:t>
      </w:r>
      <w:r w:rsidRPr="00CB51BF">
        <w:rPr>
          <w:rFonts w:ascii="Angsana New" w:hAnsi="Angsana New"/>
          <w:sz w:val="30"/>
          <w:szCs w:val="30"/>
        </w:rPr>
        <w:t>21</w:t>
      </w:r>
      <w:r w:rsidRPr="003409CD">
        <w:rPr>
          <w:rFonts w:ascii="Angsana New" w:hAnsi="Angsana New"/>
          <w:sz w:val="30"/>
          <w:szCs w:val="30"/>
        </w:rPr>
        <w:t xml:space="preserve"> </w:t>
      </w:r>
      <w:r w:rsidRPr="00B64833">
        <w:rPr>
          <w:rFonts w:ascii="Angsana New" w:hAnsi="Angsana New"/>
          <w:sz w:val="30"/>
          <w:szCs w:val="30"/>
          <w:cs/>
        </w:rPr>
        <w:t>ปี ค่าเช่าจะเป็นอัตราและวิธีการคำนวณตามที่ระบุใน</w:t>
      </w:r>
      <w:r w:rsidRPr="00B64833">
        <w:rPr>
          <w:rFonts w:ascii="Angsana New" w:hAnsi="Angsana New" w:hint="cs"/>
          <w:sz w:val="30"/>
          <w:szCs w:val="30"/>
          <w:cs/>
        </w:rPr>
        <w:t>สัญญา</w:t>
      </w:r>
      <w:r w:rsidRPr="003409CD">
        <w:rPr>
          <w:rFonts w:ascii="Angsana New" w:hAnsi="Angsana New"/>
          <w:sz w:val="30"/>
          <w:szCs w:val="30"/>
        </w:rPr>
        <w:t xml:space="preserve"> </w:t>
      </w:r>
      <w:r w:rsidRPr="00B64833">
        <w:rPr>
          <w:rFonts w:ascii="Angsana New" w:hAnsi="Angsana New"/>
          <w:sz w:val="30"/>
          <w:szCs w:val="30"/>
          <w:cs/>
        </w:rPr>
        <w:t>โดยจะมีการทบทวนค่าเช่าคงที่ขั้นต้นทุกๆ</w:t>
      </w:r>
      <w:r w:rsidRPr="003409CD">
        <w:rPr>
          <w:rFonts w:ascii="Angsana New" w:hAnsi="Angsana New"/>
          <w:sz w:val="30"/>
          <w:szCs w:val="30"/>
        </w:rPr>
        <w:t xml:space="preserve"> </w:t>
      </w:r>
      <w:r w:rsidRPr="00CB51BF">
        <w:rPr>
          <w:rFonts w:ascii="Angsana New" w:hAnsi="Angsana New"/>
          <w:sz w:val="30"/>
          <w:szCs w:val="30"/>
        </w:rPr>
        <w:t>3</w:t>
      </w:r>
      <w:r w:rsidRPr="003409CD">
        <w:rPr>
          <w:rFonts w:ascii="Angsana New" w:hAnsi="Angsana New"/>
          <w:sz w:val="30"/>
          <w:szCs w:val="30"/>
        </w:rPr>
        <w:t xml:space="preserve"> </w:t>
      </w:r>
      <w:r w:rsidRPr="00B64833">
        <w:rPr>
          <w:rFonts w:ascii="Angsana New" w:hAnsi="Angsana New"/>
          <w:sz w:val="30"/>
          <w:szCs w:val="30"/>
          <w:cs/>
        </w:rPr>
        <w:t xml:space="preserve">ปี </w:t>
      </w:r>
    </w:p>
    <w:p w14:paraId="419659A7" w14:textId="77777777" w:rsidR="000231B6" w:rsidRPr="00B64833" w:rsidRDefault="000231B6" w:rsidP="00ED12E0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napToGri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2C70E7E6" w14:textId="4300D552" w:rsidR="00ED12E0" w:rsidRDefault="00ED12E0" w:rsidP="00ED12E0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napToGrid w:val="0"/>
        <w:spacing w:line="240" w:lineRule="auto"/>
        <w:ind w:left="540"/>
        <w:jc w:val="thaiDistribute"/>
        <w:rPr>
          <w:rFonts w:asciiTheme="majorBidi" w:hAnsiTheme="majorBidi" w:cstheme="majorBidi"/>
          <w:color w:val="FF0000"/>
          <w:sz w:val="30"/>
          <w:szCs w:val="30"/>
        </w:rPr>
      </w:pPr>
      <w:r w:rsidRPr="00B64833">
        <w:rPr>
          <w:rFonts w:asciiTheme="majorBidi" w:hAnsiTheme="majorBidi" w:cstheme="majorBidi"/>
          <w:sz w:val="30"/>
          <w:szCs w:val="30"/>
          <w:cs/>
        </w:rPr>
        <w:t xml:space="preserve">ทั้งนี้ ที่ดินและสิ่งปลูกสร้างของโรงแรมดุสิตธานี ลากูน่า ภูเก็ต และ สิทธิการเช่าในที่ดินและกรรมสิทธิ์ในอาคาร สิ่งปลูกสร้าง และอุปกรณ์ของโรงแรมดุสิตธานี มัลดีฟส์ ได้จดจำนองเป็นประกันเงินกู้ยืมกับสถาบันการเงินตามที่กล่าวในหมายเหตุข้อ </w:t>
      </w:r>
      <w:r w:rsidRPr="00CB51BF">
        <w:rPr>
          <w:rFonts w:asciiTheme="majorBidi" w:hAnsiTheme="majorBidi" w:cstheme="majorBidi"/>
          <w:sz w:val="30"/>
          <w:szCs w:val="30"/>
        </w:rPr>
        <w:t>1</w:t>
      </w:r>
      <w:r w:rsidR="007B1758">
        <w:rPr>
          <w:rFonts w:asciiTheme="majorBidi" w:hAnsiTheme="majorBidi" w:cstheme="majorBidi"/>
          <w:sz w:val="30"/>
          <w:szCs w:val="30"/>
        </w:rPr>
        <w:t>0</w:t>
      </w:r>
      <w:r w:rsidRPr="00B64833">
        <w:rPr>
          <w:rFonts w:asciiTheme="majorBidi" w:hAnsiTheme="majorBidi" w:cstheme="majorBidi"/>
          <w:color w:val="FF0000"/>
          <w:sz w:val="30"/>
          <w:szCs w:val="30"/>
        </w:rPr>
        <w:t xml:space="preserve"> </w:t>
      </w:r>
    </w:p>
    <w:p w14:paraId="2811D1A8" w14:textId="5D03B4C8" w:rsidR="009013AD" w:rsidRDefault="009013AD" w:rsidP="00ED12E0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napToGrid w:val="0"/>
        <w:spacing w:line="240" w:lineRule="auto"/>
        <w:ind w:left="540"/>
        <w:jc w:val="thaiDistribute"/>
        <w:rPr>
          <w:rFonts w:asciiTheme="majorBidi" w:hAnsiTheme="majorBidi" w:cstheme="majorBidi"/>
          <w:color w:val="FF0000"/>
          <w:sz w:val="30"/>
          <w:szCs w:val="30"/>
        </w:rPr>
      </w:pPr>
    </w:p>
    <w:p w14:paraId="1535D1E6" w14:textId="77777777" w:rsidR="00ED12E0" w:rsidRDefault="00ED12E0" w:rsidP="00ED12E0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napToGri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B64833">
        <w:rPr>
          <w:rFonts w:ascii="Angsana New" w:hAnsi="Angsana New"/>
          <w:sz w:val="30"/>
          <w:szCs w:val="30"/>
          <w:cs/>
        </w:rPr>
        <w:t>รายการเปลี่ยนแปลงของเงินลงทุนในอสังหาริมทรัพย์ มีรายละเอียดดังนี้</w:t>
      </w:r>
    </w:p>
    <w:p w14:paraId="4CC21D0D" w14:textId="77777777" w:rsidR="00ED12E0" w:rsidRPr="00880B05" w:rsidRDefault="00ED12E0" w:rsidP="00ED12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napToGri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tbl>
      <w:tblPr>
        <w:tblW w:w="9090" w:type="dxa"/>
        <w:tblInd w:w="450" w:type="dxa"/>
        <w:tblLook w:val="01E0" w:firstRow="1" w:lastRow="1" w:firstColumn="1" w:lastColumn="1" w:noHBand="0" w:noVBand="0"/>
      </w:tblPr>
      <w:tblGrid>
        <w:gridCol w:w="4590"/>
        <w:gridCol w:w="376"/>
        <w:gridCol w:w="662"/>
        <w:gridCol w:w="42"/>
        <w:gridCol w:w="223"/>
        <w:gridCol w:w="47"/>
        <w:gridCol w:w="1350"/>
        <w:gridCol w:w="47"/>
        <w:gridCol w:w="223"/>
        <w:gridCol w:w="42"/>
        <w:gridCol w:w="1474"/>
        <w:gridCol w:w="14"/>
      </w:tblGrid>
      <w:tr w:rsidR="00ED12E0" w:rsidRPr="00CE726B" w14:paraId="16434F55" w14:textId="77777777" w:rsidTr="000231B6">
        <w:trPr>
          <w:gridAfter w:val="1"/>
          <w:wAfter w:w="14" w:type="dxa"/>
          <w:trHeight w:val="144"/>
        </w:trPr>
        <w:tc>
          <w:tcPr>
            <w:tcW w:w="4590" w:type="dxa"/>
          </w:tcPr>
          <w:p w14:paraId="4DE16AEA" w14:textId="77777777" w:rsidR="00ED12E0" w:rsidRPr="00CE726B" w:rsidRDefault="00ED12E0" w:rsidP="00BA1CAE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8" w:type="dxa"/>
            <w:gridSpan w:val="2"/>
            <w:vAlign w:val="center"/>
          </w:tcPr>
          <w:p w14:paraId="5BCF8220" w14:textId="723B4B79" w:rsidR="00ED12E0" w:rsidRPr="00CE726B" w:rsidRDefault="00ED12E0" w:rsidP="00BA1CA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65" w:type="dxa"/>
            <w:gridSpan w:val="2"/>
          </w:tcPr>
          <w:p w14:paraId="42BFEDC7" w14:textId="77777777" w:rsidR="00ED12E0" w:rsidRPr="00CE726B" w:rsidRDefault="00ED12E0" w:rsidP="00BA1CAE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44" w:type="dxa"/>
            <w:gridSpan w:val="3"/>
            <w:vAlign w:val="center"/>
          </w:tcPr>
          <w:p w14:paraId="5811B133" w14:textId="77777777" w:rsidR="00ED12E0" w:rsidRPr="00CE726B" w:rsidRDefault="00ED12E0" w:rsidP="00BA1CAE">
            <w:pPr>
              <w:pStyle w:val="acctfourfigures"/>
              <w:tabs>
                <w:tab w:val="clear" w:pos="765"/>
              </w:tabs>
              <w:spacing w:line="240" w:lineRule="atLeast"/>
              <w:ind w:left="-79" w:firstLine="34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B51B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  <w:tc>
          <w:tcPr>
            <w:tcW w:w="265" w:type="dxa"/>
            <w:gridSpan w:val="2"/>
            <w:vAlign w:val="center"/>
          </w:tcPr>
          <w:p w14:paraId="39C7DD6D" w14:textId="77777777" w:rsidR="00ED12E0" w:rsidRPr="00CE726B" w:rsidRDefault="00ED12E0" w:rsidP="00BA1CAE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74" w:type="dxa"/>
            <w:vAlign w:val="center"/>
          </w:tcPr>
          <w:p w14:paraId="438667A7" w14:textId="77777777" w:rsidR="00ED12E0" w:rsidRPr="00CE726B" w:rsidRDefault="00ED12E0" w:rsidP="00BA1CAE">
            <w:pPr>
              <w:pStyle w:val="acctfourfigures"/>
              <w:tabs>
                <w:tab w:val="clear" w:pos="765"/>
              </w:tabs>
              <w:spacing w:line="240" w:lineRule="atLeast"/>
              <w:ind w:left="-79" w:right="3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B51B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</w:tr>
      <w:tr w:rsidR="00ED12E0" w:rsidRPr="00CE726B" w14:paraId="25D7A896" w14:textId="77777777" w:rsidTr="000231B6">
        <w:trPr>
          <w:gridAfter w:val="1"/>
          <w:wAfter w:w="14" w:type="dxa"/>
          <w:trHeight w:val="144"/>
        </w:trPr>
        <w:tc>
          <w:tcPr>
            <w:tcW w:w="4590" w:type="dxa"/>
          </w:tcPr>
          <w:p w14:paraId="2F47254E" w14:textId="77777777" w:rsidR="00ED12E0" w:rsidRPr="00B64833" w:rsidDel="008A5E13" w:rsidRDefault="00ED12E0" w:rsidP="00BA1CAE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38" w:type="dxa"/>
            <w:gridSpan w:val="2"/>
          </w:tcPr>
          <w:p w14:paraId="576EE85E" w14:textId="77777777" w:rsidR="00ED12E0" w:rsidRPr="00CE726B" w:rsidRDefault="00ED12E0" w:rsidP="00BA1CA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65" w:type="dxa"/>
            <w:gridSpan w:val="2"/>
          </w:tcPr>
          <w:p w14:paraId="54D53F7B" w14:textId="77777777" w:rsidR="00ED12E0" w:rsidRPr="00CE726B" w:rsidRDefault="00ED12E0" w:rsidP="00BA1CAE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3183" w:type="dxa"/>
            <w:gridSpan w:val="6"/>
          </w:tcPr>
          <w:p w14:paraId="13F129A7" w14:textId="77777777" w:rsidR="00ED12E0" w:rsidRPr="00B14F41" w:rsidDel="008A5E13" w:rsidRDefault="00ED12E0" w:rsidP="00BA1CAE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64833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Pr="00B6483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พันบาท)</w:t>
            </w:r>
          </w:p>
        </w:tc>
      </w:tr>
      <w:tr w:rsidR="00ED12E0" w:rsidRPr="00CE726B" w14:paraId="769222F9" w14:textId="77777777" w:rsidTr="000231B6">
        <w:trPr>
          <w:gridAfter w:val="1"/>
          <w:wAfter w:w="14" w:type="dxa"/>
          <w:trHeight w:val="144"/>
        </w:trPr>
        <w:tc>
          <w:tcPr>
            <w:tcW w:w="4590" w:type="dxa"/>
          </w:tcPr>
          <w:p w14:paraId="5D6B4FD1" w14:textId="77777777" w:rsidR="00ED12E0" w:rsidRPr="00B64833" w:rsidRDefault="00ED12E0" w:rsidP="00BA1CAE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B64833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ณ วันที่ </w:t>
            </w:r>
            <w:r w:rsidRPr="00CB51B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CE726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B64833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มกราคม</w:t>
            </w:r>
            <w:r w:rsidRPr="00CE726B">
              <w:rPr>
                <w:rFonts w:asciiTheme="majorBidi" w:hAnsiTheme="majorBidi" w:cstheme="majorBidi"/>
                <w:sz w:val="30"/>
                <w:szCs w:val="30"/>
                <w:rtl/>
              </w:rPr>
              <w:t xml:space="preserve"> </w:t>
            </w:r>
          </w:p>
        </w:tc>
        <w:tc>
          <w:tcPr>
            <w:tcW w:w="1038" w:type="dxa"/>
            <w:gridSpan w:val="2"/>
          </w:tcPr>
          <w:p w14:paraId="78E1F025" w14:textId="77777777" w:rsidR="00ED12E0" w:rsidRPr="00CE726B" w:rsidRDefault="00ED12E0" w:rsidP="00BA1CA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65" w:type="dxa"/>
            <w:gridSpan w:val="2"/>
          </w:tcPr>
          <w:p w14:paraId="0EC6B8E0" w14:textId="77777777" w:rsidR="00ED12E0" w:rsidRPr="00CE726B" w:rsidRDefault="00ED12E0" w:rsidP="00BA1CAE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44" w:type="dxa"/>
            <w:gridSpan w:val="3"/>
            <w:shd w:val="clear" w:color="auto" w:fill="auto"/>
          </w:tcPr>
          <w:p w14:paraId="78AF1F8C" w14:textId="648F3368" w:rsidR="00ED12E0" w:rsidRPr="00D6607C" w:rsidRDefault="00395B43" w:rsidP="00BA1CA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660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7,258,856</w:t>
            </w:r>
          </w:p>
        </w:tc>
        <w:tc>
          <w:tcPr>
            <w:tcW w:w="265" w:type="dxa"/>
            <w:gridSpan w:val="2"/>
          </w:tcPr>
          <w:p w14:paraId="715A2435" w14:textId="77777777" w:rsidR="00ED12E0" w:rsidRPr="00CE726B" w:rsidRDefault="00ED12E0" w:rsidP="00BA1CAE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74" w:type="dxa"/>
          </w:tcPr>
          <w:p w14:paraId="2A2C0A41" w14:textId="77777777" w:rsidR="00ED12E0" w:rsidRPr="00B14F41" w:rsidRDefault="00ED12E0" w:rsidP="00D6607C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B51BF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29764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780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CB51B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 w:rsidRPr="0029764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  <w:r w:rsidRPr="00CB51B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</w:p>
        </w:tc>
      </w:tr>
      <w:tr w:rsidR="00ED12E0" w:rsidRPr="00CE726B" w14:paraId="1C1790CE" w14:textId="77777777" w:rsidTr="000231B6">
        <w:trPr>
          <w:gridAfter w:val="1"/>
          <w:wAfter w:w="14" w:type="dxa"/>
          <w:trHeight w:val="144"/>
        </w:trPr>
        <w:tc>
          <w:tcPr>
            <w:tcW w:w="4590" w:type="dxa"/>
          </w:tcPr>
          <w:p w14:paraId="5F548F9C" w14:textId="77777777" w:rsidR="00ED12E0" w:rsidRPr="00CE726B" w:rsidRDefault="00ED12E0" w:rsidP="00BA1CAE">
            <w:pPr>
              <w:pStyle w:val="acctfourfigures"/>
              <w:tabs>
                <w:tab w:val="clear" w:pos="765"/>
              </w:tabs>
              <w:spacing w:line="240" w:lineRule="atLeast"/>
              <w:ind w:left="-16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64833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เพิ่มขึ้นจากการปรับปรุงอสังหาริมทรัพย์</w:t>
            </w:r>
          </w:p>
        </w:tc>
        <w:tc>
          <w:tcPr>
            <w:tcW w:w="1038" w:type="dxa"/>
            <w:gridSpan w:val="2"/>
          </w:tcPr>
          <w:p w14:paraId="4A1635E7" w14:textId="77777777" w:rsidR="00ED12E0" w:rsidRPr="00EC5559" w:rsidRDefault="00ED12E0" w:rsidP="00BA1CA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65" w:type="dxa"/>
            <w:gridSpan w:val="2"/>
          </w:tcPr>
          <w:p w14:paraId="511EBDC7" w14:textId="77777777" w:rsidR="00ED12E0" w:rsidRPr="00EC5559" w:rsidRDefault="00ED12E0" w:rsidP="00BA1CAE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44" w:type="dxa"/>
            <w:gridSpan w:val="3"/>
            <w:shd w:val="clear" w:color="auto" w:fill="auto"/>
          </w:tcPr>
          <w:p w14:paraId="2363537C" w14:textId="14A1B196" w:rsidR="00ED12E0" w:rsidRPr="00B64833" w:rsidRDefault="00395B43" w:rsidP="00BA1CA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D6607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9</w:t>
            </w:r>
            <w:r w:rsidR="00D6607C" w:rsidRPr="00D6607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0,203</w:t>
            </w:r>
          </w:p>
        </w:tc>
        <w:tc>
          <w:tcPr>
            <w:tcW w:w="265" w:type="dxa"/>
            <w:gridSpan w:val="2"/>
          </w:tcPr>
          <w:p w14:paraId="34868DDF" w14:textId="77777777" w:rsidR="00ED12E0" w:rsidRPr="00CE726B" w:rsidRDefault="00ED12E0" w:rsidP="00BA1CAE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74" w:type="dxa"/>
          </w:tcPr>
          <w:p w14:paraId="28FD64FA" w14:textId="77777777" w:rsidR="00ED12E0" w:rsidRPr="00CE726B" w:rsidRDefault="00ED12E0" w:rsidP="00D6607C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B51B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Pr="0029764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</w:t>
            </w:r>
            <w:r w:rsidRPr="00CB51B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 w:rsidRPr="00EC555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29764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09</w:t>
            </w:r>
            <w:r w:rsidRPr="00CB51B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</w:tr>
      <w:tr w:rsidR="00ED12E0" w:rsidRPr="00CE726B" w14:paraId="25F9B585" w14:textId="77777777" w:rsidTr="000231B6">
        <w:trPr>
          <w:gridAfter w:val="1"/>
          <w:wAfter w:w="14" w:type="dxa"/>
          <w:trHeight w:val="144"/>
        </w:trPr>
        <w:tc>
          <w:tcPr>
            <w:tcW w:w="4590" w:type="dxa"/>
          </w:tcPr>
          <w:p w14:paraId="4F1AFB56" w14:textId="77777777" w:rsidR="00ED12E0" w:rsidRPr="00B64833" w:rsidRDefault="00ED12E0" w:rsidP="00BA1CAE">
            <w:pPr>
              <w:pStyle w:val="acctfourfigures"/>
              <w:tabs>
                <w:tab w:val="clear" w:pos="765"/>
              </w:tabs>
              <w:spacing w:line="240" w:lineRule="atLeast"/>
              <w:ind w:left="-1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B64833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เพิ่มขึ้นจากการเปลี่ยน</w:t>
            </w:r>
            <w:r w:rsidRPr="00B64833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แปลงนโยบายการ</w:t>
            </w:r>
            <w:r w:rsidRPr="00B64833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บัญชี</w:t>
            </w:r>
          </w:p>
        </w:tc>
        <w:tc>
          <w:tcPr>
            <w:tcW w:w="1038" w:type="dxa"/>
            <w:gridSpan w:val="2"/>
          </w:tcPr>
          <w:p w14:paraId="5928FD8A" w14:textId="77777777" w:rsidR="00ED12E0" w:rsidRPr="00EC5559" w:rsidRDefault="00ED12E0" w:rsidP="00BA1CA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65" w:type="dxa"/>
            <w:gridSpan w:val="2"/>
          </w:tcPr>
          <w:p w14:paraId="1493752C" w14:textId="77777777" w:rsidR="00ED12E0" w:rsidRPr="00EC5559" w:rsidRDefault="00ED12E0" w:rsidP="00BA1CAE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44" w:type="dxa"/>
            <w:gridSpan w:val="3"/>
            <w:shd w:val="clear" w:color="auto" w:fill="auto"/>
          </w:tcPr>
          <w:p w14:paraId="7802CAE2" w14:textId="2EB880D3" w:rsidR="00ED12E0" w:rsidRPr="00D6607C" w:rsidRDefault="00395B43" w:rsidP="00BA1CA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6607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5" w:type="dxa"/>
            <w:gridSpan w:val="2"/>
          </w:tcPr>
          <w:p w14:paraId="1E2E3F42" w14:textId="77777777" w:rsidR="00ED12E0" w:rsidRPr="00CE726B" w:rsidRDefault="00ED12E0" w:rsidP="00BA1CAE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74" w:type="dxa"/>
          </w:tcPr>
          <w:p w14:paraId="6F3D83E4" w14:textId="77777777" w:rsidR="00ED12E0" w:rsidRPr="00B14F41" w:rsidRDefault="00ED12E0" w:rsidP="00D6607C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B51B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324</w:t>
            </w:r>
            <w:r w:rsidRPr="00EC555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9764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  <w:r w:rsidRPr="00CB51B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Pr="0029764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</w:p>
        </w:tc>
      </w:tr>
      <w:tr w:rsidR="00ED12E0" w:rsidRPr="00CE726B" w14:paraId="6C5570A4" w14:textId="77777777" w:rsidTr="000231B6">
        <w:trPr>
          <w:gridAfter w:val="1"/>
          <w:wAfter w:w="14" w:type="dxa"/>
          <w:trHeight w:val="144"/>
        </w:trPr>
        <w:tc>
          <w:tcPr>
            <w:tcW w:w="4590" w:type="dxa"/>
          </w:tcPr>
          <w:p w14:paraId="77B5742C" w14:textId="77777777" w:rsidR="00ED12E0" w:rsidRPr="00CE726B" w:rsidRDefault="00ED12E0" w:rsidP="00BA1CAE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B64833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จำหน่ายส่วนปรับปรุงโรงแรมในระหว่าง</w:t>
            </w:r>
            <w:r w:rsidRPr="00B64833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ปี</w:t>
            </w:r>
          </w:p>
        </w:tc>
        <w:tc>
          <w:tcPr>
            <w:tcW w:w="1038" w:type="dxa"/>
            <w:gridSpan w:val="2"/>
          </w:tcPr>
          <w:p w14:paraId="0736B96B" w14:textId="77777777" w:rsidR="00ED12E0" w:rsidRPr="00EC5559" w:rsidRDefault="00ED12E0" w:rsidP="00BA1CA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65" w:type="dxa"/>
            <w:gridSpan w:val="2"/>
          </w:tcPr>
          <w:p w14:paraId="5973F40B" w14:textId="77777777" w:rsidR="00ED12E0" w:rsidRPr="00EC5559" w:rsidRDefault="00ED12E0" w:rsidP="00BA1CAE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44" w:type="dxa"/>
            <w:gridSpan w:val="3"/>
            <w:shd w:val="clear" w:color="auto" w:fill="auto"/>
          </w:tcPr>
          <w:p w14:paraId="50663059" w14:textId="502ED6AD" w:rsidR="00ED12E0" w:rsidRPr="00D6607C" w:rsidRDefault="00395B43" w:rsidP="00BA1CAE">
            <w:pPr>
              <w:pStyle w:val="acctfourfigures"/>
              <w:tabs>
                <w:tab w:val="clear" w:pos="765"/>
              </w:tabs>
              <w:spacing w:line="240" w:lineRule="atLeast"/>
              <w:ind w:left="-79" w:right="-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6607C">
              <w:rPr>
                <w:rFonts w:asciiTheme="majorBidi" w:hAnsiTheme="majorBidi" w:cstheme="majorBidi"/>
                <w:sz w:val="30"/>
                <w:szCs w:val="30"/>
              </w:rPr>
              <w:t>(1,6</w:t>
            </w:r>
            <w:r w:rsidR="00D6607C" w:rsidRPr="00D6607C">
              <w:rPr>
                <w:rFonts w:asciiTheme="majorBidi" w:hAnsiTheme="majorBidi" w:cstheme="majorBidi"/>
                <w:sz w:val="30"/>
                <w:szCs w:val="30"/>
              </w:rPr>
              <w:t>39</w:t>
            </w:r>
            <w:r w:rsidRPr="00D6607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65" w:type="dxa"/>
            <w:gridSpan w:val="2"/>
          </w:tcPr>
          <w:p w14:paraId="7B59A4D0" w14:textId="77777777" w:rsidR="00ED12E0" w:rsidRPr="00CE726B" w:rsidRDefault="00ED12E0" w:rsidP="00BA1CAE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74" w:type="dxa"/>
          </w:tcPr>
          <w:p w14:paraId="3914C1A4" w14:textId="77777777" w:rsidR="00ED12E0" w:rsidRPr="00CE726B" w:rsidRDefault="00ED12E0" w:rsidP="00D6607C">
            <w:pPr>
              <w:pStyle w:val="acctfourfigures"/>
              <w:tabs>
                <w:tab w:val="clear" w:pos="765"/>
              </w:tabs>
              <w:spacing w:line="240" w:lineRule="atLeast"/>
              <w:ind w:left="-79" w:right="-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5559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29764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 w:rsidRPr="00EC555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B51B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</w:t>
            </w:r>
            <w:r w:rsidRPr="0029764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  <w:r w:rsidRPr="00EC555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ED12E0" w:rsidRPr="00CE726B" w14:paraId="1D30FF4A" w14:textId="77777777" w:rsidTr="000231B6">
        <w:trPr>
          <w:gridAfter w:val="1"/>
          <w:wAfter w:w="14" w:type="dxa"/>
          <w:trHeight w:val="144"/>
        </w:trPr>
        <w:tc>
          <w:tcPr>
            <w:tcW w:w="4590" w:type="dxa"/>
          </w:tcPr>
          <w:p w14:paraId="24CF2908" w14:textId="77777777" w:rsidR="00ED12E0" w:rsidRPr="00CE726B" w:rsidRDefault="00ED12E0" w:rsidP="00BA1CAE">
            <w:pPr>
              <w:ind w:left="252" w:hanging="252"/>
              <w:rPr>
                <w:rFonts w:asciiTheme="majorBidi" w:hAnsiTheme="majorBidi" w:cstheme="majorBidi"/>
                <w:sz w:val="30"/>
                <w:szCs w:val="30"/>
              </w:rPr>
            </w:pPr>
            <w:r w:rsidRPr="00B64833">
              <w:rPr>
                <w:rFonts w:asciiTheme="majorBidi" w:hAnsiTheme="majorBidi" w:cstheme="majorBidi"/>
                <w:sz w:val="30"/>
                <w:szCs w:val="30"/>
                <w:cs/>
              </w:rPr>
              <w:t>กำไร</w:t>
            </w:r>
            <w:r w:rsidRPr="00CE726B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Pr="00B64833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</w:t>
            </w:r>
            <w:r w:rsidRPr="00CE726B">
              <w:rPr>
                <w:rFonts w:asciiTheme="majorBidi" w:hAnsiTheme="majorBidi" w:cstheme="majorBidi"/>
                <w:sz w:val="30"/>
                <w:szCs w:val="30"/>
              </w:rPr>
              <w:t xml:space="preserve">) </w:t>
            </w:r>
            <w:r w:rsidRPr="00B64833">
              <w:rPr>
                <w:rFonts w:asciiTheme="majorBidi" w:hAnsiTheme="majorBidi" w:cstheme="majorBidi"/>
                <w:sz w:val="30"/>
                <w:szCs w:val="30"/>
                <w:cs/>
              </w:rPr>
              <w:t>จากการ</w:t>
            </w:r>
            <w:r w:rsidRPr="00B64833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เปลี่ยนแปลงใน</w:t>
            </w:r>
            <w:r w:rsidRPr="00B6483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มูลค่ายุติธรรม </w:t>
            </w:r>
          </w:p>
        </w:tc>
        <w:tc>
          <w:tcPr>
            <w:tcW w:w="1038" w:type="dxa"/>
            <w:gridSpan w:val="2"/>
          </w:tcPr>
          <w:p w14:paraId="3A65EFA6" w14:textId="77777777" w:rsidR="00ED12E0" w:rsidRPr="00EC5559" w:rsidRDefault="00ED12E0" w:rsidP="00BA1CA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65" w:type="dxa"/>
            <w:gridSpan w:val="2"/>
          </w:tcPr>
          <w:p w14:paraId="73A781AD" w14:textId="77777777" w:rsidR="00ED12E0" w:rsidRPr="00EC5559" w:rsidRDefault="00ED12E0" w:rsidP="00BA1CAE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44" w:type="dxa"/>
            <w:gridSpan w:val="3"/>
            <w:shd w:val="clear" w:color="auto" w:fill="auto"/>
          </w:tcPr>
          <w:p w14:paraId="7C26C9E6" w14:textId="71B4B6AC" w:rsidR="00ED12E0" w:rsidRPr="00D6607C" w:rsidRDefault="001717A5" w:rsidP="00D6607C">
            <w:pPr>
              <w:pStyle w:val="acctfourfigures"/>
              <w:tabs>
                <w:tab w:val="clear" w:pos="765"/>
              </w:tabs>
              <w:spacing w:line="240" w:lineRule="atLeast"/>
              <w:ind w:left="-79" w:right="-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6607C">
              <w:rPr>
                <w:rFonts w:asciiTheme="majorBidi" w:hAnsiTheme="majorBidi" w:cstheme="majorBidi"/>
                <w:sz w:val="30"/>
                <w:szCs w:val="30"/>
              </w:rPr>
              <w:t>(129,778)</w:t>
            </w:r>
          </w:p>
        </w:tc>
        <w:tc>
          <w:tcPr>
            <w:tcW w:w="265" w:type="dxa"/>
            <w:gridSpan w:val="2"/>
          </w:tcPr>
          <w:p w14:paraId="771C66BA" w14:textId="77777777" w:rsidR="00ED12E0" w:rsidRPr="00CE726B" w:rsidRDefault="00ED12E0" w:rsidP="00BA1CAE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74" w:type="dxa"/>
          </w:tcPr>
          <w:p w14:paraId="179DD63F" w14:textId="77777777" w:rsidR="00ED12E0" w:rsidRPr="00CE726B" w:rsidRDefault="00ED12E0" w:rsidP="00BA1CAE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B51B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EC555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9764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 w:rsidRPr="00CB51B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42</w:t>
            </w:r>
          </w:p>
        </w:tc>
      </w:tr>
      <w:tr w:rsidR="00ED12E0" w:rsidRPr="00CE726B" w14:paraId="1E48D1F0" w14:textId="77777777" w:rsidTr="000231B6">
        <w:trPr>
          <w:gridAfter w:val="1"/>
          <w:wAfter w:w="14" w:type="dxa"/>
          <w:trHeight w:val="144"/>
        </w:trPr>
        <w:tc>
          <w:tcPr>
            <w:tcW w:w="4590" w:type="dxa"/>
          </w:tcPr>
          <w:p w14:paraId="7BBE6989" w14:textId="77777777" w:rsidR="00ED12E0" w:rsidRPr="00B64833" w:rsidRDefault="00ED12E0" w:rsidP="00BA1CAE">
            <w:pPr>
              <w:ind w:left="252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64833">
              <w:rPr>
                <w:rFonts w:asciiTheme="majorBidi" w:hAnsiTheme="majorBidi" w:hint="cs"/>
                <w:sz w:val="30"/>
                <w:szCs w:val="30"/>
                <w:cs/>
              </w:rPr>
              <w:t>ขาดทุน</w:t>
            </w:r>
            <w:r w:rsidRPr="00B64833">
              <w:rPr>
                <w:rFonts w:asciiTheme="majorBidi" w:hAnsiTheme="majorBidi"/>
                <w:sz w:val="30"/>
                <w:szCs w:val="30"/>
                <w:cs/>
              </w:rPr>
              <w:t>จากปรับมูลค่าสินทรัพย์สิทธิการใช้</w:t>
            </w:r>
          </w:p>
        </w:tc>
        <w:tc>
          <w:tcPr>
            <w:tcW w:w="1038" w:type="dxa"/>
            <w:gridSpan w:val="2"/>
          </w:tcPr>
          <w:p w14:paraId="52E39AB0" w14:textId="77777777" w:rsidR="00ED12E0" w:rsidRPr="00EC5559" w:rsidRDefault="00ED12E0" w:rsidP="00BA1CA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65" w:type="dxa"/>
            <w:gridSpan w:val="2"/>
          </w:tcPr>
          <w:p w14:paraId="00B23DC3" w14:textId="77777777" w:rsidR="00ED12E0" w:rsidRPr="00EC5559" w:rsidRDefault="00ED12E0" w:rsidP="00BA1CAE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44" w:type="dxa"/>
            <w:gridSpan w:val="3"/>
            <w:shd w:val="clear" w:color="auto" w:fill="auto"/>
          </w:tcPr>
          <w:p w14:paraId="50F823ED" w14:textId="2D6B0DD9" w:rsidR="00ED12E0" w:rsidRPr="00D6607C" w:rsidRDefault="001717A5" w:rsidP="00D6607C">
            <w:pPr>
              <w:pStyle w:val="acctfourfigures"/>
              <w:tabs>
                <w:tab w:val="clear" w:pos="765"/>
              </w:tabs>
              <w:spacing w:line="240" w:lineRule="atLeast"/>
              <w:ind w:left="-79" w:right="-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6607C">
              <w:rPr>
                <w:rFonts w:asciiTheme="majorBidi" w:hAnsiTheme="majorBidi" w:cstheme="majorBidi"/>
                <w:sz w:val="30"/>
                <w:szCs w:val="30"/>
              </w:rPr>
              <w:t>(7,389)</w:t>
            </w:r>
          </w:p>
        </w:tc>
        <w:tc>
          <w:tcPr>
            <w:tcW w:w="265" w:type="dxa"/>
            <w:gridSpan w:val="2"/>
          </w:tcPr>
          <w:p w14:paraId="5A871CE1" w14:textId="77777777" w:rsidR="00ED12E0" w:rsidRPr="00231B51" w:rsidRDefault="00ED12E0" w:rsidP="00BA1CAE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74" w:type="dxa"/>
          </w:tcPr>
          <w:p w14:paraId="0C6BCA9E" w14:textId="77777777" w:rsidR="00ED12E0" w:rsidRPr="00231B51" w:rsidRDefault="00ED12E0" w:rsidP="00D6607C">
            <w:pPr>
              <w:pStyle w:val="acctfourfigures"/>
              <w:tabs>
                <w:tab w:val="clear" w:pos="765"/>
              </w:tabs>
              <w:spacing w:line="240" w:lineRule="atLeast"/>
              <w:ind w:left="-79" w:right="-3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C555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Pr="00CB51B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EC555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B51B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</w:t>
            </w:r>
            <w:r w:rsidRPr="0029764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  <w:r w:rsidRPr="00EC555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ED12E0" w:rsidRPr="00CE726B" w14:paraId="095A0F55" w14:textId="77777777" w:rsidTr="000231B6">
        <w:trPr>
          <w:gridAfter w:val="1"/>
          <w:wAfter w:w="14" w:type="dxa"/>
          <w:trHeight w:val="144"/>
        </w:trPr>
        <w:tc>
          <w:tcPr>
            <w:tcW w:w="4590" w:type="dxa"/>
          </w:tcPr>
          <w:p w14:paraId="6AAAA30D" w14:textId="77777777" w:rsidR="00ED12E0" w:rsidRPr="00B64833" w:rsidRDefault="00ED12E0" w:rsidP="00BA1CAE">
            <w:pPr>
              <w:ind w:left="252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64833">
              <w:rPr>
                <w:rFonts w:asciiTheme="majorBidi" w:hAnsiTheme="majorBidi" w:cstheme="majorBidi"/>
                <w:sz w:val="30"/>
                <w:szCs w:val="30"/>
                <w:cs/>
              </w:rPr>
              <w:t>ผลต่างจากการเปลี่ยนแปลงอัตราแลกเปลี่ยน</w:t>
            </w:r>
          </w:p>
        </w:tc>
        <w:tc>
          <w:tcPr>
            <w:tcW w:w="1038" w:type="dxa"/>
            <w:gridSpan w:val="2"/>
          </w:tcPr>
          <w:p w14:paraId="2F3E12C6" w14:textId="77777777" w:rsidR="00ED12E0" w:rsidRPr="00EC5559" w:rsidRDefault="00ED12E0" w:rsidP="00BA1CA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65" w:type="dxa"/>
            <w:gridSpan w:val="2"/>
          </w:tcPr>
          <w:p w14:paraId="7B6302BA" w14:textId="77777777" w:rsidR="00ED12E0" w:rsidRPr="00EC5559" w:rsidRDefault="00ED12E0" w:rsidP="00BA1CAE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44" w:type="dxa"/>
            <w:gridSpan w:val="3"/>
            <w:shd w:val="clear" w:color="auto" w:fill="auto"/>
          </w:tcPr>
          <w:p w14:paraId="206CA0BE" w14:textId="148F8D52" w:rsidR="00ED12E0" w:rsidRPr="00D6607C" w:rsidRDefault="001717A5" w:rsidP="00BA1CAE">
            <w:pPr>
              <w:pStyle w:val="acctfourfigures"/>
              <w:tabs>
                <w:tab w:val="clear" w:pos="765"/>
              </w:tabs>
              <w:spacing w:line="240" w:lineRule="atLeast"/>
              <w:ind w:left="-79" w:right="-4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660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297,</w:t>
            </w:r>
            <w:r w:rsidR="00D6607C" w:rsidRPr="00D660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734</w:t>
            </w:r>
          </w:p>
        </w:tc>
        <w:tc>
          <w:tcPr>
            <w:tcW w:w="265" w:type="dxa"/>
            <w:gridSpan w:val="2"/>
          </w:tcPr>
          <w:p w14:paraId="025F6694" w14:textId="77777777" w:rsidR="00ED12E0" w:rsidRPr="00506277" w:rsidRDefault="00ED12E0" w:rsidP="00BA1CAE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74" w:type="dxa"/>
          </w:tcPr>
          <w:p w14:paraId="20EEEF2B" w14:textId="77777777" w:rsidR="00ED12E0" w:rsidRPr="00CE726B" w:rsidRDefault="00ED12E0" w:rsidP="00D6607C">
            <w:pPr>
              <w:pStyle w:val="acctfourfigures"/>
              <w:tabs>
                <w:tab w:val="clear" w:pos="765"/>
              </w:tabs>
              <w:spacing w:line="240" w:lineRule="atLeast"/>
              <w:ind w:left="-79" w:right="-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555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Pr="00CB51B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36</w:t>
            </w:r>
            <w:r w:rsidRPr="00EC555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29764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  <w:r w:rsidRPr="00CB51B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23</w:t>
            </w:r>
            <w:r w:rsidRPr="00EC555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ED12E0" w:rsidRPr="00CE726B" w14:paraId="6E3F1409" w14:textId="77777777" w:rsidTr="000231B6">
        <w:trPr>
          <w:gridAfter w:val="1"/>
          <w:wAfter w:w="14" w:type="dxa"/>
          <w:trHeight w:val="144"/>
        </w:trPr>
        <w:tc>
          <w:tcPr>
            <w:tcW w:w="4590" w:type="dxa"/>
          </w:tcPr>
          <w:p w14:paraId="5F0AD7AA" w14:textId="77777777" w:rsidR="00ED12E0" w:rsidRPr="00CE726B" w:rsidRDefault="00ED12E0" w:rsidP="00BA1CAE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6483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 xml:space="preserve">ณ วันที่ </w:t>
            </w:r>
            <w:r w:rsidRPr="00CB51B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31</w:t>
            </w:r>
            <w:r w:rsidRPr="003501F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 xml:space="preserve"> </w:t>
            </w:r>
            <w:r w:rsidRPr="00B64833">
              <w:rPr>
                <w:rFonts w:asciiTheme="majorBidi" w:hAnsiTheme="majorBidi"/>
                <w:b/>
                <w:bCs/>
                <w:sz w:val="30"/>
                <w:szCs w:val="30"/>
                <w:cs/>
                <w:lang w:val="en-US" w:bidi="th-TH"/>
              </w:rPr>
              <w:t xml:space="preserve">ธันวาคม </w:t>
            </w:r>
          </w:p>
        </w:tc>
        <w:tc>
          <w:tcPr>
            <w:tcW w:w="1038" w:type="dxa"/>
            <w:gridSpan w:val="2"/>
          </w:tcPr>
          <w:p w14:paraId="3E007FE8" w14:textId="77777777" w:rsidR="00ED12E0" w:rsidRPr="00CE726B" w:rsidRDefault="00ED12E0" w:rsidP="00BA1CA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65" w:type="dxa"/>
            <w:gridSpan w:val="2"/>
          </w:tcPr>
          <w:p w14:paraId="3437B761" w14:textId="77777777" w:rsidR="00ED12E0" w:rsidRPr="00CE726B" w:rsidRDefault="00ED12E0" w:rsidP="00BA1CAE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44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882E4BF" w14:textId="01F2E0C0" w:rsidR="00ED12E0" w:rsidRPr="00B64833" w:rsidRDefault="008C031F" w:rsidP="00BA1CA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D6607C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7,50</w:t>
            </w:r>
            <w:r w:rsidR="00D6607C" w:rsidRPr="00D6607C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7</w:t>
            </w:r>
            <w:r w:rsidRPr="00D6607C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="00D6607C" w:rsidRPr="00D6607C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987</w:t>
            </w:r>
          </w:p>
        </w:tc>
        <w:tc>
          <w:tcPr>
            <w:tcW w:w="265" w:type="dxa"/>
            <w:gridSpan w:val="2"/>
          </w:tcPr>
          <w:p w14:paraId="308E4B6E" w14:textId="77777777" w:rsidR="00ED12E0" w:rsidRPr="00CE726B" w:rsidRDefault="00ED12E0" w:rsidP="00BA1CAE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double" w:sz="4" w:space="0" w:color="auto"/>
            </w:tcBorders>
          </w:tcPr>
          <w:p w14:paraId="5DF07ED8" w14:textId="77777777" w:rsidR="00ED12E0" w:rsidRPr="00CE726B" w:rsidRDefault="00ED12E0" w:rsidP="00BA1CAE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9764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</w:t>
            </w:r>
            <w:r w:rsidRPr="00D16CA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B51B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 w:rsidRPr="00CB51B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</w:t>
            </w:r>
            <w:r w:rsidRPr="0029764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</w:t>
            </w:r>
            <w:r w:rsidRPr="00D16CA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9764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</w:t>
            </w:r>
            <w:r w:rsidRPr="00CB51B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56</w:t>
            </w:r>
          </w:p>
        </w:tc>
      </w:tr>
      <w:tr w:rsidR="00ED12E0" w:rsidRPr="00914693" w14:paraId="7DEEAD7A" w14:textId="77777777" w:rsidTr="000231B6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cantSplit/>
          <w:tblHeader/>
        </w:trPr>
        <w:tc>
          <w:tcPr>
            <w:tcW w:w="4966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  <w:hideMark/>
          </w:tcPr>
          <w:p w14:paraId="1ABF8032" w14:textId="770746DD" w:rsidR="00ED12E0" w:rsidRPr="009D3898" w:rsidRDefault="009D3898" w:rsidP="00BA1CAE">
            <w:pPr>
              <w:pStyle w:val="acctfourfigures"/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B6483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lastRenderedPageBreak/>
              <w:t xml:space="preserve">สำหรับปีสิ้นสุดวันที่ </w:t>
            </w:r>
            <w:r w:rsidRPr="00B6483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31 </w:t>
            </w:r>
            <w:r w:rsidRPr="00B6483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704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  <w:hideMark/>
          </w:tcPr>
          <w:p w14:paraId="3FA5C5F2" w14:textId="77777777" w:rsidR="00ED12E0" w:rsidRPr="003B58D6" w:rsidRDefault="00ED12E0" w:rsidP="00BA1CAE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55A7AF34" w14:textId="77777777" w:rsidR="00ED12E0" w:rsidRPr="00914693" w:rsidRDefault="00ED12E0" w:rsidP="00BA1CAE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Mar>
              <w:top w:w="0" w:type="dxa"/>
              <w:left w:w="79" w:type="dxa"/>
              <w:bottom w:w="0" w:type="dxa"/>
              <w:right w:w="79" w:type="dxa"/>
            </w:tcMar>
            <w:hideMark/>
          </w:tcPr>
          <w:p w14:paraId="1CF93303" w14:textId="77777777" w:rsidR="00ED12E0" w:rsidRPr="00914693" w:rsidRDefault="00ED12E0" w:rsidP="00BA1CAE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sz w:val="30"/>
                <w:szCs w:val="30"/>
                <w:lang w:val="en-US" w:bidi="th-TH"/>
              </w:rPr>
            </w:pPr>
            <w:r w:rsidRPr="00CB51BF">
              <w:rPr>
                <w:rFonts w:ascii="Angsana New" w:hAnsi="Angsana New" w:hint="cs"/>
                <w:b w:val="0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/>
                <w:b w:val="0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70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1F26BAC1" w14:textId="77777777" w:rsidR="00ED12E0" w:rsidRPr="00914693" w:rsidRDefault="00ED12E0" w:rsidP="00BA1CAE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gridSpan w:val="3"/>
            <w:tcMar>
              <w:top w:w="0" w:type="dxa"/>
              <w:left w:w="79" w:type="dxa"/>
              <w:bottom w:w="0" w:type="dxa"/>
              <w:right w:w="79" w:type="dxa"/>
            </w:tcMar>
            <w:hideMark/>
          </w:tcPr>
          <w:p w14:paraId="2BD74E96" w14:textId="77777777" w:rsidR="00ED12E0" w:rsidRPr="00914693" w:rsidRDefault="00ED12E0" w:rsidP="00BA1CAE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sz w:val="30"/>
                <w:szCs w:val="30"/>
                <w:lang w:val="en-US" w:bidi="th-TH"/>
              </w:rPr>
            </w:pPr>
            <w:r w:rsidRPr="00CB51BF">
              <w:rPr>
                <w:rFonts w:ascii="Angsana New" w:hAnsi="Angsana New" w:hint="cs"/>
                <w:b w:val="0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/>
                <w:b w:val="0"/>
                <w:sz w:val="30"/>
                <w:szCs w:val="30"/>
                <w:lang w:val="en-US" w:bidi="th-TH"/>
              </w:rPr>
              <w:t>3</w:t>
            </w:r>
          </w:p>
        </w:tc>
      </w:tr>
      <w:tr w:rsidR="00ED12E0" w:rsidRPr="00914693" w14:paraId="73F30BC4" w14:textId="77777777" w:rsidTr="000231B6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cantSplit/>
          <w:tblHeader/>
        </w:trPr>
        <w:tc>
          <w:tcPr>
            <w:tcW w:w="4966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48820B1E" w14:textId="77777777" w:rsidR="00ED12E0" w:rsidRPr="00914693" w:rsidRDefault="00ED12E0" w:rsidP="00BA1CAE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704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3FF16A05" w14:textId="77777777" w:rsidR="00ED12E0" w:rsidRPr="00914693" w:rsidRDefault="00ED12E0" w:rsidP="00BA1CAE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2B7D1FC7" w14:textId="77777777" w:rsidR="00ED12E0" w:rsidRPr="00914693" w:rsidRDefault="00ED12E0" w:rsidP="00BA1CAE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3150" w:type="dxa"/>
            <w:gridSpan w:val="6"/>
            <w:tcMar>
              <w:top w:w="0" w:type="dxa"/>
              <w:left w:w="79" w:type="dxa"/>
              <w:bottom w:w="0" w:type="dxa"/>
              <w:right w:w="79" w:type="dxa"/>
            </w:tcMar>
            <w:hideMark/>
          </w:tcPr>
          <w:p w14:paraId="7A38E696" w14:textId="77777777" w:rsidR="00ED12E0" w:rsidRPr="003B58D6" w:rsidRDefault="00ED12E0" w:rsidP="00BA1CAE">
            <w:pPr>
              <w:pStyle w:val="acctfourfigures"/>
              <w:spacing w:line="240" w:lineRule="atLeast"/>
              <w:ind w:left="-79" w:right="-1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  <w:r w:rsidRPr="003B58D6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(</w:t>
            </w:r>
            <w:r w:rsidRPr="00B64833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  <w:t>พันบาท</w:t>
            </w:r>
            <w:r w:rsidRPr="003B58D6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ED12E0" w:rsidRPr="00914693" w14:paraId="0F82DF78" w14:textId="77777777" w:rsidTr="000231B6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4966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  <w:hideMark/>
          </w:tcPr>
          <w:p w14:paraId="4E174108" w14:textId="77777777" w:rsidR="00ED12E0" w:rsidRPr="0045778C" w:rsidRDefault="00ED12E0" w:rsidP="00BA1CAE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45778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จำนวนที่รับรู้ในกำไรหรือขาดทุน </w:t>
            </w:r>
          </w:p>
        </w:tc>
        <w:tc>
          <w:tcPr>
            <w:tcW w:w="704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6D26C039" w14:textId="77777777" w:rsidR="00ED12E0" w:rsidRPr="00914693" w:rsidRDefault="00ED12E0" w:rsidP="00BA1CAE">
            <w:pPr>
              <w:pStyle w:val="acctfourfigures"/>
              <w:spacing w:line="240" w:lineRule="atLeast"/>
              <w:ind w:left="-68" w:right="1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02A92F44" w14:textId="77777777" w:rsidR="00ED12E0" w:rsidRPr="00914693" w:rsidRDefault="00ED12E0" w:rsidP="00BA1CAE">
            <w:pPr>
              <w:pStyle w:val="acctfourfigures"/>
              <w:spacing w:line="240" w:lineRule="atLeast"/>
              <w:ind w:firstLine="13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2F86EE30" w14:textId="77777777" w:rsidR="00ED12E0" w:rsidRPr="00914693" w:rsidRDefault="00ED12E0" w:rsidP="00BA1CAE">
            <w:pPr>
              <w:pStyle w:val="acctfourfigures"/>
              <w:spacing w:line="240" w:lineRule="atLeast"/>
              <w:ind w:right="11" w:firstLine="13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666C80E7" w14:textId="77777777" w:rsidR="00ED12E0" w:rsidRPr="00914693" w:rsidRDefault="00ED12E0" w:rsidP="00BA1CAE">
            <w:pPr>
              <w:pStyle w:val="acctfourfigures"/>
              <w:spacing w:line="240" w:lineRule="atLeast"/>
              <w:ind w:firstLine="13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gridSpan w:val="3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6B9A0A1D" w14:textId="77777777" w:rsidR="00ED12E0" w:rsidRPr="00914693" w:rsidRDefault="00ED12E0" w:rsidP="00BA1CAE">
            <w:pPr>
              <w:pStyle w:val="acctfourfigures"/>
              <w:spacing w:line="240" w:lineRule="atLeast"/>
              <w:ind w:right="11" w:firstLine="13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ED12E0" w:rsidRPr="00914693" w14:paraId="6F5A090E" w14:textId="77777777" w:rsidTr="000231B6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4966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  <w:hideMark/>
          </w:tcPr>
          <w:p w14:paraId="2AC3A57C" w14:textId="77777777" w:rsidR="00ED12E0" w:rsidRPr="00914693" w:rsidRDefault="00ED12E0" w:rsidP="00BA1CAE">
            <w:pPr>
              <w:rPr>
                <w:rFonts w:ascii="Angsana New" w:hAnsi="Angsana New"/>
                <w:sz w:val="30"/>
                <w:szCs w:val="30"/>
              </w:rPr>
            </w:pPr>
            <w:r w:rsidRPr="00B64833">
              <w:rPr>
                <w:rFonts w:ascii="Angsana New" w:hAnsi="Angsana New" w:hint="cs"/>
                <w:sz w:val="30"/>
                <w:szCs w:val="30"/>
                <w:cs/>
              </w:rPr>
              <w:t xml:space="preserve">รายได้ค่าเช่า </w:t>
            </w:r>
          </w:p>
        </w:tc>
        <w:tc>
          <w:tcPr>
            <w:tcW w:w="704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2EB043F0" w14:textId="77777777" w:rsidR="00ED12E0" w:rsidRPr="00914693" w:rsidRDefault="00ED12E0" w:rsidP="00BA1CAE">
            <w:pPr>
              <w:pStyle w:val="acctfourfigures"/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3B2B2960" w14:textId="77777777" w:rsidR="00ED12E0" w:rsidRPr="00914693" w:rsidRDefault="00ED12E0" w:rsidP="00BA1CAE">
            <w:pPr>
              <w:pStyle w:val="acctfourfigures"/>
              <w:spacing w:line="240" w:lineRule="atLeast"/>
              <w:ind w:firstLine="13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Mar>
              <w:top w:w="0" w:type="dxa"/>
              <w:left w:w="79" w:type="dxa"/>
              <w:bottom w:w="0" w:type="dxa"/>
              <w:right w:w="79" w:type="dxa"/>
            </w:tcMar>
            <w:hideMark/>
          </w:tcPr>
          <w:p w14:paraId="01DF23E4" w14:textId="58E48288" w:rsidR="00ED12E0" w:rsidRPr="00B64833" w:rsidRDefault="008C031F" w:rsidP="00E21F38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right="11" w:firstLine="136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E60A82">
              <w:rPr>
                <w:rFonts w:ascii="Angsana New" w:hAnsi="Angsana New"/>
                <w:sz w:val="30"/>
                <w:szCs w:val="30"/>
                <w:lang w:val="en-US" w:bidi="th-TH"/>
              </w:rPr>
              <w:t>495,</w:t>
            </w:r>
            <w:r w:rsidR="001E4B80" w:rsidRPr="00E60A82">
              <w:rPr>
                <w:rFonts w:ascii="Angsana New" w:hAnsi="Angsana New"/>
                <w:sz w:val="30"/>
                <w:szCs w:val="30"/>
                <w:lang w:val="en-US" w:bidi="th-TH"/>
              </w:rPr>
              <w:t>680</w:t>
            </w:r>
          </w:p>
        </w:tc>
        <w:tc>
          <w:tcPr>
            <w:tcW w:w="270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68709766" w14:textId="77777777" w:rsidR="00ED12E0" w:rsidRPr="00914693" w:rsidRDefault="00ED12E0" w:rsidP="00BA1CAE">
            <w:pPr>
              <w:pStyle w:val="acctfourfigures"/>
              <w:spacing w:line="240" w:lineRule="atLeast"/>
              <w:ind w:firstLine="13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gridSpan w:val="3"/>
            <w:tcMar>
              <w:top w:w="0" w:type="dxa"/>
              <w:left w:w="79" w:type="dxa"/>
              <w:bottom w:w="0" w:type="dxa"/>
              <w:right w:w="79" w:type="dxa"/>
            </w:tcMar>
            <w:hideMark/>
          </w:tcPr>
          <w:p w14:paraId="426D1F64" w14:textId="77777777" w:rsidR="00ED12E0" w:rsidRPr="00914693" w:rsidRDefault="00ED12E0" w:rsidP="00E21F38">
            <w:pPr>
              <w:pStyle w:val="acctfourfigures"/>
              <w:tabs>
                <w:tab w:val="clear" w:pos="765"/>
              </w:tabs>
              <w:spacing w:line="240" w:lineRule="atLeast"/>
              <w:ind w:right="11" w:firstLine="489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B51BF">
              <w:rPr>
                <w:rFonts w:ascii="Angsana New" w:hAnsi="Angsana New"/>
                <w:sz w:val="30"/>
                <w:szCs w:val="30"/>
                <w:lang w:val="en-US" w:bidi="th-TH"/>
              </w:rPr>
              <w:t>424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CB51BF">
              <w:rPr>
                <w:rFonts w:ascii="Angsana New" w:hAnsi="Angsana New"/>
                <w:sz w:val="30"/>
                <w:szCs w:val="30"/>
                <w:lang w:val="en-US" w:bidi="th-TH"/>
              </w:rPr>
              <w:t>36</w:t>
            </w:r>
            <w:r w:rsidRPr="00297648"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</w:p>
        </w:tc>
      </w:tr>
    </w:tbl>
    <w:p w14:paraId="6C1A5418" w14:textId="0556C253" w:rsidR="006C64A2" w:rsidRPr="004E1F7C" w:rsidRDefault="006C64A2" w:rsidP="00ED12E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napToGrid w:val="0"/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736C2B24" w14:textId="5166B1A9" w:rsidR="00174510" w:rsidRPr="00B64833" w:rsidRDefault="00174510" w:rsidP="00ED12E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napToGrid w:val="0"/>
        <w:spacing w:line="240" w:lineRule="auto"/>
        <w:ind w:left="576"/>
        <w:jc w:val="thaiDistribute"/>
        <w:rPr>
          <w:rFonts w:ascii="Angsana New" w:hAnsi="Angsana New"/>
          <w:sz w:val="30"/>
          <w:szCs w:val="30"/>
          <w:cs/>
        </w:rPr>
      </w:pPr>
      <w:r w:rsidRPr="00B64833">
        <w:rPr>
          <w:rFonts w:ascii="Angsana New" w:hAnsi="Angsana New"/>
          <w:sz w:val="30"/>
          <w:szCs w:val="30"/>
          <w:cs/>
        </w:rPr>
        <w:t>มูลค่ายุติธรรมของเงินลงทุนในอสังหาริมทรัพย์ประเมินราคาโดยผู้ประเมินราคาอิสระโดยวิธีพิจารณาจากรายได้ (</w:t>
      </w:r>
      <w:r w:rsidRPr="00061427">
        <w:rPr>
          <w:rFonts w:ascii="Angsana New" w:hAnsi="Angsana New"/>
          <w:sz w:val="30"/>
          <w:szCs w:val="30"/>
        </w:rPr>
        <w:t xml:space="preserve">Income Approach) </w:t>
      </w:r>
      <w:r w:rsidRPr="00B64833">
        <w:rPr>
          <w:rFonts w:ascii="Angsana New" w:hAnsi="Angsana New"/>
          <w:sz w:val="30"/>
          <w:szCs w:val="30"/>
          <w:cs/>
        </w:rPr>
        <w:t xml:space="preserve">และถูกจัดลำดับชั้นการวัดมูลค่ายุติธรรมเป็นระดับที่ </w:t>
      </w:r>
      <w:r w:rsidRPr="00174510">
        <w:rPr>
          <w:rFonts w:ascii="Angsana New" w:hAnsi="Angsana New"/>
          <w:sz w:val="30"/>
          <w:szCs w:val="30"/>
        </w:rPr>
        <w:t>3</w:t>
      </w:r>
      <w:r>
        <w:rPr>
          <w:rFonts w:ascii="Angsana New" w:hAnsi="Angsana New"/>
          <w:sz w:val="30"/>
          <w:szCs w:val="30"/>
        </w:rPr>
        <w:t xml:space="preserve"> </w:t>
      </w:r>
      <w:r w:rsidR="00737585">
        <w:rPr>
          <w:rFonts w:ascii="Angsana New" w:hAnsi="Angsana New" w:hint="cs"/>
          <w:sz w:val="30"/>
          <w:szCs w:val="30"/>
          <w:cs/>
        </w:rPr>
        <w:t>มีดังนี้</w:t>
      </w:r>
    </w:p>
    <w:p w14:paraId="63F5D5CA" w14:textId="77777777" w:rsidR="00ED12E0" w:rsidRPr="00061427" w:rsidRDefault="00ED12E0" w:rsidP="00ED12E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napToGrid w:val="0"/>
        <w:spacing w:line="240" w:lineRule="auto"/>
        <w:ind w:left="576" w:firstLine="414"/>
        <w:jc w:val="thaiDistribute"/>
        <w:rPr>
          <w:rFonts w:ascii="Angsana New" w:hAnsi="Angsana New"/>
          <w:sz w:val="30"/>
          <w:szCs w:val="30"/>
        </w:rPr>
      </w:pPr>
      <w:r w:rsidRPr="000F0B2B">
        <w:rPr>
          <w:rFonts w:ascii="Angsana New" w:hAnsi="Angsana New" w:hint="cs"/>
          <w:sz w:val="30"/>
          <w:szCs w:val="30"/>
        </w:rPr>
        <w:t>1</w:t>
      </w:r>
      <w:r w:rsidRPr="00B64833">
        <w:rPr>
          <w:rFonts w:ascii="Angsana New" w:hAnsi="Angsana New" w:hint="cs"/>
          <w:sz w:val="30"/>
          <w:szCs w:val="30"/>
        </w:rPr>
        <w:t>.</w:t>
      </w:r>
      <w:r>
        <w:rPr>
          <w:rFonts w:ascii="Angsana New" w:hAnsi="Angsana New"/>
          <w:sz w:val="30"/>
          <w:szCs w:val="30"/>
        </w:rPr>
        <w:t xml:space="preserve"> </w:t>
      </w:r>
      <w:r w:rsidRPr="00B64833">
        <w:rPr>
          <w:rFonts w:ascii="Angsana New" w:hAnsi="Angsana New"/>
          <w:sz w:val="30"/>
          <w:szCs w:val="30"/>
          <w:cs/>
        </w:rPr>
        <w:t>โครงการ</w:t>
      </w:r>
      <w:r w:rsidRPr="00B64833">
        <w:rPr>
          <w:rFonts w:ascii="Angsana New" w:hAnsi="Angsana New" w:hint="cs"/>
          <w:sz w:val="30"/>
          <w:szCs w:val="30"/>
          <w:cs/>
        </w:rPr>
        <w:t xml:space="preserve">โรงแรมดุสิตธานี ลากูน่า ภูเก็ต </w:t>
      </w:r>
      <w:r w:rsidRPr="00B64833">
        <w:rPr>
          <w:rFonts w:ascii="Angsana New" w:hAnsi="Angsana New"/>
          <w:sz w:val="30"/>
          <w:szCs w:val="30"/>
          <w:cs/>
        </w:rPr>
        <w:t xml:space="preserve">มีราคาประเมินรวมเท่ากับ </w:t>
      </w:r>
      <w:r w:rsidRPr="000F0B2B">
        <w:rPr>
          <w:rFonts w:ascii="Angsana New" w:hAnsi="Angsana New"/>
          <w:sz w:val="30"/>
          <w:szCs w:val="30"/>
        </w:rPr>
        <w:t>2</w:t>
      </w:r>
      <w:r w:rsidRPr="00061427">
        <w:rPr>
          <w:rFonts w:ascii="Angsana New" w:hAnsi="Angsana New"/>
          <w:sz w:val="30"/>
          <w:szCs w:val="30"/>
        </w:rPr>
        <w:t>,9</w:t>
      </w:r>
      <w:r w:rsidRPr="000F0B2B">
        <w:rPr>
          <w:rFonts w:ascii="Angsana New" w:hAnsi="Angsana New"/>
          <w:sz w:val="30"/>
          <w:szCs w:val="30"/>
        </w:rPr>
        <w:t>4</w:t>
      </w:r>
      <w:r w:rsidRPr="00061427">
        <w:rPr>
          <w:rFonts w:ascii="Angsana New" w:hAnsi="Angsana New"/>
          <w:sz w:val="30"/>
          <w:szCs w:val="30"/>
        </w:rPr>
        <w:t>7</w:t>
      </w:r>
      <w:r w:rsidRPr="00B64833">
        <w:rPr>
          <w:rFonts w:ascii="Angsana New" w:hAnsi="Angsana New"/>
          <w:sz w:val="30"/>
          <w:szCs w:val="30"/>
        </w:rPr>
        <w:t>.</w:t>
      </w:r>
      <w:r w:rsidRPr="000F0B2B">
        <w:rPr>
          <w:rFonts w:ascii="Angsana New" w:hAnsi="Angsana New"/>
          <w:sz w:val="30"/>
          <w:szCs w:val="30"/>
        </w:rPr>
        <w:t>2</w:t>
      </w:r>
      <w:r w:rsidRPr="00061427">
        <w:rPr>
          <w:rFonts w:ascii="Angsana New" w:hAnsi="Angsana New"/>
          <w:sz w:val="30"/>
          <w:szCs w:val="30"/>
        </w:rPr>
        <w:t>8</w:t>
      </w:r>
      <w:r w:rsidRPr="00B64833">
        <w:rPr>
          <w:rFonts w:ascii="Angsana New" w:hAnsi="Angsana New"/>
          <w:sz w:val="30"/>
          <w:szCs w:val="30"/>
          <w:cs/>
        </w:rPr>
        <w:t xml:space="preserve"> ล้านบาท ตามรายงานการประเมินเม</w:t>
      </w:r>
      <w:r w:rsidRPr="00B64833">
        <w:rPr>
          <w:rFonts w:ascii="Angsana New" w:hAnsi="Angsana New" w:hint="cs"/>
          <w:sz w:val="30"/>
          <w:szCs w:val="30"/>
          <w:cs/>
        </w:rPr>
        <w:t>ื่</w:t>
      </w:r>
      <w:r w:rsidRPr="00B64833">
        <w:rPr>
          <w:rFonts w:ascii="Angsana New" w:hAnsi="Angsana New"/>
          <w:sz w:val="30"/>
          <w:szCs w:val="30"/>
          <w:cs/>
        </w:rPr>
        <w:t>อวันท</w:t>
      </w:r>
      <w:r w:rsidRPr="00B64833">
        <w:rPr>
          <w:rFonts w:ascii="Angsana New" w:hAnsi="Angsana New" w:hint="cs"/>
          <w:sz w:val="30"/>
          <w:szCs w:val="30"/>
          <w:cs/>
        </w:rPr>
        <w:t xml:space="preserve">ี่ </w:t>
      </w:r>
      <w:r w:rsidRPr="000F0B2B">
        <w:rPr>
          <w:rFonts w:ascii="Angsana New" w:hAnsi="Angsana New"/>
          <w:sz w:val="30"/>
          <w:szCs w:val="30"/>
        </w:rPr>
        <w:t>11</w:t>
      </w:r>
      <w:r>
        <w:rPr>
          <w:rFonts w:ascii="Angsana New" w:hAnsi="Angsana New"/>
          <w:sz w:val="30"/>
          <w:szCs w:val="30"/>
        </w:rPr>
        <w:t xml:space="preserve"> </w:t>
      </w:r>
      <w:r w:rsidRPr="00B64833">
        <w:rPr>
          <w:rFonts w:ascii="Angsana New" w:hAnsi="Angsana New" w:hint="cs"/>
          <w:sz w:val="30"/>
          <w:szCs w:val="30"/>
          <w:cs/>
        </w:rPr>
        <w:t>มิถุนายน</w:t>
      </w:r>
      <w:r w:rsidRPr="00B64833">
        <w:rPr>
          <w:rFonts w:ascii="Angsana New" w:hAnsi="Angsana New"/>
          <w:sz w:val="30"/>
          <w:szCs w:val="30"/>
          <w:cs/>
        </w:rPr>
        <w:t xml:space="preserve"> </w:t>
      </w:r>
      <w:r w:rsidRPr="000F0B2B">
        <w:rPr>
          <w:rFonts w:ascii="Angsana New" w:hAnsi="Angsana New"/>
          <w:sz w:val="30"/>
          <w:szCs w:val="30"/>
        </w:rPr>
        <w:t>25</w:t>
      </w:r>
      <w:r w:rsidRPr="00061427">
        <w:rPr>
          <w:rFonts w:ascii="Angsana New" w:hAnsi="Angsana New"/>
          <w:sz w:val="30"/>
          <w:szCs w:val="30"/>
        </w:rPr>
        <w:t>6</w:t>
      </w:r>
      <w:r w:rsidRPr="000F0B2B">
        <w:rPr>
          <w:rFonts w:ascii="Angsana New" w:hAnsi="Angsana New"/>
          <w:sz w:val="30"/>
          <w:szCs w:val="30"/>
        </w:rPr>
        <w:t>4</w:t>
      </w:r>
      <w:r w:rsidRPr="00B64833">
        <w:rPr>
          <w:rFonts w:ascii="Angsana New" w:hAnsi="Angsana New" w:hint="cs"/>
          <w:sz w:val="30"/>
          <w:szCs w:val="30"/>
          <w:cs/>
        </w:rPr>
        <w:t xml:space="preserve"> </w:t>
      </w:r>
      <w:r w:rsidRPr="00B64833">
        <w:rPr>
          <w:rFonts w:ascii="Angsana New" w:hAnsi="Angsana New"/>
          <w:sz w:val="30"/>
          <w:szCs w:val="30"/>
          <w:cs/>
        </w:rPr>
        <w:t>ทำให้เกิดผล</w:t>
      </w:r>
      <w:r w:rsidRPr="00B64833">
        <w:rPr>
          <w:rFonts w:ascii="Angsana New" w:hAnsi="Angsana New" w:hint="cs"/>
          <w:sz w:val="30"/>
          <w:szCs w:val="30"/>
          <w:cs/>
        </w:rPr>
        <w:t>ขาดทุน</w:t>
      </w:r>
      <w:r w:rsidRPr="00B64833">
        <w:rPr>
          <w:rFonts w:ascii="Angsana New" w:hAnsi="Angsana New"/>
          <w:sz w:val="30"/>
          <w:szCs w:val="30"/>
          <w:cs/>
        </w:rPr>
        <w:t xml:space="preserve">จากการเปลี่ยนแปลงในมูลค่ายุติธรรมจำนวน </w:t>
      </w:r>
      <w:r w:rsidRPr="000F0B2B">
        <w:rPr>
          <w:rFonts w:ascii="Angsana New" w:hAnsi="Angsana New"/>
          <w:sz w:val="30"/>
          <w:szCs w:val="30"/>
        </w:rPr>
        <w:t>1</w:t>
      </w:r>
      <w:r w:rsidRPr="00061427">
        <w:rPr>
          <w:rFonts w:ascii="Angsana New" w:hAnsi="Angsana New"/>
          <w:sz w:val="30"/>
          <w:szCs w:val="30"/>
        </w:rPr>
        <w:t>0</w:t>
      </w:r>
      <w:r w:rsidRPr="00B64833">
        <w:rPr>
          <w:rFonts w:ascii="Angsana New" w:hAnsi="Angsana New"/>
          <w:sz w:val="30"/>
          <w:szCs w:val="30"/>
        </w:rPr>
        <w:t>.</w:t>
      </w:r>
      <w:r w:rsidRPr="00061427">
        <w:rPr>
          <w:rFonts w:ascii="Angsana New" w:hAnsi="Angsana New"/>
          <w:sz w:val="30"/>
          <w:szCs w:val="30"/>
        </w:rPr>
        <w:t>67</w:t>
      </w:r>
      <w:r w:rsidRPr="00B64833">
        <w:rPr>
          <w:rFonts w:ascii="Angsana New" w:hAnsi="Angsana New"/>
          <w:sz w:val="30"/>
          <w:szCs w:val="30"/>
        </w:rPr>
        <w:t xml:space="preserve"> </w:t>
      </w:r>
      <w:r w:rsidRPr="00B64833">
        <w:rPr>
          <w:rFonts w:ascii="Angsana New" w:hAnsi="Angsana New"/>
          <w:sz w:val="30"/>
          <w:szCs w:val="30"/>
          <w:cs/>
        </w:rPr>
        <w:br/>
        <w:t xml:space="preserve">ล้านบาท </w:t>
      </w:r>
    </w:p>
    <w:p w14:paraId="60EB5A04" w14:textId="1B282BE7" w:rsidR="00174510" w:rsidRPr="00E60A82" w:rsidRDefault="00ED12E0" w:rsidP="00E60A8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napToGrid w:val="0"/>
        <w:spacing w:line="240" w:lineRule="auto"/>
        <w:ind w:left="576" w:firstLine="414"/>
        <w:jc w:val="thaiDistribute"/>
        <w:rPr>
          <w:rFonts w:ascii="Angsana New" w:hAnsi="Angsana New"/>
          <w:sz w:val="30"/>
          <w:szCs w:val="30"/>
        </w:rPr>
      </w:pPr>
      <w:r w:rsidRPr="000F0B2B">
        <w:rPr>
          <w:rFonts w:ascii="Angsana New" w:hAnsi="Angsana New"/>
          <w:sz w:val="30"/>
          <w:szCs w:val="30"/>
        </w:rPr>
        <w:t>2</w:t>
      </w:r>
      <w:r w:rsidRPr="00061427">
        <w:rPr>
          <w:rFonts w:ascii="Angsana New" w:hAnsi="Angsana New"/>
          <w:sz w:val="30"/>
          <w:szCs w:val="30"/>
        </w:rPr>
        <w:t>.</w:t>
      </w:r>
      <w:r>
        <w:rPr>
          <w:rFonts w:ascii="Angsana New" w:hAnsi="Angsana New"/>
          <w:sz w:val="30"/>
          <w:szCs w:val="30"/>
        </w:rPr>
        <w:t xml:space="preserve"> </w:t>
      </w:r>
      <w:r w:rsidRPr="00B64833">
        <w:rPr>
          <w:rFonts w:ascii="Angsana New" w:hAnsi="Angsana New" w:hint="cs"/>
          <w:sz w:val="30"/>
          <w:szCs w:val="30"/>
          <w:cs/>
        </w:rPr>
        <w:t xml:space="preserve">โครงการโรมแรมดุสิตธานี หัวหิน </w:t>
      </w:r>
      <w:r w:rsidRPr="00B64833">
        <w:rPr>
          <w:rFonts w:ascii="Angsana New" w:hAnsi="Angsana New"/>
          <w:sz w:val="30"/>
          <w:szCs w:val="30"/>
          <w:cs/>
        </w:rPr>
        <w:t xml:space="preserve">มีราคาประเมินรวมเท่ากับ </w:t>
      </w:r>
      <w:r w:rsidRPr="000F0B2B">
        <w:rPr>
          <w:rFonts w:ascii="Angsana New" w:hAnsi="Angsana New"/>
          <w:sz w:val="30"/>
          <w:szCs w:val="30"/>
        </w:rPr>
        <w:t>1</w:t>
      </w:r>
      <w:r w:rsidRPr="00061427">
        <w:rPr>
          <w:rFonts w:ascii="Angsana New" w:hAnsi="Angsana New"/>
          <w:sz w:val="30"/>
          <w:szCs w:val="30"/>
        </w:rPr>
        <w:t>,</w:t>
      </w:r>
      <w:r w:rsidRPr="000F0B2B">
        <w:rPr>
          <w:rFonts w:ascii="Angsana New" w:hAnsi="Angsana New"/>
          <w:sz w:val="30"/>
          <w:szCs w:val="30"/>
        </w:rPr>
        <w:t>1</w:t>
      </w:r>
      <w:r w:rsidRPr="00061427">
        <w:rPr>
          <w:rFonts w:ascii="Angsana New" w:hAnsi="Angsana New"/>
          <w:sz w:val="30"/>
          <w:szCs w:val="30"/>
        </w:rPr>
        <w:t>8</w:t>
      </w:r>
      <w:r w:rsidRPr="000F0B2B">
        <w:rPr>
          <w:rFonts w:ascii="Angsana New" w:hAnsi="Angsana New"/>
          <w:sz w:val="30"/>
          <w:szCs w:val="30"/>
        </w:rPr>
        <w:t>1</w:t>
      </w:r>
      <w:r w:rsidRPr="00B64833">
        <w:rPr>
          <w:rFonts w:ascii="Angsana New" w:hAnsi="Angsana New"/>
          <w:sz w:val="30"/>
          <w:szCs w:val="30"/>
        </w:rPr>
        <w:t>.</w:t>
      </w:r>
      <w:r w:rsidRPr="00061427">
        <w:rPr>
          <w:rFonts w:ascii="Angsana New" w:hAnsi="Angsana New"/>
          <w:sz w:val="30"/>
          <w:szCs w:val="30"/>
        </w:rPr>
        <w:t xml:space="preserve">68 </w:t>
      </w:r>
      <w:r w:rsidRPr="00B64833">
        <w:rPr>
          <w:rFonts w:ascii="Angsana New" w:hAnsi="Angsana New"/>
          <w:sz w:val="30"/>
          <w:szCs w:val="30"/>
          <w:cs/>
        </w:rPr>
        <w:t>ล้านบาท</w:t>
      </w:r>
      <w:r w:rsidRPr="00B64833">
        <w:rPr>
          <w:rFonts w:ascii="Angsana New" w:hAnsi="Angsana New" w:hint="cs"/>
          <w:sz w:val="30"/>
          <w:szCs w:val="30"/>
          <w:cs/>
        </w:rPr>
        <w:t xml:space="preserve"> </w:t>
      </w:r>
      <w:r w:rsidRPr="00B64833">
        <w:rPr>
          <w:rFonts w:ascii="Angsana New" w:hAnsi="Angsana New"/>
          <w:sz w:val="30"/>
          <w:szCs w:val="30"/>
          <w:cs/>
        </w:rPr>
        <w:t>ตามรายงานการประเมินเม</w:t>
      </w:r>
      <w:r w:rsidRPr="00B64833">
        <w:rPr>
          <w:rFonts w:ascii="Angsana New" w:hAnsi="Angsana New" w:hint="cs"/>
          <w:sz w:val="30"/>
          <w:szCs w:val="30"/>
          <w:cs/>
        </w:rPr>
        <w:t>ื่</w:t>
      </w:r>
      <w:r w:rsidRPr="00B64833">
        <w:rPr>
          <w:rFonts w:ascii="Angsana New" w:hAnsi="Angsana New"/>
          <w:sz w:val="30"/>
          <w:szCs w:val="30"/>
          <w:cs/>
        </w:rPr>
        <w:t>อวันท</w:t>
      </w:r>
      <w:r w:rsidRPr="00B64833">
        <w:rPr>
          <w:rFonts w:ascii="Angsana New" w:hAnsi="Angsana New" w:hint="cs"/>
          <w:sz w:val="30"/>
          <w:szCs w:val="30"/>
          <w:cs/>
        </w:rPr>
        <w:t xml:space="preserve">ี่ </w:t>
      </w:r>
      <w:r w:rsidRPr="000F0B2B">
        <w:rPr>
          <w:rFonts w:ascii="Angsana New" w:hAnsi="Angsana New"/>
          <w:sz w:val="30"/>
          <w:szCs w:val="30"/>
        </w:rPr>
        <w:t>11</w:t>
      </w:r>
      <w:r>
        <w:rPr>
          <w:rFonts w:ascii="Angsana New" w:hAnsi="Angsana New"/>
          <w:sz w:val="30"/>
          <w:szCs w:val="30"/>
        </w:rPr>
        <w:t xml:space="preserve"> </w:t>
      </w:r>
      <w:r w:rsidRPr="00B64833">
        <w:rPr>
          <w:rFonts w:ascii="Angsana New" w:hAnsi="Angsana New" w:hint="cs"/>
          <w:sz w:val="30"/>
          <w:szCs w:val="30"/>
          <w:cs/>
        </w:rPr>
        <w:t>มิถุนายน</w:t>
      </w:r>
      <w:r w:rsidRPr="00B64833">
        <w:rPr>
          <w:rFonts w:ascii="Angsana New" w:hAnsi="Angsana New"/>
          <w:sz w:val="30"/>
          <w:szCs w:val="30"/>
          <w:cs/>
        </w:rPr>
        <w:t xml:space="preserve"> </w:t>
      </w:r>
      <w:r w:rsidRPr="000F0B2B">
        <w:rPr>
          <w:rFonts w:ascii="Angsana New" w:hAnsi="Angsana New"/>
          <w:sz w:val="30"/>
          <w:szCs w:val="30"/>
        </w:rPr>
        <w:t>25</w:t>
      </w:r>
      <w:r w:rsidRPr="00061427">
        <w:rPr>
          <w:rFonts w:ascii="Angsana New" w:hAnsi="Angsana New"/>
          <w:sz w:val="30"/>
          <w:szCs w:val="30"/>
        </w:rPr>
        <w:t>6</w:t>
      </w:r>
      <w:r w:rsidRPr="000F0B2B">
        <w:rPr>
          <w:rFonts w:ascii="Angsana New" w:hAnsi="Angsana New"/>
          <w:sz w:val="30"/>
          <w:szCs w:val="30"/>
        </w:rPr>
        <w:t>4</w:t>
      </w:r>
      <w:r w:rsidRPr="00B64833">
        <w:rPr>
          <w:rFonts w:ascii="Angsana New" w:hAnsi="Angsana New" w:hint="cs"/>
          <w:sz w:val="30"/>
          <w:szCs w:val="30"/>
          <w:cs/>
        </w:rPr>
        <w:t xml:space="preserve"> </w:t>
      </w:r>
      <w:r w:rsidRPr="00B64833">
        <w:rPr>
          <w:rFonts w:ascii="Angsana New" w:hAnsi="Angsana New"/>
          <w:sz w:val="30"/>
          <w:szCs w:val="30"/>
          <w:cs/>
        </w:rPr>
        <w:t>ทำให้เกิดผล</w:t>
      </w:r>
      <w:r w:rsidRPr="00B64833">
        <w:rPr>
          <w:rFonts w:ascii="Angsana New" w:hAnsi="Angsana New" w:hint="cs"/>
          <w:sz w:val="30"/>
          <w:szCs w:val="30"/>
          <w:cs/>
        </w:rPr>
        <w:t>ขาดทุน</w:t>
      </w:r>
      <w:r w:rsidRPr="00B64833">
        <w:rPr>
          <w:rFonts w:ascii="Angsana New" w:hAnsi="Angsana New"/>
          <w:sz w:val="30"/>
          <w:szCs w:val="30"/>
          <w:cs/>
        </w:rPr>
        <w:t xml:space="preserve">จากการเปลี่ยนแปลงในมูลค่ายุติธรรมจำนวน </w:t>
      </w:r>
      <w:r w:rsidRPr="000F0B2B">
        <w:rPr>
          <w:rFonts w:ascii="Angsana New" w:hAnsi="Angsana New"/>
          <w:sz w:val="30"/>
          <w:szCs w:val="30"/>
        </w:rPr>
        <w:t>1</w:t>
      </w:r>
      <w:r w:rsidRPr="00061427">
        <w:rPr>
          <w:rFonts w:ascii="Angsana New" w:hAnsi="Angsana New"/>
          <w:sz w:val="30"/>
          <w:szCs w:val="30"/>
        </w:rPr>
        <w:t>0</w:t>
      </w:r>
      <w:r w:rsidRPr="004157EA">
        <w:rPr>
          <w:rFonts w:ascii="Angsana New" w:hAnsi="Angsana New"/>
          <w:sz w:val="30"/>
          <w:szCs w:val="30"/>
        </w:rPr>
        <w:t>3</w:t>
      </w:r>
      <w:r w:rsidRPr="00B64833">
        <w:rPr>
          <w:rFonts w:ascii="Angsana New" w:hAnsi="Angsana New"/>
          <w:sz w:val="30"/>
          <w:szCs w:val="30"/>
        </w:rPr>
        <w:t>.</w:t>
      </w:r>
      <w:r w:rsidRPr="00061427">
        <w:rPr>
          <w:rFonts w:ascii="Angsana New" w:hAnsi="Angsana New"/>
          <w:sz w:val="30"/>
          <w:szCs w:val="30"/>
        </w:rPr>
        <w:t>7</w:t>
      </w:r>
      <w:r w:rsidRPr="000F0B2B">
        <w:rPr>
          <w:rFonts w:ascii="Angsana New" w:hAnsi="Angsana New"/>
          <w:sz w:val="30"/>
          <w:szCs w:val="30"/>
        </w:rPr>
        <w:t>4</w:t>
      </w:r>
      <w:r w:rsidRPr="00B64833">
        <w:rPr>
          <w:rFonts w:ascii="Angsana New" w:hAnsi="Angsana New"/>
          <w:sz w:val="30"/>
          <w:szCs w:val="30"/>
          <w:cs/>
        </w:rPr>
        <w:t xml:space="preserve"> ล้านบาท</w:t>
      </w:r>
      <w:r w:rsidRPr="00B64833">
        <w:rPr>
          <w:rFonts w:ascii="Angsana New" w:hAnsi="Angsana New" w:hint="cs"/>
          <w:sz w:val="30"/>
          <w:szCs w:val="30"/>
          <w:cs/>
        </w:rPr>
        <w:t xml:space="preserve"> </w:t>
      </w:r>
    </w:p>
    <w:p w14:paraId="4B33375B" w14:textId="1655642B" w:rsidR="00BC5B69" w:rsidRDefault="00E30D7B" w:rsidP="00BC5B6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napToGrid w:val="0"/>
        <w:spacing w:line="240" w:lineRule="auto"/>
        <w:ind w:left="576" w:firstLine="414"/>
        <w:jc w:val="thaiDistribute"/>
        <w:rPr>
          <w:rFonts w:ascii="Angsana New" w:hAnsi="Angsana New"/>
          <w:sz w:val="30"/>
          <w:szCs w:val="30"/>
        </w:rPr>
      </w:pPr>
      <w:r w:rsidRPr="00B64833">
        <w:rPr>
          <w:rFonts w:ascii="Angsana New" w:hAnsi="Angsana New" w:hint="cs"/>
          <w:sz w:val="30"/>
          <w:szCs w:val="30"/>
        </w:rPr>
        <w:t>3</w:t>
      </w:r>
      <w:r w:rsidR="00BC5B69" w:rsidRPr="00B64833">
        <w:rPr>
          <w:rFonts w:ascii="Angsana New" w:hAnsi="Angsana New" w:hint="cs"/>
          <w:sz w:val="30"/>
          <w:szCs w:val="30"/>
        </w:rPr>
        <w:t>.</w:t>
      </w:r>
      <w:r w:rsidR="00BC5B69">
        <w:rPr>
          <w:rFonts w:ascii="Angsana New" w:hAnsi="Angsana New"/>
          <w:sz w:val="30"/>
          <w:szCs w:val="30"/>
        </w:rPr>
        <w:t xml:space="preserve"> </w:t>
      </w:r>
      <w:r w:rsidR="00BC5B69" w:rsidRPr="00B64833">
        <w:rPr>
          <w:rFonts w:ascii="Angsana New" w:hAnsi="Angsana New" w:hint="cs"/>
          <w:sz w:val="30"/>
          <w:szCs w:val="30"/>
          <w:cs/>
        </w:rPr>
        <w:t>โครงการโรงแรม</w:t>
      </w:r>
      <w:r w:rsidR="00BC5B69" w:rsidRPr="00B64833">
        <w:rPr>
          <w:rFonts w:ascii="Angsana New" w:hAnsi="Angsana New"/>
          <w:sz w:val="30"/>
          <w:szCs w:val="30"/>
          <w:cs/>
        </w:rPr>
        <w:t xml:space="preserve">ดุสิตดีทู เชียงใหม่ มีราคาประเมินรวมเท่ากับ </w:t>
      </w:r>
      <w:r w:rsidR="00BC5B69" w:rsidRPr="00D6607C">
        <w:rPr>
          <w:rFonts w:ascii="Angsana New" w:hAnsi="Angsana New"/>
          <w:sz w:val="30"/>
          <w:szCs w:val="30"/>
        </w:rPr>
        <w:t>415</w:t>
      </w:r>
      <w:r w:rsidR="00BC5B69" w:rsidRPr="00B64833">
        <w:rPr>
          <w:rFonts w:ascii="Angsana New" w:hAnsi="Angsana New"/>
          <w:sz w:val="30"/>
          <w:szCs w:val="30"/>
        </w:rPr>
        <w:t>.</w:t>
      </w:r>
      <w:r w:rsidR="00BC5B69" w:rsidRPr="00D6607C">
        <w:rPr>
          <w:rFonts w:ascii="Angsana New" w:hAnsi="Angsana New"/>
          <w:sz w:val="30"/>
          <w:szCs w:val="30"/>
        </w:rPr>
        <w:t>70</w:t>
      </w:r>
      <w:r w:rsidR="00BC5B69" w:rsidRPr="00B64833">
        <w:rPr>
          <w:rFonts w:ascii="Angsana New" w:hAnsi="Angsana New"/>
          <w:sz w:val="30"/>
          <w:szCs w:val="30"/>
          <w:cs/>
        </w:rPr>
        <w:t xml:space="preserve"> ล้านบาท</w:t>
      </w:r>
      <w:r w:rsidR="00BC5B69" w:rsidRPr="00B64833">
        <w:rPr>
          <w:rFonts w:ascii="Angsana New" w:hAnsi="Angsana New" w:hint="cs"/>
          <w:sz w:val="30"/>
          <w:szCs w:val="30"/>
          <w:cs/>
        </w:rPr>
        <w:t xml:space="preserve"> </w:t>
      </w:r>
      <w:r w:rsidR="00BC5B69" w:rsidRPr="00B64833">
        <w:rPr>
          <w:rFonts w:ascii="Angsana New" w:hAnsi="Angsana New"/>
          <w:sz w:val="30"/>
          <w:szCs w:val="30"/>
          <w:cs/>
        </w:rPr>
        <w:t>ตามรายงานการประเมินเม</w:t>
      </w:r>
      <w:r w:rsidR="00BC5B69" w:rsidRPr="00B64833">
        <w:rPr>
          <w:rFonts w:ascii="Angsana New" w:hAnsi="Angsana New" w:hint="cs"/>
          <w:sz w:val="30"/>
          <w:szCs w:val="30"/>
          <w:cs/>
        </w:rPr>
        <w:t>ื่</w:t>
      </w:r>
      <w:r w:rsidR="00BC5B69" w:rsidRPr="00B64833">
        <w:rPr>
          <w:rFonts w:ascii="Angsana New" w:hAnsi="Angsana New"/>
          <w:sz w:val="30"/>
          <w:szCs w:val="30"/>
          <w:cs/>
        </w:rPr>
        <w:t>อวันท</w:t>
      </w:r>
      <w:r w:rsidR="00BC5B69" w:rsidRPr="00B64833">
        <w:rPr>
          <w:rFonts w:ascii="Angsana New" w:hAnsi="Angsana New" w:hint="cs"/>
          <w:sz w:val="30"/>
          <w:szCs w:val="30"/>
          <w:cs/>
        </w:rPr>
        <w:t xml:space="preserve">ี่ </w:t>
      </w:r>
      <w:r w:rsidRPr="00B64833">
        <w:rPr>
          <w:rFonts w:ascii="Angsana New" w:hAnsi="Angsana New" w:hint="cs"/>
          <w:sz w:val="30"/>
          <w:szCs w:val="30"/>
        </w:rPr>
        <w:t>11</w:t>
      </w:r>
      <w:r w:rsidR="00BC5B69" w:rsidRPr="00D6607C">
        <w:rPr>
          <w:rFonts w:ascii="Angsana New" w:hAnsi="Angsana New"/>
          <w:sz w:val="30"/>
          <w:szCs w:val="30"/>
        </w:rPr>
        <w:t xml:space="preserve"> </w:t>
      </w:r>
      <w:r w:rsidR="00FF7BD0" w:rsidRPr="00B64833">
        <w:rPr>
          <w:rFonts w:ascii="Angsana New" w:hAnsi="Angsana New" w:hint="cs"/>
          <w:sz w:val="30"/>
          <w:szCs w:val="30"/>
          <w:cs/>
        </w:rPr>
        <w:t>ม</w:t>
      </w:r>
      <w:r w:rsidRPr="00B64833">
        <w:rPr>
          <w:rFonts w:ascii="Angsana New" w:hAnsi="Angsana New" w:hint="cs"/>
          <w:sz w:val="30"/>
          <w:szCs w:val="30"/>
          <w:cs/>
        </w:rPr>
        <w:t>ิถุนายน</w:t>
      </w:r>
      <w:r w:rsidR="00BC5B69" w:rsidRPr="00B64833">
        <w:rPr>
          <w:rFonts w:ascii="Angsana New" w:hAnsi="Angsana New"/>
          <w:sz w:val="30"/>
          <w:szCs w:val="30"/>
          <w:cs/>
        </w:rPr>
        <w:t xml:space="preserve"> </w:t>
      </w:r>
      <w:r w:rsidR="00BC5B69" w:rsidRPr="00D6607C">
        <w:rPr>
          <w:rFonts w:ascii="Angsana New" w:hAnsi="Angsana New"/>
          <w:sz w:val="30"/>
          <w:szCs w:val="30"/>
        </w:rPr>
        <w:t>2564</w:t>
      </w:r>
      <w:r w:rsidR="00BC5B69" w:rsidRPr="00B64833">
        <w:rPr>
          <w:rFonts w:ascii="Angsana New" w:hAnsi="Angsana New" w:hint="cs"/>
          <w:sz w:val="30"/>
          <w:szCs w:val="30"/>
          <w:cs/>
        </w:rPr>
        <w:t xml:space="preserve"> </w:t>
      </w:r>
      <w:r w:rsidR="00BC5B69" w:rsidRPr="00B64833">
        <w:rPr>
          <w:rFonts w:ascii="Angsana New" w:hAnsi="Angsana New"/>
          <w:sz w:val="30"/>
          <w:szCs w:val="30"/>
          <w:cs/>
        </w:rPr>
        <w:t xml:space="preserve">ทำให้เกิดผลกำไรจากการเปลี่ยนแปลงในมูลค่ายุติธรรมจำนวน </w:t>
      </w:r>
      <w:r w:rsidR="00BC5B69" w:rsidRPr="00D6607C">
        <w:rPr>
          <w:rFonts w:ascii="Angsana New" w:hAnsi="Angsana New"/>
          <w:sz w:val="30"/>
          <w:szCs w:val="30"/>
        </w:rPr>
        <w:t>4.00</w:t>
      </w:r>
      <w:r w:rsidR="00BC5B69" w:rsidRPr="00B64833">
        <w:rPr>
          <w:rFonts w:ascii="Angsana New" w:hAnsi="Angsana New"/>
          <w:sz w:val="30"/>
          <w:szCs w:val="30"/>
          <w:cs/>
        </w:rPr>
        <w:t xml:space="preserve"> ล้านบาท</w:t>
      </w:r>
    </w:p>
    <w:p w14:paraId="38246648" w14:textId="622D1B5E" w:rsidR="00267F21" w:rsidRPr="00737585" w:rsidRDefault="00737585" w:rsidP="0073758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napToGrid w:val="0"/>
        <w:spacing w:line="240" w:lineRule="auto"/>
        <w:ind w:left="576" w:firstLine="414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</w:rPr>
        <w:t xml:space="preserve">4. </w:t>
      </w:r>
      <w:r w:rsidR="00267F21" w:rsidRPr="00737585">
        <w:rPr>
          <w:rFonts w:ascii="Angsana New" w:hAnsi="Angsana New" w:hint="cs"/>
          <w:sz w:val="30"/>
          <w:szCs w:val="30"/>
          <w:cs/>
        </w:rPr>
        <w:t>โครงการโรงแรม</w:t>
      </w:r>
      <w:r w:rsidR="00267F21" w:rsidRPr="00737585">
        <w:rPr>
          <w:rFonts w:ascii="Angsana New" w:hAnsi="Angsana New"/>
          <w:sz w:val="30"/>
          <w:szCs w:val="30"/>
          <w:cs/>
        </w:rPr>
        <w:t>ดุสิต</w:t>
      </w:r>
      <w:r w:rsidR="00267F21" w:rsidRPr="00737585">
        <w:rPr>
          <w:rFonts w:ascii="Angsana New" w:hAnsi="Angsana New" w:hint="cs"/>
          <w:sz w:val="30"/>
          <w:szCs w:val="30"/>
          <w:cs/>
        </w:rPr>
        <w:t>ธานี มัลดีฟส์</w:t>
      </w:r>
      <w:r w:rsidR="00267F21" w:rsidRPr="00737585">
        <w:rPr>
          <w:rFonts w:ascii="Angsana New" w:hAnsi="Angsana New"/>
          <w:sz w:val="30"/>
          <w:szCs w:val="30"/>
          <w:cs/>
        </w:rPr>
        <w:t xml:space="preserve"> มีราคาประเมินรวมเท่ากับ </w:t>
      </w:r>
      <w:r w:rsidR="00561217" w:rsidRPr="00737585">
        <w:rPr>
          <w:rFonts w:ascii="Angsana New" w:hAnsi="Angsana New"/>
          <w:sz w:val="30"/>
          <w:szCs w:val="30"/>
        </w:rPr>
        <w:t>77.57</w:t>
      </w:r>
      <w:r w:rsidR="00267F21" w:rsidRPr="00737585">
        <w:rPr>
          <w:rFonts w:ascii="Angsana New" w:hAnsi="Angsana New"/>
          <w:sz w:val="30"/>
          <w:szCs w:val="30"/>
          <w:cs/>
        </w:rPr>
        <w:t xml:space="preserve"> </w:t>
      </w:r>
      <w:r w:rsidR="00C501EC" w:rsidRPr="00737585">
        <w:rPr>
          <w:rFonts w:ascii="Angsana New" w:hAnsi="Angsana New" w:hint="cs"/>
          <w:sz w:val="30"/>
          <w:szCs w:val="30"/>
          <w:cs/>
        </w:rPr>
        <w:t>ล้าน</w:t>
      </w:r>
      <w:r w:rsidR="00BD6F82" w:rsidRPr="00737585">
        <w:rPr>
          <w:rFonts w:ascii="Angsana New" w:hAnsi="Angsana New"/>
          <w:sz w:val="30"/>
          <w:szCs w:val="30"/>
          <w:cs/>
        </w:rPr>
        <w:t>ดอลล</w:t>
      </w:r>
      <w:r w:rsidR="00677178" w:rsidRPr="00737585">
        <w:rPr>
          <w:rFonts w:ascii="Angsana New" w:hAnsi="Angsana New" w:hint="cs"/>
          <w:sz w:val="30"/>
          <w:szCs w:val="30"/>
          <w:cs/>
        </w:rPr>
        <w:t>่</w:t>
      </w:r>
      <w:r w:rsidR="00BD6F82" w:rsidRPr="00737585">
        <w:rPr>
          <w:rFonts w:ascii="Angsana New" w:hAnsi="Angsana New"/>
          <w:sz w:val="30"/>
          <w:szCs w:val="30"/>
          <w:cs/>
        </w:rPr>
        <w:t>าร์สหรัฐ</w:t>
      </w:r>
      <w:r w:rsidR="00267F21" w:rsidRPr="00737585">
        <w:rPr>
          <w:rFonts w:ascii="Angsana New" w:hAnsi="Angsana New" w:hint="cs"/>
          <w:sz w:val="30"/>
          <w:szCs w:val="30"/>
          <w:cs/>
        </w:rPr>
        <w:t xml:space="preserve"> </w:t>
      </w:r>
      <w:r w:rsidR="00267F21" w:rsidRPr="00737585">
        <w:rPr>
          <w:rFonts w:ascii="Angsana New" w:hAnsi="Angsana New"/>
          <w:sz w:val="30"/>
          <w:szCs w:val="30"/>
          <w:cs/>
        </w:rPr>
        <w:t>ตามรายงานการประเมินเม</w:t>
      </w:r>
      <w:r w:rsidR="00267F21" w:rsidRPr="00737585">
        <w:rPr>
          <w:rFonts w:ascii="Angsana New" w:hAnsi="Angsana New" w:hint="cs"/>
          <w:sz w:val="30"/>
          <w:szCs w:val="30"/>
          <w:cs/>
        </w:rPr>
        <w:t>ื่</w:t>
      </w:r>
      <w:r w:rsidR="00267F21" w:rsidRPr="00737585">
        <w:rPr>
          <w:rFonts w:ascii="Angsana New" w:hAnsi="Angsana New"/>
          <w:sz w:val="30"/>
          <w:szCs w:val="30"/>
          <w:cs/>
        </w:rPr>
        <w:t>อวันท</w:t>
      </w:r>
      <w:r w:rsidR="00267F21" w:rsidRPr="00737585">
        <w:rPr>
          <w:rFonts w:ascii="Angsana New" w:hAnsi="Angsana New" w:hint="cs"/>
          <w:sz w:val="30"/>
          <w:szCs w:val="30"/>
          <w:cs/>
        </w:rPr>
        <w:t xml:space="preserve">ี่ </w:t>
      </w:r>
      <w:r w:rsidR="00D20FFE" w:rsidRPr="00737585">
        <w:rPr>
          <w:rFonts w:ascii="Angsana New" w:hAnsi="Angsana New"/>
          <w:sz w:val="30"/>
          <w:szCs w:val="30"/>
        </w:rPr>
        <w:t>31</w:t>
      </w:r>
      <w:r w:rsidR="00267F21" w:rsidRPr="00737585">
        <w:rPr>
          <w:rFonts w:ascii="Angsana New" w:hAnsi="Angsana New"/>
          <w:sz w:val="30"/>
          <w:szCs w:val="30"/>
        </w:rPr>
        <w:t xml:space="preserve"> </w:t>
      </w:r>
      <w:r w:rsidR="00267F21" w:rsidRPr="00737585">
        <w:rPr>
          <w:rFonts w:ascii="Angsana New" w:hAnsi="Angsana New" w:hint="cs"/>
          <w:sz w:val="30"/>
          <w:szCs w:val="30"/>
          <w:cs/>
        </w:rPr>
        <w:t>ธันวาคม</w:t>
      </w:r>
      <w:r w:rsidR="00267F21" w:rsidRPr="00737585">
        <w:rPr>
          <w:rFonts w:ascii="Angsana New" w:hAnsi="Angsana New"/>
          <w:sz w:val="30"/>
          <w:szCs w:val="30"/>
          <w:cs/>
        </w:rPr>
        <w:t xml:space="preserve"> </w:t>
      </w:r>
      <w:r w:rsidR="00267F21" w:rsidRPr="00737585">
        <w:rPr>
          <w:rFonts w:ascii="Angsana New" w:hAnsi="Angsana New"/>
          <w:sz w:val="30"/>
          <w:szCs w:val="30"/>
        </w:rPr>
        <w:t>2564</w:t>
      </w:r>
      <w:r w:rsidR="00267F21" w:rsidRPr="00737585">
        <w:rPr>
          <w:rFonts w:ascii="Angsana New" w:hAnsi="Angsana New" w:hint="cs"/>
          <w:sz w:val="30"/>
          <w:szCs w:val="30"/>
          <w:cs/>
        </w:rPr>
        <w:t xml:space="preserve"> </w:t>
      </w:r>
      <w:r w:rsidR="00267F21" w:rsidRPr="00737585">
        <w:rPr>
          <w:rFonts w:ascii="Angsana New" w:hAnsi="Angsana New"/>
          <w:sz w:val="30"/>
          <w:szCs w:val="30"/>
          <w:cs/>
        </w:rPr>
        <w:t>ทำให้เกิดผล</w:t>
      </w:r>
      <w:r w:rsidR="00174E06" w:rsidRPr="00737585">
        <w:rPr>
          <w:rFonts w:ascii="Angsana New" w:hAnsi="Angsana New" w:hint="cs"/>
          <w:sz w:val="30"/>
          <w:szCs w:val="30"/>
          <w:cs/>
        </w:rPr>
        <w:t>ขาดทุน</w:t>
      </w:r>
      <w:r w:rsidR="00267F21" w:rsidRPr="00737585">
        <w:rPr>
          <w:rFonts w:ascii="Angsana New" w:hAnsi="Angsana New"/>
          <w:sz w:val="30"/>
          <w:szCs w:val="30"/>
          <w:cs/>
        </w:rPr>
        <w:t xml:space="preserve">จากการเปลี่ยนแปลงในมูลค่ายุติธรรมจำนวน </w:t>
      </w:r>
      <w:r w:rsidR="00BD6F82" w:rsidRPr="00737585">
        <w:rPr>
          <w:rFonts w:ascii="Angsana New" w:hAnsi="Angsana New"/>
          <w:sz w:val="30"/>
          <w:szCs w:val="30"/>
        </w:rPr>
        <w:t>0.</w:t>
      </w:r>
      <w:r w:rsidR="00C501EC" w:rsidRPr="00737585">
        <w:rPr>
          <w:rFonts w:ascii="Angsana New" w:hAnsi="Angsana New" w:hint="cs"/>
          <w:sz w:val="30"/>
          <w:szCs w:val="30"/>
        </w:rPr>
        <w:t>60</w:t>
      </w:r>
      <w:r w:rsidR="00BD6F82" w:rsidRPr="00737585">
        <w:rPr>
          <w:rFonts w:ascii="Angsana New" w:hAnsi="Angsana New"/>
          <w:sz w:val="30"/>
          <w:szCs w:val="30"/>
        </w:rPr>
        <w:t xml:space="preserve"> </w:t>
      </w:r>
      <w:r w:rsidR="00BD6F82" w:rsidRPr="00737585">
        <w:rPr>
          <w:rFonts w:ascii="Angsana New" w:hAnsi="Angsana New" w:hint="cs"/>
          <w:sz w:val="30"/>
          <w:szCs w:val="30"/>
          <w:cs/>
        </w:rPr>
        <w:t>ล้าน</w:t>
      </w:r>
      <w:r w:rsidR="00BD6F82" w:rsidRPr="00737585">
        <w:rPr>
          <w:rFonts w:ascii="Angsana New" w:hAnsi="Angsana New"/>
          <w:sz w:val="30"/>
          <w:szCs w:val="30"/>
          <w:cs/>
        </w:rPr>
        <w:t>ดอลล</w:t>
      </w:r>
      <w:r w:rsidR="00677178" w:rsidRPr="00737585">
        <w:rPr>
          <w:rFonts w:ascii="Angsana New" w:hAnsi="Angsana New" w:hint="cs"/>
          <w:sz w:val="30"/>
          <w:szCs w:val="30"/>
          <w:cs/>
        </w:rPr>
        <w:t>่</w:t>
      </w:r>
      <w:r w:rsidR="00BD6F82" w:rsidRPr="00737585">
        <w:rPr>
          <w:rFonts w:ascii="Angsana New" w:hAnsi="Angsana New"/>
          <w:sz w:val="30"/>
          <w:szCs w:val="30"/>
          <w:cs/>
        </w:rPr>
        <w:t>าร์สหรัฐ</w:t>
      </w:r>
      <w:r w:rsidR="00E22F70" w:rsidRPr="00737585">
        <w:rPr>
          <w:rFonts w:ascii="Angsana New" w:hAnsi="Angsana New" w:hint="cs"/>
          <w:sz w:val="30"/>
          <w:szCs w:val="30"/>
          <w:cs/>
        </w:rPr>
        <w:t xml:space="preserve"> คิดเป็นจำนวนเงิน </w:t>
      </w:r>
      <w:r w:rsidR="00E22F70" w:rsidRPr="00737585">
        <w:rPr>
          <w:rFonts w:ascii="Angsana New" w:hAnsi="Angsana New"/>
          <w:sz w:val="30"/>
          <w:szCs w:val="30"/>
        </w:rPr>
        <w:t xml:space="preserve">19.37 </w:t>
      </w:r>
      <w:r w:rsidR="00E22F70" w:rsidRPr="00737585">
        <w:rPr>
          <w:rFonts w:ascii="Angsana New" w:hAnsi="Angsana New" w:hint="cs"/>
          <w:sz w:val="30"/>
          <w:szCs w:val="30"/>
          <w:cs/>
        </w:rPr>
        <w:t>ล้านบาท</w:t>
      </w:r>
    </w:p>
    <w:p w14:paraId="248A8226" w14:textId="332CB161" w:rsidR="0023215B" w:rsidRPr="00737585" w:rsidRDefault="00737585" w:rsidP="0073758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napToGrid w:val="0"/>
        <w:spacing w:line="240" w:lineRule="auto"/>
        <w:ind w:left="576" w:firstLine="414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 xml:space="preserve">5. </w:t>
      </w:r>
      <w:r w:rsidR="0023215B" w:rsidRPr="00737585">
        <w:rPr>
          <w:rFonts w:ascii="Angsana New" w:hAnsi="Angsana New"/>
          <w:sz w:val="30"/>
          <w:szCs w:val="30"/>
          <w:cs/>
        </w:rPr>
        <w:t xml:space="preserve">โครงการโรงแรมดุสิตดีทู เชียงใหม่ มีราคาประเมินรวมเท่ากับ </w:t>
      </w:r>
      <w:r w:rsidR="0023215B" w:rsidRPr="00737585">
        <w:rPr>
          <w:rFonts w:ascii="Angsana New" w:hAnsi="Angsana New"/>
          <w:sz w:val="30"/>
          <w:szCs w:val="30"/>
        </w:rPr>
        <w:t>411</w:t>
      </w:r>
      <w:r w:rsidR="0023215B" w:rsidRPr="00737585">
        <w:rPr>
          <w:rFonts w:ascii="Angsana New" w:hAnsi="Angsana New"/>
          <w:sz w:val="30"/>
          <w:szCs w:val="30"/>
          <w:cs/>
        </w:rPr>
        <w:t>.</w:t>
      </w:r>
      <w:r w:rsidR="0023215B" w:rsidRPr="00737585">
        <w:rPr>
          <w:rFonts w:ascii="Angsana New" w:hAnsi="Angsana New"/>
          <w:sz w:val="30"/>
          <w:szCs w:val="30"/>
        </w:rPr>
        <w:t>70</w:t>
      </w:r>
      <w:r w:rsidR="0023215B" w:rsidRPr="00737585">
        <w:rPr>
          <w:rFonts w:ascii="Angsana New" w:hAnsi="Angsana New"/>
          <w:sz w:val="30"/>
          <w:szCs w:val="30"/>
          <w:cs/>
        </w:rPr>
        <w:t xml:space="preserve"> ล้านบาท</w:t>
      </w:r>
      <w:r w:rsidR="00B74AE7">
        <w:rPr>
          <w:rFonts w:ascii="Angsana New" w:hAnsi="Angsana New"/>
          <w:sz w:val="30"/>
          <w:szCs w:val="30"/>
        </w:rPr>
        <w:t xml:space="preserve"> </w:t>
      </w:r>
      <w:r w:rsidR="00B74AE7" w:rsidRPr="00737585">
        <w:rPr>
          <w:rFonts w:ascii="Angsana New" w:hAnsi="Angsana New"/>
          <w:sz w:val="30"/>
          <w:szCs w:val="30"/>
          <w:cs/>
        </w:rPr>
        <w:t xml:space="preserve">ตามรายงานของผู้ประเมินราคาอิสระที่ประเมินเมื่อวันที่ </w:t>
      </w:r>
      <w:r w:rsidR="00B74AE7" w:rsidRPr="00737585">
        <w:rPr>
          <w:rFonts w:ascii="Angsana New" w:hAnsi="Angsana New"/>
          <w:sz w:val="30"/>
          <w:szCs w:val="30"/>
        </w:rPr>
        <w:t>9</w:t>
      </w:r>
      <w:r w:rsidR="00B74AE7" w:rsidRPr="00737585">
        <w:rPr>
          <w:rFonts w:ascii="Angsana New" w:hAnsi="Angsana New"/>
          <w:sz w:val="30"/>
          <w:szCs w:val="30"/>
          <w:cs/>
        </w:rPr>
        <w:t xml:space="preserve"> มกราคม </w:t>
      </w:r>
      <w:r w:rsidR="00B74AE7" w:rsidRPr="00737585">
        <w:rPr>
          <w:rFonts w:ascii="Angsana New" w:hAnsi="Angsana New"/>
          <w:sz w:val="30"/>
          <w:szCs w:val="30"/>
        </w:rPr>
        <w:t>2563</w:t>
      </w:r>
      <w:r w:rsidR="0023215B" w:rsidRPr="00737585">
        <w:rPr>
          <w:rFonts w:ascii="Angsana New" w:hAnsi="Angsana New"/>
          <w:sz w:val="30"/>
          <w:szCs w:val="30"/>
          <w:cs/>
        </w:rPr>
        <w:t xml:space="preserve"> ทำให้เกิดผลกำไรจากการเปลี่ยนแปลงในมูลค่ายุติธรรมจำนวน </w:t>
      </w:r>
      <w:r w:rsidR="0023215B" w:rsidRPr="00737585">
        <w:rPr>
          <w:rFonts w:ascii="Angsana New" w:hAnsi="Angsana New"/>
          <w:sz w:val="30"/>
          <w:szCs w:val="30"/>
        </w:rPr>
        <w:t>1</w:t>
      </w:r>
      <w:r w:rsidR="0023215B" w:rsidRPr="00737585">
        <w:rPr>
          <w:rFonts w:ascii="Angsana New" w:hAnsi="Angsana New"/>
          <w:sz w:val="30"/>
          <w:szCs w:val="30"/>
          <w:cs/>
        </w:rPr>
        <w:t>.</w:t>
      </w:r>
      <w:r w:rsidR="0023215B" w:rsidRPr="00737585">
        <w:rPr>
          <w:rFonts w:ascii="Angsana New" w:hAnsi="Angsana New"/>
          <w:sz w:val="30"/>
          <w:szCs w:val="30"/>
        </w:rPr>
        <w:t>74</w:t>
      </w:r>
      <w:r w:rsidR="0023215B" w:rsidRPr="00737585">
        <w:rPr>
          <w:rFonts w:ascii="Angsana New" w:hAnsi="Angsana New"/>
          <w:sz w:val="30"/>
          <w:szCs w:val="30"/>
          <w:cs/>
        </w:rPr>
        <w:t xml:space="preserve"> ล้านบาท </w:t>
      </w:r>
      <w:r w:rsidRPr="00737585">
        <w:rPr>
          <w:rFonts w:ascii="Angsana New" w:hAnsi="Angsana New"/>
          <w:sz w:val="30"/>
          <w:szCs w:val="30"/>
        </w:rPr>
        <w:t xml:space="preserve"> </w:t>
      </w:r>
    </w:p>
    <w:p w14:paraId="0B79DE77" w14:textId="77777777" w:rsidR="0023215B" w:rsidRPr="004E1F7C" w:rsidRDefault="0023215B" w:rsidP="00BC5B6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napToGrid w:val="0"/>
        <w:spacing w:line="240" w:lineRule="auto"/>
        <w:ind w:left="576" w:firstLine="414"/>
        <w:jc w:val="thaiDistribute"/>
        <w:rPr>
          <w:rFonts w:ascii="Angsana New" w:hAnsi="Angsana New"/>
          <w:sz w:val="20"/>
          <w:szCs w:val="20"/>
        </w:rPr>
      </w:pPr>
    </w:p>
    <w:tbl>
      <w:tblPr>
        <w:tblStyle w:val="TableGrid"/>
        <w:tblW w:w="945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0"/>
        <w:gridCol w:w="4770"/>
      </w:tblGrid>
      <w:tr w:rsidR="00D32C89" w:rsidRPr="005007A3" w14:paraId="6F334460" w14:textId="77777777" w:rsidTr="0035397F">
        <w:trPr>
          <w:trHeight w:val="720"/>
          <w:tblHeader/>
        </w:trPr>
        <w:tc>
          <w:tcPr>
            <w:tcW w:w="4680" w:type="dxa"/>
            <w:vAlign w:val="bottom"/>
          </w:tcPr>
          <w:p w14:paraId="3CB2D989" w14:textId="77777777" w:rsidR="00D32C89" w:rsidRPr="005007A3" w:rsidRDefault="00D32C89" w:rsidP="00BA1CAE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6483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ข้อมูลที่ไม่สามารถสังเกตได้ที่มีนัยสำคัญ</w:t>
            </w:r>
          </w:p>
        </w:tc>
        <w:tc>
          <w:tcPr>
            <w:tcW w:w="4770" w:type="dxa"/>
            <w:vAlign w:val="bottom"/>
          </w:tcPr>
          <w:p w14:paraId="05D59EA1" w14:textId="29F94228" w:rsidR="00D32C89" w:rsidRPr="00B64833" w:rsidRDefault="00D32C89" w:rsidP="00414C71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6483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ความสัมพันธ์ระหว่างข้อมูลที่ไม่สามารถสังเกตได้ที่มีนัยสำคัญและการวัดมูลค่ายุติธรรม</w:t>
            </w:r>
          </w:p>
        </w:tc>
      </w:tr>
      <w:tr w:rsidR="00D32C89" w:rsidRPr="00414C71" w14:paraId="246F5D6F" w14:textId="77777777" w:rsidTr="0035397F">
        <w:trPr>
          <w:trHeight w:val="720"/>
        </w:trPr>
        <w:tc>
          <w:tcPr>
            <w:tcW w:w="4680" w:type="dxa"/>
          </w:tcPr>
          <w:p w14:paraId="695CE9AF" w14:textId="183C3E26" w:rsidR="00D32C89" w:rsidRPr="005007A3" w:rsidRDefault="00D32C89" w:rsidP="00047A09">
            <w:pPr>
              <w:pStyle w:val="ListParagraph"/>
              <w:numPr>
                <w:ilvl w:val="0"/>
                <w:numId w:val="1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64833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อัตราการเติบโตของราคาห้องพัก </w:t>
            </w:r>
            <w:r w:rsidRPr="005007A3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5397F">
              <w:rPr>
                <w:rFonts w:asciiTheme="majorBidi" w:hAnsiTheme="majorBidi" w:cstheme="majorBidi"/>
                <w:sz w:val="30"/>
                <w:szCs w:val="30"/>
              </w:rPr>
              <w:t xml:space="preserve">2564: </w:t>
            </w:r>
            <w:r w:rsidRPr="005007A3">
              <w:rPr>
                <w:rFonts w:asciiTheme="majorBidi" w:hAnsiTheme="majorBidi" w:cstheme="majorBidi"/>
                <w:sz w:val="30"/>
                <w:szCs w:val="30"/>
              </w:rPr>
              <w:t>3%-5%</w:t>
            </w:r>
            <w:r w:rsidR="00D306A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CC3E50">
              <w:rPr>
                <w:rFonts w:asciiTheme="majorBidi" w:hAnsiTheme="majorBidi" w:cstheme="majorBidi"/>
                <w:sz w:val="30"/>
                <w:szCs w:val="30"/>
              </w:rPr>
              <w:br/>
              <w:t xml:space="preserve">   </w:t>
            </w:r>
            <w:r w:rsidR="00D306A0">
              <w:rPr>
                <w:rFonts w:asciiTheme="majorBidi" w:hAnsiTheme="majorBidi" w:cstheme="majorBidi" w:hint="cs"/>
                <w:sz w:val="30"/>
                <w:szCs w:val="30"/>
                <w:cs/>
              </w:rPr>
              <w:t>โดยมีการปรับลดอัตราค่าห้องพักลดลงเนื่องจาก</w:t>
            </w:r>
            <w:r w:rsidR="00CC3E5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CC3E50">
              <w:rPr>
                <w:rFonts w:asciiTheme="majorBidi" w:hAnsiTheme="majorBidi" w:cstheme="majorBidi"/>
                <w:sz w:val="30"/>
                <w:szCs w:val="30"/>
              </w:rPr>
              <w:br/>
              <w:t xml:space="preserve">   </w:t>
            </w:r>
            <w:r w:rsidR="00D306A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สถานการณ์ </w:t>
            </w:r>
            <w:r w:rsidR="00D306A0">
              <w:rPr>
                <w:rFonts w:asciiTheme="majorBidi" w:hAnsiTheme="majorBidi" w:cstheme="majorBidi"/>
                <w:sz w:val="30"/>
                <w:szCs w:val="30"/>
              </w:rPr>
              <w:t xml:space="preserve">COVID-19 </w:t>
            </w:r>
            <w:r w:rsidR="00D306A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ในช่วงปี </w:t>
            </w:r>
            <w:r w:rsidR="00D306A0">
              <w:rPr>
                <w:rFonts w:asciiTheme="majorBidi" w:hAnsiTheme="majorBidi" w:cstheme="majorBidi"/>
                <w:sz w:val="30"/>
                <w:szCs w:val="30"/>
              </w:rPr>
              <w:t>2564-2567</w:t>
            </w:r>
            <w:r w:rsidR="00423D0E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="00423D0E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</w:t>
            </w:r>
            <w:r w:rsidR="00D306A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D306A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913F3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="00423D0E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D306A0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423D0E">
              <w:rPr>
                <w:rFonts w:asciiTheme="majorBidi" w:hAnsiTheme="majorBidi" w:cstheme="majorBidi" w:hint="cs"/>
                <w:sz w:val="30"/>
                <w:szCs w:val="30"/>
                <w:cs/>
              </w:rPr>
              <w:t>0</w:t>
            </w:r>
            <w:r w:rsidR="00D306A0">
              <w:rPr>
                <w:rFonts w:asciiTheme="majorBidi" w:hAnsiTheme="majorBidi" w:cstheme="majorBidi"/>
                <w:sz w:val="30"/>
                <w:szCs w:val="30"/>
              </w:rPr>
              <w:t>%</w:t>
            </w:r>
            <w:r w:rsidR="002913F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2913F3">
              <w:rPr>
                <w:rFonts w:asciiTheme="majorBidi" w:hAnsiTheme="majorBidi" w:cstheme="majorBidi" w:hint="cs"/>
                <w:sz w:val="30"/>
                <w:szCs w:val="30"/>
                <w:cs/>
              </w:rPr>
              <w:t>ถึง -</w:t>
            </w:r>
            <w:r w:rsidR="00D306A0">
              <w:rPr>
                <w:rFonts w:asciiTheme="majorBidi" w:hAnsiTheme="majorBidi" w:cstheme="majorBidi"/>
                <w:sz w:val="30"/>
                <w:szCs w:val="30"/>
              </w:rPr>
              <w:t xml:space="preserve">5%) </w:t>
            </w:r>
            <w:r w:rsidR="0035397F">
              <w:rPr>
                <w:rFonts w:asciiTheme="majorBidi" w:hAnsiTheme="majorBidi" w:cstheme="majorBidi"/>
                <w:sz w:val="30"/>
                <w:szCs w:val="30"/>
              </w:rPr>
              <w:t xml:space="preserve">, 2563: </w:t>
            </w:r>
            <w:r w:rsidR="00C17DCC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35397F">
              <w:rPr>
                <w:rFonts w:asciiTheme="majorBidi" w:hAnsiTheme="majorBidi" w:cstheme="majorBidi"/>
                <w:sz w:val="30"/>
                <w:szCs w:val="30"/>
              </w:rPr>
              <w:t>%-5%</w:t>
            </w:r>
            <w:r w:rsidRPr="005007A3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  <w:p w14:paraId="2C7DC17B" w14:textId="56C7CC1D" w:rsidR="00D32C89" w:rsidRPr="005007A3" w:rsidRDefault="00D32C89" w:rsidP="00047A09">
            <w:pPr>
              <w:pStyle w:val="ListParagraph"/>
              <w:numPr>
                <w:ilvl w:val="0"/>
                <w:numId w:val="1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64833">
              <w:rPr>
                <w:rFonts w:asciiTheme="majorBidi" w:hAnsiTheme="majorBidi"/>
                <w:sz w:val="30"/>
                <w:szCs w:val="30"/>
                <w:cs/>
              </w:rPr>
              <w:t>อัตราการเข้าพัก</w:t>
            </w:r>
            <w:r w:rsidRPr="00B64833">
              <w:rPr>
                <w:rFonts w:asciiTheme="majorBidi" w:hAnsiTheme="majorBidi" w:hint="cs"/>
                <w:sz w:val="30"/>
                <w:szCs w:val="30"/>
                <w:cs/>
              </w:rPr>
              <w:t xml:space="preserve"> </w:t>
            </w:r>
            <w:r w:rsidRPr="005007A3">
              <w:rPr>
                <w:rFonts w:asciiTheme="majorBidi" w:hAnsiTheme="majorBidi"/>
                <w:sz w:val="30"/>
                <w:szCs w:val="30"/>
              </w:rPr>
              <w:t>(</w:t>
            </w:r>
            <w:r w:rsidR="0035397F">
              <w:rPr>
                <w:rFonts w:asciiTheme="majorBidi" w:hAnsiTheme="majorBidi"/>
                <w:sz w:val="30"/>
                <w:szCs w:val="30"/>
              </w:rPr>
              <w:t xml:space="preserve">2564: </w:t>
            </w:r>
            <w:r w:rsidRPr="005007A3">
              <w:rPr>
                <w:rFonts w:asciiTheme="majorBidi" w:hAnsiTheme="majorBidi"/>
                <w:sz w:val="30"/>
                <w:szCs w:val="30"/>
              </w:rPr>
              <w:t>20%-80%</w:t>
            </w:r>
            <w:r w:rsidR="0035397F">
              <w:rPr>
                <w:rFonts w:asciiTheme="majorBidi" w:hAnsiTheme="majorBidi"/>
                <w:sz w:val="30"/>
                <w:szCs w:val="30"/>
              </w:rPr>
              <w:t xml:space="preserve">, 2563: </w:t>
            </w:r>
            <w:r w:rsidR="00C17DCC">
              <w:rPr>
                <w:rFonts w:asciiTheme="majorBidi" w:hAnsiTheme="majorBidi"/>
                <w:sz w:val="30"/>
                <w:szCs w:val="30"/>
              </w:rPr>
              <w:t>7</w:t>
            </w:r>
            <w:r w:rsidR="0035397F">
              <w:rPr>
                <w:rFonts w:asciiTheme="majorBidi" w:hAnsiTheme="majorBidi"/>
                <w:sz w:val="30"/>
                <w:szCs w:val="30"/>
              </w:rPr>
              <w:t>0%-80%</w:t>
            </w:r>
            <w:r w:rsidRPr="005007A3">
              <w:rPr>
                <w:rFonts w:asciiTheme="majorBidi" w:hAnsiTheme="majorBidi"/>
                <w:sz w:val="30"/>
                <w:szCs w:val="30"/>
              </w:rPr>
              <w:t>)</w:t>
            </w:r>
          </w:p>
          <w:p w14:paraId="6F745C87" w14:textId="4FBB6053" w:rsidR="00D32C89" w:rsidRPr="005007A3" w:rsidRDefault="00D32C89" w:rsidP="00047A09">
            <w:pPr>
              <w:pStyle w:val="ListParagraph"/>
              <w:numPr>
                <w:ilvl w:val="0"/>
                <w:numId w:val="1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64833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อัตราคิดลดที่ปรับค่าความเสี่ยงแล้ว</w:t>
            </w:r>
            <w:r w:rsidRPr="005007A3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="003C655B">
              <w:rPr>
                <w:rFonts w:asciiTheme="majorBidi" w:hAnsiTheme="majorBidi" w:cstheme="majorBidi"/>
                <w:sz w:val="30"/>
                <w:szCs w:val="30"/>
              </w:rPr>
              <w:t xml:space="preserve">2564: </w:t>
            </w:r>
            <w:r w:rsidRPr="005007A3">
              <w:rPr>
                <w:rFonts w:asciiTheme="majorBidi" w:hAnsiTheme="majorBidi" w:cstheme="majorBidi"/>
                <w:sz w:val="30"/>
                <w:szCs w:val="30"/>
              </w:rPr>
              <w:t>9%-1</w:t>
            </w:r>
            <w:r w:rsidR="00186036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5007A3">
              <w:rPr>
                <w:rFonts w:asciiTheme="majorBidi" w:hAnsiTheme="majorBidi" w:cstheme="majorBidi"/>
                <w:sz w:val="30"/>
                <w:szCs w:val="30"/>
              </w:rPr>
              <w:t>%</w:t>
            </w:r>
            <w:r w:rsidR="003C655B">
              <w:rPr>
                <w:rFonts w:asciiTheme="majorBidi" w:hAnsiTheme="majorBidi" w:cstheme="majorBidi"/>
                <w:sz w:val="30"/>
                <w:szCs w:val="30"/>
              </w:rPr>
              <w:t>, 2563: 9%-12%</w:t>
            </w:r>
            <w:r w:rsidRPr="005007A3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4770" w:type="dxa"/>
          </w:tcPr>
          <w:p w14:paraId="5E0EA6DE" w14:textId="77777777" w:rsidR="00D32C89" w:rsidRPr="005007A3" w:rsidRDefault="00D32C89" w:rsidP="00BA1CAE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/>
              <w:rPr>
                <w:rFonts w:asciiTheme="majorBidi" w:hAnsiTheme="majorBidi" w:cstheme="majorBidi"/>
                <w:sz w:val="30"/>
                <w:szCs w:val="30"/>
              </w:rPr>
            </w:pPr>
            <w:r w:rsidRPr="00B64833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มูลค่ายุติธรรมที่ประมาณการไว้จะเพิ่มขึ้น (ลดลง) หาก</w:t>
            </w:r>
          </w:p>
          <w:p w14:paraId="73248E5A" w14:textId="77777777" w:rsidR="00D32C89" w:rsidRPr="005007A3" w:rsidRDefault="00D32C89" w:rsidP="00047A09">
            <w:pPr>
              <w:pStyle w:val="ListParagraph"/>
              <w:numPr>
                <w:ilvl w:val="0"/>
                <w:numId w:val="1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64833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อัตราการเติบโตของรายได้ห้อง</w:t>
            </w:r>
            <w:r w:rsidRPr="00B64833">
              <w:rPr>
                <w:rFonts w:asciiTheme="majorBidi" w:hAnsiTheme="majorBidi" w:cstheme="majorBidi" w:hint="cs"/>
                <w:sz w:val="30"/>
                <w:szCs w:val="30"/>
                <w:cs/>
              </w:rPr>
              <w:t>พั</w:t>
            </w:r>
            <w:r w:rsidRPr="00B64833">
              <w:rPr>
                <w:rFonts w:asciiTheme="majorBidi" w:hAnsiTheme="majorBidi" w:cstheme="majorBidi"/>
                <w:sz w:val="30"/>
                <w:szCs w:val="30"/>
                <w:cs/>
              </w:rPr>
              <w:t>กสูงขึ้น (ลดลง)</w:t>
            </w:r>
          </w:p>
          <w:p w14:paraId="5C760EA0" w14:textId="2D0F1E1C" w:rsidR="00D32C89" w:rsidRPr="00D306A0" w:rsidRDefault="00D32C89" w:rsidP="00047A09">
            <w:pPr>
              <w:pStyle w:val="ListParagraph"/>
              <w:numPr>
                <w:ilvl w:val="0"/>
                <w:numId w:val="1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64833">
              <w:rPr>
                <w:rFonts w:asciiTheme="majorBidi" w:hAnsiTheme="majorBidi"/>
                <w:sz w:val="30"/>
                <w:szCs w:val="30"/>
                <w:cs/>
              </w:rPr>
              <w:t>อัตราการเข้าพัก</w:t>
            </w:r>
            <w:r w:rsidRPr="00B64833">
              <w:rPr>
                <w:rFonts w:asciiTheme="majorBidi" w:hAnsiTheme="majorBidi" w:hint="cs"/>
                <w:sz w:val="30"/>
                <w:szCs w:val="30"/>
                <w:cs/>
              </w:rPr>
              <w:t xml:space="preserve"> </w:t>
            </w:r>
            <w:r w:rsidRPr="00B64833">
              <w:rPr>
                <w:rFonts w:asciiTheme="majorBidi" w:hAnsiTheme="majorBidi"/>
                <w:sz w:val="30"/>
                <w:szCs w:val="30"/>
                <w:cs/>
              </w:rPr>
              <w:t>สูงขึ้น (ลดลง)</w:t>
            </w:r>
          </w:p>
          <w:p w14:paraId="3802D58A" w14:textId="7583BFB6" w:rsidR="00D306A0" w:rsidRDefault="00D306A0" w:rsidP="00D30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A5EAFC3" w14:textId="77777777" w:rsidR="00D306A0" w:rsidRPr="00D306A0" w:rsidRDefault="00D306A0" w:rsidP="00D30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81BFAC0" w14:textId="77777777" w:rsidR="00D32C89" w:rsidRPr="00B64833" w:rsidRDefault="00D32C89" w:rsidP="00047A09">
            <w:pPr>
              <w:pStyle w:val="ListParagraph"/>
              <w:numPr>
                <w:ilvl w:val="0"/>
                <w:numId w:val="1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64833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อัตราคิดลดที่ปรับค่าความเสี่ยงแล้วต่ำลง (สูงขึ้น)</w:t>
            </w:r>
          </w:p>
        </w:tc>
      </w:tr>
    </w:tbl>
    <w:p w14:paraId="387A4360" w14:textId="56E28CF3" w:rsidR="00CC3E50" w:rsidRDefault="00CC3E50" w:rsidP="00ED12E0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napToGrid w:val="0"/>
        <w:spacing w:line="240" w:lineRule="auto"/>
        <w:ind w:left="540"/>
        <w:jc w:val="thaiDistribute"/>
        <w:rPr>
          <w:rFonts w:asciiTheme="majorBidi" w:hAnsiTheme="majorBidi"/>
          <w:b/>
          <w:bCs/>
          <w:i/>
          <w:iCs/>
          <w:color w:val="000000" w:themeColor="text1"/>
          <w:sz w:val="30"/>
          <w:szCs w:val="30"/>
        </w:rPr>
      </w:pPr>
    </w:p>
    <w:p w14:paraId="4C46225D" w14:textId="77777777" w:rsidR="008E5684" w:rsidRDefault="008E5684" w:rsidP="00ED12E0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napToGrid w:val="0"/>
        <w:spacing w:line="240" w:lineRule="auto"/>
        <w:ind w:left="540"/>
        <w:jc w:val="thaiDistribute"/>
        <w:rPr>
          <w:rFonts w:asciiTheme="majorBidi" w:hAnsiTheme="majorBidi"/>
          <w:b/>
          <w:bCs/>
          <w:i/>
          <w:iCs/>
          <w:color w:val="000000" w:themeColor="text1"/>
          <w:sz w:val="30"/>
          <w:szCs w:val="30"/>
        </w:rPr>
      </w:pPr>
    </w:p>
    <w:p w14:paraId="5F604250" w14:textId="2FBE7424" w:rsidR="00ED12E0" w:rsidRPr="003B58D6" w:rsidRDefault="00ED12E0" w:rsidP="00ED12E0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napToGrid w:val="0"/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</w:rPr>
      </w:pPr>
      <w:r w:rsidRPr="00B64833">
        <w:rPr>
          <w:rFonts w:asciiTheme="majorBidi" w:hAnsiTheme="majorBidi"/>
          <w:b/>
          <w:bCs/>
          <w:i/>
          <w:iCs/>
          <w:color w:val="000000" w:themeColor="text1"/>
          <w:sz w:val="30"/>
          <w:szCs w:val="30"/>
          <w:cs/>
        </w:rPr>
        <w:lastRenderedPageBreak/>
        <w:t xml:space="preserve">สัญญาเช่า </w:t>
      </w:r>
    </w:p>
    <w:p w14:paraId="0ADCF2D9" w14:textId="77777777" w:rsidR="00ED12E0" w:rsidRPr="00FD2109" w:rsidRDefault="00ED12E0" w:rsidP="00ED12E0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napToGrid w:val="0"/>
        <w:spacing w:line="240" w:lineRule="auto"/>
        <w:ind w:left="540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</w:p>
    <w:p w14:paraId="595D2501" w14:textId="77777777" w:rsidR="00ED12E0" w:rsidRPr="003B58D6" w:rsidRDefault="00ED12E0" w:rsidP="00ED12E0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napToGrid w:val="0"/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color w:val="000000" w:themeColor="text1"/>
          <w:sz w:val="30"/>
          <w:szCs w:val="30"/>
        </w:rPr>
      </w:pPr>
      <w:r w:rsidRPr="00B64833">
        <w:rPr>
          <w:rFonts w:asciiTheme="majorBidi" w:hAnsiTheme="majorBidi"/>
          <w:i/>
          <w:iCs/>
          <w:color w:val="000000" w:themeColor="text1"/>
          <w:sz w:val="30"/>
          <w:szCs w:val="30"/>
          <w:cs/>
        </w:rPr>
        <w:t>ในฐานะผู้เช่า</w:t>
      </w:r>
    </w:p>
    <w:p w14:paraId="65617DB7" w14:textId="77777777" w:rsidR="00ED12E0" w:rsidRDefault="00ED12E0" w:rsidP="00ED12E0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napToGrid w:val="0"/>
        <w:spacing w:line="240" w:lineRule="auto"/>
        <w:ind w:left="540"/>
        <w:jc w:val="thaiDistribute"/>
        <w:rPr>
          <w:rFonts w:asciiTheme="majorBidi" w:hAnsiTheme="majorBidi"/>
          <w:color w:val="000000" w:themeColor="text1"/>
          <w:sz w:val="30"/>
          <w:szCs w:val="30"/>
        </w:rPr>
      </w:pPr>
    </w:p>
    <w:p w14:paraId="6820B3F7" w14:textId="21F54BC6" w:rsidR="00ED12E0" w:rsidRPr="00B64833" w:rsidRDefault="00ED12E0" w:rsidP="00ED12E0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napToGrid w:val="0"/>
        <w:spacing w:line="240" w:lineRule="auto"/>
        <w:ind w:left="540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cs/>
        </w:rPr>
      </w:pPr>
      <w:r w:rsidRPr="00B64833">
        <w:rPr>
          <w:rFonts w:asciiTheme="majorBidi" w:hAnsiTheme="majorBidi"/>
          <w:color w:val="000000" w:themeColor="text1"/>
          <w:sz w:val="30"/>
          <w:szCs w:val="30"/>
          <w:cs/>
        </w:rPr>
        <w:t xml:space="preserve">ค่าเช่าคงที่สำหรับปีสิ้นสุดวันที่ </w:t>
      </w:r>
      <w:r w:rsidRPr="00902E17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31 </w:t>
      </w:r>
      <w:r w:rsidRPr="00B64833">
        <w:rPr>
          <w:rFonts w:asciiTheme="majorBidi" w:hAnsiTheme="majorBidi"/>
          <w:color w:val="000000" w:themeColor="text1"/>
          <w:sz w:val="30"/>
          <w:szCs w:val="30"/>
          <w:cs/>
        </w:rPr>
        <w:t xml:space="preserve">ธันวาคม </w:t>
      </w:r>
      <w:r w:rsidRPr="00902E17">
        <w:rPr>
          <w:rFonts w:asciiTheme="majorBidi" w:hAnsiTheme="majorBidi" w:cstheme="majorBidi"/>
          <w:color w:val="000000" w:themeColor="text1"/>
          <w:sz w:val="30"/>
          <w:szCs w:val="30"/>
        </w:rPr>
        <w:t>256</w:t>
      </w:r>
      <w:r>
        <w:rPr>
          <w:rFonts w:asciiTheme="majorBidi" w:hAnsiTheme="majorBidi" w:cstheme="majorBidi"/>
          <w:color w:val="000000" w:themeColor="text1"/>
          <w:sz w:val="30"/>
          <w:szCs w:val="30"/>
        </w:rPr>
        <w:t>4</w:t>
      </w:r>
      <w:r w:rsidRPr="00902E17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Pr="00B64833">
        <w:rPr>
          <w:rFonts w:asciiTheme="majorBidi" w:hAnsiTheme="majorBidi"/>
          <w:color w:val="000000" w:themeColor="text1"/>
          <w:sz w:val="30"/>
          <w:szCs w:val="30"/>
          <w:cs/>
        </w:rPr>
        <w:t xml:space="preserve">มีจำนวน </w:t>
      </w:r>
      <w:r w:rsidR="005D2DB8">
        <w:rPr>
          <w:rFonts w:asciiTheme="majorBidi" w:hAnsiTheme="majorBidi"/>
          <w:color w:val="000000" w:themeColor="text1"/>
          <w:sz w:val="30"/>
          <w:szCs w:val="30"/>
        </w:rPr>
        <w:t>38.90</w:t>
      </w:r>
      <w:r w:rsidRPr="00902E17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Pr="00B64833">
        <w:rPr>
          <w:rFonts w:asciiTheme="majorBidi" w:hAnsiTheme="majorBidi"/>
          <w:color w:val="000000" w:themeColor="text1"/>
          <w:sz w:val="30"/>
          <w:szCs w:val="30"/>
          <w:cs/>
        </w:rPr>
        <w:t>ล้านบาท</w:t>
      </w:r>
      <w:r w:rsidR="00414C71">
        <w:rPr>
          <w:rFonts w:asciiTheme="majorBidi" w:hAnsiTheme="majorBidi"/>
          <w:color w:val="000000" w:themeColor="text1"/>
          <w:sz w:val="30"/>
          <w:szCs w:val="30"/>
        </w:rPr>
        <w:t xml:space="preserve"> </w:t>
      </w:r>
      <w:r w:rsidR="00414C71" w:rsidRPr="00B64833">
        <w:rPr>
          <w:rFonts w:asciiTheme="majorBidi" w:hAnsiTheme="majorBidi" w:hint="cs"/>
          <w:i/>
          <w:iCs/>
          <w:color w:val="000000" w:themeColor="text1"/>
          <w:sz w:val="30"/>
          <w:szCs w:val="30"/>
        </w:rPr>
        <w:t>(</w:t>
      </w:r>
      <w:r w:rsidR="00414C71" w:rsidRPr="00414C71">
        <w:rPr>
          <w:rFonts w:asciiTheme="majorBidi" w:hAnsiTheme="majorBidi"/>
          <w:i/>
          <w:iCs/>
          <w:color w:val="000000" w:themeColor="text1"/>
          <w:sz w:val="30"/>
          <w:szCs w:val="30"/>
        </w:rPr>
        <w:t>2563 : 31.</w:t>
      </w:r>
      <w:r w:rsidR="000E1CE6">
        <w:rPr>
          <w:rFonts w:asciiTheme="majorBidi" w:hAnsiTheme="majorBidi"/>
          <w:i/>
          <w:iCs/>
          <w:color w:val="000000" w:themeColor="text1"/>
          <w:sz w:val="30"/>
          <w:szCs w:val="30"/>
        </w:rPr>
        <w:t>3</w:t>
      </w:r>
      <w:r w:rsidR="00414C71" w:rsidRPr="00414C71">
        <w:rPr>
          <w:rFonts w:asciiTheme="majorBidi" w:hAnsiTheme="majorBidi"/>
          <w:i/>
          <w:iCs/>
          <w:color w:val="000000" w:themeColor="text1"/>
          <w:sz w:val="30"/>
          <w:szCs w:val="30"/>
        </w:rPr>
        <w:t xml:space="preserve">2 </w:t>
      </w:r>
      <w:r w:rsidR="00414C71" w:rsidRPr="00B64833">
        <w:rPr>
          <w:rFonts w:asciiTheme="majorBidi" w:hAnsiTheme="majorBidi" w:hint="cs"/>
          <w:i/>
          <w:iCs/>
          <w:color w:val="000000" w:themeColor="text1"/>
          <w:sz w:val="30"/>
          <w:szCs w:val="30"/>
          <w:cs/>
        </w:rPr>
        <w:t>ล้านบาท)</w:t>
      </w:r>
    </w:p>
    <w:p w14:paraId="49A4E671" w14:textId="77777777" w:rsidR="00ED12E0" w:rsidRDefault="00ED12E0" w:rsidP="00ED12E0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napToGrid w:val="0"/>
        <w:spacing w:line="240" w:lineRule="auto"/>
        <w:ind w:left="540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660"/>
        <w:gridCol w:w="1170"/>
        <w:gridCol w:w="180"/>
        <w:gridCol w:w="1260"/>
      </w:tblGrid>
      <w:tr w:rsidR="00ED12E0" w:rsidRPr="00FD2109" w14:paraId="221750D5" w14:textId="77777777" w:rsidTr="00A865E6">
        <w:trPr>
          <w:cantSplit/>
          <w:tblHeader/>
        </w:trPr>
        <w:tc>
          <w:tcPr>
            <w:tcW w:w="6660" w:type="dxa"/>
          </w:tcPr>
          <w:p w14:paraId="5629637A" w14:textId="77777777" w:rsidR="00ED12E0" w:rsidRPr="00B64833" w:rsidRDefault="00ED12E0" w:rsidP="00BA1CAE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 w:rsidRPr="00B6483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สำหรับปีสิ้นสุดวันที่ </w:t>
            </w:r>
            <w:r w:rsidRPr="00CB51B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31</w:t>
            </w:r>
            <w:r w:rsidRPr="00FD210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 </w:t>
            </w:r>
            <w:r w:rsidRPr="00B6483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ธันวาคม</w:t>
            </w:r>
            <w:r w:rsidRPr="00B64833"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  <w:lang w:val="en-US" w:bidi="th-TH"/>
              </w:rPr>
              <w:t xml:space="preserve"> </w:t>
            </w:r>
          </w:p>
        </w:tc>
        <w:tc>
          <w:tcPr>
            <w:tcW w:w="1170" w:type="dxa"/>
          </w:tcPr>
          <w:p w14:paraId="0CDA24C7" w14:textId="77777777" w:rsidR="00ED12E0" w:rsidRPr="00FD2109" w:rsidRDefault="00ED12E0" w:rsidP="00BA1CAE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  <w:r w:rsidRPr="00CB51BF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4</w:t>
            </w:r>
          </w:p>
        </w:tc>
        <w:tc>
          <w:tcPr>
            <w:tcW w:w="180" w:type="dxa"/>
          </w:tcPr>
          <w:p w14:paraId="27C19786" w14:textId="77777777" w:rsidR="00ED12E0" w:rsidRPr="00FD2109" w:rsidRDefault="00ED12E0" w:rsidP="00BA1CAE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48DEB01E" w14:textId="77777777" w:rsidR="00ED12E0" w:rsidRPr="00FD2109" w:rsidRDefault="00ED12E0" w:rsidP="00BA1CAE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CB51BF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3</w:t>
            </w:r>
          </w:p>
        </w:tc>
      </w:tr>
      <w:tr w:rsidR="00ED12E0" w:rsidRPr="00FD2109" w14:paraId="656E2543" w14:textId="77777777" w:rsidTr="00A865E6">
        <w:trPr>
          <w:cantSplit/>
        </w:trPr>
        <w:tc>
          <w:tcPr>
            <w:tcW w:w="6660" w:type="dxa"/>
          </w:tcPr>
          <w:p w14:paraId="7384BE5D" w14:textId="77777777" w:rsidR="00ED12E0" w:rsidRPr="00B64833" w:rsidRDefault="00ED12E0" w:rsidP="00BA1CAE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14:paraId="4687DE76" w14:textId="77777777" w:rsidR="00ED12E0" w:rsidRPr="00FD2109" w:rsidRDefault="00ED12E0" w:rsidP="00BA1CA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2109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B64833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bidi="th-TH"/>
              </w:rPr>
              <w:t>พัน</w:t>
            </w:r>
            <w:r w:rsidRPr="00B6483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บาท</w:t>
            </w:r>
            <w:r w:rsidRPr="00FD2109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ED12E0" w:rsidRPr="00FD2109" w14:paraId="4060F01A" w14:textId="77777777" w:rsidTr="00A865E6">
        <w:trPr>
          <w:cantSplit/>
        </w:trPr>
        <w:tc>
          <w:tcPr>
            <w:tcW w:w="6660" w:type="dxa"/>
          </w:tcPr>
          <w:p w14:paraId="4D9877B8" w14:textId="77777777" w:rsidR="00ED12E0" w:rsidRPr="00FD2109" w:rsidRDefault="00ED12E0" w:rsidP="00BA1CAE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B6483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จำนวนที่รับรู้ในกำไรหรือขาดทุน</w:t>
            </w:r>
            <w:r w:rsidRPr="00FD210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B6483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170" w:type="dxa"/>
          </w:tcPr>
          <w:p w14:paraId="6D35BBC3" w14:textId="77777777" w:rsidR="00ED12E0" w:rsidRPr="00FD2109" w:rsidRDefault="00ED12E0" w:rsidP="00BA1CA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41711396" w14:textId="77777777" w:rsidR="00ED12E0" w:rsidRPr="00FD2109" w:rsidRDefault="00ED12E0" w:rsidP="00BA1CAE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A094320" w14:textId="77777777" w:rsidR="00ED12E0" w:rsidRPr="00FD2109" w:rsidRDefault="00ED12E0" w:rsidP="00BA1CA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D12E0" w:rsidRPr="0074038B" w14:paraId="5685F39C" w14:textId="77777777" w:rsidTr="00A865E6">
        <w:trPr>
          <w:cantSplit/>
        </w:trPr>
        <w:tc>
          <w:tcPr>
            <w:tcW w:w="6660" w:type="dxa"/>
          </w:tcPr>
          <w:p w14:paraId="61E7E83D" w14:textId="77777777" w:rsidR="00ED12E0" w:rsidRPr="00B64833" w:rsidRDefault="00ED12E0" w:rsidP="00BA1CAE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64833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170" w:type="dxa"/>
          </w:tcPr>
          <w:p w14:paraId="18C5615A" w14:textId="1A7EB019" w:rsidR="00ED12E0" w:rsidRPr="00BD62CD" w:rsidRDefault="00BD62CD" w:rsidP="00BA1CA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 w:bidi="th-TH"/>
              </w:rPr>
            </w:pPr>
            <w:r w:rsidRPr="00F1102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31,997</w:t>
            </w:r>
          </w:p>
        </w:tc>
        <w:tc>
          <w:tcPr>
            <w:tcW w:w="180" w:type="dxa"/>
            <w:vAlign w:val="bottom"/>
          </w:tcPr>
          <w:p w14:paraId="67347077" w14:textId="77777777" w:rsidR="00ED12E0" w:rsidRPr="0074038B" w:rsidRDefault="00ED12E0" w:rsidP="00BA1CAE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1CB7CF7" w14:textId="77777777" w:rsidR="00ED12E0" w:rsidRPr="0074038B" w:rsidRDefault="00ED12E0" w:rsidP="00BA1CA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B51B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Pr="0029764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  <w:r w:rsidRPr="0074038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29764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</w:t>
            </w:r>
            <w:r w:rsidRPr="00CB51B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Pr="0029764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</w:p>
        </w:tc>
      </w:tr>
    </w:tbl>
    <w:p w14:paraId="3424BB4F" w14:textId="77777777" w:rsidR="009E17B2" w:rsidRDefault="009E17B2" w:rsidP="00C3619F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napToGrid w:val="0"/>
        <w:spacing w:line="240" w:lineRule="auto"/>
        <w:ind w:left="547"/>
        <w:jc w:val="thaiDistribute"/>
        <w:rPr>
          <w:rFonts w:asciiTheme="majorBidi" w:hAnsiTheme="majorBidi"/>
          <w:color w:val="000000" w:themeColor="text1"/>
          <w:spacing w:val="-4"/>
          <w:sz w:val="30"/>
          <w:szCs w:val="30"/>
        </w:rPr>
      </w:pPr>
    </w:p>
    <w:p w14:paraId="4BDF411E" w14:textId="46072A23" w:rsidR="007E2905" w:rsidRPr="00A865E6" w:rsidRDefault="00ED12E0" w:rsidP="00C3619F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napToGrid w:val="0"/>
        <w:spacing w:line="240" w:lineRule="auto"/>
        <w:ind w:left="547"/>
        <w:jc w:val="thaiDistribute"/>
        <w:rPr>
          <w:rFonts w:asciiTheme="majorBidi" w:hAnsiTheme="majorBidi" w:cstheme="majorBidi"/>
          <w:color w:val="000000" w:themeColor="text1"/>
          <w:spacing w:val="-4"/>
          <w:sz w:val="30"/>
          <w:szCs w:val="30"/>
          <w:cs/>
        </w:rPr>
      </w:pPr>
      <w:r w:rsidRPr="00A865E6">
        <w:rPr>
          <w:rFonts w:asciiTheme="majorBidi" w:hAnsiTheme="majorBidi"/>
          <w:color w:val="000000" w:themeColor="text1"/>
          <w:spacing w:val="-4"/>
          <w:sz w:val="30"/>
          <w:szCs w:val="30"/>
          <w:cs/>
        </w:rPr>
        <w:t xml:space="preserve">ในปี </w:t>
      </w:r>
      <w:r w:rsidRPr="00A865E6">
        <w:rPr>
          <w:rFonts w:asciiTheme="majorBidi" w:hAnsiTheme="majorBidi"/>
          <w:color w:val="000000" w:themeColor="text1"/>
          <w:spacing w:val="-4"/>
          <w:sz w:val="30"/>
          <w:szCs w:val="30"/>
        </w:rPr>
        <w:t xml:space="preserve">2564 </w:t>
      </w:r>
      <w:r w:rsidRPr="00A865E6">
        <w:rPr>
          <w:rFonts w:asciiTheme="majorBidi" w:hAnsiTheme="majorBidi"/>
          <w:color w:val="000000" w:themeColor="text1"/>
          <w:spacing w:val="-4"/>
          <w:sz w:val="30"/>
          <w:szCs w:val="30"/>
          <w:cs/>
        </w:rPr>
        <w:t>กระแสเงินสดจ่ายทั้งหมดของสัญญาเช่าของ</w:t>
      </w:r>
      <w:r w:rsidRPr="00A865E6">
        <w:rPr>
          <w:rFonts w:asciiTheme="majorBidi" w:hAnsiTheme="majorBidi" w:hint="cs"/>
          <w:color w:val="000000" w:themeColor="text1"/>
          <w:spacing w:val="-4"/>
          <w:sz w:val="30"/>
          <w:szCs w:val="30"/>
          <w:cs/>
        </w:rPr>
        <w:t>กลุ่ม</w:t>
      </w:r>
      <w:r w:rsidRPr="00A865E6">
        <w:rPr>
          <w:rFonts w:asciiTheme="majorBidi" w:hAnsiTheme="majorBidi"/>
          <w:color w:val="000000" w:themeColor="text1"/>
          <w:spacing w:val="-4"/>
          <w:sz w:val="30"/>
          <w:szCs w:val="30"/>
          <w:cs/>
        </w:rPr>
        <w:t xml:space="preserve">กองทรัสต์มีจำนวน </w:t>
      </w:r>
      <w:r w:rsidR="00417CDA">
        <w:rPr>
          <w:rFonts w:asciiTheme="majorBidi" w:hAnsiTheme="majorBidi"/>
          <w:color w:val="000000" w:themeColor="text1"/>
          <w:spacing w:val="-4"/>
          <w:sz w:val="30"/>
          <w:szCs w:val="30"/>
        </w:rPr>
        <w:t>35.68</w:t>
      </w:r>
      <w:r w:rsidRPr="00A865E6">
        <w:rPr>
          <w:rFonts w:asciiTheme="majorBidi" w:hAnsiTheme="majorBidi" w:cstheme="majorBidi"/>
          <w:color w:val="000000" w:themeColor="text1"/>
          <w:spacing w:val="-4"/>
          <w:sz w:val="30"/>
          <w:szCs w:val="30"/>
        </w:rPr>
        <w:t xml:space="preserve"> </w:t>
      </w:r>
      <w:r w:rsidRPr="00A865E6">
        <w:rPr>
          <w:rFonts w:asciiTheme="majorBidi" w:hAnsiTheme="majorBidi"/>
          <w:color w:val="000000" w:themeColor="text1"/>
          <w:spacing w:val="-4"/>
          <w:sz w:val="30"/>
          <w:szCs w:val="30"/>
          <w:cs/>
        </w:rPr>
        <w:t>ล้านบาท</w:t>
      </w:r>
      <w:r w:rsidR="007E2905" w:rsidRPr="00A865E6">
        <w:rPr>
          <w:rFonts w:asciiTheme="majorBidi" w:hAnsiTheme="majorBidi"/>
          <w:color w:val="000000" w:themeColor="text1"/>
          <w:spacing w:val="-4"/>
          <w:sz w:val="30"/>
          <w:szCs w:val="30"/>
        </w:rPr>
        <w:t xml:space="preserve"> </w:t>
      </w:r>
      <w:r w:rsidR="007E2905" w:rsidRPr="00A865E6">
        <w:rPr>
          <w:rFonts w:asciiTheme="majorBidi" w:hAnsiTheme="majorBidi" w:hint="cs"/>
          <w:i/>
          <w:iCs/>
          <w:color w:val="000000" w:themeColor="text1"/>
          <w:spacing w:val="-4"/>
          <w:sz w:val="30"/>
          <w:szCs w:val="30"/>
        </w:rPr>
        <w:t>(</w:t>
      </w:r>
      <w:r w:rsidR="007E2905" w:rsidRPr="00A865E6">
        <w:rPr>
          <w:rFonts w:asciiTheme="majorBidi" w:hAnsiTheme="majorBidi"/>
          <w:i/>
          <w:iCs/>
          <w:color w:val="000000" w:themeColor="text1"/>
          <w:spacing w:val="-4"/>
          <w:sz w:val="30"/>
          <w:szCs w:val="30"/>
        </w:rPr>
        <w:t xml:space="preserve">2563 : 15.72 </w:t>
      </w:r>
      <w:r w:rsidR="007E2905" w:rsidRPr="00A865E6">
        <w:rPr>
          <w:rFonts w:asciiTheme="majorBidi" w:hAnsiTheme="majorBidi" w:hint="cs"/>
          <w:i/>
          <w:iCs/>
          <w:color w:val="000000" w:themeColor="text1"/>
          <w:spacing w:val="-4"/>
          <w:sz w:val="30"/>
          <w:szCs w:val="30"/>
          <w:cs/>
        </w:rPr>
        <w:t>ล้านบาท)</w:t>
      </w:r>
    </w:p>
    <w:p w14:paraId="45220FBA" w14:textId="2CFBA775" w:rsidR="005563B6" w:rsidRDefault="005563B6" w:rsidP="00ED12E0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napToGrid w:val="0"/>
        <w:spacing w:line="240" w:lineRule="auto"/>
        <w:ind w:left="540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</w:p>
    <w:p w14:paraId="1FC7657F" w14:textId="0F140277" w:rsidR="00ED12E0" w:rsidRDefault="00ED12E0" w:rsidP="00ED12E0">
      <w:pPr>
        <w:pStyle w:val="block"/>
        <w:spacing w:after="0" w:line="240" w:lineRule="auto"/>
        <w:ind w:left="547" w:right="43"/>
        <w:jc w:val="thaiDistribute"/>
        <w:rPr>
          <w:rFonts w:asciiTheme="majorBidi" w:hAnsiTheme="majorBidi" w:cstheme="majorBidi"/>
          <w:i/>
          <w:iCs/>
          <w:sz w:val="28"/>
          <w:szCs w:val="28"/>
          <w:lang w:val="en-US" w:bidi="th-TH"/>
        </w:rPr>
      </w:pPr>
      <w:r w:rsidRPr="00B64833">
        <w:rPr>
          <w:rFonts w:asciiTheme="majorBidi" w:hAnsiTheme="majorBidi" w:cstheme="majorBidi"/>
          <w:i/>
          <w:iCs/>
          <w:sz w:val="28"/>
          <w:szCs w:val="28"/>
          <w:cs/>
          <w:lang w:val="en-US" w:bidi="th-TH"/>
        </w:rPr>
        <w:t>ในฐานะผู้ให้เช่า</w:t>
      </w:r>
    </w:p>
    <w:p w14:paraId="0DAF5943" w14:textId="77777777" w:rsidR="00472365" w:rsidRDefault="00472365" w:rsidP="00ED12E0">
      <w:pPr>
        <w:pStyle w:val="block"/>
        <w:spacing w:after="0" w:line="240" w:lineRule="auto"/>
        <w:ind w:left="547" w:right="43"/>
        <w:jc w:val="thaiDistribute"/>
        <w:rPr>
          <w:rFonts w:asciiTheme="majorBidi" w:hAnsiTheme="majorBidi" w:cstheme="majorBidi"/>
          <w:i/>
          <w:iCs/>
          <w:sz w:val="28"/>
          <w:szCs w:val="28"/>
          <w:lang w:val="en-US" w:bidi="th-TH"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660"/>
        <w:gridCol w:w="1260"/>
        <w:gridCol w:w="270"/>
        <w:gridCol w:w="1080"/>
      </w:tblGrid>
      <w:tr w:rsidR="00ED12E0" w:rsidRPr="006F6A1B" w14:paraId="4D4F156E" w14:textId="77777777" w:rsidTr="002B20C5">
        <w:trPr>
          <w:trHeight w:val="20"/>
        </w:trPr>
        <w:tc>
          <w:tcPr>
            <w:tcW w:w="6660" w:type="dxa"/>
          </w:tcPr>
          <w:p w14:paraId="5ADAC596" w14:textId="2476E740" w:rsidR="00ED12E0" w:rsidRPr="00B64833" w:rsidRDefault="00C50800" w:rsidP="00BA1CAE">
            <w:pPr>
              <w:spacing w:line="240" w:lineRule="auto"/>
              <w:ind w:left="156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64833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ค่าเช่าที่จะได้รับจากสัญญาให้เช่าดำเนินงาน ณ วันที่ </w:t>
            </w:r>
            <w:r w:rsidRPr="00B64833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B64833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260" w:type="dxa"/>
          </w:tcPr>
          <w:p w14:paraId="15DAFFA2" w14:textId="77777777" w:rsidR="00ED12E0" w:rsidRPr="001107DB" w:rsidRDefault="00ED12E0" w:rsidP="00BA1CAE">
            <w:pPr>
              <w:pStyle w:val="acctfourfigures"/>
              <w:tabs>
                <w:tab w:val="clear" w:pos="765"/>
              </w:tabs>
              <w:spacing w:line="240" w:lineRule="auto"/>
              <w:ind w:left="-1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B51B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  <w:tc>
          <w:tcPr>
            <w:tcW w:w="270" w:type="dxa"/>
          </w:tcPr>
          <w:p w14:paraId="0D8DB229" w14:textId="77777777" w:rsidR="00ED12E0" w:rsidRPr="001107DB" w:rsidRDefault="00ED12E0" w:rsidP="00BA1CAE">
            <w:pPr>
              <w:pStyle w:val="acctfourfigures"/>
              <w:tabs>
                <w:tab w:val="clear" w:pos="765"/>
              </w:tabs>
              <w:spacing w:line="240" w:lineRule="auto"/>
              <w:ind w:left="-1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FF88D3D" w14:textId="77777777" w:rsidR="00ED12E0" w:rsidRPr="001107DB" w:rsidRDefault="00ED12E0" w:rsidP="00BA1CAE">
            <w:pPr>
              <w:pStyle w:val="acctfourfigures"/>
              <w:tabs>
                <w:tab w:val="clear" w:pos="765"/>
              </w:tabs>
              <w:spacing w:line="240" w:lineRule="auto"/>
              <w:ind w:left="-113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B51BF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</w:p>
        </w:tc>
      </w:tr>
      <w:tr w:rsidR="006C2725" w:rsidRPr="006F6A1B" w14:paraId="0F527DB4" w14:textId="77777777" w:rsidTr="006B36A0">
        <w:trPr>
          <w:trHeight w:val="20"/>
        </w:trPr>
        <w:tc>
          <w:tcPr>
            <w:tcW w:w="6660" w:type="dxa"/>
          </w:tcPr>
          <w:p w14:paraId="56A17C2E" w14:textId="77777777" w:rsidR="006C2725" w:rsidRPr="00B64833" w:rsidRDefault="006C2725" w:rsidP="00BA1CAE">
            <w:pPr>
              <w:spacing w:line="240" w:lineRule="auto"/>
              <w:ind w:left="156" w:hanging="180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14:paraId="784F252F" w14:textId="699EE73B" w:rsidR="006C2725" w:rsidRPr="00CB51BF" w:rsidRDefault="006C2725" w:rsidP="00BA1CAE">
            <w:pPr>
              <w:pStyle w:val="acctfourfigures"/>
              <w:tabs>
                <w:tab w:val="clear" w:pos="765"/>
              </w:tabs>
              <w:spacing w:line="240" w:lineRule="auto"/>
              <w:ind w:left="-113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64833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(</w:t>
            </w:r>
            <w:r w:rsidRPr="00B64833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bidi="th-TH"/>
              </w:rPr>
              <w:t>พัน</w:t>
            </w:r>
            <w:r w:rsidRPr="00B6483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บาท)</w:t>
            </w:r>
          </w:p>
        </w:tc>
      </w:tr>
      <w:tr w:rsidR="00ED12E0" w:rsidRPr="006F6A1B" w14:paraId="396733D0" w14:textId="77777777" w:rsidTr="002B20C5">
        <w:trPr>
          <w:trHeight w:val="20"/>
        </w:trPr>
        <w:tc>
          <w:tcPr>
            <w:tcW w:w="6660" w:type="dxa"/>
          </w:tcPr>
          <w:p w14:paraId="6DF6069B" w14:textId="77777777" w:rsidR="00ED12E0" w:rsidRPr="001107DB" w:rsidRDefault="00ED12E0" w:rsidP="00BA1CAE">
            <w:pPr>
              <w:spacing w:line="240" w:lineRule="auto"/>
              <w:ind w:left="-20"/>
              <w:rPr>
                <w:rFonts w:asciiTheme="majorBidi" w:hAnsiTheme="majorBidi" w:cstheme="majorBidi"/>
                <w:sz w:val="30"/>
                <w:szCs w:val="30"/>
              </w:rPr>
            </w:pPr>
            <w:r w:rsidRPr="00B6483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ปีที่ </w:t>
            </w:r>
            <w:r w:rsidRPr="00CB51BF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260" w:type="dxa"/>
          </w:tcPr>
          <w:p w14:paraId="12686CDC" w14:textId="7B529935" w:rsidR="00ED12E0" w:rsidRPr="00687631" w:rsidRDefault="00096E62" w:rsidP="00BA1CAE">
            <w:pPr>
              <w:pStyle w:val="acctfourfigures"/>
              <w:tabs>
                <w:tab w:val="clear" w:pos="765"/>
              </w:tabs>
              <w:spacing w:line="240" w:lineRule="auto"/>
              <w:ind w:left="-110" w:hanging="3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876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429,809</w:t>
            </w:r>
          </w:p>
        </w:tc>
        <w:tc>
          <w:tcPr>
            <w:tcW w:w="270" w:type="dxa"/>
          </w:tcPr>
          <w:p w14:paraId="4B24F3D6" w14:textId="77777777" w:rsidR="00ED12E0" w:rsidRPr="001107DB" w:rsidRDefault="00ED12E0" w:rsidP="00BA1CAE">
            <w:pPr>
              <w:pStyle w:val="acctfourfigures"/>
              <w:tabs>
                <w:tab w:val="clear" w:pos="765"/>
              </w:tabs>
              <w:spacing w:line="240" w:lineRule="auto"/>
              <w:ind w:left="-1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3AB3042" w14:textId="77777777" w:rsidR="00ED12E0" w:rsidRPr="001107DB" w:rsidRDefault="00ED12E0" w:rsidP="00BA1CAE">
            <w:pPr>
              <w:pStyle w:val="acctfourfigures"/>
              <w:tabs>
                <w:tab w:val="clear" w:pos="765"/>
              </w:tabs>
              <w:spacing w:line="240" w:lineRule="auto"/>
              <w:ind w:left="-1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B51B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424</w:t>
            </w:r>
            <w:r w:rsidRPr="001107D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CB51B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36</w:t>
            </w:r>
            <w:r w:rsidRPr="0029764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</w:p>
        </w:tc>
      </w:tr>
      <w:tr w:rsidR="00ED12E0" w:rsidRPr="006F6A1B" w14:paraId="1C89C403" w14:textId="77777777" w:rsidTr="002B20C5">
        <w:trPr>
          <w:trHeight w:val="20"/>
        </w:trPr>
        <w:tc>
          <w:tcPr>
            <w:tcW w:w="6660" w:type="dxa"/>
          </w:tcPr>
          <w:p w14:paraId="473B7240" w14:textId="77777777" w:rsidR="00ED12E0" w:rsidRPr="001107DB" w:rsidRDefault="00ED12E0" w:rsidP="00BA1CAE">
            <w:pPr>
              <w:spacing w:line="240" w:lineRule="auto"/>
              <w:ind w:left="-20"/>
              <w:rPr>
                <w:rFonts w:asciiTheme="majorBidi" w:hAnsiTheme="majorBidi" w:cstheme="majorBidi"/>
                <w:sz w:val="30"/>
                <w:szCs w:val="30"/>
              </w:rPr>
            </w:pPr>
            <w:r w:rsidRPr="00B6483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ปีที่ </w:t>
            </w:r>
            <w:r w:rsidRPr="00CB51BF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260" w:type="dxa"/>
          </w:tcPr>
          <w:p w14:paraId="4E9AEA39" w14:textId="3D5F2ADE" w:rsidR="00ED12E0" w:rsidRPr="00687631" w:rsidRDefault="007261AB" w:rsidP="00BA1CAE">
            <w:pPr>
              <w:pStyle w:val="acctfourfigures"/>
              <w:tabs>
                <w:tab w:val="clear" w:pos="765"/>
              </w:tabs>
              <w:spacing w:line="240" w:lineRule="auto"/>
              <w:ind w:left="-1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87631">
              <w:rPr>
                <w:rFonts w:asciiTheme="majorBidi" w:hAnsiTheme="majorBidi" w:cstheme="majorBidi"/>
                <w:sz w:val="30"/>
                <w:szCs w:val="30"/>
              </w:rPr>
              <w:t>429,809</w:t>
            </w:r>
          </w:p>
        </w:tc>
        <w:tc>
          <w:tcPr>
            <w:tcW w:w="270" w:type="dxa"/>
          </w:tcPr>
          <w:p w14:paraId="281878E8" w14:textId="77777777" w:rsidR="00ED12E0" w:rsidRPr="001107DB" w:rsidRDefault="00ED12E0" w:rsidP="00BA1CAE">
            <w:pPr>
              <w:pStyle w:val="acctfourfigures"/>
              <w:tabs>
                <w:tab w:val="clear" w:pos="765"/>
              </w:tabs>
              <w:spacing w:line="240" w:lineRule="auto"/>
              <w:ind w:left="-1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DE31AD9" w14:textId="77777777" w:rsidR="00ED12E0" w:rsidRPr="001107DB" w:rsidRDefault="00ED12E0" w:rsidP="00BA1CAE">
            <w:pPr>
              <w:pStyle w:val="acctfourfigures"/>
              <w:tabs>
                <w:tab w:val="clear" w:pos="765"/>
              </w:tabs>
              <w:spacing w:line="240" w:lineRule="auto"/>
              <w:ind w:left="-1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B51B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424</w:t>
            </w:r>
            <w:r w:rsidRPr="001107D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CB51B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36</w:t>
            </w:r>
            <w:r w:rsidRPr="0029764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</w:p>
        </w:tc>
      </w:tr>
      <w:tr w:rsidR="00ED12E0" w:rsidRPr="006F6A1B" w14:paraId="33964934" w14:textId="77777777" w:rsidTr="002B20C5">
        <w:trPr>
          <w:trHeight w:val="20"/>
        </w:trPr>
        <w:tc>
          <w:tcPr>
            <w:tcW w:w="6660" w:type="dxa"/>
          </w:tcPr>
          <w:p w14:paraId="6C315E03" w14:textId="77777777" w:rsidR="00ED12E0" w:rsidRPr="001107DB" w:rsidRDefault="00ED12E0" w:rsidP="00BA1CAE">
            <w:pPr>
              <w:spacing w:line="240" w:lineRule="auto"/>
              <w:ind w:left="-20"/>
              <w:rPr>
                <w:rFonts w:asciiTheme="majorBidi" w:hAnsiTheme="majorBidi" w:cstheme="majorBidi"/>
                <w:sz w:val="30"/>
                <w:szCs w:val="30"/>
              </w:rPr>
            </w:pPr>
            <w:r w:rsidRPr="00B6483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ปีที่ </w:t>
            </w:r>
            <w:r w:rsidRPr="00CB51BF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260" w:type="dxa"/>
          </w:tcPr>
          <w:p w14:paraId="3CF07866" w14:textId="34A9ADD9" w:rsidR="00ED12E0" w:rsidRPr="00687631" w:rsidRDefault="007261AB" w:rsidP="00BA1CAE">
            <w:pPr>
              <w:pStyle w:val="acctfourfigures"/>
              <w:tabs>
                <w:tab w:val="clear" w:pos="765"/>
              </w:tabs>
              <w:spacing w:line="240" w:lineRule="auto"/>
              <w:ind w:left="-1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87631">
              <w:rPr>
                <w:rFonts w:asciiTheme="majorBidi" w:hAnsiTheme="majorBidi" w:cstheme="majorBidi"/>
                <w:sz w:val="30"/>
                <w:szCs w:val="30"/>
              </w:rPr>
              <w:t>429,809</w:t>
            </w:r>
          </w:p>
        </w:tc>
        <w:tc>
          <w:tcPr>
            <w:tcW w:w="270" w:type="dxa"/>
          </w:tcPr>
          <w:p w14:paraId="7047BCB0" w14:textId="77777777" w:rsidR="00ED12E0" w:rsidRPr="001107DB" w:rsidRDefault="00ED12E0" w:rsidP="00BA1CAE">
            <w:pPr>
              <w:pStyle w:val="acctfourfigures"/>
              <w:tabs>
                <w:tab w:val="clear" w:pos="765"/>
              </w:tabs>
              <w:spacing w:line="240" w:lineRule="auto"/>
              <w:ind w:left="-1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B1EB1C3" w14:textId="77777777" w:rsidR="00ED12E0" w:rsidRPr="001107DB" w:rsidRDefault="00ED12E0" w:rsidP="00BA1CAE">
            <w:pPr>
              <w:pStyle w:val="acctfourfigures"/>
              <w:tabs>
                <w:tab w:val="clear" w:pos="765"/>
              </w:tabs>
              <w:spacing w:line="240" w:lineRule="auto"/>
              <w:ind w:left="-1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B51B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424</w:t>
            </w:r>
            <w:r w:rsidRPr="001107D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CB51B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36</w:t>
            </w:r>
            <w:r w:rsidRPr="0029764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</w:p>
        </w:tc>
      </w:tr>
      <w:tr w:rsidR="00ED12E0" w:rsidRPr="006F6A1B" w14:paraId="6C43E93B" w14:textId="77777777" w:rsidTr="002B20C5">
        <w:trPr>
          <w:trHeight w:val="20"/>
        </w:trPr>
        <w:tc>
          <w:tcPr>
            <w:tcW w:w="6660" w:type="dxa"/>
          </w:tcPr>
          <w:p w14:paraId="27830EAF" w14:textId="77777777" w:rsidR="00ED12E0" w:rsidRPr="001107DB" w:rsidRDefault="00ED12E0" w:rsidP="00BA1CAE">
            <w:pPr>
              <w:spacing w:line="240" w:lineRule="auto"/>
              <w:ind w:left="-20"/>
              <w:rPr>
                <w:rFonts w:asciiTheme="majorBidi" w:hAnsiTheme="majorBidi" w:cstheme="majorBidi"/>
                <w:sz w:val="30"/>
                <w:szCs w:val="30"/>
              </w:rPr>
            </w:pPr>
            <w:r w:rsidRPr="00B6483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ปีที่ </w:t>
            </w:r>
            <w:r w:rsidRPr="00CB51BF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260" w:type="dxa"/>
          </w:tcPr>
          <w:p w14:paraId="69D70B4A" w14:textId="2BD0ACC6" w:rsidR="00ED12E0" w:rsidRPr="00687631" w:rsidRDefault="007261AB" w:rsidP="00BA1CAE">
            <w:pPr>
              <w:pStyle w:val="acctfourfigures"/>
              <w:tabs>
                <w:tab w:val="clear" w:pos="765"/>
              </w:tabs>
              <w:spacing w:line="240" w:lineRule="auto"/>
              <w:ind w:left="-1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87631">
              <w:rPr>
                <w:rFonts w:asciiTheme="majorBidi" w:hAnsiTheme="majorBidi" w:cstheme="majorBidi"/>
                <w:sz w:val="30"/>
                <w:szCs w:val="30"/>
              </w:rPr>
              <w:t>429,809</w:t>
            </w:r>
          </w:p>
        </w:tc>
        <w:tc>
          <w:tcPr>
            <w:tcW w:w="270" w:type="dxa"/>
          </w:tcPr>
          <w:p w14:paraId="79D90D2A" w14:textId="77777777" w:rsidR="00ED12E0" w:rsidRPr="001107DB" w:rsidRDefault="00ED12E0" w:rsidP="00BA1CAE">
            <w:pPr>
              <w:pStyle w:val="acctfourfigures"/>
              <w:tabs>
                <w:tab w:val="clear" w:pos="765"/>
              </w:tabs>
              <w:spacing w:line="240" w:lineRule="auto"/>
              <w:ind w:left="-1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6DB0B0F" w14:textId="77777777" w:rsidR="00ED12E0" w:rsidRPr="001107DB" w:rsidRDefault="00ED12E0" w:rsidP="00BA1CAE">
            <w:pPr>
              <w:pStyle w:val="acctfourfigures"/>
              <w:tabs>
                <w:tab w:val="clear" w:pos="765"/>
              </w:tabs>
              <w:spacing w:line="240" w:lineRule="auto"/>
              <w:ind w:left="-1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B51B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424</w:t>
            </w:r>
            <w:r w:rsidRPr="001107D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CB51B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36</w:t>
            </w:r>
            <w:r w:rsidRPr="0029764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</w:p>
        </w:tc>
      </w:tr>
      <w:tr w:rsidR="00ED12E0" w:rsidRPr="006F6A1B" w14:paraId="524548AC" w14:textId="77777777" w:rsidTr="002B20C5">
        <w:trPr>
          <w:trHeight w:val="20"/>
        </w:trPr>
        <w:tc>
          <w:tcPr>
            <w:tcW w:w="6660" w:type="dxa"/>
          </w:tcPr>
          <w:p w14:paraId="045771C6" w14:textId="77777777" w:rsidR="00ED12E0" w:rsidRPr="001107DB" w:rsidRDefault="00ED12E0" w:rsidP="00BA1CAE">
            <w:pPr>
              <w:spacing w:line="240" w:lineRule="auto"/>
              <w:ind w:left="-20"/>
              <w:rPr>
                <w:rFonts w:asciiTheme="majorBidi" w:hAnsiTheme="majorBidi" w:cstheme="majorBidi"/>
                <w:sz w:val="30"/>
                <w:szCs w:val="30"/>
              </w:rPr>
            </w:pPr>
            <w:r w:rsidRPr="00B6483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ปีที่ </w:t>
            </w:r>
            <w:r w:rsidRPr="00CB51BF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260" w:type="dxa"/>
          </w:tcPr>
          <w:p w14:paraId="29B47DCA" w14:textId="28587E1B" w:rsidR="00ED12E0" w:rsidRPr="00687631" w:rsidRDefault="007261AB" w:rsidP="00BA1CAE">
            <w:pPr>
              <w:pStyle w:val="acctfourfigures"/>
              <w:tabs>
                <w:tab w:val="clear" w:pos="765"/>
              </w:tabs>
              <w:spacing w:line="240" w:lineRule="auto"/>
              <w:ind w:left="-1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87631">
              <w:rPr>
                <w:rFonts w:asciiTheme="majorBidi" w:hAnsiTheme="majorBidi" w:cstheme="majorBidi"/>
                <w:sz w:val="30"/>
                <w:szCs w:val="30"/>
              </w:rPr>
              <w:t>429,809</w:t>
            </w:r>
          </w:p>
        </w:tc>
        <w:tc>
          <w:tcPr>
            <w:tcW w:w="270" w:type="dxa"/>
          </w:tcPr>
          <w:p w14:paraId="0C4A8574" w14:textId="77777777" w:rsidR="00ED12E0" w:rsidRPr="001107DB" w:rsidRDefault="00ED12E0" w:rsidP="00BA1CAE">
            <w:pPr>
              <w:pStyle w:val="acctfourfigures"/>
              <w:tabs>
                <w:tab w:val="clear" w:pos="765"/>
              </w:tabs>
              <w:spacing w:line="240" w:lineRule="auto"/>
              <w:ind w:left="-1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1EE692B" w14:textId="77777777" w:rsidR="00ED12E0" w:rsidRPr="001107DB" w:rsidRDefault="00ED12E0" w:rsidP="00BA1CAE">
            <w:pPr>
              <w:pStyle w:val="acctfourfigures"/>
              <w:tabs>
                <w:tab w:val="clear" w:pos="765"/>
              </w:tabs>
              <w:spacing w:line="240" w:lineRule="auto"/>
              <w:ind w:left="-1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B51B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424</w:t>
            </w:r>
            <w:r w:rsidRPr="001107D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CB51B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36</w:t>
            </w:r>
            <w:r w:rsidRPr="0029764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</w:p>
        </w:tc>
      </w:tr>
      <w:tr w:rsidR="00ED12E0" w:rsidRPr="006F6A1B" w14:paraId="4052F2ED" w14:textId="77777777" w:rsidTr="002B20C5">
        <w:trPr>
          <w:trHeight w:val="20"/>
        </w:trPr>
        <w:tc>
          <w:tcPr>
            <w:tcW w:w="6660" w:type="dxa"/>
          </w:tcPr>
          <w:p w14:paraId="4701D536" w14:textId="77777777" w:rsidR="00ED12E0" w:rsidRPr="001107DB" w:rsidRDefault="00ED12E0" w:rsidP="00BA1CAE">
            <w:pPr>
              <w:spacing w:line="240" w:lineRule="auto"/>
              <w:ind w:left="-20"/>
              <w:rPr>
                <w:rFonts w:asciiTheme="majorBidi" w:hAnsiTheme="majorBidi" w:cstheme="majorBidi"/>
                <w:sz w:val="30"/>
                <w:szCs w:val="30"/>
              </w:rPr>
            </w:pPr>
            <w:r w:rsidRPr="00B6483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หลังจากปีที่ </w:t>
            </w:r>
            <w:r w:rsidRPr="00CB51BF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C5D5395" w14:textId="314D1041" w:rsidR="00ED12E0" w:rsidRPr="00687631" w:rsidRDefault="007261AB" w:rsidP="00BA1CAE">
            <w:pPr>
              <w:pStyle w:val="acctfourfigures"/>
              <w:tabs>
                <w:tab w:val="clear" w:pos="765"/>
              </w:tabs>
              <w:spacing w:line="240" w:lineRule="auto"/>
              <w:ind w:left="-1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87631">
              <w:rPr>
                <w:rFonts w:asciiTheme="majorBidi" w:hAnsiTheme="majorBidi" w:cstheme="majorBidi"/>
                <w:sz w:val="30"/>
                <w:szCs w:val="30"/>
              </w:rPr>
              <w:t>4,172,31</w:t>
            </w:r>
            <w:r w:rsidR="00C304F6" w:rsidRPr="00687631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135C423D" w14:textId="77777777" w:rsidR="00ED12E0" w:rsidRPr="001107DB" w:rsidRDefault="00ED12E0" w:rsidP="00BA1CAE">
            <w:pPr>
              <w:pStyle w:val="acctfourfigures"/>
              <w:tabs>
                <w:tab w:val="clear" w:pos="765"/>
              </w:tabs>
              <w:spacing w:line="240" w:lineRule="auto"/>
              <w:ind w:left="-1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565E019" w14:textId="77777777" w:rsidR="00ED12E0" w:rsidRPr="001107DB" w:rsidRDefault="00ED12E0" w:rsidP="00BA1CAE">
            <w:pPr>
              <w:pStyle w:val="acctfourfigures"/>
              <w:tabs>
                <w:tab w:val="clear" w:pos="765"/>
              </w:tabs>
              <w:spacing w:line="240" w:lineRule="auto"/>
              <w:ind w:left="-1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B51B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B51B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52</w:t>
            </w:r>
            <w:r w:rsidRPr="0029764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B51B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512</w:t>
            </w:r>
          </w:p>
        </w:tc>
      </w:tr>
      <w:tr w:rsidR="00ED12E0" w:rsidRPr="004D0A56" w14:paraId="556CCEF9" w14:textId="77777777" w:rsidTr="002B20C5">
        <w:trPr>
          <w:trHeight w:val="20"/>
        </w:trPr>
        <w:tc>
          <w:tcPr>
            <w:tcW w:w="6660" w:type="dxa"/>
          </w:tcPr>
          <w:p w14:paraId="493E51C1" w14:textId="77777777" w:rsidR="00ED12E0" w:rsidRPr="00B64833" w:rsidRDefault="00ED12E0" w:rsidP="00BA1CAE">
            <w:pPr>
              <w:spacing w:line="240" w:lineRule="auto"/>
              <w:ind w:left="-2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6483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6D322EA" w14:textId="309BC865" w:rsidR="00ED12E0" w:rsidRPr="00687631" w:rsidRDefault="007261AB" w:rsidP="00BA1CAE">
            <w:pPr>
              <w:pStyle w:val="acctfourfigures"/>
              <w:tabs>
                <w:tab w:val="clear" w:pos="765"/>
              </w:tabs>
              <w:spacing w:line="240" w:lineRule="auto"/>
              <w:ind w:left="-11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8763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6,321,3</w:t>
            </w:r>
            <w:r w:rsidR="00AB12C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</w:t>
            </w:r>
            <w:r w:rsidR="00C304F6" w:rsidRPr="0068763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</w:tcPr>
          <w:p w14:paraId="1CEF67FE" w14:textId="77777777" w:rsidR="00ED12E0" w:rsidRPr="001107DB" w:rsidRDefault="00ED12E0" w:rsidP="00BA1CAE">
            <w:pPr>
              <w:pStyle w:val="acctfourfigures"/>
              <w:tabs>
                <w:tab w:val="clear" w:pos="765"/>
              </w:tabs>
              <w:spacing w:line="240" w:lineRule="auto"/>
              <w:ind w:left="-11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7752DDA" w14:textId="77777777" w:rsidR="00ED12E0" w:rsidRPr="001107DB" w:rsidRDefault="00ED12E0" w:rsidP="00BA1CAE">
            <w:pPr>
              <w:pStyle w:val="acctfourfigures"/>
              <w:tabs>
                <w:tab w:val="clear" w:pos="765"/>
              </w:tabs>
              <w:spacing w:line="240" w:lineRule="auto"/>
              <w:ind w:left="-11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B51B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B51B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642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B51B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34</w:t>
            </w:r>
            <w:r w:rsidRPr="0029764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</w:t>
            </w:r>
          </w:p>
        </w:tc>
      </w:tr>
    </w:tbl>
    <w:p w14:paraId="4A4D0AF0" w14:textId="77777777" w:rsidR="00ED12E0" w:rsidRPr="0024075D" w:rsidRDefault="00ED12E0" w:rsidP="00ED12E0">
      <w:pPr>
        <w:pStyle w:val="block"/>
        <w:spacing w:after="0" w:line="240" w:lineRule="auto"/>
        <w:ind w:left="547" w:right="43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08A962EC" w14:textId="39A12CB1" w:rsidR="00ED12E0" w:rsidRDefault="00ED12E0" w:rsidP="00ED12E0">
      <w:pPr>
        <w:pStyle w:val="a6"/>
        <w:ind w:right="0" w:firstLine="576"/>
        <w:jc w:val="thaiDistribute"/>
        <w:rPr>
          <w:rFonts w:ascii="Angsana New" w:hAnsi="Angsana New" w:cs="Angsana New"/>
          <w:spacing w:val="4"/>
          <w:sz w:val="30"/>
          <w:szCs w:val="30"/>
          <w:lang w:val="en-US"/>
        </w:rPr>
      </w:pPr>
      <w:r w:rsidRPr="00B64833">
        <w:rPr>
          <w:rFonts w:ascii="Angsana New" w:hAnsi="Angsana New" w:cs="Angsana New" w:hint="cs"/>
          <w:spacing w:val="4"/>
          <w:sz w:val="30"/>
          <w:szCs w:val="30"/>
          <w:lang w:val="en-US"/>
        </w:rPr>
        <w:t>*</w:t>
      </w:r>
      <w:r w:rsidRPr="00B64833">
        <w:rPr>
          <w:rFonts w:ascii="Angsana New" w:hAnsi="Angsana New" w:cs="Angsana New"/>
          <w:spacing w:val="4"/>
          <w:sz w:val="30"/>
          <w:szCs w:val="30"/>
          <w:cs/>
          <w:lang w:val="en-US"/>
        </w:rPr>
        <w:t xml:space="preserve">ค่าเช่าแปรผัน จะอ้างอิงจากผลประกอบการของโรงแรม </w:t>
      </w:r>
    </w:p>
    <w:p w14:paraId="773C5325" w14:textId="77777777" w:rsidR="008E5684" w:rsidRDefault="008E5684" w:rsidP="00ED12E0">
      <w:pPr>
        <w:pStyle w:val="a6"/>
        <w:ind w:right="0" w:firstLine="576"/>
        <w:jc w:val="thaiDistribute"/>
        <w:rPr>
          <w:rFonts w:ascii="Angsana New" w:hAnsi="Angsana New" w:cs="Angsana New"/>
          <w:spacing w:val="4"/>
          <w:sz w:val="30"/>
          <w:szCs w:val="30"/>
        </w:rPr>
      </w:pPr>
    </w:p>
    <w:p w14:paraId="6544A105" w14:textId="4122D1AE" w:rsidR="00ED12E0" w:rsidRDefault="00ED12E0" w:rsidP="00ED12E0">
      <w:pPr>
        <w:pStyle w:val="block"/>
        <w:spacing w:after="0" w:line="240" w:lineRule="auto"/>
        <w:ind w:left="547" w:right="43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6FD2D6FA" w14:textId="068E1BB3" w:rsidR="005E07AF" w:rsidRDefault="005E07AF" w:rsidP="00ED12E0">
      <w:pPr>
        <w:pStyle w:val="block"/>
        <w:spacing w:after="0" w:line="240" w:lineRule="auto"/>
        <w:ind w:left="547" w:right="43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14C964A4" w14:textId="0D26AD6A" w:rsidR="005E07AF" w:rsidRDefault="005E07AF" w:rsidP="00ED12E0">
      <w:pPr>
        <w:pStyle w:val="block"/>
        <w:spacing w:after="0" w:line="240" w:lineRule="auto"/>
        <w:ind w:left="547" w:right="43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1FD77A13" w14:textId="77777777" w:rsidR="005E07AF" w:rsidRPr="0024075D" w:rsidRDefault="005E07AF" w:rsidP="00ED12E0">
      <w:pPr>
        <w:pStyle w:val="block"/>
        <w:spacing w:after="0" w:line="240" w:lineRule="auto"/>
        <w:ind w:left="547" w:right="43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14E219E1" w14:textId="5DA3F48D" w:rsidR="00ED12E0" w:rsidRPr="00365E94" w:rsidRDefault="005E07AF" w:rsidP="00EB19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8</w:t>
      </w:r>
      <w:r w:rsidR="00ED12E0" w:rsidRPr="00365E94">
        <w:rPr>
          <w:rFonts w:ascii="Angsana New" w:hAnsi="Angsana New"/>
          <w:b/>
          <w:bCs/>
          <w:sz w:val="30"/>
          <w:szCs w:val="30"/>
        </w:rPr>
        <w:tab/>
      </w:r>
      <w:r w:rsidR="00ED12E0" w:rsidRPr="00B64833">
        <w:rPr>
          <w:rFonts w:ascii="Angsana New" w:hAnsi="Angsana New"/>
          <w:b/>
          <w:bCs/>
          <w:sz w:val="30"/>
          <w:szCs w:val="30"/>
          <w:cs/>
        </w:rPr>
        <w:t>เงินสดและรายการเทียบเท่าเงินสด</w:t>
      </w:r>
    </w:p>
    <w:p w14:paraId="41079724" w14:textId="77777777" w:rsidR="00ED12E0" w:rsidRPr="0024075D" w:rsidRDefault="00ED12E0" w:rsidP="00ED12E0">
      <w:pPr>
        <w:pStyle w:val="block"/>
        <w:spacing w:after="0" w:line="240" w:lineRule="auto"/>
        <w:ind w:left="547" w:right="43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70"/>
        <w:gridCol w:w="1260"/>
        <w:gridCol w:w="270"/>
        <w:gridCol w:w="1440"/>
        <w:gridCol w:w="236"/>
        <w:gridCol w:w="1260"/>
        <w:gridCol w:w="270"/>
        <w:gridCol w:w="1474"/>
      </w:tblGrid>
      <w:tr w:rsidR="00ED12E0" w:rsidRPr="00CE726B" w14:paraId="3A19C509" w14:textId="77777777" w:rsidTr="00BA1CAE">
        <w:trPr>
          <w:cantSplit/>
          <w:trHeight w:val="20"/>
        </w:trPr>
        <w:tc>
          <w:tcPr>
            <w:tcW w:w="2970" w:type="dxa"/>
          </w:tcPr>
          <w:p w14:paraId="5B3E2814" w14:textId="77777777" w:rsidR="00ED12E0" w:rsidRPr="00B64833" w:rsidRDefault="00ED12E0" w:rsidP="00BA1CAE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970" w:type="dxa"/>
            <w:gridSpan w:val="3"/>
          </w:tcPr>
          <w:p w14:paraId="7A946599" w14:textId="77777777" w:rsidR="00ED12E0" w:rsidRPr="00B14F41" w:rsidRDefault="00ED12E0" w:rsidP="00BA1CAE">
            <w:pPr>
              <w:pStyle w:val="Heading9"/>
              <w:jc w:val="center"/>
              <w:rPr>
                <w:rFonts w:asciiTheme="majorBidi" w:hAnsiTheme="majorBidi" w:cstheme="majorBidi"/>
                <w:b w:val="0"/>
                <w:bCs w:val="0"/>
              </w:rPr>
            </w:pPr>
            <w:r w:rsidRPr="00CB51BF">
              <w:rPr>
                <w:rFonts w:asciiTheme="majorBidi" w:hAnsiTheme="majorBidi" w:cstheme="majorBidi"/>
                <w:b w:val="0"/>
                <w:bCs w:val="0"/>
              </w:rPr>
              <w:t>31</w:t>
            </w:r>
            <w:r w:rsidRPr="00B14F41">
              <w:rPr>
                <w:rFonts w:asciiTheme="majorBidi" w:hAnsiTheme="majorBidi" w:cstheme="majorBidi"/>
                <w:b w:val="0"/>
                <w:bCs w:val="0"/>
              </w:rPr>
              <w:t xml:space="preserve"> </w:t>
            </w:r>
            <w:r w:rsidRPr="00B64833">
              <w:rPr>
                <w:rFonts w:asciiTheme="majorBidi" w:hAnsiTheme="majorBidi" w:cstheme="majorBidi"/>
                <w:b w:val="0"/>
                <w:bCs w:val="0"/>
                <w:cs/>
              </w:rPr>
              <w:t xml:space="preserve">ธันวาคม </w:t>
            </w:r>
            <w:r w:rsidRPr="00CB51BF">
              <w:rPr>
                <w:rFonts w:asciiTheme="majorBidi" w:hAnsiTheme="majorBidi" w:cstheme="majorBidi"/>
                <w:b w:val="0"/>
                <w:bCs w:val="0"/>
              </w:rPr>
              <w:t>256</w:t>
            </w:r>
            <w:r>
              <w:rPr>
                <w:rFonts w:asciiTheme="majorBidi" w:hAnsiTheme="majorBidi" w:cstheme="majorBidi"/>
                <w:b w:val="0"/>
                <w:bCs w:val="0"/>
              </w:rPr>
              <w:t>4</w:t>
            </w:r>
          </w:p>
        </w:tc>
        <w:tc>
          <w:tcPr>
            <w:tcW w:w="236" w:type="dxa"/>
          </w:tcPr>
          <w:p w14:paraId="2A0A92B9" w14:textId="77777777" w:rsidR="00ED12E0" w:rsidRPr="00B14F41" w:rsidRDefault="00ED12E0" w:rsidP="00BA1CAE">
            <w:pPr>
              <w:pStyle w:val="Heading9"/>
              <w:jc w:val="center"/>
              <w:rPr>
                <w:rFonts w:asciiTheme="majorBidi" w:hAnsiTheme="majorBidi" w:cstheme="majorBidi"/>
                <w:b w:val="0"/>
                <w:bCs w:val="0"/>
              </w:rPr>
            </w:pPr>
          </w:p>
        </w:tc>
        <w:tc>
          <w:tcPr>
            <w:tcW w:w="3004" w:type="dxa"/>
            <w:gridSpan w:val="3"/>
          </w:tcPr>
          <w:p w14:paraId="72AB8BA9" w14:textId="77777777" w:rsidR="00ED12E0" w:rsidRPr="00B14F41" w:rsidRDefault="00ED12E0" w:rsidP="00BA1CAE">
            <w:pPr>
              <w:pStyle w:val="Heading9"/>
              <w:jc w:val="center"/>
              <w:rPr>
                <w:rFonts w:asciiTheme="majorBidi" w:hAnsiTheme="majorBidi" w:cstheme="majorBidi"/>
                <w:b w:val="0"/>
                <w:bCs w:val="0"/>
              </w:rPr>
            </w:pPr>
            <w:r w:rsidRPr="00CB51BF">
              <w:rPr>
                <w:rFonts w:asciiTheme="majorBidi" w:hAnsiTheme="majorBidi" w:cstheme="majorBidi"/>
                <w:b w:val="0"/>
                <w:bCs w:val="0"/>
              </w:rPr>
              <w:t>31</w:t>
            </w:r>
            <w:r w:rsidRPr="00B14F41">
              <w:rPr>
                <w:rFonts w:asciiTheme="majorBidi" w:hAnsiTheme="majorBidi" w:cstheme="majorBidi"/>
                <w:b w:val="0"/>
                <w:bCs w:val="0"/>
              </w:rPr>
              <w:t xml:space="preserve"> </w:t>
            </w:r>
            <w:r w:rsidRPr="00B64833">
              <w:rPr>
                <w:rFonts w:asciiTheme="majorBidi" w:hAnsiTheme="majorBidi" w:cstheme="majorBidi"/>
                <w:b w:val="0"/>
                <w:bCs w:val="0"/>
                <w:cs/>
              </w:rPr>
              <w:t xml:space="preserve">ธันวาคม </w:t>
            </w:r>
            <w:r w:rsidRPr="00CB51BF">
              <w:rPr>
                <w:rFonts w:asciiTheme="majorBidi" w:hAnsiTheme="majorBidi" w:cstheme="majorBidi"/>
                <w:b w:val="0"/>
                <w:bCs w:val="0"/>
              </w:rPr>
              <w:t>256</w:t>
            </w:r>
            <w:r>
              <w:rPr>
                <w:rFonts w:asciiTheme="majorBidi" w:hAnsiTheme="majorBidi" w:cstheme="majorBidi"/>
                <w:b w:val="0"/>
                <w:bCs w:val="0"/>
              </w:rPr>
              <w:t>3</w:t>
            </w:r>
          </w:p>
        </w:tc>
      </w:tr>
      <w:tr w:rsidR="00ED12E0" w:rsidRPr="00CE726B" w14:paraId="24F70EB6" w14:textId="77777777" w:rsidTr="00BA1CAE">
        <w:trPr>
          <w:cantSplit/>
          <w:trHeight w:val="20"/>
        </w:trPr>
        <w:tc>
          <w:tcPr>
            <w:tcW w:w="2970" w:type="dxa"/>
          </w:tcPr>
          <w:p w14:paraId="09A8C0D1" w14:textId="77777777" w:rsidR="00ED12E0" w:rsidRPr="00B64833" w:rsidRDefault="00ED12E0" w:rsidP="00BA1CAE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29F9BD89" w14:textId="77777777" w:rsidR="00ED12E0" w:rsidRPr="00B14F41" w:rsidRDefault="00ED12E0" w:rsidP="00BA1CAE">
            <w:pPr>
              <w:pStyle w:val="Heading9"/>
              <w:ind w:left="-105" w:right="-105"/>
              <w:jc w:val="center"/>
              <w:rPr>
                <w:rFonts w:asciiTheme="majorBidi" w:hAnsiTheme="majorBidi" w:cstheme="majorBidi"/>
                <w:b w:val="0"/>
                <w:bCs w:val="0"/>
                <w:i/>
                <w:iCs/>
              </w:rPr>
            </w:pPr>
          </w:p>
        </w:tc>
        <w:tc>
          <w:tcPr>
            <w:tcW w:w="270" w:type="dxa"/>
          </w:tcPr>
          <w:p w14:paraId="6CE8FFAB" w14:textId="77777777" w:rsidR="00ED12E0" w:rsidRPr="00B14F41" w:rsidRDefault="00ED12E0" w:rsidP="00BA1CAE">
            <w:pPr>
              <w:pStyle w:val="Heading9"/>
              <w:ind w:left="-105" w:right="-105"/>
              <w:jc w:val="center"/>
              <w:rPr>
                <w:rFonts w:asciiTheme="majorBidi" w:hAnsiTheme="majorBidi" w:cstheme="majorBidi"/>
                <w:b w:val="0"/>
                <w:bCs w:val="0"/>
              </w:rPr>
            </w:pPr>
          </w:p>
        </w:tc>
        <w:tc>
          <w:tcPr>
            <w:tcW w:w="1440" w:type="dxa"/>
          </w:tcPr>
          <w:p w14:paraId="41A5273A" w14:textId="77777777" w:rsidR="00ED12E0" w:rsidRPr="00B14F41" w:rsidRDefault="00ED12E0" w:rsidP="00BA1CAE">
            <w:pPr>
              <w:pStyle w:val="Heading9"/>
              <w:ind w:left="-105" w:right="-105"/>
              <w:jc w:val="center"/>
              <w:rPr>
                <w:rFonts w:asciiTheme="majorBidi" w:hAnsiTheme="majorBidi" w:cstheme="majorBidi"/>
                <w:b w:val="0"/>
                <w:bCs w:val="0"/>
              </w:rPr>
            </w:pPr>
            <w:r w:rsidRPr="00B64833">
              <w:rPr>
                <w:rFonts w:asciiTheme="majorBidi" w:hAnsiTheme="majorBidi" w:cstheme="majorBidi"/>
                <w:b w:val="0"/>
                <w:bCs w:val="0"/>
                <w:cs/>
              </w:rPr>
              <w:t>อัตราดอกเบี้ย</w:t>
            </w:r>
          </w:p>
        </w:tc>
        <w:tc>
          <w:tcPr>
            <w:tcW w:w="236" w:type="dxa"/>
          </w:tcPr>
          <w:p w14:paraId="77DEA951" w14:textId="77777777" w:rsidR="00ED12E0" w:rsidRPr="00B14F41" w:rsidRDefault="00ED12E0" w:rsidP="00BA1CAE">
            <w:pPr>
              <w:pStyle w:val="Heading9"/>
              <w:ind w:left="-105" w:right="-105"/>
              <w:jc w:val="center"/>
              <w:rPr>
                <w:rFonts w:asciiTheme="majorBidi" w:hAnsiTheme="majorBidi" w:cstheme="majorBidi"/>
                <w:b w:val="0"/>
                <w:bCs w:val="0"/>
              </w:rPr>
            </w:pPr>
          </w:p>
        </w:tc>
        <w:tc>
          <w:tcPr>
            <w:tcW w:w="1260" w:type="dxa"/>
          </w:tcPr>
          <w:p w14:paraId="3412930B" w14:textId="77777777" w:rsidR="00ED12E0" w:rsidRPr="00B14F41" w:rsidRDefault="00ED12E0" w:rsidP="00BA1CAE">
            <w:pPr>
              <w:pStyle w:val="Heading9"/>
              <w:ind w:left="-105" w:right="-105"/>
              <w:jc w:val="center"/>
              <w:rPr>
                <w:rFonts w:asciiTheme="majorBidi" w:hAnsiTheme="majorBidi" w:cstheme="majorBidi"/>
                <w:b w:val="0"/>
                <w:bCs w:val="0"/>
              </w:rPr>
            </w:pPr>
          </w:p>
        </w:tc>
        <w:tc>
          <w:tcPr>
            <w:tcW w:w="270" w:type="dxa"/>
          </w:tcPr>
          <w:p w14:paraId="479FE855" w14:textId="77777777" w:rsidR="00ED12E0" w:rsidRPr="00B14F41" w:rsidRDefault="00ED12E0" w:rsidP="00BA1CAE">
            <w:pPr>
              <w:pStyle w:val="Heading9"/>
              <w:ind w:left="-105" w:right="-105"/>
              <w:jc w:val="center"/>
              <w:rPr>
                <w:rFonts w:asciiTheme="majorBidi" w:hAnsiTheme="majorBidi" w:cstheme="majorBidi"/>
                <w:b w:val="0"/>
                <w:bCs w:val="0"/>
              </w:rPr>
            </w:pPr>
          </w:p>
        </w:tc>
        <w:tc>
          <w:tcPr>
            <w:tcW w:w="1474" w:type="dxa"/>
          </w:tcPr>
          <w:p w14:paraId="5CA0EED3" w14:textId="77777777" w:rsidR="00ED12E0" w:rsidRPr="00B14F41" w:rsidRDefault="00ED12E0" w:rsidP="00BA1CAE">
            <w:pPr>
              <w:pStyle w:val="Heading9"/>
              <w:ind w:left="-105" w:right="-105"/>
              <w:jc w:val="center"/>
              <w:rPr>
                <w:rFonts w:asciiTheme="majorBidi" w:hAnsiTheme="majorBidi" w:cstheme="majorBidi"/>
                <w:b w:val="0"/>
                <w:bCs w:val="0"/>
              </w:rPr>
            </w:pPr>
            <w:r w:rsidRPr="00B64833">
              <w:rPr>
                <w:rFonts w:asciiTheme="majorBidi" w:hAnsiTheme="majorBidi" w:cstheme="majorBidi"/>
                <w:b w:val="0"/>
                <w:bCs w:val="0"/>
                <w:cs/>
              </w:rPr>
              <w:t>อัตราดอกเบี้ย</w:t>
            </w:r>
          </w:p>
        </w:tc>
      </w:tr>
      <w:tr w:rsidR="00ED12E0" w:rsidRPr="00CE726B" w14:paraId="460AC3DE" w14:textId="77777777" w:rsidTr="00BA1CAE">
        <w:trPr>
          <w:cantSplit/>
          <w:trHeight w:val="20"/>
        </w:trPr>
        <w:tc>
          <w:tcPr>
            <w:tcW w:w="2970" w:type="dxa"/>
          </w:tcPr>
          <w:p w14:paraId="34FC31D6" w14:textId="77777777" w:rsidR="00ED12E0" w:rsidRPr="00CE726B" w:rsidRDefault="00ED12E0" w:rsidP="00BA1CAE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A10B0CA" w14:textId="77777777" w:rsidR="00ED12E0" w:rsidRPr="00B14F41" w:rsidRDefault="00ED12E0" w:rsidP="00BA1CAE">
            <w:pPr>
              <w:pStyle w:val="Heading9"/>
              <w:ind w:left="-105" w:right="-105"/>
              <w:jc w:val="center"/>
              <w:rPr>
                <w:rFonts w:asciiTheme="majorBidi" w:hAnsiTheme="majorBidi" w:cstheme="majorBidi"/>
                <w:b w:val="0"/>
                <w:bCs w:val="0"/>
              </w:rPr>
            </w:pPr>
            <w:r w:rsidRPr="00B14F41">
              <w:rPr>
                <w:rFonts w:asciiTheme="majorBidi" w:hAnsiTheme="majorBidi" w:cstheme="majorBidi"/>
                <w:b w:val="0"/>
                <w:bCs w:val="0"/>
                <w:i/>
                <w:iCs/>
              </w:rPr>
              <w:t>(</w:t>
            </w:r>
            <w:r w:rsidRPr="00B64833">
              <w:rPr>
                <w:rFonts w:asciiTheme="majorBidi" w:hAnsiTheme="majorBidi" w:cstheme="majorBidi"/>
                <w:b w:val="0"/>
                <w:bCs w:val="0"/>
                <w:i/>
                <w:iCs/>
                <w:cs/>
              </w:rPr>
              <w:t>พันบาท</w:t>
            </w:r>
            <w:r w:rsidRPr="00B14F41">
              <w:rPr>
                <w:rFonts w:asciiTheme="majorBidi" w:hAnsiTheme="majorBidi" w:cstheme="majorBidi"/>
                <w:b w:val="0"/>
                <w:bCs w:val="0"/>
                <w:i/>
                <w:iCs/>
              </w:rPr>
              <w:t>)</w:t>
            </w:r>
          </w:p>
        </w:tc>
        <w:tc>
          <w:tcPr>
            <w:tcW w:w="270" w:type="dxa"/>
          </w:tcPr>
          <w:p w14:paraId="7D5B0B3F" w14:textId="77777777" w:rsidR="00ED12E0" w:rsidRPr="00B14F41" w:rsidRDefault="00ED12E0" w:rsidP="00BA1CAE">
            <w:pPr>
              <w:pStyle w:val="Heading9"/>
              <w:ind w:left="-105" w:right="-105"/>
              <w:jc w:val="center"/>
              <w:rPr>
                <w:rFonts w:asciiTheme="majorBidi" w:hAnsiTheme="majorBidi" w:cstheme="majorBidi"/>
                <w:b w:val="0"/>
                <w:bCs w:val="0"/>
              </w:rPr>
            </w:pPr>
          </w:p>
        </w:tc>
        <w:tc>
          <w:tcPr>
            <w:tcW w:w="1440" w:type="dxa"/>
          </w:tcPr>
          <w:p w14:paraId="28CB763C" w14:textId="77777777" w:rsidR="00ED12E0" w:rsidRPr="00B14F41" w:rsidRDefault="00ED12E0" w:rsidP="00BA1CAE">
            <w:pPr>
              <w:pStyle w:val="Heading9"/>
              <w:ind w:left="-105" w:right="-105"/>
              <w:jc w:val="center"/>
              <w:rPr>
                <w:rFonts w:asciiTheme="majorBidi" w:hAnsiTheme="majorBidi" w:cstheme="majorBidi"/>
                <w:b w:val="0"/>
                <w:bCs w:val="0"/>
                <w:i/>
                <w:iCs/>
              </w:rPr>
            </w:pPr>
            <w:r w:rsidRPr="00B14F41">
              <w:rPr>
                <w:rFonts w:asciiTheme="majorBidi" w:hAnsiTheme="majorBidi" w:cstheme="majorBidi"/>
                <w:b w:val="0"/>
                <w:bCs w:val="0"/>
                <w:i/>
                <w:iCs/>
              </w:rPr>
              <w:t>(</w:t>
            </w:r>
            <w:r w:rsidRPr="00B64833">
              <w:rPr>
                <w:rFonts w:asciiTheme="majorBidi" w:hAnsiTheme="majorBidi" w:cstheme="majorBidi"/>
                <w:b w:val="0"/>
                <w:bCs w:val="0"/>
                <w:i/>
                <w:iCs/>
                <w:cs/>
              </w:rPr>
              <w:t>ร้อยละ</w:t>
            </w:r>
            <w:r w:rsidRPr="00B14F41">
              <w:rPr>
                <w:rFonts w:asciiTheme="majorBidi" w:hAnsiTheme="majorBidi" w:cstheme="majorBidi"/>
                <w:b w:val="0"/>
                <w:bCs w:val="0"/>
                <w:i/>
                <w:iCs/>
              </w:rPr>
              <w:t>)</w:t>
            </w:r>
          </w:p>
        </w:tc>
        <w:tc>
          <w:tcPr>
            <w:tcW w:w="236" w:type="dxa"/>
          </w:tcPr>
          <w:p w14:paraId="2083A980" w14:textId="77777777" w:rsidR="00ED12E0" w:rsidRPr="00B14F41" w:rsidRDefault="00ED12E0" w:rsidP="00BA1CAE">
            <w:pPr>
              <w:pStyle w:val="Heading9"/>
              <w:ind w:left="-105" w:right="-105"/>
              <w:jc w:val="center"/>
              <w:rPr>
                <w:rFonts w:asciiTheme="majorBidi" w:hAnsiTheme="majorBidi" w:cstheme="majorBidi"/>
                <w:b w:val="0"/>
                <w:bCs w:val="0"/>
              </w:rPr>
            </w:pPr>
          </w:p>
        </w:tc>
        <w:tc>
          <w:tcPr>
            <w:tcW w:w="1260" w:type="dxa"/>
          </w:tcPr>
          <w:p w14:paraId="760A54D6" w14:textId="77777777" w:rsidR="00ED12E0" w:rsidRPr="00B14F41" w:rsidRDefault="00ED12E0" w:rsidP="00BA1CAE">
            <w:pPr>
              <w:pStyle w:val="Heading9"/>
              <w:ind w:left="-105" w:right="-105"/>
              <w:jc w:val="center"/>
              <w:rPr>
                <w:rFonts w:asciiTheme="majorBidi" w:hAnsiTheme="majorBidi" w:cstheme="majorBidi"/>
                <w:b w:val="0"/>
                <w:bCs w:val="0"/>
              </w:rPr>
            </w:pPr>
            <w:r w:rsidRPr="00B14F41">
              <w:rPr>
                <w:rFonts w:asciiTheme="majorBidi" w:hAnsiTheme="majorBidi" w:cstheme="majorBidi"/>
                <w:b w:val="0"/>
                <w:bCs w:val="0"/>
                <w:i/>
                <w:iCs/>
              </w:rPr>
              <w:t>(</w:t>
            </w:r>
            <w:r w:rsidRPr="00B64833">
              <w:rPr>
                <w:rFonts w:asciiTheme="majorBidi" w:hAnsiTheme="majorBidi" w:cstheme="majorBidi"/>
                <w:b w:val="0"/>
                <w:bCs w:val="0"/>
                <w:i/>
                <w:iCs/>
                <w:cs/>
              </w:rPr>
              <w:t>พันบาท</w:t>
            </w:r>
            <w:r w:rsidRPr="00B14F41">
              <w:rPr>
                <w:rFonts w:asciiTheme="majorBidi" w:hAnsiTheme="majorBidi" w:cstheme="majorBidi"/>
                <w:b w:val="0"/>
                <w:bCs w:val="0"/>
                <w:i/>
                <w:iCs/>
              </w:rPr>
              <w:t>)</w:t>
            </w:r>
          </w:p>
        </w:tc>
        <w:tc>
          <w:tcPr>
            <w:tcW w:w="270" w:type="dxa"/>
          </w:tcPr>
          <w:p w14:paraId="05657E92" w14:textId="77777777" w:rsidR="00ED12E0" w:rsidRPr="00B14F41" w:rsidRDefault="00ED12E0" w:rsidP="00BA1CAE">
            <w:pPr>
              <w:pStyle w:val="Heading9"/>
              <w:ind w:left="-105" w:right="-105"/>
              <w:jc w:val="center"/>
              <w:rPr>
                <w:rFonts w:asciiTheme="majorBidi" w:hAnsiTheme="majorBidi" w:cstheme="majorBidi"/>
                <w:b w:val="0"/>
                <w:bCs w:val="0"/>
              </w:rPr>
            </w:pPr>
          </w:p>
        </w:tc>
        <w:tc>
          <w:tcPr>
            <w:tcW w:w="1474" w:type="dxa"/>
          </w:tcPr>
          <w:p w14:paraId="21B55F03" w14:textId="77777777" w:rsidR="00ED12E0" w:rsidRPr="00B14F41" w:rsidRDefault="00ED12E0" w:rsidP="00BA1CAE">
            <w:pPr>
              <w:pStyle w:val="Heading9"/>
              <w:ind w:left="-105" w:right="-105"/>
              <w:jc w:val="center"/>
              <w:rPr>
                <w:rFonts w:asciiTheme="majorBidi" w:hAnsiTheme="majorBidi" w:cstheme="majorBidi"/>
                <w:b w:val="0"/>
                <w:bCs w:val="0"/>
                <w:i/>
                <w:iCs/>
              </w:rPr>
            </w:pPr>
            <w:r w:rsidRPr="00B14F41">
              <w:rPr>
                <w:rFonts w:asciiTheme="majorBidi" w:hAnsiTheme="majorBidi" w:cstheme="majorBidi"/>
                <w:b w:val="0"/>
                <w:bCs w:val="0"/>
                <w:i/>
                <w:iCs/>
              </w:rPr>
              <w:t>(</w:t>
            </w:r>
            <w:r w:rsidRPr="00B64833">
              <w:rPr>
                <w:rFonts w:asciiTheme="majorBidi" w:hAnsiTheme="majorBidi" w:cstheme="majorBidi"/>
                <w:b w:val="0"/>
                <w:bCs w:val="0"/>
                <w:i/>
                <w:iCs/>
                <w:cs/>
              </w:rPr>
              <w:t>ร้อยละ</w:t>
            </w:r>
            <w:r w:rsidRPr="00B14F41">
              <w:rPr>
                <w:rFonts w:asciiTheme="majorBidi" w:hAnsiTheme="majorBidi" w:cstheme="majorBidi"/>
                <w:b w:val="0"/>
                <w:bCs w:val="0"/>
                <w:i/>
                <w:iCs/>
              </w:rPr>
              <w:t>)</w:t>
            </w:r>
          </w:p>
        </w:tc>
      </w:tr>
      <w:tr w:rsidR="00ED12E0" w:rsidRPr="00CE726B" w14:paraId="1F599359" w14:textId="77777777" w:rsidTr="00BA1CAE">
        <w:trPr>
          <w:cantSplit/>
          <w:trHeight w:val="20"/>
        </w:trPr>
        <w:tc>
          <w:tcPr>
            <w:tcW w:w="2970" w:type="dxa"/>
          </w:tcPr>
          <w:p w14:paraId="2608E3F5" w14:textId="77777777" w:rsidR="00ED12E0" w:rsidRPr="00B64833" w:rsidRDefault="00ED12E0" w:rsidP="00BA1CAE">
            <w:pPr>
              <w:spacing w:line="240" w:lineRule="auto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B64833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เงินฝากออมทรัพย์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E1DEC58" w14:textId="7FDEA074" w:rsidR="00ED12E0" w:rsidRPr="00BD74CF" w:rsidRDefault="00F66523" w:rsidP="00BA1CAE">
            <w:pPr>
              <w:tabs>
                <w:tab w:val="decimal" w:pos="880"/>
              </w:tabs>
              <w:spacing w:line="240" w:lineRule="auto"/>
              <w:ind w:left="-108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D74CF">
              <w:rPr>
                <w:rFonts w:asciiTheme="majorBidi" w:hAnsiTheme="majorBidi" w:cstheme="majorBidi"/>
                <w:sz w:val="30"/>
                <w:szCs w:val="30"/>
              </w:rPr>
              <w:t>100,191</w:t>
            </w:r>
          </w:p>
        </w:tc>
        <w:tc>
          <w:tcPr>
            <w:tcW w:w="270" w:type="dxa"/>
          </w:tcPr>
          <w:p w14:paraId="1D00CA9B" w14:textId="77777777" w:rsidR="00ED12E0" w:rsidRPr="00B14F41" w:rsidRDefault="00ED12E0" w:rsidP="00BA1CAE">
            <w:pPr>
              <w:tabs>
                <w:tab w:val="decimal" w:pos="95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440" w:type="dxa"/>
          </w:tcPr>
          <w:p w14:paraId="42695F98" w14:textId="21778808" w:rsidR="00ED12E0" w:rsidRPr="00245732" w:rsidRDefault="0065433C" w:rsidP="00BA1CAE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64833">
              <w:rPr>
                <w:rFonts w:asciiTheme="majorBidi" w:hAnsiTheme="majorBidi" w:cstheme="majorBidi" w:hint="cs"/>
                <w:sz w:val="30"/>
                <w:szCs w:val="30"/>
              </w:rPr>
              <w:t>0.0</w:t>
            </w:r>
            <w:r w:rsidR="00D04BAE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="00A77A5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B64833">
              <w:rPr>
                <w:rFonts w:asciiTheme="majorBidi" w:hAnsiTheme="majorBidi" w:cstheme="majorBidi" w:hint="cs"/>
                <w:sz w:val="30"/>
                <w:szCs w:val="30"/>
              </w:rPr>
              <w:t>-</w:t>
            </w:r>
            <w:r w:rsidR="00A77A5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D04BAE">
              <w:rPr>
                <w:rFonts w:asciiTheme="majorBidi" w:hAnsiTheme="majorBidi" w:cstheme="majorBidi"/>
                <w:sz w:val="30"/>
                <w:szCs w:val="30"/>
              </w:rPr>
              <w:t>0.400</w:t>
            </w:r>
          </w:p>
        </w:tc>
        <w:tc>
          <w:tcPr>
            <w:tcW w:w="236" w:type="dxa"/>
          </w:tcPr>
          <w:p w14:paraId="5F852867" w14:textId="77777777" w:rsidR="00ED12E0" w:rsidRPr="00FD7867" w:rsidRDefault="00ED12E0" w:rsidP="00BA1CAE">
            <w:pPr>
              <w:tabs>
                <w:tab w:val="decimal" w:pos="87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26BDDA0" w14:textId="77777777" w:rsidR="00ED12E0" w:rsidRPr="00245732" w:rsidRDefault="00ED12E0" w:rsidP="00BA1CAE">
            <w:pPr>
              <w:tabs>
                <w:tab w:val="decimal" w:pos="970"/>
              </w:tabs>
              <w:spacing w:line="240" w:lineRule="auto"/>
              <w:ind w:left="-108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B51BF">
              <w:rPr>
                <w:rFonts w:asciiTheme="majorBidi" w:hAnsiTheme="majorBidi" w:cstheme="majorBidi"/>
                <w:sz w:val="30"/>
                <w:szCs w:val="30"/>
              </w:rPr>
              <w:t>134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97648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CB51BF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297648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14:paraId="4F21ED4F" w14:textId="77777777" w:rsidR="00ED12E0" w:rsidRPr="00FD7867" w:rsidRDefault="00ED12E0" w:rsidP="00BA1CAE">
            <w:pPr>
              <w:tabs>
                <w:tab w:val="decimal" w:pos="87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</w:tcPr>
          <w:p w14:paraId="6399D3A7" w14:textId="77777777" w:rsidR="00ED12E0" w:rsidRPr="00245732" w:rsidRDefault="00ED12E0" w:rsidP="00BA1CAE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97648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297648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CB51BF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297648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CB51BF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CB51BF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297648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</w:tr>
      <w:tr w:rsidR="00ED12E0" w:rsidRPr="00CE726B" w14:paraId="1B522C1B" w14:textId="77777777" w:rsidTr="00BA1CAE">
        <w:trPr>
          <w:cantSplit/>
          <w:trHeight w:val="20"/>
        </w:trPr>
        <w:tc>
          <w:tcPr>
            <w:tcW w:w="2970" w:type="dxa"/>
          </w:tcPr>
          <w:p w14:paraId="4A768377" w14:textId="77777777" w:rsidR="00ED12E0" w:rsidRPr="00B64833" w:rsidRDefault="00ED12E0" w:rsidP="00BA1CAE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64833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F9E46AB" w14:textId="1C65E3F6" w:rsidR="00ED12E0" w:rsidRPr="00BD74CF" w:rsidRDefault="00F66523" w:rsidP="00BA1CAE">
            <w:pPr>
              <w:tabs>
                <w:tab w:val="decimal" w:pos="880"/>
              </w:tabs>
              <w:spacing w:line="240" w:lineRule="auto"/>
              <w:ind w:left="-108" w:right="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D74C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100,191</w:t>
            </w:r>
          </w:p>
        </w:tc>
        <w:tc>
          <w:tcPr>
            <w:tcW w:w="270" w:type="dxa"/>
          </w:tcPr>
          <w:p w14:paraId="3609F12D" w14:textId="77777777" w:rsidR="00ED12E0" w:rsidRPr="00B64833" w:rsidRDefault="00ED12E0" w:rsidP="00BA1CAE">
            <w:pPr>
              <w:tabs>
                <w:tab w:val="decimal" w:pos="95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36762A22" w14:textId="77777777" w:rsidR="00ED12E0" w:rsidRPr="00CE726B" w:rsidRDefault="00ED12E0" w:rsidP="00BA1CAE">
            <w:pPr>
              <w:tabs>
                <w:tab w:val="decimal" w:pos="87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6E3B2B92" w14:textId="77777777" w:rsidR="00ED12E0" w:rsidRPr="00CE726B" w:rsidRDefault="00ED12E0" w:rsidP="00BA1CAE">
            <w:pPr>
              <w:tabs>
                <w:tab w:val="decimal" w:pos="87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F037C58" w14:textId="77777777" w:rsidR="00ED12E0" w:rsidRPr="00CE726B" w:rsidRDefault="00ED12E0" w:rsidP="00BA1CAE">
            <w:pPr>
              <w:tabs>
                <w:tab w:val="decimal" w:pos="970"/>
              </w:tabs>
              <w:spacing w:line="240" w:lineRule="auto"/>
              <w:ind w:left="-108" w:right="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B51B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134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9764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 w:rsidRPr="00CB51B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 w:rsidRPr="0029764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14:paraId="73C622FE" w14:textId="77777777" w:rsidR="00ED12E0" w:rsidRPr="00CE726B" w:rsidRDefault="00ED12E0" w:rsidP="00BA1CAE">
            <w:pPr>
              <w:tabs>
                <w:tab w:val="decimal" w:pos="87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4" w:type="dxa"/>
          </w:tcPr>
          <w:p w14:paraId="13396130" w14:textId="77777777" w:rsidR="00ED12E0" w:rsidRPr="00CE726B" w:rsidRDefault="00ED12E0" w:rsidP="00BA1CAE">
            <w:pPr>
              <w:tabs>
                <w:tab w:val="decimal" w:pos="87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</w:tbl>
    <w:p w14:paraId="54BA5164" w14:textId="6C7EB25C" w:rsidR="00EB199D" w:rsidRDefault="00EB199D" w:rsidP="00365E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615930BB" w14:textId="1F59D10C" w:rsidR="00ED12E0" w:rsidRPr="00365E94" w:rsidRDefault="005E07AF" w:rsidP="00365E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9</w:t>
      </w:r>
      <w:r w:rsidR="00ED12E0" w:rsidRPr="00365E94">
        <w:rPr>
          <w:rFonts w:ascii="Angsana New" w:hAnsi="Angsana New"/>
          <w:b/>
          <w:bCs/>
          <w:sz w:val="30"/>
          <w:szCs w:val="30"/>
        </w:rPr>
        <w:tab/>
      </w:r>
      <w:r w:rsidR="00ED12E0" w:rsidRPr="00B64833">
        <w:rPr>
          <w:rFonts w:ascii="Angsana New" w:hAnsi="Angsana New"/>
          <w:b/>
          <w:bCs/>
          <w:sz w:val="30"/>
          <w:szCs w:val="30"/>
          <w:cs/>
        </w:rPr>
        <w:t>ค่าใช้จ่ายรอการตัดบัญชี</w:t>
      </w:r>
    </w:p>
    <w:p w14:paraId="35AF50BF" w14:textId="77777777" w:rsidR="00ED12E0" w:rsidRPr="0024075D" w:rsidRDefault="00ED12E0" w:rsidP="00ED12E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2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tbl>
      <w:tblPr>
        <w:tblW w:w="9243" w:type="dxa"/>
        <w:tblInd w:w="477" w:type="dxa"/>
        <w:tblLayout w:type="fixed"/>
        <w:tblLook w:val="04A0" w:firstRow="1" w:lastRow="0" w:firstColumn="1" w:lastColumn="0" w:noHBand="0" w:noVBand="1"/>
      </w:tblPr>
      <w:tblGrid>
        <w:gridCol w:w="5103"/>
        <w:gridCol w:w="1170"/>
        <w:gridCol w:w="1350"/>
        <w:gridCol w:w="270"/>
        <w:gridCol w:w="1350"/>
      </w:tblGrid>
      <w:tr w:rsidR="00ED12E0" w:rsidRPr="00CE726B" w14:paraId="54AE7497" w14:textId="77777777" w:rsidTr="009A4F75">
        <w:tc>
          <w:tcPr>
            <w:tcW w:w="5103" w:type="dxa"/>
            <w:shd w:val="clear" w:color="auto" w:fill="auto"/>
          </w:tcPr>
          <w:p w14:paraId="21B98EEC" w14:textId="77777777" w:rsidR="00ED12E0" w:rsidRPr="00CE726B" w:rsidRDefault="00ED12E0" w:rsidP="00BA1CAE">
            <w:pPr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6ACBDE9" w14:textId="77777777" w:rsidR="00ED12E0" w:rsidRPr="00152099" w:rsidRDefault="00ED12E0" w:rsidP="00BA1CAE">
            <w:pPr>
              <w:pStyle w:val="Heading9"/>
              <w:ind w:right="145"/>
              <w:jc w:val="center"/>
              <w:rPr>
                <w:rFonts w:asciiTheme="majorBidi" w:hAnsiTheme="majorBidi" w:cstheme="majorBidi"/>
                <w:spacing w:val="-4"/>
              </w:rPr>
            </w:pPr>
            <w:r w:rsidRPr="00B64833">
              <w:rPr>
                <w:rFonts w:asciiTheme="majorBidi" w:hAnsiTheme="majorBidi" w:cstheme="majorBidi" w:hint="cs"/>
                <w:b w:val="0"/>
                <w:bCs w:val="0"/>
                <w:i/>
                <w:iCs/>
                <w:cs/>
              </w:rPr>
              <w:t>หมายเหตุ</w:t>
            </w:r>
          </w:p>
        </w:tc>
        <w:tc>
          <w:tcPr>
            <w:tcW w:w="1350" w:type="dxa"/>
          </w:tcPr>
          <w:p w14:paraId="0BFE8D1B" w14:textId="77777777" w:rsidR="00ED12E0" w:rsidRPr="00CE726B" w:rsidRDefault="00ED12E0" w:rsidP="00BA1CAE">
            <w:pPr>
              <w:spacing w:line="240" w:lineRule="auto"/>
              <w:ind w:right="-43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CB51BF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3F780925" w14:textId="77777777" w:rsidR="00ED12E0" w:rsidRPr="00CE726B" w:rsidRDefault="00ED12E0" w:rsidP="00BA1CAE">
            <w:pPr>
              <w:spacing w:line="240" w:lineRule="auto"/>
              <w:ind w:right="-43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7B039D17" w14:textId="77777777" w:rsidR="00ED12E0" w:rsidRPr="00CE726B" w:rsidRDefault="00ED12E0" w:rsidP="00BA1CAE">
            <w:pPr>
              <w:spacing w:line="240" w:lineRule="auto"/>
              <w:ind w:right="417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CB51BF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3</w:t>
            </w:r>
          </w:p>
        </w:tc>
      </w:tr>
      <w:tr w:rsidR="00ED12E0" w:rsidRPr="00CE726B" w14:paraId="36081A89" w14:textId="77777777" w:rsidTr="009A4F75">
        <w:tc>
          <w:tcPr>
            <w:tcW w:w="5103" w:type="dxa"/>
            <w:shd w:val="clear" w:color="auto" w:fill="auto"/>
          </w:tcPr>
          <w:p w14:paraId="43BB9ACC" w14:textId="77777777" w:rsidR="00ED12E0" w:rsidRPr="00CE726B" w:rsidRDefault="00ED12E0" w:rsidP="00BA1CAE">
            <w:pPr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F2E6B10" w14:textId="77777777" w:rsidR="00ED12E0" w:rsidRPr="00B64833" w:rsidRDefault="00ED12E0" w:rsidP="00BA1CAE">
            <w:pPr>
              <w:pStyle w:val="Heading9"/>
              <w:ind w:right="145"/>
              <w:jc w:val="center"/>
              <w:rPr>
                <w:rFonts w:asciiTheme="majorBidi" w:hAnsiTheme="majorBidi" w:cstheme="majorBidi"/>
                <w:b w:val="0"/>
                <w:bCs w:val="0"/>
                <w:i/>
                <w:iCs/>
                <w:cs/>
              </w:rPr>
            </w:pPr>
          </w:p>
        </w:tc>
        <w:tc>
          <w:tcPr>
            <w:tcW w:w="2970" w:type="dxa"/>
            <w:gridSpan w:val="3"/>
          </w:tcPr>
          <w:p w14:paraId="02CE0E52" w14:textId="77777777" w:rsidR="00ED12E0" w:rsidRPr="004443F1" w:rsidRDefault="00ED12E0" w:rsidP="00BA1CAE">
            <w:pPr>
              <w:tabs>
                <w:tab w:val="clear" w:pos="907"/>
                <w:tab w:val="clear" w:pos="2807"/>
                <w:tab w:val="left" w:pos="1123"/>
                <w:tab w:val="left" w:pos="2077"/>
                <w:tab w:val="left" w:pos="2779"/>
              </w:tabs>
              <w:spacing w:line="240" w:lineRule="auto"/>
              <w:ind w:right="417" w:firstLine="403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3B58D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B6483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3B58D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ED12E0" w:rsidRPr="00CE726B" w14:paraId="4DA38F5A" w14:textId="77777777" w:rsidTr="00FD0AE2">
        <w:trPr>
          <w:trHeight w:val="77"/>
        </w:trPr>
        <w:tc>
          <w:tcPr>
            <w:tcW w:w="5103" w:type="dxa"/>
            <w:shd w:val="clear" w:color="auto" w:fill="auto"/>
          </w:tcPr>
          <w:p w14:paraId="6FEEBCD5" w14:textId="77777777" w:rsidR="00ED12E0" w:rsidRPr="00B64833" w:rsidRDefault="00ED12E0" w:rsidP="00BA1CAE">
            <w:pPr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B64833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ณ วันที่ </w:t>
            </w:r>
            <w:r w:rsidRPr="00CB51BF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</w:t>
            </w:r>
            <w:r w:rsidRPr="00CE726B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 </w:t>
            </w:r>
            <w:r w:rsidRPr="00B64833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1170" w:type="dxa"/>
          </w:tcPr>
          <w:p w14:paraId="34CF17AA" w14:textId="77777777" w:rsidR="00ED12E0" w:rsidRPr="00152099" w:rsidRDefault="00ED12E0" w:rsidP="00BA1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07CB97F9" w14:textId="122AA7F7" w:rsidR="00ED12E0" w:rsidRPr="00FD0AE2" w:rsidRDefault="00803CC8" w:rsidP="00BA1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D0AE2">
              <w:rPr>
                <w:rFonts w:asciiTheme="majorBidi" w:hAnsiTheme="majorBidi" w:cstheme="majorBidi"/>
                <w:sz w:val="30"/>
                <w:szCs w:val="30"/>
              </w:rPr>
              <w:t>44,815</w:t>
            </w:r>
          </w:p>
        </w:tc>
        <w:tc>
          <w:tcPr>
            <w:tcW w:w="270" w:type="dxa"/>
          </w:tcPr>
          <w:p w14:paraId="2891DC50" w14:textId="77777777" w:rsidR="00ED12E0" w:rsidRPr="00CE726B" w:rsidRDefault="00ED12E0" w:rsidP="00BA1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7EBDAD05" w14:textId="77777777" w:rsidR="00ED12E0" w:rsidRPr="00952FB3" w:rsidRDefault="00ED12E0" w:rsidP="00BA1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0" w:right="88" w:hanging="285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B51BF">
              <w:rPr>
                <w:rFonts w:asciiTheme="majorBidi" w:hAnsiTheme="majorBidi" w:cstheme="majorBidi"/>
                <w:sz w:val="30"/>
                <w:szCs w:val="30"/>
              </w:rPr>
              <w:t>63</w:t>
            </w:r>
            <w:r w:rsidRPr="00B14F4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B51BF">
              <w:rPr>
                <w:rFonts w:asciiTheme="majorBidi" w:hAnsiTheme="majorBidi" w:cstheme="majorBidi"/>
                <w:sz w:val="30"/>
                <w:szCs w:val="30"/>
              </w:rPr>
              <w:t>335</w:t>
            </w:r>
          </w:p>
        </w:tc>
      </w:tr>
      <w:tr w:rsidR="00ED12E0" w:rsidRPr="00CE726B" w14:paraId="3411BB9F" w14:textId="77777777" w:rsidTr="00FD0AE2">
        <w:trPr>
          <w:trHeight w:val="77"/>
        </w:trPr>
        <w:tc>
          <w:tcPr>
            <w:tcW w:w="5103" w:type="dxa"/>
            <w:shd w:val="clear" w:color="auto" w:fill="auto"/>
          </w:tcPr>
          <w:p w14:paraId="16BF5753" w14:textId="77777777" w:rsidR="00ED12E0" w:rsidRPr="00B64833" w:rsidRDefault="00ED12E0" w:rsidP="00BA1CAE">
            <w:pPr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B64833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รับรู้เป็นค่าใช้จ่ายในระหว่าง</w:t>
            </w:r>
            <w:r w:rsidRPr="00B64833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ปี</w:t>
            </w:r>
            <w:r w:rsidRPr="00CE726B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 </w:t>
            </w:r>
          </w:p>
        </w:tc>
        <w:tc>
          <w:tcPr>
            <w:tcW w:w="1170" w:type="dxa"/>
          </w:tcPr>
          <w:p w14:paraId="4585C6A5" w14:textId="77777777" w:rsidR="00ED12E0" w:rsidRDefault="00ED12E0" w:rsidP="00BA1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38228A53" w14:textId="3AC57911" w:rsidR="00ED12E0" w:rsidRPr="00FD0AE2" w:rsidRDefault="00803CC8" w:rsidP="00FD0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D0AE2">
              <w:rPr>
                <w:rFonts w:asciiTheme="majorBidi" w:hAnsiTheme="majorBidi" w:cstheme="majorBidi"/>
                <w:sz w:val="30"/>
                <w:szCs w:val="30"/>
              </w:rPr>
              <w:t>(12,177)</w:t>
            </w:r>
          </w:p>
        </w:tc>
        <w:tc>
          <w:tcPr>
            <w:tcW w:w="270" w:type="dxa"/>
          </w:tcPr>
          <w:p w14:paraId="20215896" w14:textId="77777777" w:rsidR="00ED12E0" w:rsidRPr="00CE726B" w:rsidRDefault="00ED12E0" w:rsidP="00BA1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3A504271" w14:textId="77777777" w:rsidR="00ED12E0" w:rsidRPr="00952FB3" w:rsidRDefault="00ED12E0" w:rsidP="00BA1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0" w:right="33" w:hanging="285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CB51BF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B51BF">
              <w:rPr>
                <w:rFonts w:asciiTheme="majorBidi" w:hAnsiTheme="majorBidi" w:cstheme="majorBidi"/>
                <w:sz w:val="30"/>
                <w:szCs w:val="30"/>
              </w:rPr>
              <w:t>211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ED12E0" w:rsidRPr="00CE726B" w14:paraId="7D7F819A" w14:textId="77777777" w:rsidTr="00FD0AE2">
        <w:trPr>
          <w:trHeight w:val="77"/>
        </w:trPr>
        <w:tc>
          <w:tcPr>
            <w:tcW w:w="5103" w:type="dxa"/>
            <w:shd w:val="clear" w:color="auto" w:fill="auto"/>
          </w:tcPr>
          <w:p w14:paraId="2757A30C" w14:textId="77777777" w:rsidR="00ED12E0" w:rsidRPr="00B64833" w:rsidRDefault="00ED12E0" w:rsidP="00BA1CAE">
            <w:pPr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B64833">
              <w:rPr>
                <w:rFonts w:asciiTheme="majorBidi" w:hAnsiTheme="majorBidi" w:hint="cs"/>
                <w:spacing w:val="-4"/>
                <w:sz w:val="30"/>
                <w:szCs w:val="30"/>
                <w:cs/>
              </w:rPr>
              <w:t>จัดประเภทเป็นค่าใช้จ่ายในการออก</w:t>
            </w:r>
            <w:r w:rsidRPr="00B64833">
              <w:rPr>
                <w:rFonts w:asciiTheme="majorBidi" w:hAnsiTheme="majorBidi"/>
                <w:spacing w:val="-4"/>
                <w:sz w:val="30"/>
                <w:szCs w:val="30"/>
                <w:cs/>
              </w:rPr>
              <w:t>เงินกู้ยืม</w:t>
            </w:r>
            <w:r w:rsidRPr="00B64833">
              <w:rPr>
                <w:rFonts w:asciiTheme="majorBidi" w:hAnsiTheme="majorBidi" w:hint="cs"/>
                <w:spacing w:val="-4"/>
                <w:sz w:val="30"/>
                <w:szCs w:val="30"/>
                <w:cs/>
              </w:rPr>
              <w:t>ระยะยาว</w:t>
            </w:r>
            <w:r w:rsidRPr="00B64833">
              <w:rPr>
                <w:rFonts w:asciiTheme="majorBidi" w:hAnsiTheme="majorBidi"/>
                <w:spacing w:val="-4"/>
                <w:sz w:val="30"/>
                <w:szCs w:val="30"/>
                <w:cs/>
              </w:rPr>
              <w:t>รอตัดบัญชี</w:t>
            </w:r>
          </w:p>
        </w:tc>
        <w:tc>
          <w:tcPr>
            <w:tcW w:w="1170" w:type="dxa"/>
          </w:tcPr>
          <w:p w14:paraId="6816C67E" w14:textId="72F79595" w:rsidR="00ED12E0" w:rsidRPr="004B38DB" w:rsidRDefault="00ED12E0" w:rsidP="00D30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0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B51BF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1</w:t>
            </w:r>
            <w:r w:rsidR="005E07AF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0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4CC9C662" w14:textId="012610AB" w:rsidR="00ED12E0" w:rsidRPr="00FD0AE2" w:rsidRDefault="00803CC8" w:rsidP="00BA1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D0AE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3CC8C0B" w14:textId="77777777" w:rsidR="00ED12E0" w:rsidRPr="00CE726B" w:rsidRDefault="00ED12E0" w:rsidP="00BA1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09257829" w14:textId="77777777" w:rsidR="00ED12E0" w:rsidRPr="00952FB3" w:rsidRDefault="00ED12E0" w:rsidP="00AC7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0" w:hanging="285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CB51BF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B51BF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297648">
              <w:rPr>
                <w:rFonts w:asciiTheme="majorBidi" w:hAnsiTheme="majorBidi" w:cstheme="majorBidi"/>
                <w:sz w:val="30"/>
                <w:szCs w:val="30"/>
              </w:rPr>
              <w:t>09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ED12E0" w:rsidRPr="00CE726B" w14:paraId="2291D50D" w14:textId="77777777" w:rsidTr="00FD0AE2">
        <w:trPr>
          <w:trHeight w:val="77"/>
        </w:trPr>
        <w:tc>
          <w:tcPr>
            <w:tcW w:w="5103" w:type="dxa"/>
            <w:shd w:val="clear" w:color="auto" w:fill="auto"/>
          </w:tcPr>
          <w:p w14:paraId="1F9BE071" w14:textId="77777777" w:rsidR="00ED12E0" w:rsidRPr="00B64833" w:rsidRDefault="00ED12E0" w:rsidP="00BA1CAE">
            <w:pPr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B6483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CB51B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B6483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B6483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70" w:type="dxa"/>
          </w:tcPr>
          <w:p w14:paraId="39FE0D51" w14:textId="77777777" w:rsidR="00ED12E0" w:rsidRPr="00152099" w:rsidRDefault="00ED12E0" w:rsidP="00BA1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251B417" w14:textId="345F7095" w:rsidR="00ED12E0" w:rsidRPr="00FD0AE2" w:rsidRDefault="00803CC8" w:rsidP="00BA1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D0A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32,638</w:t>
            </w:r>
          </w:p>
        </w:tc>
        <w:tc>
          <w:tcPr>
            <w:tcW w:w="270" w:type="dxa"/>
          </w:tcPr>
          <w:p w14:paraId="7376C41F" w14:textId="77777777" w:rsidR="00ED12E0" w:rsidRPr="00CE726B" w:rsidRDefault="00ED12E0" w:rsidP="00BA1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E4EDD70" w14:textId="77777777" w:rsidR="00ED12E0" w:rsidRPr="00952FB3" w:rsidRDefault="00ED12E0" w:rsidP="00BA1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0" w:right="88" w:hanging="285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B51B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44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9764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  <w:r w:rsidRPr="00CB51B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</w:t>
            </w:r>
          </w:p>
        </w:tc>
      </w:tr>
    </w:tbl>
    <w:p w14:paraId="4FA71283" w14:textId="77777777" w:rsidR="00ED12E0" w:rsidRPr="00CF2A0E" w:rsidRDefault="00ED12E0" w:rsidP="00ED12E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2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577E0DAB" w14:textId="4F4F1A30" w:rsidR="00ED12E0" w:rsidRPr="00F74A1D" w:rsidRDefault="00ED12E0" w:rsidP="00ED12E0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napToGri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3E3927">
        <w:rPr>
          <w:rFonts w:asciiTheme="majorBidi" w:hAnsiTheme="majorBidi" w:cstheme="majorBidi"/>
          <w:sz w:val="30"/>
          <w:szCs w:val="30"/>
          <w:cs/>
        </w:rPr>
        <w:t>หาก</w:t>
      </w:r>
      <w:r w:rsidRPr="003E3927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3E3927">
        <w:rPr>
          <w:rFonts w:asciiTheme="majorBidi" w:hAnsiTheme="majorBidi" w:cstheme="majorBidi"/>
          <w:sz w:val="30"/>
          <w:szCs w:val="30"/>
          <w:cs/>
        </w:rPr>
        <w:t xml:space="preserve">กองทรัสต์ต้องรับรู้ค่าใช้จ่ายรอการตัดบัญชีดังกล่าวเป็นค่าใช้จ่ายทั้งจำนวน ณ วันที่ </w:t>
      </w:r>
      <w:r w:rsidRPr="003E3927">
        <w:rPr>
          <w:rFonts w:asciiTheme="majorBidi" w:hAnsiTheme="majorBidi" w:cstheme="majorBidi"/>
          <w:sz w:val="30"/>
          <w:szCs w:val="30"/>
        </w:rPr>
        <w:t>31</w:t>
      </w:r>
      <w:r w:rsidRPr="003E3927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Pr="003E3927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3E3927">
        <w:rPr>
          <w:rFonts w:asciiTheme="majorBidi" w:hAnsiTheme="majorBidi" w:cstheme="majorBidi"/>
          <w:sz w:val="30"/>
          <w:szCs w:val="30"/>
        </w:rPr>
        <w:t>2564</w:t>
      </w:r>
      <w:r w:rsidRPr="003E3927">
        <w:rPr>
          <w:rFonts w:asciiTheme="majorBidi" w:hAnsiTheme="majorBidi" w:cstheme="majorBidi"/>
          <w:sz w:val="30"/>
          <w:szCs w:val="30"/>
          <w:cs/>
        </w:rPr>
        <w:br/>
      </w:r>
      <w:r w:rsidRPr="003E3927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3E3927">
        <w:rPr>
          <w:rFonts w:asciiTheme="majorBidi" w:hAnsiTheme="majorBidi" w:cstheme="majorBidi"/>
          <w:sz w:val="30"/>
          <w:szCs w:val="30"/>
          <w:cs/>
        </w:rPr>
        <w:t xml:space="preserve">กองทรัสต์จะมีมูลค่าสินทรัพย์สุทธิคงเหลือเท่ากับ </w:t>
      </w:r>
      <w:r w:rsidR="00803CC8" w:rsidRPr="003E3927">
        <w:rPr>
          <w:rFonts w:asciiTheme="majorBidi" w:hAnsiTheme="majorBidi" w:cstheme="majorBidi"/>
          <w:sz w:val="30"/>
          <w:szCs w:val="30"/>
        </w:rPr>
        <w:t>5</w:t>
      </w:r>
      <w:r w:rsidRPr="003E3927">
        <w:rPr>
          <w:rFonts w:asciiTheme="majorBidi" w:hAnsiTheme="majorBidi" w:cstheme="majorBidi"/>
          <w:sz w:val="30"/>
          <w:szCs w:val="30"/>
          <w:lang w:val="en-GB"/>
        </w:rPr>
        <w:t>,</w:t>
      </w:r>
      <w:r w:rsidR="00803CC8" w:rsidRPr="003E3927">
        <w:rPr>
          <w:rFonts w:asciiTheme="majorBidi" w:hAnsiTheme="majorBidi" w:cstheme="majorBidi"/>
          <w:sz w:val="30"/>
          <w:szCs w:val="30"/>
          <w:lang w:val="en-GB"/>
        </w:rPr>
        <w:t>660</w:t>
      </w:r>
      <w:r w:rsidRPr="003E3927">
        <w:rPr>
          <w:rFonts w:asciiTheme="majorBidi" w:hAnsiTheme="majorBidi" w:cstheme="majorBidi"/>
          <w:sz w:val="30"/>
          <w:szCs w:val="30"/>
        </w:rPr>
        <w:t>.</w:t>
      </w:r>
      <w:r w:rsidR="0065433C" w:rsidRPr="003E3927">
        <w:rPr>
          <w:rFonts w:asciiTheme="majorBidi" w:hAnsiTheme="majorBidi" w:cstheme="majorBidi"/>
          <w:sz w:val="30"/>
          <w:szCs w:val="30"/>
          <w:lang w:val="en-GB"/>
        </w:rPr>
        <w:t xml:space="preserve">47 </w:t>
      </w:r>
      <w:r w:rsidRPr="003E3927">
        <w:rPr>
          <w:rFonts w:asciiTheme="majorBidi" w:hAnsiTheme="majorBidi" w:cstheme="majorBidi"/>
          <w:sz w:val="30"/>
          <w:szCs w:val="30"/>
          <w:cs/>
        </w:rPr>
        <w:t xml:space="preserve">ล้านบาท และมีมูลค่าสินทรัพย์สุทธิต่อหน่วยคงเหลือเท่ากับ </w:t>
      </w:r>
      <w:r w:rsidR="00803CC8" w:rsidRPr="003E3927">
        <w:rPr>
          <w:rFonts w:asciiTheme="majorBidi" w:hAnsiTheme="majorBidi" w:cstheme="majorBidi"/>
          <w:sz w:val="30"/>
          <w:szCs w:val="30"/>
          <w:lang w:val="en-GB"/>
        </w:rPr>
        <w:t>7</w:t>
      </w:r>
      <w:r w:rsidRPr="003E3927">
        <w:rPr>
          <w:rFonts w:asciiTheme="majorBidi" w:hAnsiTheme="majorBidi" w:cstheme="majorBidi"/>
          <w:sz w:val="30"/>
          <w:szCs w:val="30"/>
        </w:rPr>
        <w:t>.</w:t>
      </w:r>
      <w:r w:rsidR="00803CC8" w:rsidRPr="003E3927">
        <w:rPr>
          <w:rFonts w:asciiTheme="majorBidi" w:hAnsiTheme="majorBidi" w:cstheme="majorBidi"/>
          <w:sz w:val="30"/>
          <w:szCs w:val="30"/>
          <w:lang w:val="en-GB"/>
        </w:rPr>
        <w:t>955</w:t>
      </w:r>
      <w:r w:rsidR="003E3927" w:rsidRPr="003E3927">
        <w:rPr>
          <w:rFonts w:asciiTheme="majorBidi" w:hAnsiTheme="majorBidi" w:cstheme="majorBidi"/>
          <w:sz w:val="30"/>
          <w:szCs w:val="30"/>
          <w:lang w:val="en-GB"/>
        </w:rPr>
        <w:t>7</w:t>
      </w:r>
      <w:r w:rsidRPr="003E3927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Pr="003E3927">
        <w:rPr>
          <w:rFonts w:asciiTheme="majorBidi" w:hAnsiTheme="majorBidi" w:cstheme="majorBidi"/>
          <w:sz w:val="30"/>
          <w:szCs w:val="30"/>
          <w:cs/>
        </w:rPr>
        <w:t>บาทต่อหน่วย</w:t>
      </w:r>
    </w:p>
    <w:p w14:paraId="19DF5069" w14:textId="77777777" w:rsidR="00ED12E0" w:rsidRPr="00B64833" w:rsidRDefault="00ED12E0" w:rsidP="00ED12E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2"/>
        <w:jc w:val="thaiDistribute"/>
        <w:rPr>
          <w:rFonts w:asciiTheme="majorBidi" w:hAnsiTheme="majorBidi" w:cstheme="majorBidi"/>
          <w:b/>
          <w:sz w:val="30"/>
          <w:szCs w:val="30"/>
          <w:cs/>
        </w:rPr>
      </w:pPr>
    </w:p>
    <w:p w14:paraId="271C8637" w14:textId="6CC95B43" w:rsidR="00ED12E0" w:rsidRPr="00365E94" w:rsidRDefault="00ED12E0" w:rsidP="00365E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365E94">
        <w:rPr>
          <w:rFonts w:ascii="Angsana New" w:hAnsi="Angsana New"/>
          <w:b/>
          <w:bCs/>
          <w:sz w:val="30"/>
          <w:szCs w:val="30"/>
        </w:rPr>
        <w:t>1</w:t>
      </w:r>
      <w:r w:rsidR="005E07AF">
        <w:rPr>
          <w:rFonts w:ascii="Angsana New" w:hAnsi="Angsana New"/>
          <w:b/>
          <w:bCs/>
          <w:sz w:val="30"/>
          <w:szCs w:val="30"/>
        </w:rPr>
        <w:t>0</w:t>
      </w:r>
      <w:r w:rsidRPr="00365E94">
        <w:rPr>
          <w:rFonts w:ascii="Angsana New" w:hAnsi="Angsana New"/>
          <w:b/>
          <w:bCs/>
          <w:sz w:val="30"/>
          <w:szCs w:val="30"/>
        </w:rPr>
        <w:tab/>
      </w:r>
      <w:r w:rsidRPr="00B64833">
        <w:rPr>
          <w:rFonts w:ascii="Angsana New" w:hAnsi="Angsana New"/>
          <w:b/>
          <w:bCs/>
          <w:sz w:val="30"/>
          <w:szCs w:val="30"/>
          <w:cs/>
        </w:rPr>
        <w:t>เงินกู้ยืมระยะยาว</w:t>
      </w:r>
    </w:p>
    <w:p w14:paraId="0C55BD0E" w14:textId="77777777" w:rsidR="00ED12E0" w:rsidRPr="00B64833" w:rsidRDefault="00ED12E0" w:rsidP="00ED12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firstLine="34"/>
        <w:jc w:val="thaiDistribute"/>
        <w:rPr>
          <w:rFonts w:asciiTheme="majorBidi" w:hAnsiTheme="majorBidi" w:cstheme="majorBidi"/>
          <w:spacing w:val="-4"/>
          <w:sz w:val="30"/>
          <w:szCs w:val="30"/>
          <w:cs/>
        </w:rPr>
      </w:pPr>
    </w:p>
    <w:p w14:paraId="50428A17" w14:textId="25FD974F" w:rsidR="00ED12E0" w:rsidRDefault="00ED12E0" w:rsidP="00ED12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B64833">
        <w:rPr>
          <w:rFonts w:asciiTheme="majorBidi" w:hAnsiTheme="majorBidi" w:cstheme="majorBidi"/>
          <w:sz w:val="30"/>
          <w:szCs w:val="30"/>
          <w:cs/>
        </w:rPr>
        <w:t xml:space="preserve">ในวันที่ </w:t>
      </w:r>
      <w:r w:rsidRPr="00CB51BF">
        <w:rPr>
          <w:rFonts w:asciiTheme="majorBidi" w:hAnsiTheme="majorBidi" w:cstheme="majorBidi"/>
          <w:sz w:val="30"/>
          <w:szCs w:val="30"/>
        </w:rPr>
        <w:t>23</w:t>
      </w:r>
      <w:r w:rsidRPr="00CE726B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Pr="00B64833">
        <w:rPr>
          <w:rFonts w:asciiTheme="majorBidi" w:hAnsiTheme="majorBidi" w:cstheme="majorBidi"/>
          <w:sz w:val="30"/>
          <w:szCs w:val="30"/>
          <w:cs/>
        </w:rPr>
        <w:t xml:space="preserve">กันยายน </w:t>
      </w:r>
      <w:r w:rsidRPr="00CB51BF">
        <w:rPr>
          <w:rFonts w:asciiTheme="majorBidi" w:hAnsiTheme="majorBidi" w:cstheme="majorBidi"/>
          <w:sz w:val="30"/>
          <w:szCs w:val="30"/>
        </w:rPr>
        <w:t>2562</w:t>
      </w:r>
      <w:r w:rsidRPr="00B64833">
        <w:rPr>
          <w:rFonts w:asciiTheme="majorBidi" w:hAnsiTheme="majorBidi" w:cstheme="majorBidi"/>
          <w:sz w:val="30"/>
          <w:szCs w:val="30"/>
          <w:cs/>
        </w:rPr>
        <w:t xml:space="preserve"> กองทรัสต์ได้เข้าทำสัญญากู้ยืมเงินจากสถาบันการเงิน วงเงินการกู้รวมทั้งสิ้น </w:t>
      </w:r>
      <w:r w:rsidRPr="00CB51BF">
        <w:rPr>
          <w:rFonts w:asciiTheme="majorBidi" w:hAnsiTheme="majorBidi" w:cstheme="majorBidi"/>
          <w:sz w:val="30"/>
          <w:szCs w:val="30"/>
        </w:rPr>
        <w:t>1</w:t>
      </w:r>
      <w:r w:rsidRPr="00CE726B">
        <w:rPr>
          <w:rFonts w:asciiTheme="majorBidi" w:hAnsiTheme="majorBidi" w:cstheme="majorBidi"/>
          <w:sz w:val="30"/>
          <w:szCs w:val="30"/>
          <w:lang w:val="en-GB"/>
        </w:rPr>
        <w:t>,</w:t>
      </w:r>
      <w:r w:rsidRPr="00297648">
        <w:rPr>
          <w:rFonts w:asciiTheme="majorBidi" w:hAnsiTheme="majorBidi" w:cstheme="majorBidi"/>
          <w:sz w:val="30"/>
          <w:szCs w:val="30"/>
        </w:rPr>
        <w:t>9</w:t>
      </w:r>
      <w:r w:rsidRPr="00CB51BF">
        <w:rPr>
          <w:rFonts w:asciiTheme="majorBidi" w:hAnsiTheme="majorBidi" w:cstheme="majorBidi"/>
          <w:sz w:val="30"/>
          <w:szCs w:val="30"/>
        </w:rPr>
        <w:t>44</w:t>
      </w:r>
      <w:r w:rsidRPr="00CE726B">
        <w:rPr>
          <w:rFonts w:asciiTheme="majorBidi" w:hAnsiTheme="majorBidi" w:cstheme="majorBidi"/>
          <w:sz w:val="30"/>
          <w:szCs w:val="30"/>
          <w:lang w:val="en-GB"/>
        </w:rPr>
        <w:t>.</w:t>
      </w:r>
      <w:r w:rsidRPr="00CB51BF">
        <w:rPr>
          <w:rFonts w:asciiTheme="majorBidi" w:hAnsiTheme="majorBidi" w:cstheme="majorBidi"/>
          <w:sz w:val="30"/>
          <w:szCs w:val="30"/>
        </w:rPr>
        <w:t>21</w:t>
      </w:r>
      <w:r w:rsidRPr="00CE726B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Pr="00B64833">
        <w:rPr>
          <w:rFonts w:asciiTheme="majorBidi" w:hAnsiTheme="majorBidi" w:cstheme="majorBidi" w:hint="cs"/>
          <w:sz w:val="30"/>
          <w:szCs w:val="30"/>
          <w:cs/>
        </w:rPr>
        <w:t>ล้าน</w:t>
      </w:r>
      <w:r w:rsidRPr="00B64833">
        <w:rPr>
          <w:rFonts w:asciiTheme="majorBidi" w:hAnsiTheme="majorBidi" w:cstheme="majorBidi"/>
          <w:sz w:val="30"/>
          <w:szCs w:val="30"/>
          <w:cs/>
        </w:rPr>
        <w:t xml:space="preserve">บาท กองทรัสต์เบิกเงินงวดแรกจำนวน </w:t>
      </w:r>
      <w:r w:rsidRPr="00CB51BF">
        <w:rPr>
          <w:rFonts w:asciiTheme="majorBidi" w:hAnsiTheme="majorBidi" w:cstheme="majorBidi"/>
          <w:sz w:val="30"/>
          <w:szCs w:val="30"/>
        </w:rPr>
        <w:t>1</w:t>
      </w:r>
      <w:r w:rsidRPr="00B64833">
        <w:rPr>
          <w:rFonts w:asciiTheme="majorBidi" w:hAnsiTheme="majorBidi" w:cstheme="majorBidi"/>
          <w:sz w:val="30"/>
          <w:szCs w:val="30"/>
        </w:rPr>
        <w:t>,</w:t>
      </w:r>
      <w:r w:rsidRPr="00CB51BF">
        <w:rPr>
          <w:rFonts w:asciiTheme="majorBidi" w:hAnsiTheme="majorBidi" w:cstheme="majorBidi"/>
          <w:sz w:val="30"/>
          <w:szCs w:val="30"/>
        </w:rPr>
        <w:t>4</w:t>
      </w:r>
      <w:r w:rsidRPr="00297648">
        <w:rPr>
          <w:rFonts w:asciiTheme="majorBidi" w:hAnsiTheme="majorBidi" w:cstheme="majorBidi"/>
          <w:sz w:val="30"/>
          <w:szCs w:val="30"/>
        </w:rPr>
        <w:t>88</w:t>
      </w:r>
      <w:r w:rsidRPr="00CE726B">
        <w:rPr>
          <w:rFonts w:asciiTheme="majorBidi" w:hAnsiTheme="majorBidi" w:cstheme="majorBidi"/>
          <w:sz w:val="30"/>
          <w:szCs w:val="30"/>
          <w:lang w:val="en-GB"/>
        </w:rPr>
        <w:t>.</w:t>
      </w:r>
      <w:r w:rsidRPr="00CB51BF">
        <w:rPr>
          <w:rFonts w:asciiTheme="majorBidi" w:hAnsiTheme="majorBidi" w:cstheme="majorBidi"/>
          <w:sz w:val="30"/>
          <w:szCs w:val="30"/>
        </w:rPr>
        <w:t>21</w:t>
      </w:r>
      <w:r w:rsidRPr="00B6483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B64833">
        <w:rPr>
          <w:rFonts w:asciiTheme="majorBidi" w:hAnsiTheme="majorBidi" w:cstheme="majorBidi" w:hint="cs"/>
          <w:sz w:val="30"/>
          <w:szCs w:val="30"/>
          <w:cs/>
        </w:rPr>
        <w:t>ล้าน</w:t>
      </w:r>
      <w:r w:rsidRPr="00B64833">
        <w:rPr>
          <w:rFonts w:asciiTheme="majorBidi" w:hAnsiTheme="majorBidi" w:cstheme="majorBidi"/>
          <w:sz w:val="30"/>
          <w:szCs w:val="30"/>
          <w:cs/>
        </w:rPr>
        <w:t xml:space="preserve">บาทในวันที่ </w:t>
      </w:r>
      <w:r w:rsidRPr="00CB51BF">
        <w:rPr>
          <w:rFonts w:asciiTheme="majorBidi" w:hAnsiTheme="majorBidi"/>
          <w:sz w:val="30"/>
          <w:szCs w:val="30"/>
        </w:rPr>
        <w:t>25</w:t>
      </w:r>
      <w:r w:rsidRPr="00B64833">
        <w:rPr>
          <w:rFonts w:asciiTheme="majorBidi" w:hAnsiTheme="majorBidi"/>
          <w:sz w:val="30"/>
          <w:szCs w:val="30"/>
          <w:cs/>
        </w:rPr>
        <w:t xml:space="preserve"> กันยายน </w:t>
      </w:r>
      <w:r w:rsidRPr="00CB51BF">
        <w:rPr>
          <w:rFonts w:asciiTheme="majorBidi" w:hAnsiTheme="majorBidi"/>
          <w:sz w:val="30"/>
          <w:szCs w:val="30"/>
        </w:rPr>
        <w:t>2562</w:t>
      </w:r>
      <w:r w:rsidRPr="00B64833">
        <w:rPr>
          <w:rFonts w:asciiTheme="majorBidi" w:hAnsiTheme="majorBidi"/>
          <w:sz w:val="30"/>
          <w:szCs w:val="30"/>
          <w:cs/>
        </w:rPr>
        <w:t xml:space="preserve"> เพื่อให้บริษัทย่อยกู้เพื่อใช้ในการซื้อทรัพย์สินและหนี้สินโครงการโรงแรมดุสิตธานี มัลดีฟส์</w:t>
      </w:r>
      <w:r w:rsidRPr="00B64833">
        <w:rPr>
          <w:rFonts w:asciiTheme="majorBidi" w:hAnsiTheme="majorBidi" w:hint="cs"/>
          <w:sz w:val="30"/>
          <w:szCs w:val="30"/>
          <w:cs/>
        </w:rPr>
        <w:t xml:space="preserve"> และเบิก</w:t>
      </w:r>
      <w:r w:rsidRPr="00B64833">
        <w:rPr>
          <w:rFonts w:asciiTheme="majorBidi" w:hAnsiTheme="majorBidi"/>
          <w:sz w:val="30"/>
          <w:szCs w:val="30"/>
          <w:cs/>
        </w:rPr>
        <w:t xml:space="preserve">เงินงวดสอง จำนวน </w:t>
      </w:r>
      <w:r w:rsidRPr="00297648">
        <w:rPr>
          <w:rFonts w:asciiTheme="majorBidi" w:hAnsiTheme="majorBidi"/>
          <w:sz w:val="30"/>
          <w:szCs w:val="30"/>
        </w:rPr>
        <w:t>80</w:t>
      </w:r>
      <w:r w:rsidRPr="00B64833">
        <w:rPr>
          <w:rFonts w:asciiTheme="majorBidi" w:hAnsiTheme="majorBidi"/>
          <w:sz w:val="30"/>
          <w:szCs w:val="30"/>
        </w:rPr>
        <w:t>.</w:t>
      </w:r>
      <w:r w:rsidRPr="00CB51BF">
        <w:rPr>
          <w:rFonts w:asciiTheme="majorBidi" w:hAnsiTheme="majorBidi"/>
          <w:sz w:val="30"/>
          <w:szCs w:val="30"/>
        </w:rPr>
        <w:t>5</w:t>
      </w:r>
      <w:r w:rsidRPr="00297648">
        <w:rPr>
          <w:rFonts w:asciiTheme="majorBidi" w:hAnsiTheme="majorBidi"/>
          <w:sz w:val="30"/>
          <w:szCs w:val="30"/>
        </w:rPr>
        <w:t>7</w:t>
      </w:r>
      <w:r w:rsidRPr="00B64833">
        <w:rPr>
          <w:rFonts w:asciiTheme="majorBidi" w:hAnsiTheme="majorBidi"/>
          <w:sz w:val="30"/>
          <w:szCs w:val="30"/>
          <w:cs/>
        </w:rPr>
        <w:t xml:space="preserve"> ล้านบาท </w:t>
      </w:r>
      <w:r w:rsidRPr="00B64833">
        <w:rPr>
          <w:rFonts w:asciiTheme="majorBidi" w:hAnsiTheme="majorBidi"/>
          <w:sz w:val="30"/>
          <w:szCs w:val="30"/>
          <w:cs/>
        </w:rPr>
        <w:br/>
        <w:t xml:space="preserve">ในวันที่ </w:t>
      </w:r>
      <w:r w:rsidRPr="00CB51BF">
        <w:rPr>
          <w:rFonts w:asciiTheme="majorBidi" w:hAnsiTheme="majorBidi"/>
          <w:sz w:val="30"/>
          <w:szCs w:val="30"/>
        </w:rPr>
        <w:t>1</w:t>
      </w:r>
      <w:r w:rsidRPr="00297648">
        <w:rPr>
          <w:rFonts w:asciiTheme="majorBidi" w:hAnsiTheme="majorBidi"/>
          <w:sz w:val="30"/>
          <w:szCs w:val="30"/>
        </w:rPr>
        <w:t>0</w:t>
      </w:r>
      <w:r w:rsidRPr="00B64833">
        <w:rPr>
          <w:rFonts w:asciiTheme="majorBidi" w:hAnsiTheme="majorBidi"/>
          <w:sz w:val="30"/>
          <w:szCs w:val="30"/>
          <w:cs/>
        </w:rPr>
        <w:t xml:space="preserve"> เมษายน </w:t>
      </w:r>
      <w:r w:rsidRPr="00CB51BF">
        <w:rPr>
          <w:rFonts w:asciiTheme="majorBidi" w:hAnsiTheme="majorBidi"/>
          <w:sz w:val="30"/>
          <w:szCs w:val="30"/>
        </w:rPr>
        <w:t>2563</w:t>
      </w:r>
      <w:r w:rsidRPr="00B64833">
        <w:rPr>
          <w:rFonts w:asciiTheme="majorBidi" w:hAnsiTheme="majorBidi" w:hint="cs"/>
          <w:sz w:val="30"/>
          <w:szCs w:val="30"/>
          <w:cs/>
        </w:rPr>
        <w:t xml:space="preserve"> </w:t>
      </w:r>
      <w:r w:rsidRPr="00B64833">
        <w:rPr>
          <w:rFonts w:asciiTheme="majorBidi" w:hAnsiTheme="majorBidi"/>
          <w:sz w:val="30"/>
          <w:szCs w:val="30"/>
          <w:cs/>
        </w:rPr>
        <w:t xml:space="preserve">และงวดสามจำนวน </w:t>
      </w:r>
      <w:r w:rsidRPr="00CB51BF">
        <w:rPr>
          <w:rFonts w:asciiTheme="majorBidi" w:hAnsiTheme="majorBidi"/>
          <w:sz w:val="30"/>
          <w:szCs w:val="30"/>
        </w:rPr>
        <w:t>11</w:t>
      </w:r>
      <w:r w:rsidRPr="00297648">
        <w:rPr>
          <w:rFonts w:asciiTheme="majorBidi" w:hAnsiTheme="majorBidi"/>
          <w:sz w:val="30"/>
          <w:szCs w:val="30"/>
        </w:rPr>
        <w:t>9</w:t>
      </w:r>
      <w:r w:rsidRPr="00B64833">
        <w:rPr>
          <w:rFonts w:asciiTheme="majorBidi" w:hAnsiTheme="majorBidi"/>
          <w:sz w:val="30"/>
          <w:szCs w:val="30"/>
        </w:rPr>
        <w:t>.</w:t>
      </w:r>
      <w:r w:rsidRPr="00297648">
        <w:rPr>
          <w:rFonts w:asciiTheme="majorBidi" w:hAnsiTheme="majorBidi"/>
          <w:sz w:val="30"/>
          <w:szCs w:val="30"/>
        </w:rPr>
        <w:t>70</w:t>
      </w:r>
      <w:r w:rsidRPr="00B64833">
        <w:rPr>
          <w:rFonts w:asciiTheme="majorBidi" w:hAnsiTheme="majorBidi"/>
          <w:sz w:val="30"/>
          <w:szCs w:val="30"/>
          <w:cs/>
        </w:rPr>
        <w:t xml:space="preserve"> ล้านบาท ในวันที่ </w:t>
      </w:r>
      <w:r w:rsidRPr="00CB51BF">
        <w:rPr>
          <w:rFonts w:asciiTheme="majorBidi" w:hAnsiTheme="majorBidi"/>
          <w:sz w:val="30"/>
          <w:szCs w:val="30"/>
        </w:rPr>
        <w:t>15</w:t>
      </w:r>
      <w:r w:rsidRPr="00B64833">
        <w:rPr>
          <w:rFonts w:asciiTheme="majorBidi" w:hAnsiTheme="majorBidi"/>
          <w:sz w:val="30"/>
          <w:szCs w:val="30"/>
          <w:cs/>
        </w:rPr>
        <w:t xml:space="preserve"> พฤษภาคม </w:t>
      </w:r>
      <w:r w:rsidRPr="00CB51BF">
        <w:rPr>
          <w:rFonts w:asciiTheme="majorBidi" w:hAnsiTheme="majorBidi"/>
          <w:sz w:val="30"/>
          <w:szCs w:val="30"/>
        </w:rPr>
        <w:t>2563</w:t>
      </w:r>
      <w:r w:rsidRPr="00B64833">
        <w:rPr>
          <w:rFonts w:asciiTheme="majorBidi" w:hAnsiTheme="majorBidi"/>
          <w:sz w:val="30"/>
          <w:szCs w:val="30"/>
          <w:cs/>
        </w:rPr>
        <w:t xml:space="preserve"> </w:t>
      </w:r>
      <w:r w:rsidR="005E07AF" w:rsidRPr="005E07AF">
        <w:rPr>
          <w:rFonts w:asciiTheme="majorBidi" w:hAnsiTheme="majorBidi"/>
          <w:sz w:val="30"/>
          <w:szCs w:val="30"/>
          <w:cs/>
        </w:rPr>
        <w:t>และงวดส</w:t>
      </w:r>
      <w:r w:rsidR="005E07AF" w:rsidRPr="005E07AF">
        <w:rPr>
          <w:rFonts w:asciiTheme="majorBidi" w:hAnsiTheme="majorBidi" w:hint="cs"/>
          <w:sz w:val="30"/>
          <w:szCs w:val="30"/>
          <w:cs/>
        </w:rPr>
        <w:t>ี่</w:t>
      </w:r>
      <w:r w:rsidR="005E07AF" w:rsidRPr="005E07AF">
        <w:rPr>
          <w:rFonts w:asciiTheme="majorBidi" w:hAnsiTheme="majorBidi"/>
          <w:sz w:val="30"/>
          <w:szCs w:val="30"/>
          <w:cs/>
        </w:rPr>
        <w:t xml:space="preserve">จำนวน </w:t>
      </w:r>
      <w:r w:rsidR="005E07AF">
        <w:rPr>
          <w:rFonts w:asciiTheme="majorBidi" w:hAnsiTheme="majorBidi"/>
          <w:sz w:val="30"/>
          <w:szCs w:val="30"/>
        </w:rPr>
        <w:t>15.92</w:t>
      </w:r>
      <w:r w:rsidR="005E07AF" w:rsidRPr="005E07AF">
        <w:rPr>
          <w:rFonts w:asciiTheme="majorBidi" w:hAnsiTheme="majorBidi"/>
          <w:sz w:val="30"/>
          <w:szCs w:val="30"/>
          <w:cs/>
        </w:rPr>
        <w:t xml:space="preserve"> ล้านบาทในวันท</w:t>
      </w:r>
      <w:r w:rsidR="005E07AF" w:rsidRPr="005E07AF">
        <w:rPr>
          <w:rFonts w:asciiTheme="majorBidi" w:hAnsiTheme="majorBidi" w:hint="cs"/>
          <w:sz w:val="30"/>
          <w:szCs w:val="30"/>
          <w:cs/>
        </w:rPr>
        <w:t>ี่</w:t>
      </w:r>
      <w:r w:rsidR="005E07AF" w:rsidRPr="005E07AF">
        <w:rPr>
          <w:rFonts w:asciiTheme="majorBidi" w:hAnsiTheme="majorBidi"/>
          <w:sz w:val="30"/>
          <w:szCs w:val="30"/>
        </w:rPr>
        <w:t xml:space="preserve"> </w:t>
      </w:r>
      <w:r w:rsidR="005E07AF">
        <w:rPr>
          <w:rFonts w:asciiTheme="majorBidi" w:hAnsiTheme="majorBidi"/>
          <w:sz w:val="30"/>
          <w:szCs w:val="30"/>
        </w:rPr>
        <w:t>22</w:t>
      </w:r>
      <w:r w:rsidR="005E07AF" w:rsidRPr="005E07AF">
        <w:rPr>
          <w:rFonts w:asciiTheme="majorBidi" w:hAnsiTheme="majorBidi"/>
          <w:sz w:val="30"/>
          <w:szCs w:val="30"/>
          <w:cs/>
        </w:rPr>
        <w:t xml:space="preserve"> มกราคม </w:t>
      </w:r>
      <w:r w:rsidR="005E07AF">
        <w:rPr>
          <w:rFonts w:asciiTheme="majorBidi" w:hAnsiTheme="majorBidi"/>
          <w:sz w:val="30"/>
          <w:szCs w:val="30"/>
        </w:rPr>
        <w:t>2564</w:t>
      </w:r>
      <w:r w:rsidR="005E07AF" w:rsidRPr="005E07AF">
        <w:rPr>
          <w:rFonts w:asciiTheme="majorBidi" w:hAnsiTheme="majorBidi"/>
          <w:sz w:val="30"/>
          <w:szCs w:val="30"/>
          <w:cs/>
        </w:rPr>
        <w:t xml:space="preserve"> และงวดห้าจำนวน </w:t>
      </w:r>
      <w:r w:rsidR="005E07AF">
        <w:rPr>
          <w:rFonts w:asciiTheme="majorBidi" w:hAnsiTheme="majorBidi"/>
          <w:sz w:val="30"/>
          <w:szCs w:val="30"/>
        </w:rPr>
        <w:t>36.04</w:t>
      </w:r>
      <w:r w:rsidR="005E07AF" w:rsidRPr="005E07AF">
        <w:rPr>
          <w:rFonts w:asciiTheme="majorBidi" w:hAnsiTheme="majorBidi"/>
          <w:sz w:val="30"/>
          <w:szCs w:val="30"/>
          <w:cs/>
        </w:rPr>
        <w:t xml:space="preserve"> ล้านบาทในวันท</w:t>
      </w:r>
      <w:r w:rsidR="005E07AF" w:rsidRPr="005E07AF">
        <w:rPr>
          <w:rFonts w:asciiTheme="majorBidi" w:hAnsiTheme="majorBidi" w:hint="cs"/>
          <w:sz w:val="30"/>
          <w:szCs w:val="30"/>
          <w:cs/>
        </w:rPr>
        <w:t>ี่</w:t>
      </w:r>
      <w:r w:rsidR="005E07AF" w:rsidRPr="005E07AF">
        <w:rPr>
          <w:rFonts w:asciiTheme="majorBidi" w:hAnsiTheme="majorBidi"/>
          <w:sz w:val="30"/>
          <w:szCs w:val="30"/>
        </w:rPr>
        <w:t xml:space="preserve"> </w:t>
      </w:r>
      <w:r w:rsidR="005E07AF">
        <w:rPr>
          <w:rFonts w:asciiTheme="majorBidi" w:hAnsiTheme="majorBidi"/>
          <w:sz w:val="30"/>
          <w:szCs w:val="30"/>
        </w:rPr>
        <w:t>3</w:t>
      </w:r>
      <w:r w:rsidR="005E07AF" w:rsidRPr="005E07AF">
        <w:rPr>
          <w:rFonts w:asciiTheme="majorBidi" w:hAnsiTheme="majorBidi"/>
          <w:sz w:val="30"/>
          <w:szCs w:val="30"/>
          <w:cs/>
        </w:rPr>
        <w:t xml:space="preserve"> มีนาคม </w:t>
      </w:r>
      <w:r w:rsidR="005E07AF">
        <w:rPr>
          <w:rFonts w:asciiTheme="majorBidi" w:hAnsiTheme="majorBidi"/>
          <w:sz w:val="30"/>
          <w:szCs w:val="30"/>
        </w:rPr>
        <w:t>2564</w:t>
      </w:r>
      <w:r w:rsidR="005E07AF" w:rsidRPr="005E07AF">
        <w:rPr>
          <w:rFonts w:asciiTheme="majorBidi" w:hAnsiTheme="majorBidi"/>
          <w:sz w:val="30"/>
          <w:szCs w:val="30"/>
        </w:rPr>
        <w:t xml:space="preserve"> </w:t>
      </w:r>
      <w:r w:rsidRPr="00B64833">
        <w:rPr>
          <w:rFonts w:asciiTheme="majorBidi" w:hAnsiTheme="majorBidi"/>
          <w:sz w:val="30"/>
          <w:szCs w:val="30"/>
          <w:cs/>
        </w:rPr>
        <w:t>เพื่อสนับสนุนค่าใช้จ่ายส่วนทุนและค่าใช้จ่ายในการปรับปรุงซ่อมแซมทรัพย์สินของ</w:t>
      </w:r>
      <w:r w:rsidRPr="00B64833">
        <w:rPr>
          <w:rFonts w:asciiTheme="majorBidi" w:hAnsiTheme="majorBidi" w:hint="cs"/>
          <w:sz w:val="30"/>
          <w:szCs w:val="30"/>
          <w:cs/>
        </w:rPr>
        <w:t>โรงแรม</w:t>
      </w:r>
      <w:r w:rsidRPr="00B64833">
        <w:rPr>
          <w:rFonts w:asciiTheme="majorBidi" w:hAnsiTheme="majorBidi"/>
          <w:sz w:val="30"/>
          <w:szCs w:val="30"/>
          <w:cs/>
        </w:rPr>
        <w:t xml:space="preserve"> เงินกู้ยืมดังกล่าวมีหลักทรัพย์ค้ำประกัน ได้แก่ ที่ดินและสิ่งปลูกสร้างของโรงแรมดุสิตธานี ลากูน่า ภูเก็ต และสิทธิการเช่าในที่ดินและกรรมสิทธิ์ในอาคาร สิ่งปลูกสร้าง และอุปกรณ์ของโรงแรมดุสิตธานี มัลดีฟส์และอื่น</w:t>
      </w:r>
      <w:r w:rsidRPr="00CE726B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Pr="00B64833">
        <w:rPr>
          <w:rFonts w:asciiTheme="majorBidi" w:hAnsiTheme="majorBidi" w:cstheme="majorBidi"/>
          <w:sz w:val="30"/>
          <w:szCs w:val="30"/>
          <w:cs/>
        </w:rPr>
        <w:t>ๆ</w:t>
      </w:r>
      <w:r w:rsidRPr="00CE726B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Pr="00B64833">
        <w:rPr>
          <w:rFonts w:asciiTheme="majorBidi" w:hAnsiTheme="majorBidi" w:cstheme="majorBidi"/>
          <w:sz w:val="30"/>
          <w:szCs w:val="30"/>
          <w:cs/>
        </w:rPr>
        <w:t xml:space="preserve">โดยอัตราดอกเบี้ยจะไม่เกินร้อยละ </w:t>
      </w:r>
      <w:r w:rsidRPr="00CB51BF">
        <w:rPr>
          <w:rFonts w:asciiTheme="majorBidi" w:hAnsiTheme="majorBidi" w:cstheme="majorBidi"/>
          <w:sz w:val="30"/>
          <w:szCs w:val="30"/>
        </w:rPr>
        <w:t>4</w:t>
      </w:r>
      <w:r w:rsidRPr="00CE726B">
        <w:rPr>
          <w:rFonts w:asciiTheme="majorBidi" w:hAnsiTheme="majorBidi" w:cstheme="majorBidi"/>
          <w:sz w:val="30"/>
          <w:szCs w:val="30"/>
          <w:lang w:val="en-GB"/>
        </w:rPr>
        <w:t>.</w:t>
      </w:r>
      <w:r w:rsidRPr="00CB51BF">
        <w:rPr>
          <w:rFonts w:asciiTheme="majorBidi" w:hAnsiTheme="majorBidi" w:cstheme="majorBidi"/>
          <w:sz w:val="30"/>
          <w:szCs w:val="30"/>
        </w:rPr>
        <w:t>2</w:t>
      </w:r>
      <w:r w:rsidRPr="00CE726B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="002F1898">
        <w:rPr>
          <w:rFonts w:asciiTheme="majorBidi" w:hAnsiTheme="majorBidi" w:cstheme="majorBidi"/>
          <w:sz w:val="30"/>
          <w:szCs w:val="30"/>
          <w:lang w:val="en-GB"/>
        </w:rPr>
        <w:br/>
      </w:r>
      <w:r w:rsidRPr="00B64833">
        <w:rPr>
          <w:rFonts w:asciiTheme="majorBidi" w:hAnsiTheme="majorBidi" w:cstheme="majorBidi"/>
          <w:sz w:val="30"/>
          <w:szCs w:val="30"/>
          <w:cs/>
        </w:rPr>
        <w:lastRenderedPageBreak/>
        <w:t xml:space="preserve">ต่อปี ชำระดอกเบี้ยรายไตรมาส มีเงื่อนไขการชำระคืนเงินต้น คือ ชำระคืนครั้งเดียวเมื่อสิ้นสุดอายุสัญญาเงินกู้ ระยะเวลาการกู้ </w:t>
      </w:r>
      <w:r w:rsidRPr="00CB51BF">
        <w:rPr>
          <w:rFonts w:asciiTheme="majorBidi" w:hAnsiTheme="majorBidi" w:cstheme="majorBidi"/>
          <w:sz w:val="30"/>
          <w:szCs w:val="30"/>
        </w:rPr>
        <w:t>5</w:t>
      </w:r>
      <w:r w:rsidRPr="00CE726B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Pr="00B64833">
        <w:rPr>
          <w:rFonts w:asciiTheme="majorBidi" w:hAnsiTheme="majorBidi" w:cstheme="majorBidi"/>
          <w:sz w:val="30"/>
          <w:szCs w:val="30"/>
          <w:cs/>
        </w:rPr>
        <w:t>ปี นับตั้งแต่วันเบิกเงินกู้งวดแรก</w:t>
      </w:r>
    </w:p>
    <w:p w14:paraId="23B8838D" w14:textId="77777777" w:rsidR="00ED12E0" w:rsidRPr="00D66D74" w:rsidRDefault="00ED12E0" w:rsidP="00ED12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firstLine="34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789B80FA" w14:textId="03BF1354" w:rsidR="00ED12E0" w:rsidRDefault="00ED12E0" w:rsidP="00ED12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64833">
        <w:rPr>
          <w:rFonts w:asciiTheme="majorBidi" w:hAnsiTheme="majorBidi" w:cstheme="majorBidi"/>
          <w:sz w:val="30"/>
          <w:szCs w:val="30"/>
          <w:cs/>
        </w:rPr>
        <w:t xml:space="preserve">สัญญาเงินกู้ยืมดังกล่าวมีข้อกำหนดและเงื่อนไขตามที่ระบุในสัญญา เช่น การดำรงอัตราส่วนหนี้สินต่อ </w:t>
      </w:r>
      <w:r w:rsidRPr="00CE726B">
        <w:rPr>
          <w:rFonts w:asciiTheme="majorBidi" w:hAnsiTheme="majorBidi" w:cstheme="majorBidi"/>
          <w:sz w:val="30"/>
          <w:szCs w:val="30"/>
          <w:lang w:val="en-GB"/>
        </w:rPr>
        <w:t xml:space="preserve">EBITDA </w:t>
      </w:r>
      <w:r w:rsidRPr="00B64833">
        <w:rPr>
          <w:rFonts w:asciiTheme="majorBidi" w:hAnsiTheme="majorBidi" w:cstheme="majorBidi"/>
          <w:sz w:val="30"/>
          <w:szCs w:val="30"/>
          <w:cs/>
        </w:rPr>
        <w:t>และเงินกู้ยืมต่อสินทรัพย์รวม</w:t>
      </w:r>
    </w:p>
    <w:p w14:paraId="545525E7" w14:textId="77777777" w:rsidR="005E07AF" w:rsidRDefault="005E07AF" w:rsidP="00ED12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609BC83" w14:textId="75575B62" w:rsidR="00ED12E0" w:rsidRPr="00CE726B" w:rsidRDefault="00ED12E0" w:rsidP="00ED12E0">
      <w:pPr>
        <w:tabs>
          <w:tab w:val="clear" w:pos="454"/>
        </w:tabs>
        <w:spacing w:line="240" w:lineRule="auto"/>
        <w:ind w:left="544" w:right="-43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B64833">
        <w:rPr>
          <w:rFonts w:asciiTheme="majorBidi" w:hAnsiTheme="majorBidi" w:cstheme="majorBidi"/>
          <w:color w:val="000000"/>
          <w:sz w:val="30"/>
          <w:szCs w:val="30"/>
          <w:cs/>
        </w:rPr>
        <w:t>รายการเคลื่อนไหวของเงินกู้ยืมระยะยาว มีรายละเอียดดังนี้</w:t>
      </w:r>
    </w:p>
    <w:p w14:paraId="6E91E76C" w14:textId="77777777" w:rsidR="00ED12E0" w:rsidRPr="00D66D74" w:rsidRDefault="00ED12E0" w:rsidP="00ED12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firstLine="34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60"/>
        <w:gridCol w:w="1180"/>
        <w:gridCol w:w="1440"/>
        <w:gridCol w:w="237"/>
        <w:gridCol w:w="1473"/>
      </w:tblGrid>
      <w:tr w:rsidR="00ED12E0" w14:paraId="114CCB2F" w14:textId="77777777" w:rsidTr="00BA1CAE">
        <w:tc>
          <w:tcPr>
            <w:tcW w:w="4760" w:type="dxa"/>
          </w:tcPr>
          <w:p w14:paraId="6E680CF2" w14:textId="77777777" w:rsidR="00ED12E0" w:rsidRDefault="00ED12E0" w:rsidP="00BA1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</w:tcPr>
          <w:p w14:paraId="28C5A3B7" w14:textId="77777777" w:rsidR="00ED12E0" w:rsidRPr="00B64833" w:rsidRDefault="00ED12E0" w:rsidP="00BA1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B64833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440" w:type="dxa"/>
          </w:tcPr>
          <w:p w14:paraId="41266A70" w14:textId="77777777" w:rsidR="00ED12E0" w:rsidRDefault="00ED12E0" w:rsidP="00BA1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B51B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37" w:type="dxa"/>
          </w:tcPr>
          <w:p w14:paraId="79CE250C" w14:textId="77777777" w:rsidR="00ED12E0" w:rsidRPr="00276354" w:rsidDel="00152099" w:rsidRDefault="00ED12E0" w:rsidP="00BA1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9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3" w:type="dxa"/>
          </w:tcPr>
          <w:p w14:paraId="74703FCF" w14:textId="77777777" w:rsidR="00ED12E0" w:rsidRPr="00B64833" w:rsidRDefault="00ED12E0" w:rsidP="00BA1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  <w:r w:rsidRPr="00CB51B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ED12E0" w14:paraId="0443B216" w14:textId="77777777" w:rsidTr="00BA1CAE">
        <w:tc>
          <w:tcPr>
            <w:tcW w:w="4760" w:type="dxa"/>
          </w:tcPr>
          <w:p w14:paraId="4A1B7B9A" w14:textId="77777777" w:rsidR="00ED12E0" w:rsidRDefault="00ED12E0" w:rsidP="00BA1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</w:tcPr>
          <w:p w14:paraId="1B619F42" w14:textId="77777777" w:rsidR="00ED12E0" w:rsidRPr="00976692" w:rsidRDefault="00ED12E0" w:rsidP="00BA1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150" w:type="dxa"/>
            <w:gridSpan w:val="3"/>
          </w:tcPr>
          <w:p w14:paraId="0B27786D" w14:textId="77777777" w:rsidR="00ED12E0" w:rsidRPr="00276354" w:rsidDel="00152099" w:rsidRDefault="00ED12E0" w:rsidP="00BA1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64833">
              <w:rPr>
                <w:rFonts w:asciiTheme="majorBidi" w:hAnsiTheme="majorBidi" w:cstheme="majorBidi"/>
                <w:i/>
                <w:iCs/>
                <w:spacing w:val="-4"/>
                <w:sz w:val="30"/>
                <w:szCs w:val="30"/>
              </w:rPr>
              <w:t>(</w:t>
            </w:r>
            <w:r w:rsidRPr="00B64833">
              <w:rPr>
                <w:rFonts w:asciiTheme="majorBidi" w:hAnsiTheme="majorBidi" w:cstheme="majorBidi"/>
                <w:i/>
                <w:iCs/>
                <w:spacing w:val="-4"/>
                <w:sz w:val="30"/>
                <w:szCs w:val="30"/>
                <w:cs/>
              </w:rPr>
              <w:t>พันบาท)</w:t>
            </w:r>
          </w:p>
        </w:tc>
      </w:tr>
      <w:tr w:rsidR="00ED12E0" w14:paraId="6DD9000D" w14:textId="77777777" w:rsidTr="006B36A0">
        <w:tc>
          <w:tcPr>
            <w:tcW w:w="4760" w:type="dxa"/>
          </w:tcPr>
          <w:p w14:paraId="3413AA38" w14:textId="77777777" w:rsidR="00ED12E0" w:rsidRDefault="00ED12E0" w:rsidP="00BA1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9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64833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ณ วันที่ </w:t>
            </w:r>
            <w:r w:rsidRPr="00CB51BF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B64833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1180" w:type="dxa"/>
          </w:tcPr>
          <w:p w14:paraId="7175F0F8" w14:textId="77777777" w:rsidR="00ED12E0" w:rsidRPr="00976692" w:rsidRDefault="00ED12E0" w:rsidP="00BA1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54AA5700" w14:textId="66F5DE7D" w:rsidR="00ED12E0" w:rsidRPr="006B36A0" w:rsidRDefault="00803CC8" w:rsidP="00BA1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B36A0">
              <w:rPr>
                <w:rFonts w:asciiTheme="majorBidi" w:hAnsiTheme="majorBidi" w:cstheme="majorBidi"/>
                <w:sz w:val="30"/>
                <w:szCs w:val="30"/>
              </w:rPr>
              <w:t>1,683,507</w:t>
            </w:r>
          </w:p>
        </w:tc>
        <w:tc>
          <w:tcPr>
            <w:tcW w:w="237" w:type="dxa"/>
          </w:tcPr>
          <w:p w14:paraId="25D86D0C" w14:textId="77777777" w:rsidR="00ED12E0" w:rsidDel="00152099" w:rsidRDefault="00ED12E0" w:rsidP="00BA1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97"/>
              <w:jc w:val="right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473" w:type="dxa"/>
          </w:tcPr>
          <w:p w14:paraId="7ADC3B39" w14:textId="77777777" w:rsidR="00ED12E0" w:rsidRPr="00715C8E" w:rsidRDefault="00ED12E0" w:rsidP="00BA1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2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CB51BF">
              <w:rPr>
                <w:rFonts w:asciiTheme="majorBidi" w:hAnsiTheme="majorBidi"/>
                <w:sz w:val="30"/>
                <w:szCs w:val="30"/>
              </w:rPr>
              <w:t>1</w:t>
            </w:r>
            <w:r w:rsidRPr="00EE72D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B51BF">
              <w:rPr>
                <w:rFonts w:asciiTheme="majorBidi" w:hAnsiTheme="majorBidi"/>
                <w:sz w:val="30"/>
                <w:szCs w:val="30"/>
              </w:rPr>
              <w:t>4</w:t>
            </w:r>
            <w:r w:rsidRPr="00297648">
              <w:rPr>
                <w:rFonts w:asciiTheme="majorBidi" w:hAnsiTheme="majorBidi"/>
                <w:sz w:val="30"/>
                <w:szCs w:val="30"/>
              </w:rPr>
              <w:t>88</w:t>
            </w:r>
            <w:r w:rsidRPr="00EE72D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B51BF">
              <w:rPr>
                <w:rFonts w:asciiTheme="majorBidi" w:hAnsiTheme="majorBidi"/>
                <w:sz w:val="30"/>
                <w:szCs w:val="30"/>
              </w:rPr>
              <w:t>21</w:t>
            </w:r>
            <w:r w:rsidRPr="00297648">
              <w:rPr>
                <w:rFonts w:asciiTheme="majorBidi" w:hAnsiTheme="majorBidi"/>
                <w:sz w:val="30"/>
                <w:szCs w:val="30"/>
              </w:rPr>
              <w:t>0</w:t>
            </w:r>
          </w:p>
        </w:tc>
      </w:tr>
      <w:tr w:rsidR="00ED12E0" w14:paraId="6ECA66F0" w14:textId="77777777" w:rsidTr="006B36A0">
        <w:tc>
          <w:tcPr>
            <w:tcW w:w="4760" w:type="dxa"/>
          </w:tcPr>
          <w:p w14:paraId="38E3E6CA" w14:textId="77777777" w:rsidR="00ED12E0" w:rsidRDefault="00ED12E0" w:rsidP="00BA1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64833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บวก เงินสดรับจากการออกเงินกู้ยืมระยะยาว</w:t>
            </w:r>
          </w:p>
        </w:tc>
        <w:tc>
          <w:tcPr>
            <w:tcW w:w="1180" w:type="dxa"/>
          </w:tcPr>
          <w:p w14:paraId="1A1994CC" w14:textId="77777777" w:rsidR="00ED12E0" w:rsidRPr="00976692" w:rsidRDefault="00ED12E0" w:rsidP="00BA1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626E1F8A" w14:textId="0451C8F8" w:rsidR="00ED12E0" w:rsidRPr="006B36A0" w:rsidRDefault="00980169" w:rsidP="00BA1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B36A0">
              <w:rPr>
                <w:rFonts w:asciiTheme="majorBidi" w:hAnsiTheme="majorBidi" w:cstheme="majorBidi"/>
                <w:sz w:val="30"/>
                <w:szCs w:val="30"/>
              </w:rPr>
              <w:t>51,953</w:t>
            </w:r>
          </w:p>
        </w:tc>
        <w:tc>
          <w:tcPr>
            <w:tcW w:w="237" w:type="dxa"/>
          </w:tcPr>
          <w:p w14:paraId="35BCCB46" w14:textId="77777777" w:rsidR="00ED12E0" w:rsidDel="00152099" w:rsidRDefault="00ED12E0" w:rsidP="00BA1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9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3" w:type="dxa"/>
          </w:tcPr>
          <w:p w14:paraId="26CF039D" w14:textId="77777777" w:rsidR="00ED12E0" w:rsidRPr="00715C8E" w:rsidRDefault="00ED12E0" w:rsidP="00BA1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B51BF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297648">
              <w:rPr>
                <w:rFonts w:asciiTheme="majorBidi" w:hAnsiTheme="majorBidi" w:cstheme="majorBidi"/>
                <w:sz w:val="30"/>
                <w:szCs w:val="30"/>
              </w:rPr>
              <w:t>00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B51BF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297648">
              <w:rPr>
                <w:rFonts w:asciiTheme="majorBidi" w:hAnsiTheme="majorBidi" w:cstheme="majorBidi"/>
                <w:sz w:val="30"/>
                <w:szCs w:val="30"/>
              </w:rPr>
              <w:t>70</w:t>
            </w:r>
          </w:p>
        </w:tc>
      </w:tr>
      <w:tr w:rsidR="00ED12E0" w14:paraId="1E0D1A37" w14:textId="77777777" w:rsidTr="006B36A0">
        <w:tc>
          <w:tcPr>
            <w:tcW w:w="4760" w:type="dxa"/>
          </w:tcPr>
          <w:p w14:paraId="65DBFB46" w14:textId="77777777" w:rsidR="00ED12E0" w:rsidRPr="00B64833" w:rsidRDefault="00ED12E0" w:rsidP="00BA1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64833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บวก ค่าตัดจำหน่ายค่าใช้จ่ายในการออกเงินกู้ยืมระยะยาว</w:t>
            </w:r>
          </w:p>
        </w:tc>
        <w:tc>
          <w:tcPr>
            <w:tcW w:w="1180" w:type="dxa"/>
          </w:tcPr>
          <w:p w14:paraId="43439076" w14:textId="77777777" w:rsidR="00ED12E0" w:rsidRPr="00976692" w:rsidRDefault="00ED12E0" w:rsidP="00BA1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1209C527" w14:textId="7ED867A7" w:rsidR="00ED12E0" w:rsidRPr="006B36A0" w:rsidRDefault="00980169" w:rsidP="00BA1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B36A0">
              <w:rPr>
                <w:rFonts w:asciiTheme="majorBidi" w:hAnsiTheme="majorBidi" w:cstheme="majorBidi"/>
                <w:sz w:val="30"/>
                <w:szCs w:val="30"/>
              </w:rPr>
              <w:t>1,333</w:t>
            </w:r>
          </w:p>
        </w:tc>
        <w:tc>
          <w:tcPr>
            <w:tcW w:w="237" w:type="dxa"/>
          </w:tcPr>
          <w:p w14:paraId="1BDD2B2F" w14:textId="77777777" w:rsidR="00ED12E0" w:rsidRDefault="00ED12E0" w:rsidP="00BA1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9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3" w:type="dxa"/>
          </w:tcPr>
          <w:p w14:paraId="0ECE5E87" w14:textId="77777777" w:rsidR="00ED12E0" w:rsidRPr="00715C8E" w:rsidRDefault="00ED12E0" w:rsidP="00BA1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B51BF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B51BF">
              <w:rPr>
                <w:rFonts w:asciiTheme="majorBidi" w:hAnsiTheme="majorBidi" w:cstheme="majorBidi"/>
                <w:sz w:val="30"/>
                <w:szCs w:val="30"/>
              </w:rPr>
              <w:t>336</w:t>
            </w:r>
          </w:p>
        </w:tc>
      </w:tr>
      <w:tr w:rsidR="00ED12E0" w14:paraId="6E54752C" w14:textId="77777777" w:rsidTr="006B36A0">
        <w:tc>
          <w:tcPr>
            <w:tcW w:w="4760" w:type="dxa"/>
          </w:tcPr>
          <w:p w14:paraId="77B37A28" w14:textId="77777777" w:rsidR="00ED12E0" w:rsidRDefault="00ED12E0" w:rsidP="00BA1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64833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หัก ค่าใช้จ่ายในการออกเงินกู้ยืมระยะยาวรอตัดบัญชี</w:t>
            </w:r>
          </w:p>
        </w:tc>
        <w:tc>
          <w:tcPr>
            <w:tcW w:w="1180" w:type="dxa"/>
          </w:tcPr>
          <w:p w14:paraId="3B6249FE" w14:textId="77914E5D" w:rsidR="00ED12E0" w:rsidRPr="00976692" w:rsidRDefault="003270C6" w:rsidP="00BA1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4BD59AF" w14:textId="0B03FD2D" w:rsidR="00ED12E0" w:rsidRPr="006B36A0" w:rsidRDefault="00980169" w:rsidP="006B3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B36A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7" w:type="dxa"/>
          </w:tcPr>
          <w:p w14:paraId="2F266232" w14:textId="77777777" w:rsidR="00ED12E0" w:rsidRDefault="00ED12E0" w:rsidP="00BA1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9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3" w:type="dxa"/>
            <w:tcBorders>
              <w:bottom w:val="single" w:sz="4" w:space="0" w:color="auto"/>
            </w:tcBorders>
          </w:tcPr>
          <w:p w14:paraId="6E91E6E9" w14:textId="77777777" w:rsidR="00ED12E0" w:rsidRPr="00715C8E" w:rsidRDefault="00ED12E0" w:rsidP="00BA1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CB51BF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B51BF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297648">
              <w:rPr>
                <w:rFonts w:asciiTheme="majorBidi" w:hAnsiTheme="majorBidi" w:cstheme="majorBidi"/>
                <w:sz w:val="30"/>
                <w:szCs w:val="30"/>
              </w:rPr>
              <w:t>09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ED12E0" w14:paraId="51779AEC" w14:textId="77777777" w:rsidTr="006B36A0">
        <w:tc>
          <w:tcPr>
            <w:tcW w:w="4760" w:type="dxa"/>
          </w:tcPr>
          <w:p w14:paraId="392014FE" w14:textId="77777777" w:rsidR="00ED12E0" w:rsidRPr="00D22322" w:rsidRDefault="00ED12E0" w:rsidP="00BA1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6483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CB51B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B6483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1180" w:type="dxa"/>
          </w:tcPr>
          <w:p w14:paraId="1ED21F6E" w14:textId="77777777" w:rsidR="00ED12E0" w:rsidRPr="00D22322" w:rsidRDefault="00ED12E0" w:rsidP="00BA1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E0C798D" w14:textId="250F6C4E" w:rsidR="00ED12E0" w:rsidRPr="006B36A0" w:rsidRDefault="00980169" w:rsidP="00BA1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B36A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1,736,793</w:t>
            </w:r>
          </w:p>
        </w:tc>
        <w:tc>
          <w:tcPr>
            <w:tcW w:w="237" w:type="dxa"/>
          </w:tcPr>
          <w:p w14:paraId="3FA01813" w14:textId="77777777" w:rsidR="00ED12E0" w:rsidDel="00152099" w:rsidRDefault="00ED12E0" w:rsidP="00BA1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9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3" w:type="dxa"/>
            <w:tcBorders>
              <w:top w:val="single" w:sz="4" w:space="0" w:color="auto"/>
              <w:bottom w:val="double" w:sz="4" w:space="0" w:color="auto"/>
            </w:tcBorders>
          </w:tcPr>
          <w:p w14:paraId="7BC8627F" w14:textId="77777777" w:rsidR="00ED12E0" w:rsidRPr="00715C8E" w:rsidRDefault="00ED12E0" w:rsidP="00BA1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B51B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B51B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 w:rsidRPr="0029764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  <w:r w:rsidRPr="00CB51B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B51B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Pr="0029764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07</w:t>
            </w:r>
          </w:p>
        </w:tc>
      </w:tr>
    </w:tbl>
    <w:p w14:paraId="747F2214" w14:textId="77777777" w:rsidR="00ED12E0" w:rsidRDefault="00ED12E0" w:rsidP="00ED12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firstLine="34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4C4B4B02" w14:textId="77777777" w:rsidR="00ED12E0" w:rsidRPr="006B50DF" w:rsidRDefault="00ED12E0" w:rsidP="00ED12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firstLine="34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B64833">
        <w:rPr>
          <w:rFonts w:asciiTheme="majorBidi" w:hAnsiTheme="majorBidi" w:cstheme="majorBidi"/>
          <w:spacing w:val="-4"/>
          <w:sz w:val="30"/>
          <w:szCs w:val="30"/>
          <w:cs/>
        </w:rPr>
        <w:t>เงินกู้ยืมระยะยาวแสดงตามระยะเวลาครบกำหนดการจ่ายชำระ ณ วันที่</w:t>
      </w:r>
      <w:r w:rsidRPr="006B50DF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CB51BF">
        <w:rPr>
          <w:rFonts w:asciiTheme="majorBidi" w:hAnsiTheme="majorBidi" w:cstheme="majorBidi"/>
          <w:spacing w:val="-4"/>
          <w:sz w:val="30"/>
          <w:szCs w:val="30"/>
        </w:rPr>
        <w:t>31</w:t>
      </w:r>
      <w:r w:rsidRPr="006B50DF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B64833">
        <w:rPr>
          <w:rFonts w:asciiTheme="majorBidi" w:hAnsiTheme="majorBidi" w:cstheme="majorBidi"/>
          <w:spacing w:val="-4"/>
          <w:sz w:val="30"/>
          <w:szCs w:val="30"/>
          <w:cs/>
        </w:rPr>
        <w:t xml:space="preserve">ธันวาคม </w:t>
      </w:r>
      <w:r w:rsidRPr="00CB51BF">
        <w:rPr>
          <w:rFonts w:asciiTheme="majorBidi" w:hAnsiTheme="majorBidi" w:cstheme="majorBidi"/>
          <w:spacing w:val="-4"/>
          <w:sz w:val="30"/>
          <w:szCs w:val="30"/>
        </w:rPr>
        <w:t>256</w:t>
      </w:r>
      <w:r>
        <w:rPr>
          <w:rFonts w:asciiTheme="majorBidi" w:hAnsiTheme="majorBidi" w:cstheme="majorBidi"/>
          <w:spacing w:val="-4"/>
          <w:sz w:val="30"/>
          <w:szCs w:val="30"/>
        </w:rPr>
        <w:t>4</w:t>
      </w:r>
      <w:r w:rsidRPr="00B64833">
        <w:rPr>
          <w:rFonts w:asciiTheme="majorBidi" w:hAnsiTheme="majorBidi" w:cstheme="majorBidi"/>
          <w:spacing w:val="-4"/>
          <w:sz w:val="30"/>
          <w:szCs w:val="30"/>
          <w:cs/>
        </w:rPr>
        <w:t xml:space="preserve"> และ </w:t>
      </w:r>
      <w:r w:rsidRPr="00CB51BF">
        <w:rPr>
          <w:rFonts w:asciiTheme="majorBidi" w:hAnsiTheme="majorBidi" w:cstheme="majorBidi"/>
          <w:spacing w:val="-4"/>
          <w:sz w:val="30"/>
          <w:szCs w:val="30"/>
        </w:rPr>
        <w:t>256</w:t>
      </w:r>
      <w:r>
        <w:rPr>
          <w:rFonts w:asciiTheme="majorBidi" w:hAnsiTheme="majorBidi" w:cstheme="majorBidi"/>
          <w:spacing w:val="-4"/>
          <w:sz w:val="30"/>
          <w:szCs w:val="30"/>
        </w:rPr>
        <w:t>3</w:t>
      </w:r>
      <w:r w:rsidRPr="00B64833">
        <w:rPr>
          <w:rFonts w:asciiTheme="majorBidi" w:hAnsiTheme="majorBidi" w:cstheme="majorBidi"/>
          <w:spacing w:val="-4"/>
          <w:sz w:val="30"/>
          <w:szCs w:val="30"/>
          <w:cs/>
        </w:rPr>
        <w:t xml:space="preserve"> ได้ดังนี้</w:t>
      </w:r>
    </w:p>
    <w:p w14:paraId="7F895B5F" w14:textId="77777777" w:rsidR="00ED12E0" w:rsidRPr="00671D5F" w:rsidRDefault="00ED12E0" w:rsidP="00ED12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firstLine="34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tbl>
      <w:tblPr>
        <w:tblW w:w="9153" w:type="dxa"/>
        <w:tblInd w:w="477" w:type="dxa"/>
        <w:tblLayout w:type="fixed"/>
        <w:tblLook w:val="04A0" w:firstRow="1" w:lastRow="0" w:firstColumn="1" w:lastColumn="0" w:noHBand="0" w:noVBand="1"/>
      </w:tblPr>
      <w:tblGrid>
        <w:gridCol w:w="5913"/>
        <w:gridCol w:w="1440"/>
        <w:gridCol w:w="270"/>
        <w:gridCol w:w="1530"/>
      </w:tblGrid>
      <w:tr w:rsidR="00ED12E0" w:rsidRPr="00CE726B" w14:paraId="3FFE4D30" w14:textId="77777777" w:rsidTr="00D76E87">
        <w:tc>
          <w:tcPr>
            <w:tcW w:w="5913" w:type="dxa"/>
            <w:shd w:val="clear" w:color="auto" w:fill="auto"/>
          </w:tcPr>
          <w:p w14:paraId="53834EEF" w14:textId="77777777" w:rsidR="00ED12E0" w:rsidRPr="00CE726B" w:rsidRDefault="00ED12E0" w:rsidP="00BA1CAE">
            <w:pPr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F7817BD" w14:textId="77777777" w:rsidR="00ED12E0" w:rsidRPr="00CE726B" w:rsidRDefault="00ED12E0" w:rsidP="00BA1CAE">
            <w:pPr>
              <w:spacing w:line="240" w:lineRule="auto"/>
              <w:ind w:right="-43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CB51BF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6D33A398" w14:textId="77777777" w:rsidR="00ED12E0" w:rsidRPr="00CE726B" w:rsidRDefault="00ED12E0" w:rsidP="00BA1CAE">
            <w:pPr>
              <w:spacing w:line="240" w:lineRule="auto"/>
              <w:ind w:right="-43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7117FAD2" w14:textId="77777777" w:rsidR="00ED12E0" w:rsidRPr="00CE726B" w:rsidRDefault="00ED12E0" w:rsidP="00BA1CAE">
            <w:pPr>
              <w:spacing w:line="240" w:lineRule="auto"/>
              <w:ind w:right="-43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CB51BF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3</w:t>
            </w:r>
          </w:p>
        </w:tc>
      </w:tr>
      <w:tr w:rsidR="00ED12E0" w:rsidRPr="00CE726B" w14:paraId="7332D140" w14:textId="77777777" w:rsidTr="00D76E87">
        <w:tc>
          <w:tcPr>
            <w:tcW w:w="5913" w:type="dxa"/>
            <w:shd w:val="clear" w:color="auto" w:fill="auto"/>
          </w:tcPr>
          <w:p w14:paraId="19E410DE" w14:textId="77777777" w:rsidR="00ED12E0" w:rsidRPr="00CE726B" w:rsidRDefault="00ED12E0" w:rsidP="00BA1CAE">
            <w:pPr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3240" w:type="dxa"/>
            <w:gridSpan w:val="3"/>
          </w:tcPr>
          <w:p w14:paraId="5D67D3BD" w14:textId="77777777" w:rsidR="00ED12E0" w:rsidRPr="00B64833" w:rsidRDefault="00ED12E0" w:rsidP="00BA1CAE">
            <w:pPr>
              <w:spacing w:line="240" w:lineRule="auto"/>
              <w:ind w:right="-43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B64833">
              <w:rPr>
                <w:rFonts w:asciiTheme="majorBidi" w:hAnsiTheme="majorBidi" w:cstheme="majorBidi"/>
                <w:i/>
                <w:iCs/>
                <w:spacing w:val="-4"/>
                <w:sz w:val="30"/>
                <w:szCs w:val="30"/>
              </w:rPr>
              <w:t>(</w:t>
            </w:r>
            <w:r w:rsidRPr="00B64833">
              <w:rPr>
                <w:rFonts w:asciiTheme="majorBidi" w:hAnsiTheme="majorBidi" w:cstheme="majorBidi"/>
                <w:i/>
                <w:iCs/>
                <w:spacing w:val="-4"/>
                <w:sz w:val="30"/>
                <w:szCs w:val="30"/>
                <w:cs/>
              </w:rPr>
              <w:t>พันบาท)</w:t>
            </w:r>
          </w:p>
        </w:tc>
      </w:tr>
      <w:tr w:rsidR="00ED12E0" w:rsidRPr="00CE726B" w14:paraId="0A065535" w14:textId="77777777" w:rsidTr="00D76E87">
        <w:trPr>
          <w:trHeight w:val="77"/>
        </w:trPr>
        <w:tc>
          <w:tcPr>
            <w:tcW w:w="5913" w:type="dxa"/>
            <w:shd w:val="clear" w:color="auto" w:fill="auto"/>
          </w:tcPr>
          <w:p w14:paraId="7F926B0C" w14:textId="77777777" w:rsidR="00ED12E0" w:rsidRPr="00B64833" w:rsidRDefault="00ED12E0" w:rsidP="00BA1CAE">
            <w:pPr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B64833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ครบกำหนดหลังจากหนึ่งปี แต่ไม่เกินห้าปี</w:t>
            </w:r>
          </w:p>
        </w:tc>
        <w:tc>
          <w:tcPr>
            <w:tcW w:w="1440" w:type="dxa"/>
          </w:tcPr>
          <w:p w14:paraId="2F21B3A8" w14:textId="34F6BCA3" w:rsidR="00ED12E0" w:rsidRPr="003749C9" w:rsidRDefault="003878E5" w:rsidP="00BA1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749C9">
              <w:rPr>
                <w:rFonts w:asciiTheme="majorBidi" w:hAnsiTheme="majorBidi" w:cstheme="majorBidi"/>
                <w:sz w:val="30"/>
                <w:szCs w:val="30"/>
              </w:rPr>
              <w:t>1,736,793</w:t>
            </w:r>
          </w:p>
        </w:tc>
        <w:tc>
          <w:tcPr>
            <w:tcW w:w="270" w:type="dxa"/>
          </w:tcPr>
          <w:p w14:paraId="3AF5F718" w14:textId="77777777" w:rsidR="00ED12E0" w:rsidRPr="00CE726B" w:rsidRDefault="00ED12E0" w:rsidP="00BA1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09151D01" w14:textId="77777777" w:rsidR="00ED12E0" w:rsidRPr="00CE726B" w:rsidRDefault="00ED12E0" w:rsidP="00BA1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0" w:right="17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B51BF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B51BF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297648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CB51BF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B51BF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297648">
              <w:rPr>
                <w:rFonts w:asciiTheme="majorBidi" w:hAnsiTheme="majorBidi" w:cstheme="majorBidi"/>
                <w:sz w:val="30"/>
                <w:szCs w:val="30"/>
              </w:rPr>
              <w:t>07</w:t>
            </w:r>
          </w:p>
        </w:tc>
      </w:tr>
      <w:tr w:rsidR="00ED12E0" w:rsidRPr="00CE726B" w14:paraId="224F88D2" w14:textId="77777777" w:rsidTr="00D76E87">
        <w:tc>
          <w:tcPr>
            <w:tcW w:w="5913" w:type="dxa"/>
            <w:shd w:val="clear" w:color="auto" w:fill="auto"/>
          </w:tcPr>
          <w:p w14:paraId="2FFF7B51" w14:textId="77777777" w:rsidR="00ED12E0" w:rsidRPr="00CE726B" w:rsidRDefault="00ED12E0" w:rsidP="00BA1CAE">
            <w:pPr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  <w:r w:rsidRPr="00B64833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772A9A94" w14:textId="6459BE3A" w:rsidR="00ED12E0" w:rsidRPr="003749C9" w:rsidRDefault="003878E5" w:rsidP="00BA1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749C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1,736,793</w:t>
            </w:r>
          </w:p>
        </w:tc>
        <w:tc>
          <w:tcPr>
            <w:tcW w:w="270" w:type="dxa"/>
          </w:tcPr>
          <w:p w14:paraId="38791CE6" w14:textId="77777777" w:rsidR="00ED12E0" w:rsidRPr="00CE726B" w:rsidRDefault="00ED12E0" w:rsidP="00BA1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9566438" w14:textId="77777777" w:rsidR="00ED12E0" w:rsidRPr="00CE726B" w:rsidRDefault="00ED12E0" w:rsidP="00BA1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29" w:firstLine="352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CB51B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B51B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 w:rsidRPr="0029764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  <w:r w:rsidRPr="00CB51B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B51B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Pr="0029764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07</w:t>
            </w:r>
          </w:p>
        </w:tc>
      </w:tr>
    </w:tbl>
    <w:p w14:paraId="3BE76DA6" w14:textId="5C09E9DD" w:rsidR="003270C6" w:rsidRDefault="003270C6" w:rsidP="001755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035DB1A9" w14:textId="77777777" w:rsidR="003270C6" w:rsidRDefault="003270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</w:p>
    <w:p w14:paraId="7D05948D" w14:textId="6B59428D" w:rsidR="005E07AF" w:rsidRPr="00B64833" w:rsidRDefault="005E07AF" w:rsidP="005E0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11</w:t>
      </w:r>
      <w:r w:rsidRPr="00B64833">
        <w:rPr>
          <w:rFonts w:ascii="Angsana New" w:hAnsi="Angsana New"/>
          <w:b/>
          <w:bCs/>
          <w:sz w:val="30"/>
          <w:szCs w:val="30"/>
        </w:rPr>
        <w:tab/>
      </w:r>
      <w:r w:rsidRPr="00B64833">
        <w:rPr>
          <w:rFonts w:ascii="Angsana New" w:hAnsi="Angsana New"/>
          <w:b/>
          <w:bCs/>
          <w:sz w:val="30"/>
          <w:szCs w:val="30"/>
          <w:cs/>
        </w:rPr>
        <w:t>ทุนที่ได้รับจากผู้ถือหน่วยทรัสต์</w:t>
      </w:r>
    </w:p>
    <w:p w14:paraId="5A20DDC8" w14:textId="77777777" w:rsidR="005E07AF" w:rsidRPr="00EB199D" w:rsidRDefault="005E07AF" w:rsidP="005E0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tbl>
      <w:tblPr>
        <w:tblW w:w="923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72"/>
        <w:gridCol w:w="999"/>
        <w:gridCol w:w="1152"/>
        <w:gridCol w:w="270"/>
        <w:gridCol w:w="1170"/>
        <w:gridCol w:w="270"/>
        <w:gridCol w:w="1143"/>
        <w:gridCol w:w="270"/>
        <w:gridCol w:w="1188"/>
      </w:tblGrid>
      <w:tr w:rsidR="005E07AF" w:rsidRPr="00BD74CF" w14:paraId="7F34B31D" w14:textId="77777777" w:rsidTr="008E3283">
        <w:trPr>
          <w:cantSplit/>
          <w:tblHeader/>
        </w:trPr>
        <w:tc>
          <w:tcPr>
            <w:tcW w:w="2772" w:type="dxa"/>
          </w:tcPr>
          <w:p w14:paraId="39E92589" w14:textId="77777777" w:rsidR="005E07AF" w:rsidRPr="00342831" w:rsidRDefault="005E07AF" w:rsidP="008E3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9" w:type="dxa"/>
          </w:tcPr>
          <w:p w14:paraId="4051D77B" w14:textId="77777777" w:rsidR="005E07AF" w:rsidRPr="00BD74CF" w:rsidRDefault="005E07AF" w:rsidP="008E3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D74CF">
              <w:rPr>
                <w:rFonts w:ascii="Angsana New" w:hAnsi="Angsana New"/>
                <w:sz w:val="30"/>
                <w:szCs w:val="30"/>
                <w:cs/>
              </w:rPr>
              <w:t>มูลค่า</w:t>
            </w:r>
          </w:p>
        </w:tc>
        <w:tc>
          <w:tcPr>
            <w:tcW w:w="2592" w:type="dxa"/>
            <w:gridSpan w:val="3"/>
          </w:tcPr>
          <w:p w14:paraId="1EC453F1" w14:textId="77777777" w:rsidR="005E07AF" w:rsidRPr="00BD74CF" w:rsidRDefault="005E07AF" w:rsidP="008E3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2601"/>
              </w:tabs>
              <w:spacing w:line="240" w:lineRule="auto"/>
              <w:ind w:left="-108" w:right="-1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D74CF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BD74CF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6CD4F840" w14:textId="77777777" w:rsidR="005E07AF" w:rsidRPr="00BD74CF" w:rsidRDefault="005E07AF" w:rsidP="008E3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01" w:type="dxa"/>
            <w:gridSpan w:val="3"/>
          </w:tcPr>
          <w:p w14:paraId="414495D4" w14:textId="77777777" w:rsidR="005E07AF" w:rsidRPr="00BD74CF" w:rsidRDefault="005E07AF" w:rsidP="008E3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D74CF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5E07AF" w:rsidRPr="00BD74CF" w14:paraId="0A51C19F" w14:textId="77777777" w:rsidTr="008E3283">
        <w:trPr>
          <w:cantSplit/>
          <w:tblHeader/>
        </w:trPr>
        <w:tc>
          <w:tcPr>
            <w:tcW w:w="2772" w:type="dxa"/>
          </w:tcPr>
          <w:p w14:paraId="23C85C38" w14:textId="77777777" w:rsidR="005E07AF" w:rsidRPr="00BD74CF" w:rsidRDefault="005E07AF" w:rsidP="008E3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9" w:type="dxa"/>
          </w:tcPr>
          <w:p w14:paraId="58868D69" w14:textId="77777777" w:rsidR="005E07AF" w:rsidRPr="00BD74CF" w:rsidRDefault="005E07AF" w:rsidP="008E3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D74CF">
              <w:rPr>
                <w:rFonts w:ascii="Angsana New" w:hAnsi="Angsana New"/>
                <w:sz w:val="30"/>
                <w:szCs w:val="30"/>
                <w:cs/>
              </w:rPr>
              <w:t>หน่วยลงทุน</w:t>
            </w:r>
          </w:p>
        </w:tc>
        <w:tc>
          <w:tcPr>
            <w:tcW w:w="1152" w:type="dxa"/>
          </w:tcPr>
          <w:p w14:paraId="3CEBD068" w14:textId="77777777" w:rsidR="005E07AF" w:rsidRPr="00BD74CF" w:rsidRDefault="005E07AF" w:rsidP="008E3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D74CF">
              <w:rPr>
                <w:rFonts w:ascii="Angsana New" w:hAnsi="Angsana New"/>
                <w:sz w:val="30"/>
                <w:szCs w:val="30"/>
                <w:cs/>
              </w:rPr>
              <w:t>จำนวนหน่วย</w:t>
            </w:r>
          </w:p>
        </w:tc>
        <w:tc>
          <w:tcPr>
            <w:tcW w:w="270" w:type="dxa"/>
          </w:tcPr>
          <w:p w14:paraId="3DA708C3" w14:textId="77777777" w:rsidR="005E07AF" w:rsidRPr="00BD74CF" w:rsidRDefault="005E07AF" w:rsidP="008E3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4C07F8A8" w14:textId="77777777" w:rsidR="005E07AF" w:rsidRPr="00BD74CF" w:rsidRDefault="005E07AF" w:rsidP="008E3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D74CF">
              <w:rPr>
                <w:rFonts w:ascii="Angsana New" w:hAnsi="Angsana New"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270" w:type="dxa"/>
          </w:tcPr>
          <w:p w14:paraId="68DB1A5F" w14:textId="77777777" w:rsidR="005E07AF" w:rsidRPr="00BD74CF" w:rsidRDefault="005E07AF" w:rsidP="008E3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43" w:type="dxa"/>
          </w:tcPr>
          <w:p w14:paraId="388FAA72" w14:textId="77777777" w:rsidR="005E07AF" w:rsidRPr="00BD74CF" w:rsidRDefault="005E07AF" w:rsidP="008E3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D74CF">
              <w:rPr>
                <w:rFonts w:ascii="Angsana New" w:hAnsi="Angsana New"/>
                <w:sz w:val="30"/>
                <w:szCs w:val="30"/>
                <w:cs/>
              </w:rPr>
              <w:t>จำนวนหน่วย</w:t>
            </w:r>
          </w:p>
        </w:tc>
        <w:tc>
          <w:tcPr>
            <w:tcW w:w="270" w:type="dxa"/>
          </w:tcPr>
          <w:p w14:paraId="7A8A9B85" w14:textId="77777777" w:rsidR="005E07AF" w:rsidRPr="00BD74CF" w:rsidRDefault="005E07AF" w:rsidP="008E3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88" w:type="dxa"/>
          </w:tcPr>
          <w:p w14:paraId="327D41CA" w14:textId="77777777" w:rsidR="005E07AF" w:rsidRPr="00BD74CF" w:rsidRDefault="005E07AF" w:rsidP="008E3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D74CF">
              <w:rPr>
                <w:rFonts w:ascii="Angsana New" w:hAnsi="Angsana New"/>
                <w:sz w:val="30"/>
                <w:szCs w:val="30"/>
                <w:cs/>
              </w:rPr>
              <w:t>จำนวนเงิน</w:t>
            </w:r>
          </w:p>
        </w:tc>
      </w:tr>
      <w:tr w:rsidR="005E07AF" w:rsidRPr="00BD74CF" w14:paraId="48A95AAC" w14:textId="77777777" w:rsidTr="008E3283">
        <w:trPr>
          <w:cantSplit/>
          <w:tblHeader/>
        </w:trPr>
        <w:tc>
          <w:tcPr>
            <w:tcW w:w="2772" w:type="dxa"/>
          </w:tcPr>
          <w:p w14:paraId="7D7D9F10" w14:textId="77777777" w:rsidR="005E07AF" w:rsidRPr="00BD74CF" w:rsidRDefault="005E07AF" w:rsidP="008E3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9" w:type="dxa"/>
          </w:tcPr>
          <w:p w14:paraId="574C32C1" w14:textId="77777777" w:rsidR="005E07AF" w:rsidRPr="00BD74CF" w:rsidRDefault="005E07AF" w:rsidP="008E3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BD74CF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BD74C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  <w:tc>
          <w:tcPr>
            <w:tcW w:w="5463" w:type="dxa"/>
            <w:gridSpan w:val="7"/>
          </w:tcPr>
          <w:p w14:paraId="2143FF64" w14:textId="77777777" w:rsidR="005E07AF" w:rsidRPr="00BD74CF" w:rsidRDefault="005E07AF" w:rsidP="008E3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D74CF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BD74C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BD74C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หน่วย </w:t>
            </w:r>
            <w:r w:rsidRPr="00BD74CF">
              <w:rPr>
                <w:rFonts w:ascii="Angsana New" w:hAnsi="Angsana New"/>
                <w:i/>
                <w:iCs/>
                <w:sz w:val="30"/>
                <w:szCs w:val="30"/>
              </w:rPr>
              <w:t>/</w:t>
            </w:r>
            <w:r w:rsidRPr="00BD74C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 </w:t>
            </w:r>
            <w:r w:rsidRPr="00BD74C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BD74C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5E07AF" w:rsidRPr="00BD74CF" w14:paraId="3BB0E0E9" w14:textId="77777777" w:rsidTr="008E3283">
        <w:trPr>
          <w:cantSplit/>
        </w:trPr>
        <w:tc>
          <w:tcPr>
            <w:tcW w:w="2772" w:type="dxa"/>
          </w:tcPr>
          <w:p w14:paraId="24084CEE" w14:textId="77777777" w:rsidR="005E07AF" w:rsidRPr="00BD74CF" w:rsidRDefault="005E07AF" w:rsidP="008E3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D74C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ทุนที่ได้รับจากผู้ถือหน่วย</w:t>
            </w:r>
            <w:r w:rsidRPr="00BD74C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ทรัสต์</w:t>
            </w:r>
          </w:p>
        </w:tc>
        <w:tc>
          <w:tcPr>
            <w:tcW w:w="999" w:type="dxa"/>
          </w:tcPr>
          <w:p w14:paraId="6D7C1522" w14:textId="77777777" w:rsidR="005E07AF" w:rsidRPr="00BD74CF" w:rsidRDefault="005E07AF" w:rsidP="008E3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</w:tcPr>
          <w:p w14:paraId="4C43AEEA" w14:textId="77777777" w:rsidR="005E07AF" w:rsidRPr="00BD74CF" w:rsidRDefault="005E07AF" w:rsidP="008E3283">
            <w:pPr>
              <w:pStyle w:val="30"/>
              <w:tabs>
                <w:tab w:val="clear" w:pos="360"/>
                <w:tab w:val="clear" w:pos="720"/>
                <w:tab w:val="decimal" w:pos="937"/>
              </w:tabs>
              <w:ind w:left="-126" w:right="-9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5B9A20B2" w14:textId="77777777" w:rsidR="005E07AF" w:rsidRPr="00BD74CF" w:rsidRDefault="005E07AF" w:rsidP="008E3283">
            <w:pPr>
              <w:pStyle w:val="30"/>
              <w:tabs>
                <w:tab w:val="clear" w:pos="360"/>
                <w:tab w:val="clear" w:pos="720"/>
                <w:tab w:val="decimal" w:pos="937"/>
              </w:tabs>
              <w:ind w:left="-126" w:right="-9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42E536C3" w14:textId="77777777" w:rsidR="005E07AF" w:rsidRPr="00BD74CF" w:rsidRDefault="005E07AF" w:rsidP="008E3283">
            <w:pPr>
              <w:pStyle w:val="30"/>
              <w:tabs>
                <w:tab w:val="clear" w:pos="360"/>
                <w:tab w:val="clear" w:pos="720"/>
                <w:tab w:val="decimal" w:pos="937"/>
              </w:tabs>
              <w:ind w:left="-126" w:right="-9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6E72B878" w14:textId="77777777" w:rsidR="005E07AF" w:rsidRPr="00BD74CF" w:rsidRDefault="005E07AF" w:rsidP="008E3283">
            <w:pPr>
              <w:pStyle w:val="30"/>
              <w:tabs>
                <w:tab w:val="clear" w:pos="360"/>
                <w:tab w:val="clear" w:pos="720"/>
                <w:tab w:val="decimal" w:pos="937"/>
              </w:tabs>
              <w:ind w:left="-126" w:right="-9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43" w:type="dxa"/>
            <w:shd w:val="clear" w:color="auto" w:fill="auto"/>
          </w:tcPr>
          <w:p w14:paraId="421BC76F" w14:textId="77777777" w:rsidR="005E07AF" w:rsidRPr="00BD74CF" w:rsidRDefault="005E07AF" w:rsidP="008E3283">
            <w:pPr>
              <w:pStyle w:val="30"/>
              <w:tabs>
                <w:tab w:val="clear" w:pos="360"/>
                <w:tab w:val="clear" w:pos="720"/>
                <w:tab w:val="decimal" w:pos="937"/>
              </w:tabs>
              <w:ind w:left="-126" w:right="-9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3EBEC045" w14:textId="77777777" w:rsidR="005E07AF" w:rsidRPr="00BD74CF" w:rsidRDefault="005E07AF" w:rsidP="008E3283">
            <w:pPr>
              <w:pStyle w:val="30"/>
              <w:tabs>
                <w:tab w:val="clear" w:pos="360"/>
                <w:tab w:val="clear" w:pos="720"/>
                <w:tab w:val="decimal" w:pos="937"/>
              </w:tabs>
              <w:ind w:left="-126" w:right="-9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88" w:type="dxa"/>
            <w:shd w:val="clear" w:color="auto" w:fill="auto"/>
          </w:tcPr>
          <w:p w14:paraId="36E2F3D4" w14:textId="77777777" w:rsidR="005E07AF" w:rsidRPr="00BD74CF" w:rsidRDefault="005E07AF" w:rsidP="008E3283">
            <w:pPr>
              <w:pStyle w:val="30"/>
              <w:tabs>
                <w:tab w:val="clear" w:pos="360"/>
                <w:tab w:val="clear" w:pos="720"/>
                <w:tab w:val="decimal" w:pos="937"/>
              </w:tabs>
              <w:ind w:left="-126" w:right="-9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5E07AF" w:rsidRPr="00BD74CF" w14:paraId="0ABB33E9" w14:textId="77777777" w:rsidTr="008E3283">
        <w:trPr>
          <w:cantSplit/>
        </w:trPr>
        <w:tc>
          <w:tcPr>
            <w:tcW w:w="2772" w:type="dxa"/>
          </w:tcPr>
          <w:p w14:paraId="0BB11CC5" w14:textId="77777777" w:rsidR="005E07AF" w:rsidRPr="00BD74CF" w:rsidRDefault="005E07AF" w:rsidP="008E3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D74CF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ณ วันที่ </w:t>
            </w:r>
            <w:r w:rsidRPr="00BD74CF">
              <w:rPr>
                <w:rFonts w:ascii="Angsana New" w:hAnsi="Angsana New"/>
                <w:spacing w:val="-4"/>
                <w:sz w:val="30"/>
                <w:szCs w:val="30"/>
              </w:rPr>
              <w:t xml:space="preserve">1 </w:t>
            </w:r>
            <w:r w:rsidRPr="00BD74CF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มกราคม</w:t>
            </w:r>
          </w:p>
        </w:tc>
        <w:tc>
          <w:tcPr>
            <w:tcW w:w="999" w:type="dxa"/>
          </w:tcPr>
          <w:p w14:paraId="24A9680B" w14:textId="77777777" w:rsidR="005E07AF" w:rsidRPr="00BD74CF" w:rsidRDefault="005E07AF" w:rsidP="008E3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</w:tcPr>
          <w:p w14:paraId="1209237F" w14:textId="77777777" w:rsidR="005E07AF" w:rsidRPr="00BD74CF" w:rsidRDefault="005E07AF" w:rsidP="008E3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ind w:left="-126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3A38D24" w14:textId="77777777" w:rsidR="005E07AF" w:rsidRPr="00BD74CF" w:rsidRDefault="005E07AF" w:rsidP="008E3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ind w:left="-126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46A54ED" w14:textId="77777777" w:rsidR="005E07AF" w:rsidRPr="00BD74CF" w:rsidRDefault="005E07AF" w:rsidP="008E3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ind w:left="-126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E48E070" w14:textId="77777777" w:rsidR="005E07AF" w:rsidRPr="00BD74CF" w:rsidRDefault="005E07AF" w:rsidP="008E3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ind w:left="-126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3" w:type="dxa"/>
            <w:shd w:val="clear" w:color="auto" w:fill="auto"/>
          </w:tcPr>
          <w:p w14:paraId="7CD70871" w14:textId="77777777" w:rsidR="005E07AF" w:rsidRPr="00BD74CF" w:rsidRDefault="005E07AF" w:rsidP="008E3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ind w:left="-126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06BDCA5" w14:textId="77777777" w:rsidR="005E07AF" w:rsidRPr="00BD74CF" w:rsidRDefault="005E07AF" w:rsidP="008E3283">
            <w:pPr>
              <w:pStyle w:val="30"/>
              <w:tabs>
                <w:tab w:val="clear" w:pos="360"/>
                <w:tab w:val="clear" w:pos="720"/>
                <w:tab w:val="decimal" w:pos="937"/>
              </w:tabs>
              <w:ind w:left="-126" w:right="-9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88" w:type="dxa"/>
            <w:shd w:val="clear" w:color="auto" w:fill="auto"/>
          </w:tcPr>
          <w:p w14:paraId="24FCA10D" w14:textId="77777777" w:rsidR="005E07AF" w:rsidRPr="00BD74CF" w:rsidRDefault="005E07AF" w:rsidP="008E3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ind w:left="-126" w:right="-9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E07AF" w:rsidRPr="00BD74CF" w14:paraId="66D0AC1F" w14:textId="77777777" w:rsidTr="008E3283">
        <w:trPr>
          <w:cantSplit/>
        </w:trPr>
        <w:tc>
          <w:tcPr>
            <w:tcW w:w="2772" w:type="dxa"/>
          </w:tcPr>
          <w:p w14:paraId="4AC3305C" w14:textId="77777777" w:rsidR="005E07AF" w:rsidRPr="00BD74CF" w:rsidRDefault="005E07AF" w:rsidP="008E3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D74CF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BD74CF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BD74CF">
              <w:rPr>
                <w:rFonts w:ascii="Angsana New" w:hAnsi="Angsana New" w:hint="cs"/>
                <w:sz w:val="30"/>
                <w:szCs w:val="30"/>
                <w:cs/>
              </w:rPr>
              <w:t>ทรัสต์</w:t>
            </w:r>
          </w:p>
        </w:tc>
        <w:tc>
          <w:tcPr>
            <w:tcW w:w="999" w:type="dxa"/>
          </w:tcPr>
          <w:p w14:paraId="3D231489" w14:textId="77777777" w:rsidR="005E07AF" w:rsidRPr="00BD74CF" w:rsidRDefault="005E07AF" w:rsidP="008E3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D74CF">
              <w:rPr>
                <w:rFonts w:ascii="Angsana New" w:hAnsi="Angsana New"/>
                <w:sz w:val="30"/>
                <w:szCs w:val="30"/>
              </w:rPr>
              <w:t>7.5211</w:t>
            </w:r>
          </w:p>
        </w:tc>
        <w:tc>
          <w:tcPr>
            <w:tcW w:w="1152" w:type="dxa"/>
            <w:shd w:val="clear" w:color="auto" w:fill="auto"/>
          </w:tcPr>
          <w:p w14:paraId="05D7A0D1" w14:textId="77777777" w:rsidR="005E07AF" w:rsidRPr="00BD74CF" w:rsidRDefault="005E07AF" w:rsidP="008E3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ind w:left="-126" w:right="-90"/>
              <w:rPr>
                <w:rFonts w:ascii="Angsana New" w:hAnsi="Angsana New"/>
                <w:sz w:val="30"/>
                <w:szCs w:val="30"/>
              </w:rPr>
            </w:pPr>
            <w:r w:rsidRPr="00BD74CF">
              <w:rPr>
                <w:rFonts w:ascii="Angsana New" w:hAnsi="Angsana New"/>
                <w:sz w:val="30"/>
                <w:szCs w:val="30"/>
              </w:rPr>
              <w:t>711,500</w:t>
            </w:r>
          </w:p>
        </w:tc>
        <w:tc>
          <w:tcPr>
            <w:tcW w:w="270" w:type="dxa"/>
            <w:shd w:val="clear" w:color="auto" w:fill="auto"/>
          </w:tcPr>
          <w:p w14:paraId="3C412B9F" w14:textId="77777777" w:rsidR="005E07AF" w:rsidRPr="00BD74CF" w:rsidRDefault="005E07AF" w:rsidP="008E3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ind w:left="-126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B33475B" w14:textId="77777777" w:rsidR="005E07AF" w:rsidRPr="00BD74CF" w:rsidRDefault="005E07AF" w:rsidP="008E3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ind w:left="-126" w:right="-90"/>
              <w:rPr>
                <w:rFonts w:ascii="Angsana New" w:hAnsi="Angsana New"/>
                <w:sz w:val="30"/>
                <w:szCs w:val="30"/>
              </w:rPr>
            </w:pPr>
            <w:r w:rsidRPr="00BD74CF">
              <w:rPr>
                <w:rFonts w:ascii="Angsana New" w:hAnsi="Angsana New"/>
                <w:sz w:val="30"/>
                <w:szCs w:val="30"/>
              </w:rPr>
              <w:t>5,351,243</w:t>
            </w:r>
          </w:p>
        </w:tc>
        <w:tc>
          <w:tcPr>
            <w:tcW w:w="270" w:type="dxa"/>
            <w:shd w:val="clear" w:color="auto" w:fill="auto"/>
          </w:tcPr>
          <w:p w14:paraId="69454AAB" w14:textId="77777777" w:rsidR="005E07AF" w:rsidRPr="00BD74CF" w:rsidRDefault="005E07AF" w:rsidP="008E3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ind w:left="-126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3" w:type="dxa"/>
            <w:shd w:val="clear" w:color="auto" w:fill="auto"/>
          </w:tcPr>
          <w:p w14:paraId="224E6F72" w14:textId="77777777" w:rsidR="005E07AF" w:rsidRPr="00BD74CF" w:rsidRDefault="005E07AF" w:rsidP="008E3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ind w:left="-126" w:right="-90"/>
              <w:rPr>
                <w:rFonts w:ascii="Angsana New" w:hAnsi="Angsana New"/>
                <w:sz w:val="30"/>
                <w:szCs w:val="30"/>
              </w:rPr>
            </w:pPr>
            <w:r w:rsidRPr="00BD74CF">
              <w:rPr>
                <w:rFonts w:ascii="Angsana New" w:hAnsi="Angsana New" w:hint="cs"/>
                <w:sz w:val="30"/>
                <w:szCs w:val="30"/>
              </w:rPr>
              <w:t>711,500</w:t>
            </w:r>
          </w:p>
        </w:tc>
        <w:tc>
          <w:tcPr>
            <w:tcW w:w="270" w:type="dxa"/>
            <w:shd w:val="clear" w:color="auto" w:fill="auto"/>
          </w:tcPr>
          <w:p w14:paraId="36161C6A" w14:textId="77777777" w:rsidR="005E07AF" w:rsidRPr="00BD74CF" w:rsidRDefault="005E07AF" w:rsidP="008E3283">
            <w:pPr>
              <w:pStyle w:val="30"/>
              <w:tabs>
                <w:tab w:val="clear" w:pos="360"/>
                <w:tab w:val="clear" w:pos="720"/>
                <w:tab w:val="decimal" w:pos="937"/>
              </w:tabs>
              <w:ind w:left="-126" w:right="-9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88" w:type="dxa"/>
            <w:shd w:val="clear" w:color="auto" w:fill="auto"/>
          </w:tcPr>
          <w:p w14:paraId="094CEA99" w14:textId="77777777" w:rsidR="005E07AF" w:rsidRPr="00BD74CF" w:rsidRDefault="005E07AF" w:rsidP="008E3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ind w:left="-126" w:right="-90"/>
              <w:rPr>
                <w:rFonts w:ascii="Angsana New" w:hAnsi="Angsana New"/>
                <w:sz w:val="30"/>
                <w:szCs w:val="30"/>
              </w:rPr>
            </w:pPr>
            <w:r w:rsidRPr="00BD74CF">
              <w:rPr>
                <w:rFonts w:ascii="Angsana New" w:hAnsi="Angsana New" w:hint="cs"/>
                <w:sz w:val="30"/>
                <w:szCs w:val="30"/>
              </w:rPr>
              <w:t>5,407,73</w:t>
            </w:r>
            <w:r w:rsidRPr="00BD74CF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5E07AF" w:rsidRPr="00BD74CF" w14:paraId="7A90194E" w14:textId="77777777" w:rsidTr="008E3283">
        <w:trPr>
          <w:cantSplit/>
        </w:trPr>
        <w:tc>
          <w:tcPr>
            <w:tcW w:w="2772" w:type="dxa"/>
          </w:tcPr>
          <w:p w14:paraId="6E681878" w14:textId="77777777" w:rsidR="005E07AF" w:rsidRPr="00BD74CF" w:rsidRDefault="005E07AF" w:rsidP="008E3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9" w:type="dxa"/>
          </w:tcPr>
          <w:p w14:paraId="2A7FB36C" w14:textId="77777777" w:rsidR="005E07AF" w:rsidRPr="00BD74CF" w:rsidRDefault="005E07AF" w:rsidP="008E3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D74CF">
              <w:rPr>
                <w:rFonts w:ascii="Angsana New" w:hAnsi="Angsana New"/>
                <w:sz w:val="30"/>
                <w:szCs w:val="30"/>
              </w:rPr>
              <w:t>0.0794,</w:t>
            </w:r>
          </w:p>
        </w:tc>
        <w:tc>
          <w:tcPr>
            <w:tcW w:w="1152" w:type="dxa"/>
            <w:shd w:val="clear" w:color="auto" w:fill="auto"/>
          </w:tcPr>
          <w:p w14:paraId="00130B95" w14:textId="77777777" w:rsidR="005E07AF" w:rsidRPr="00BD74CF" w:rsidRDefault="005E07AF" w:rsidP="008E3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ind w:left="-126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5B00255" w14:textId="77777777" w:rsidR="005E07AF" w:rsidRPr="00BD74CF" w:rsidRDefault="005E07AF" w:rsidP="008E3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ind w:left="-126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C56615A" w14:textId="77777777" w:rsidR="005E07AF" w:rsidRPr="00BD74CF" w:rsidRDefault="005E07AF" w:rsidP="008E3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ind w:left="-126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8E1A585" w14:textId="77777777" w:rsidR="005E07AF" w:rsidRPr="00BD74CF" w:rsidRDefault="005E07AF" w:rsidP="008E3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ind w:left="-126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3" w:type="dxa"/>
            <w:shd w:val="clear" w:color="auto" w:fill="auto"/>
          </w:tcPr>
          <w:p w14:paraId="2397A17B" w14:textId="77777777" w:rsidR="005E07AF" w:rsidRPr="00BD74CF" w:rsidRDefault="005E07AF" w:rsidP="008E3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ind w:left="-126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B1AAE13" w14:textId="77777777" w:rsidR="005E07AF" w:rsidRPr="00BD74CF" w:rsidRDefault="005E07AF" w:rsidP="008E3283">
            <w:pPr>
              <w:pStyle w:val="30"/>
              <w:tabs>
                <w:tab w:val="clear" w:pos="360"/>
                <w:tab w:val="clear" w:pos="720"/>
                <w:tab w:val="decimal" w:pos="937"/>
              </w:tabs>
              <w:ind w:left="-126" w:right="-9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88" w:type="dxa"/>
            <w:shd w:val="clear" w:color="auto" w:fill="auto"/>
          </w:tcPr>
          <w:p w14:paraId="1994BFD5" w14:textId="77777777" w:rsidR="005E07AF" w:rsidRPr="00BD74CF" w:rsidRDefault="005E07AF" w:rsidP="008E3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ind w:left="-126" w:right="-9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E07AF" w:rsidRPr="00BD74CF" w14:paraId="03EFF7AA" w14:textId="77777777" w:rsidTr="008E3283">
        <w:trPr>
          <w:cantSplit/>
        </w:trPr>
        <w:tc>
          <w:tcPr>
            <w:tcW w:w="2772" w:type="dxa"/>
          </w:tcPr>
          <w:p w14:paraId="0527B7C1" w14:textId="77777777" w:rsidR="005E07AF" w:rsidRPr="00BD74CF" w:rsidRDefault="005E07AF" w:rsidP="008E3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D74CF">
              <w:rPr>
                <w:rFonts w:ascii="Angsana New" w:hAnsi="Angsana New"/>
                <w:sz w:val="30"/>
                <w:szCs w:val="30"/>
                <w:cs/>
              </w:rPr>
              <w:t>ลดทุน</w:t>
            </w:r>
            <w:r w:rsidRPr="00BD74CF">
              <w:rPr>
                <w:rFonts w:ascii="Angsana New" w:hAnsi="Angsana New"/>
                <w:sz w:val="30"/>
                <w:szCs w:val="30"/>
                <w:vertAlign w:val="superscript"/>
              </w:rPr>
              <w:t>(1)</w:t>
            </w:r>
          </w:p>
        </w:tc>
        <w:tc>
          <w:tcPr>
            <w:tcW w:w="999" w:type="dxa"/>
          </w:tcPr>
          <w:p w14:paraId="5FC128AD" w14:textId="77777777" w:rsidR="005E07AF" w:rsidRPr="00BD74CF" w:rsidRDefault="005E07AF" w:rsidP="008E3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D74CF">
              <w:rPr>
                <w:rFonts w:ascii="Angsana New" w:hAnsi="Angsana New"/>
                <w:sz w:val="30"/>
                <w:szCs w:val="30"/>
              </w:rPr>
              <w:t>0.0595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10424C38" w14:textId="77777777" w:rsidR="005E07AF" w:rsidRPr="00BD74CF" w:rsidRDefault="005E07AF" w:rsidP="008E3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ind w:left="-126" w:right="-90"/>
              <w:rPr>
                <w:rFonts w:ascii="Angsana New" w:hAnsi="Angsana New"/>
                <w:sz w:val="30"/>
                <w:szCs w:val="30"/>
              </w:rPr>
            </w:pPr>
            <w:r w:rsidRPr="00BD74C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A72ABE0" w14:textId="77777777" w:rsidR="005E07AF" w:rsidRPr="00BD74CF" w:rsidRDefault="005E07AF" w:rsidP="008E3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ind w:left="-126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C389EAB" w14:textId="77777777" w:rsidR="005E07AF" w:rsidRPr="00BD74CF" w:rsidRDefault="005E07AF" w:rsidP="008E3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ind w:left="-126" w:right="-90"/>
              <w:rPr>
                <w:rFonts w:ascii="Angsana New" w:hAnsi="Angsana New"/>
                <w:sz w:val="30"/>
                <w:szCs w:val="30"/>
              </w:rPr>
            </w:pPr>
            <w:r w:rsidRPr="00BD74CF">
              <w:rPr>
                <w:rFonts w:ascii="Angsana New" w:hAnsi="Angsana New"/>
                <w:sz w:val="30"/>
                <w:szCs w:val="30"/>
              </w:rPr>
              <w:t>(42,33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  <w:r w:rsidRPr="00BD74CF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232BEE59" w14:textId="77777777" w:rsidR="005E07AF" w:rsidRPr="00BD74CF" w:rsidRDefault="005E07AF" w:rsidP="008E3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ind w:left="-126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  <w:shd w:val="clear" w:color="auto" w:fill="auto"/>
          </w:tcPr>
          <w:p w14:paraId="67639948" w14:textId="77777777" w:rsidR="005E07AF" w:rsidRPr="00BD74CF" w:rsidRDefault="005E07AF" w:rsidP="008E3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  <w:r w:rsidRPr="00BD74C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2FC4DE6" w14:textId="77777777" w:rsidR="005E07AF" w:rsidRPr="00BD74CF" w:rsidRDefault="005E07AF" w:rsidP="008E3283">
            <w:pPr>
              <w:pStyle w:val="30"/>
              <w:tabs>
                <w:tab w:val="clear" w:pos="360"/>
                <w:tab w:val="clear" w:pos="720"/>
                <w:tab w:val="decimal" w:pos="937"/>
              </w:tabs>
              <w:ind w:left="-126" w:right="-9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  <w:shd w:val="clear" w:color="auto" w:fill="auto"/>
          </w:tcPr>
          <w:p w14:paraId="54455C3A" w14:textId="77777777" w:rsidR="005E07AF" w:rsidRPr="00BD74CF" w:rsidRDefault="005E07AF" w:rsidP="008E3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  <w:r w:rsidRPr="00BD74CF">
              <w:rPr>
                <w:rFonts w:ascii="Angsana New" w:hAnsi="Angsana New"/>
                <w:sz w:val="30"/>
                <w:szCs w:val="30"/>
              </w:rPr>
              <w:t>(56,493)</w:t>
            </w:r>
          </w:p>
        </w:tc>
      </w:tr>
      <w:tr w:rsidR="005E07AF" w:rsidRPr="00F34486" w14:paraId="3B2E785F" w14:textId="77777777" w:rsidTr="008E3283">
        <w:trPr>
          <w:cantSplit/>
        </w:trPr>
        <w:tc>
          <w:tcPr>
            <w:tcW w:w="2772" w:type="dxa"/>
          </w:tcPr>
          <w:p w14:paraId="27FCD906" w14:textId="77777777" w:rsidR="005E07AF" w:rsidRPr="00BD74CF" w:rsidRDefault="005E07AF" w:rsidP="008E3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D74CF">
              <w:rPr>
                <w:rFonts w:ascii="Angsana New" w:hAnsi="Angsana New"/>
                <w:b/>
                <w:bCs/>
                <w:spacing w:val="-4"/>
                <w:sz w:val="30"/>
                <w:szCs w:val="30"/>
                <w:cs/>
              </w:rPr>
              <w:t xml:space="preserve">ณ วันที่ </w:t>
            </w:r>
            <w:r w:rsidRPr="00BD74CF">
              <w:rPr>
                <w:rFonts w:ascii="Angsana New" w:hAnsi="Angsana New"/>
                <w:b/>
                <w:bCs/>
                <w:spacing w:val="-4"/>
                <w:sz w:val="30"/>
                <w:szCs w:val="30"/>
              </w:rPr>
              <w:t>31</w:t>
            </w:r>
            <w:r w:rsidRPr="00BD74CF">
              <w:rPr>
                <w:rFonts w:ascii="Angsana New" w:hAnsi="Angsana New"/>
                <w:b/>
                <w:bCs/>
                <w:spacing w:val="-4"/>
                <w:sz w:val="30"/>
                <w:szCs w:val="30"/>
                <w:cs/>
              </w:rPr>
              <w:t xml:space="preserve"> </w:t>
            </w:r>
            <w:r w:rsidRPr="00BD74CF">
              <w:rPr>
                <w:rFonts w:ascii="Angsana New" w:hAnsi="Angsana New" w:hint="cs"/>
                <w:b/>
                <w:bCs/>
                <w:spacing w:val="-4"/>
                <w:sz w:val="30"/>
                <w:szCs w:val="30"/>
                <w:cs/>
              </w:rPr>
              <w:t>ธันวาคม</w:t>
            </w:r>
            <w:r w:rsidRPr="00BD74CF">
              <w:rPr>
                <w:rFonts w:ascii="Angsana New" w:hAnsi="Angsana New"/>
                <w:b/>
                <w:bCs/>
                <w:spacing w:val="-4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999" w:type="dxa"/>
          </w:tcPr>
          <w:p w14:paraId="2A1E91B9" w14:textId="77777777" w:rsidR="005E07AF" w:rsidRPr="00BD74CF" w:rsidRDefault="005E07AF" w:rsidP="008E3283">
            <w:pPr>
              <w:pStyle w:val="30"/>
              <w:tabs>
                <w:tab w:val="clear" w:pos="360"/>
                <w:tab w:val="clear" w:pos="720"/>
              </w:tabs>
              <w:ind w:left="-18" w:right="2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1C9382D" w14:textId="77777777" w:rsidR="005E07AF" w:rsidRPr="00BD74CF" w:rsidRDefault="005E07AF" w:rsidP="008E3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ind w:left="-126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D74CF">
              <w:rPr>
                <w:rFonts w:ascii="Angsana New" w:hAnsi="Angsana New"/>
                <w:b/>
                <w:bCs/>
                <w:sz w:val="30"/>
                <w:szCs w:val="30"/>
              </w:rPr>
              <w:t>711,500</w:t>
            </w:r>
          </w:p>
        </w:tc>
        <w:tc>
          <w:tcPr>
            <w:tcW w:w="270" w:type="dxa"/>
            <w:shd w:val="clear" w:color="auto" w:fill="auto"/>
          </w:tcPr>
          <w:p w14:paraId="4F7D0B9C" w14:textId="77777777" w:rsidR="005E07AF" w:rsidRPr="00BD74CF" w:rsidRDefault="005E07AF" w:rsidP="008E3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ind w:left="-126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B3343DB" w14:textId="77777777" w:rsidR="005E07AF" w:rsidRPr="00BD74CF" w:rsidRDefault="005E07AF" w:rsidP="008E3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ind w:left="-126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D74CF">
              <w:rPr>
                <w:rFonts w:ascii="Angsana New" w:hAnsi="Angsana New"/>
                <w:b/>
                <w:bCs/>
                <w:sz w:val="30"/>
                <w:szCs w:val="30"/>
              </w:rPr>
              <w:t>5,308,90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70" w:type="dxa"/>
            <w:shd w:val="clear" w:color="auto" w:fill="auto"/>
          </w:tcPr>
          <w:p w14:paraId="48BED66A" w14:textId="77777777" w:rsidR="005E07AF" w:rsidRPr="00BD74CF" w:rsidRDefault="005E07AF" w:rsidP="008E3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ind w:left="-126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C3480A4" w14:textId="77777777" w:rsidR="005E07AF" w:rsidRPr="00BD74CF" w:rsidRDefault="005E07AF" w:rsidP="008E3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ind w:left="-126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D74CF">
              <w:rPr>
                <w:rFonts w:ascii="Angsana New" w:hAnsi="Angsana New" w:hint="cs"/>
                <w:b/>
                <w:bCs/>
                <w:sz w:val="30"/>
                <w:szCs w:val="30"/>
              </w:rPr>
              <w:t>711,500</w:t>
            </w:r>
          </w:p>
        </w:tc>
        <w:tc>
          <w:tcPr>
            <w:tcW w:w="270" w:type="dxa"/>
            <w:shd w:val="clear" w:color="auto" w:fill="auto"/>
          </w:tcPr>
          <w:p w14:paraId="6537EF23" w14:textId="77777777" w:rsidR="005E07AF" w:rsidRPr="00BD74CF" w:rsidRDefault="005E07AF" w:rsidP="008E3283">
            <w:pPr>
              <w:pStyle w:val="30"/>
              <w:tabs>
                <w:tab w:val="clear" w:pos="360"/>
                <w:tab w:val="clear" w:pos="720"/>
                <w:tab w:val="decimal" w:pos="937"/>
              </w:tabs>
              <w:ind w:left="-126" w:right="-9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DDE1092" w14:textId="77777777" w:rsidR="005E07AF" w:rsidRPr="005F63D5" w:rsidRDefault="005E07AF" w:rsidP="008E3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ind w:left="-126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D74CF">
              <w:rPr>
                <w:rFonts w:ascii="Angsana New" w:hAnsi="Angsana New"/>
                <w:b/>
                <w:bCs/>
                <w:sz w:val="30"/>
                <w:szCs w:val="30"/>
              </w:rPr>
              <w:t>5,351,243</w:t>
            </w:r>
          </w:p>
        </w:tc>
      </w:tr>
    </w:tbl>
    <w:p w14:paraId="00CCAB5C" w14:textId="77777777" w:rsidR="005E07AF" w:rsidRDefault="005E07AF" w:rsidP="005E0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46D6898A" w14:textId="77777777" w:rsidR="005E07AF" w:rsidRDefault="005E07AF" w:rsidP="005E0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autoSpaceDE w:val="0"/>
        <w:autoSpaceDN w:val="0"/>
        <w:adjustRightInd w:val="0"/>
        <w:spacing w:line="240" w:lineRule="auto"/>
        <w:ind w:left="720" w:hanging="171"/>
        <w:jc w:val="thaiDistribute"/>
        <w:rPr>
          <w:rFonts w:ascii="Angsana New" w:hAnsi="Angsana New"/>
          <w:sz w:val="30"/>
          <w:szCs w:val="30"/>
        </w:rPr>
      </w:pPr>
      <w:r w:rsidRPr="002E3D38">
        <w:rPr>
          <w:rFonts w:ascii="Angsana New" w:hAnsi="Angsana New"/>
          <w:sz w:val="30"/>
          <w:szCs w:val="30"/>
          <w:vertAlign w:val="superscript"/>
        </w:rPr>
        <w:t>(</w:t>
      </w:r>
      <w:r w:rsidRPr="00CB51BF">
        <w:rPr>
          <w:rFonts w:ascii="Angsana New" w:hAnsi="Angsana New"/>
          <w:sz w:val="30"/>
          <w:szCs w:val="30"/>
          <w:vertAlign w:val="superscript"/>
        </w:rPr>
        <w:t>1</w:t>
      </w:r>
      <w:r w:rsidRPr="002E3D38">
        <w:rPr>
          <w:rFonts w:ascii="Angsana New" w:hAnsi="Angsana New"/>
          <w:sz w:val="30"/>
          <w:szCs w:val="30"/>
          <w:vertAlign w:val="superscript"/>
        </w:rPr>
        <w:t>)</w:t>
      </w:r>
      <w:r>
        <w:rPr>
          <w:rFonts w:ascii="Angsana New" w:hAnsi="Angsana New"/>
          <w:sz w:val="30"/>
          <w:szCs w:val="30"/>
          <w:vertAlign w:val="superscript"/>
        </w:rPr>
        <w:t xml:space="preserve"> </w:t>
      </w:r>
      <w:r w:rsidRPr="00B64833">
        <w:rPr>
          <w:rFonts w:ascii="Angsana New" w:hAnsi="Angsana New"/>
          <w:sz w:val="30"/>
          <w:szCs w:val="30"/>
          <w:cs/>
        </w:rPr>
        <w:t>ในการประชุมคณะกรรมการบริษัทของผู้จัดการกองทรัสต์</w:t>
      </w:r>
      <w:r w:rsidRPr="005140EA">
        <w:rPr>
          <w:rFonts w:ascii="Angsana New" w:hAnsi="Angsana New"/>
          <w:sz w:val="30"/>
          <w:szCs w:val="30"/>
        </w:rPr>
        <w:t xml:space="preserve"> </w:t>
      </w:r>
      <w:r w:rsidRPr="00B64833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5140EA">
        <w:rPr>
          <w:rFonts w:ascii="Angsana New" w:hAnsi="Angsana New"/>
          <w:sz w:val="30"/>
          <w:szCs w:val="30"/>
        </w:rPr>
        <w:t>29</w:t>
      </w:r>
      <w:r w:rsidRPr="00B64833">
        <w:rPr>
          <w:rFonts w:ascii="Angsana New" w:hAnsi="Angsana New" w:hint="cs"/>
          <w:sz w:val="30"/>
          <w:szCs w:val="30"/>
          <w:cs/>
        </w:rPr>
        <w:t xml:space="preserve"> </w:t>
      </w:r>
      <w:r w:rsidRPr="00B64833">
        <w:rPr>
          <w:rFonts w:ascii="Angsana New" w:hAnsi="Angsana New"/>
          <w:sz w:val="30"/>
          <w:szCs w:val="30"/>
          <w:cs/>
        </w:rPr>
        <w:t xml:space="preserve">กรกฎาคม </w:t>
      </w:r>
      <w:r w:rsidRPr="005140EA">
        <w:rPr>
          <w:rFonts w:ascii="Angsana New" w:hAnsi="Angsana New"/>
          <w:sz w:val="30"/>
          <w:szCs w:val="30"/>
        </w:rPr>
        <w:t>2564</w:t>
      </w:r>
      <w:r w:rsidRPr="00B64833">
        <w:rPr>
          <w:rFonts w:ascii="Angsana New" w:hAnsi="Angsana New" w:hint="cs"/>
          <w:sz w:val="30"/>
          <w:szCs w:val="30"/>
          <w:cs/>
        </w:rPr>
        <w:t xml:space="preserve"> </w:t>
      </w:r>
      <w:r w:rsidRPr="00B64833">
        <w:rPr>
          <w:rFonts w:ascii="Angsana New" w:hAnsi="Angsana New"/>
          <w:sz w:val="30"/>
          <w:szCs w:val="30"/>
          <w:cs/>
        </w:rPr>
        <w:t>มีมติอนุมัติจ่ายเงิน</w:t>
      </w:r>
      <w:r w:rsidRPr="00B64833">
        <w:rPr>
          <w:rFonts w:ascii="Angsana New" w:hAnsi="Angsana New" w:hint="cs"/>
          <w:sz w:val="30"/>
          <w:szCs w:val="30"/>
          <w:cs/>
        </w:rPr>
        <w:t>คืนเงินลง</w:t>
      </w:r>
      <w:r w:rsidRPr="00B64833">
        <w:rPr>
          <w:rFonts w:ascii="Angsana New" w:hAnsi="Angsana New"/>
          <w:sz w:val="30"/>
          <w:szCs w:val="30"/>
          <w:cs/>
        </w:rPr>
        <w:t>ทุน</w:t>
      </w:r>
      <w:r w:rsidRPr="00B64833">
        <w:rPr>
          <w:rFonts w:asciiTheme="majorBidi" w:hAnsiTheme="majorBidi"/>
          <w:sz w:val="30"/>
          <w:szCs w:val="30"/>
          <w:cs/>
        </w:rPr>
        <w:t>ให้กับผู้ถือหน่วย</w:t>
      </w:r>
      <w:r w:rsidRPr="00B64833">
        <w:rPr>
          <w:rFonts w:asciiTheme="majorBidi" w:hAnsiTheme="majorBidi" w:hint="cs"/>
          <w:sz w:val="30"/>
          <w:szCs w:val="30"/>
          <w:cs/>
        </w:rPr>
        <w:t>ทรัสต์</w:t>
      </w:r>
      <w:r w:rsidRPr="00B64833">
        <w:rPr>
          <w:rFonts w:ascii="Angsana New" w:hAnsi="Angsana New"/>
          <w:sz w:val="30"/>
          <w:szCs w:val="30"/>
          <w:cs/>
        </w:rPr>
        <w:t xml:space="preserve">ในอัตราหน่วยละ </w:t>
      </w:r>
      <w:r w:rsidRPr="005140EA">
        <w:rPr>
          <w:rFonts w:ascii="Angsana New" w:hAnsi="Angsana New"/>
          <w:sz w:val="30"/>
          <w:szCs w:val="30"/>
        </w:rPr>
        <w:t>0.0595</w:t>
      </w:r>
      <w:r w:rsidRPr="00B64833">
        <w:rPr>
          <w:rFonts w:ascii="Angsana New" w:hAnsi="Angsana New" w:hint="cs"/>
          <w:sz w:val="30"/>
          <w:szCs w:val="30"/>
          <w:cs/>
        </w:rPr>
        <w:t xml:space="preserve"> </w:t>
      </w:r>
      <w:r w:rsidRPr="00B64833">
        <w:rPr>
          <w:rFonts w:ascii="Angsana New" w:hAnsi="Angsana New"/>
          <w:sz w:val="30"/>
          <w:szCs w:val="30"/>
          <w:cs/>
        </w:rPr>
        <w:t xml:space="preserve">บาท เป็นจำนวนเงิน </w:t>
      </w:r>
      <w:r w:rsidRPr="005140EA">
        <w:rPr>
          <w:rFonts w:ascii="Angsana New" w:hAnsi="Angsana New"/>
          <w:sz w:val="30"/>
          <w:szCs w:val="30"/>
        </w:rPr>
        <w:t>42.3</w:t>
      </w:r>
      <w:r>
        <w:rPr>
          <w:rFonts w:ascii="Angsana New" w:hAnsi="Angsana New"/>
          <w:sz w:val="30"/>
          <w:szCs w:val="30"/>
        </w:rPr>
        <w:t>3</w:t>
      </w:r>
      <w:r w:rsidRPr="00B64833">
        <w:rPr>
          <w:rFonts w:ascii="Angsana New" w:hAnsi="Angsana New" w:hint="cs"/>
          <w:sz w:val="30"/>
          <w:szCs w:val="30"/>
          <w:cs/>
        </w:rPr>
        <w:t xml:space="preserve"> </w:t>
      </w:r>
      <w:r w:rsidRPr="00B64833">
        <w:rPr>
          <w:rFonts w:ascii="Angsana New" w:hAnsi="Angsana New"/>
          <w:sz w:val="30"/>
          <w:szCs w:val="30"/>
          <w:cs/>
        </w:rPr>
        <w:t xml:space="preserve">ล้านบาท </w:t>
      </w:r>
    </w:p>
    <w:p w14:paraId="2F6757EA" w14:textId="77777777" w:rsidR="005E07AF" w:rsidRPr="0033291F" w:rsidRDefault="005E07AF" w:rsidP="005E0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autoSpaceDE w:val="0"/>
        <w:autoSpaceDN w:val="0"/>
        <w:adjustRightInd w:val="0"/>
        <w:spacing w:line="240" w:lineRule="auto"/>
        <w:ind w:left="720" w:hanging="171"/>
        <w:jc w:val="thaiDistribute"/>
        <w:rPr>
          <w:rFonts w:ascii="Angsana New" w:hAnsi="Angsana New"/>
          <w:sz w:val="30"/>
          <w:szCs w:val="30"/>
          <w:vertAlign w:val="superscript"/>
        </w:rPr>
      </w:pPr>
    </w:p>
    <w:p w14:paraId="2AA476B7" w14:textId="77777777" w:rsidR="005E07AF" w:rsidRPr="00FF64E2" w:rsidRDefault="005E07AF" w:rsidP="005E0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720"/>
        <w:jc w:val="thaiDistribute"/>
        <w:rPr>
          <w:rFonts w:ascii="Angsana New" w:hAnsi="Angsana New"/>
          <w:sz w:val="30"/>
          <w:szCs w:val="30"/>
        </w:rPr>
      </w:pPr>
      <w:r w:rsidRPr="00B64833">
        <w:rPr>
          <w:rFonts w:asciiTheme="majorBidi" w:hAnsiTheme="majorBidi" w:cstheme="majorBidi"/>
          <w:sz w:val="30"/>
          <w:szCs w:val="30"/>
          <w:cs/>
        </w:rPr>
        <w:t>ในการประชุม</w:t>
      </w:r>
      <w:r w:rsidRPr="00B64833">
        <w:rPr>
          <w:rFonts w:asciiTheme="majorBidi" w:hAnsiTheme="majorBidi" w:cstheme="majorBidi" w:hint="cs"/>
          <w:sz w:val="30"/>
          <w:szCs w:val="30"/>
          <w:cs/>
        </w:rPr>
        <w:t>คณะกรรมการ</w:t>
      </w:r>
      <w:r w:rsidRPr="00B64833">
        <w:rPr>
          <w:rFonts w:ascii="Angsana New" w:hAnsi="Angsana New" w:cstheme="majorBidi"/>
          <w:sz w:val="30"/>
          <w:szCs w:val="30"/>
          <w:cs/>
        </w:rPr>
        <w:t>บริษัทของผู้จัดการกองทรัสต์</w:t>
      </w:r>
      <w:r w:rsidRPr="002E3D38">
        <w:rPr>
          <w:rFonts w:asciiTheme="majorBidi" w:hAnsiTheme="majorBidi" w:cstheme="majorBidi"/>
          <w:sz w:val="30"/>
          <w:szCs w:val="30"/>
        </w:rPr>
        <w:t xml:space="preserve"> </w:t>
      </w:r>
      <w:r w:rsidRPr="00B64833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Pr="00CB51BF">
        <w:rPr>
          <w:rFonts w:asciiTheme="majorBidi" w:hAnsiTheme="majorBidi" w:cstheme="majorBidi"/>
          <w:sz w:val="30"/>
          <w:szCs w:val="30"/>
        </w:rPr>
        <w:t>24</w:t>
      </w:r>
      <w:r w:rsidRPr="002E3D38">
        <w:rPr>
          <w:rFonts w:asciiTheme="majorBidi" w:hAnsiTheme="majorBidi" w:cstheme="majorBidi"/>
          <w:sz w:val="30"/>
          <w:szCs w:val="30"/>
        </w:rPr>
        <w:t xml:space="preserve"> </w:t>
      </w:r>
      <w:r w:rsidRPr="00B64833">
        <w:rPr>
          <w:rFonts w:asciiTheme="majorBidi" w:hAnsiTheme="majorBidi" w:cstheme="majorBidi" w:hint="cs"/>
          <w:sz w:val="30"/>
          <w:szCs w:val="30"/>
          <w:cs/>
        </w:rPr>
        <w:t xml:space="preserve">กุมภาพันธ์ </w:t>
      </w:r>
      <w:r w:rsidRPr="00CB51BF">
        <w:rPr>
          <w:rFonts w:asciiTheme="majorBidi" w:hAnsiTheme="majorBidi" w:cstheme="majorBidi"/>
          <w:sz w:val="30"/>
          <w:szCs w:val="30"/>
        </w:rPr>
        <w:t>2563</w:t>
      </w:r>
      <w:r w:rsidRPr="00B64833">
        <w:rPr>
          <w:rFonts w:asciiTheme="majorBidi" w:hAnsiTheme="majorBidi" w:cstheme="majorBidi"/>
          <w:sz w:val="30"/>
          <w:szCs w:val="30"/>
          <w:cs/>
        </w:rPr>
        <w:t xml:space="preserve"> มีมติอนุมัติจ่ายคืนเงินลงทุนให้กับผู้ถือหน่วย</w:t>
      </w:r>
      <w:r w:rsidRPr="00B64833">
        <w:rPr>
          <w:rFonts w:asciiTheme="majorBidi" w:hAnsiTheme="majorBidi" w:cstheme="majorBidi" w:hint="cs"/>
          <w:sz w:val="30"/>
          <w:szCs w:val="30"/>
          <w:cs/>
        </w:rPr>
        <w:t>ทรัสต์</w:t>
      </w:r>
      <w:r w:rsidRPr="00B64833">
        <w:rPr>
          <w:rFonts w:asciiTheme="majorBidi" w:hAnsiTheme="majorBidi" w:cstheme="majorBidi"/>
          <w:sz w:val="30"/>
          <w:szCs w:val="30"/>
          <w:cs/>
        </w:rPr>
        <w:t xml:space="preserve">ในอัตราหน่วยละ </w:t>
      </w:r>
      <w:r w:rsidRPr="002E3D38">
        <w:rPr>
          <w:rFonts w:asciiTheme="majorBidi" w:hAnsiTheme="majorBidi" w:cstheme="majorBidi"/>
          <w:sz w:val="30"/>
          <w:szCs w:val="30"/>
        </w:rPr>
        <w:t>0</w:t>
      </w:r>
      <w:r w:rsidRPr="00B64833">
        <w:rPr>
          <w:rFonts w:asciiTheme="majorBidi" w:hAnsiTheme="majorBidi" w:cstheme="majorBidi"/>
          <w:sz w:val="30"/>
          <w:szCs w:val="30"/>
        </w:rPr>
        <w:t>.</w:t>
      </w:r>
      <w:r w:rsidRPr="002E3D38">
        <w:rPr>
          <w:rFonts w:asciiTheme="majorBidi" w:hAnsiTheme="majorBidi" w:cstheme="majorBidi"/>
          <w:sz w:val="30"/>
          <w:szCs w:val="30"/>
        </w:rPr>
        <w:t>079</w:t>
      </w:r>
      <w:r w:rsidRPr="00CB51BF">
        <w:rPr>
          <w:rFonts w:asciiTheme="majorBidi" w:hAnsiTheme="majorBidi" w:cstheme="majorBidi"/>
          <w:sz w:val="30"/>
          <w:szCs w:val="30"/>
        </w:rPr>
        <w:t>4</w:t>
      </w:r>
      <w:r w:rsidRPr="00B64833">
        <w:rPr>
          <w:rFonts w:asciiTheme="majorBidi" w:hAnsiTheme="majorBidi" w:cstheme="majorBidi"/>
          <w:sz w:val="30"/>
          <w:szCs w:val="30"/>
          <w:cs/>
        </w:rPr>
        <w:t xml:space="preserve"> บาท รวมเป็นเงิน </w:t>
      </w:r>
      <w:r w:rsidRPr="00CB51BF">
        <w:rPr>
          <w:rFonts w:asciiTheme="majorBidi" w:hAnsiTheme="majorBidi" w:cstheme="majorBidi"/>
          <w:sz w:val="30"/>
          <w:szCs w:val="30"/>
        </w:rPr>
        <w:t>56</w:t>
      </w:r>
      <w:r w:rsidRPr="00B64833">
        <w:rPr>
          <w:rFonts w:asciiTheme="majorBidi" w:hAnsiTheme="majorBidi" w:cstheme="majorBidi"/>
          <w:sz w:val="30"/>
          <w:szCs w:val="30"/>
        </w:rPr>
        <w:t>.</w:t>
      </w:r>
      <w:r w:rsidRPr="00CB51BF">
        <w:rPr>
          <w:rFonts w:asciiTheme="majorBidi" w:hAnsiTheme="majorBidi" w:cstheme="majorBidi"/>
          <w:sz w:val="30"/>
          <w:szCs w:val="30"/>
        </w:rPr>
        <w:t>4</w:t>
      </w:r>
      <w:r w:rsidRPr="002E3D38">
        <w:rPr>
          <w:rFonts w:asciiTheme="majorBidi" w:hAnsiTheme="majorBidi" w:cstheme="majorBidi"/>
          <w:sz w:val="30"/>
          <w:szCs w:val="30"/>
        </w:rPr>
        <w:t>9</w:t>
      </w:r>
      <w:r w:rsidRPr="00B64833">
        <w:rPr>
          <w:rFonts w:asciiTheme="majorBidi" w:hAnsiTheme="majorBidi" w:cstheme="majorBidi"/>
          <w:sz w:val="30"/>
          <w:szCs w:val="30"/>
          <w:cs/>
        </w:rPr>
        <w:t xml:space="preserve"> ล้านบาท</w:t>
      </w:r>
    </w:p>
    <w:p w14:paraId="623742AB" w14:textId="77777777" w:rsidR="005E07AF" w:rsidRDefault="005E07AF" w:rsidP="001755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28EA5272" w14:textId="3519DAB0" w:rsidR="00ED12E0" w:rsidRPr="001755DC" w:rsidRDefault="00ED12E0" w:rsidP="001755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1755DC">
        <w:rPr>
          <w:rFonts w:ascii="Angsana New" w:hAnsi="Angsana New"/>
          <w:b/>
          <w:bCs/>
          <w:sz w:val="30"/>
          <w:szCs w:val="30"/>
        </w:rPr>
        <w:t>1</w:t>
      </w:r>
      <w:r w:rsidR="001755DC">
        <w:rPr>
          <w:rFonts w:ascii="Angsana New" w:hAnsi="Angsana New"/>
          <w:b/>
          <w:bCs/>
          <w:sz w:val="30"/>
          <w:szCs w:val="30"/>
        </w:rPr>
        <w:t>2</w:t>
      </w:r>
      <w:r w:rsidRPr="001755DC">
        <w:rPr>
          <w:rFonts w:ascii="Angsana New" w:hAnsi="Angsana New"/>
          <w:b/>
          <w:bCs/>
          <w:sz w:val="30"/>
          <w:szCs w:val="30"/>
        </w:rPr>
        <w:tab/>
      </w:r>
      <w:r w:rsidRPr="00B64833">
        <w:rPr>
          <w:rFonts w:ascii="Angsana New" w:hAnsi="Angsana New"/>
          <w:b/>
          <w:bCs/>
          <w:sz w:val="30"/>
          <w:szCs w:val="30"/>
          <w:cs/>
        </w:rPr>
        <w:t>กำไรสะสม</w:t>
      </w:r>
    </w:p>
    <w:p w14:paraId="4069A52C" w14:textId="77777777" w:rsidR="00ED12E0" w:rsidRPr="008A0D6F" w:rsidRDefault="00ED12E0" w:rsidP="00ED12E0">
      <w:pPr>
        <w:ind w:left="562" w:right="-45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755"/>
        <w:gridCol w:w="1708"/>
        <w:gridCol w:w="274"/>
        <w:gridCol w:w="1443"/>
      </w:tblGrid>
      <w:tr w:rsidR="00ED12E0" w:rsidRPr="00CE726B" w14:paraId="436832DE" w14:textId="77777777" w:rsidTr="009F05F5">
        <w:trPr>
          <w:cantSplit/>
          <w:trHeight w:val="20"/>
          <w:tblHeader/>
        </w:trPr>
        <w:tc>
          <w:tcPr>
            <w:tcW w:w="5755" w:type="dxa"/>
          </w:tcPr>
          <w:p w14:paraId="2FF266F2" w14:textId="213E0D6A" w:rsidR="00ED12E0" w:rsidRPr="00BD4B36" w:rsidRDefault="00BD4B36" w:rsidP="00BA1CAE">
            <w:pPr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                                                                                 </w:t>
            </w:r>
            <w:r w:rsidRPr="00BD4B36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708" w:type="dxa"/>
          </w:tcPr>
          <w:p w14:paraId="01642337" w14:textId="77777777" w:rsidR="00ED12E0" w:rsidRPr="00B467D3" w:rsidRDefault="00ED12E0" w:rsidP="00BA1CAE">
            <w:pPr>
              <w:spacing w:line="240" w:lineRule="auto"/>
              <w:ind w:right="-43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CB51BF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4</w:t>
            </w:r>
          </w:p>
        </w:tc>
        <w:tc>
          <w:tcPr>
            <w:tcW w:w="274" w:type="dxa"/>
          </w:tcPr>
          <w:p w14:paraId="79A7AB86" w14:textId="77777777" w:rsidR="00ED12E0" w:rsidRPr="00B467D3" w:rsidDel="00152099" w:rsidRDefault="00ED12E0" w:rsidP="00BA1CAE">
            <w:pPr>
              <w:spacing w:line="240" w:lineRule="auto"/>
              <w:ind w:right="-43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443" w:type="dxa"/>
          </w:tcPr>
          <w:p w14:paraId="306C3CE0" w14:textId="77777777" w:rsidR="00ED12E0" w:rsidRPr="00B64833" w:rsidRDefault="00ED12E0" w:rsidP="00BA1CAE">
            <w:pPr>
              <w:spacing w:line="240" w:lineRule="auto"/>
              <w:ind w:right="-43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CB51BF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3</w:t>
            </w:r>
          </w:p>
        </w:tc>
      </w:tr>
      <w:tr w:rsidR="00ED12E0" w:rsidRPr="00CE726B" w14:paraId="69641BE9" w14:textId="77777777" w:rsidTr="009F05F5">
        <w:trPr>
          <w:cantSplit/>
          <w:trHeight w:val="20"/>
          <w:tblHeader/>
        </w:trPr>
        <w:tc>
          <w:tcPr>
            <w:tcW w:w="5755" w:type="dxa"/>
          </w:tcPr>
          <w:p w14:paraId="0F745228" w14:textId="77777777" w:rsidR="00ED12E0" w:rsidRPr="00CE726B" w:rsidRDefault="00ED12E0" w:rsidP="00BA1CA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425" w:type="dxa"/>
            <w:gridSpan w:val="3"/>
          </w:tcPr>
          <w:p w14:paraId="7C808465" w14:textId="77777777" w:rsidR="00ED12E0" w:rsidRPr="00B467D3" w:rsidDel="00152099" w:rsidRDefault="00ED12E0" w:rsidP="00BA1CAE">
            <w:pPr>
              <w:spacing w:line="240" w:lineRule="auto"/>
              <w:ind w:right="-43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B64833">
              <w:rPr>
                <w:rFonts w:asciiTheme="majorBidi" w:hAnsiTheme="majorBidi" w:cstheme="majorBidi"/>
                <w:i/>
                <w:iCs/>
                <w:spacing w:val="-4"/>
                <w:sz w:val="30"/>
                <w:szCs w:val="30"/>
              </w:rPr>
              <w:t>(</w:t>
            </w:r>
            <w:r w:rsidRPr="00B64833">
              <w:rPr>
                <w:rFonts w:asciiTheme="majorBidi" w:hAnsiTheme="majorBidi" w:cstheme="majorBidi"/>
                <w:i/>
                <w:iCs/>
                <w:spacing w:val="-4"/>
                <w:sz w:val="30"/>
                <w:szCs w:val="30"/>
                <w:cs/>
              </w:rPr>
              <w:t>พันบาท)</w:t>
            </w:r>
          </w:p>
        </w:tc>
      </w:tr>
      <w:tr w:rsidR="00ED12E0" w:rsidRPr="00CE726B" w14:paraId="2480847B" w14:textId="77777777" w:rsidTr="009F05F5">
        <w:trPr>
          <w:cantSplit/>
          <w:trHeight w:val="20"/>
        </w:trPr>
        <w:tc>
          <w:tcPr>
            <w:tcW w:w="5755" w:type="dxa"/>
          </w:tcPr>
          <w:p w14:paraId="408FB859" w14:textId="77777777" w:rsidR="00ED12E0" w:rsidRPr="00B64833" w:rsidRDefault="00ED12E0" w:rsidP="00BA1CAE">
            <w:pPr>
              <w:spacing w:line="240" w:lineRule="auto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B64833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ณ วันที่ </w:t>
            </w:r>
            <w:r w:rsidRPr="00CB51BF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</w:t>
            </w:r>
            <w:r w:rsidRPr="00CE726B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 </w:t>
            </w:r>
            <w:r w:rsidRPr="00B64833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1708" w:type="dxa"/>
          </w:tcPr>
          <w:p w14:paraId="64A00E17" w14:textId="41443E6B" w:rsidR="00ED12E0" w:rsidRPr="007C1EDC" w:rsidRDefault="008C2C8A" w:rsidP="00BA1CAE">
            <w:pPr>
              <w:tabs>
                <w:tab w:val="decimal" w:pos="1064"/>
              </w:tabs>
              <w:spacing w:line="240" w:lineRule="auto"/>
              <w:ind w:left="-108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C1EDC">
              <w:rPr>
                <w:rFonts w:asciiTheme="majorBidi" w:hAnsiTheme="majorBidi" w:cstheme="majorBidi"/>
                <w:sz w:val="30"/>
                <w:szCs w:val="30"/>
              </w:rPr>
              <w:t>196,04</w:t>
            </w:r>
            <w:r w:rsidR="0021282F" w:rsidRPr="007C1EDC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74" w:type="dxa"/>
          </w:tcPr>
          <w:p w14:paraId="6B496770" w14:textId="77777777" w:rsidR="00ED12E0" w:rsidRPr="00503735" w:rsidDel="00152099" w:rsidRDefault="00ED12E0" w:rsidP="00BA1CAE">
            <w:pPr>
              <w:tabs>
                <w:tab w:val="decimal" w:pos="1064"/>
              </w:tabs>
              <w:spacing w:line="240" w:lineRule="auto"/>
              <w:ind w:left="-108" w:right="70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443" w:type="dxa"/>
            <w:shd w:val="clear" w:color="auto" w:fill="auto"/>
          </w:tcPr>
          <w:p w14:paraId="7A1220C8" w14:textId="77777777" w:rsidR="00ED12E0" w:rsidRPr="00771C37" w:rsidRDefault="00ED12E0" w:rsidP="009F05F5">
            <w:pPr>
              <w:tabs>
                <w:tab w:val="decimal" w:pos="1070"/>
              </w:tabs>
              <w:spacing w:line="240" w:lineRule="auto"/>
              <w:ind w:left="-108" w:right="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B51BF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297648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CE726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97648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Pr="00CB51BF">
              <w:rPr>
                <w:rFonts w:asciiTheme="majorBidi" w:hAnsiTheme="majorBidi" w:cstheme="majorBidi"/>
                <w:sz w:val="30"/>
                <w:szCs w:val="30"/>
              </w:rPr>
              <w:t>21</w:t>
            </w:r>
          </w:p>
        </w:tc>
      </w:tr>
      <w:tr w:rsidR="00ED12E0" w:rsidRPr="00CE726B" w14:paraId="50B99D46" w14:textId="77777777" w:rsidTr="009F05F5">
        <w:trPr>
          <w:cantSplit/>
          <w:trHeight w:val="263"/>
        </w:trPr>
        <w:tc>
          <w:tcPr>
            <w:tcW w:w="5755" w:type="dxa"/>
          </w:tcPr>
          <w:p w14:paraId="716724D8" w14:textId="77777777" w:rsidR="00ED12E0" w:rsidRPr="00940BDF" w:rsidRDefault="00ED12E0" w:rsidP="00BA1CAE">
            <w:pPr>
              <w:spacing w:line="240" w:lineRule="auto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B64833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กำไรจากการลงทุนสุทธิ</w:t>
            </w:r>
          </w:p>
        </w:tc>
        <w:tc>
          <w:tcPr>
            <w:tcW w:w="1708" w:type="dxa"/>
          </w:tcPr>
          <w:p w14:paraId="1CFD5B39" w14:textId="60D69175" w:rsidR="00ED12E0" w:rsidRPr="007C1EDC" w:rsidRDefault="0021282F" w:rsidP="00BA1CAE">
            <w:pPr>
              <w:tabs>
                <w:tab w:val="decimal" w:pos="1064"/>
              </w:tabs>
              <w:spacing w:line="240" w:lineRule="auto"/>
              <w:ind w:left="-108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C1EDC">
              <w:rPr>
                <w:rFonts w:asciiTheme="majorBidi" w:hAnsiTheme="majorBidi" w:cstheme="majorBidi"/>
                <w:sz w:val="30"/>
                <w:szCs w:val="30"/>
              </w:rPr>
              <w:t>35</w:t>
            </w:r>
            <w:r w:rsidR="007C1EDC" w:rsidRPr="007C1EDC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Pr="007C1ED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7C1EDC" w:rsidRPr="007C1EDC">
              <w:rPr>
                <w:rFonts w:asciiTheme="majorBidi" w:hAnsiTheme="majorBidi" w:cstheme="majorBidi"/>
                <w:sz w:val="30"/>
                <w:szCs w:val="30"/>
              </w:rPr>
              <w:t>26</w:t>
            </w:r>
            <w:r w:rsidR="000F4A78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4" w:type="dxa"/>
          </w:tcPr>
          <w:p w14:paraId="3EA14AC9" w14:textId="77777777" w:rsidR="00ED12E0" w:rsidRPr="00503735" w:rsidDel="00152099" w:rsidRDefault="00ED12E0" w:rsidP="00BA1CAE">
            <w:pPr>
              <w:tabs>
                <w:tab w:val="decimal" w:pos="1064"/>
              </w:tabs>
              <w:spacing w:line="240" w:lineRule="auto"/>
              <w:ind w:left="-108" w:right="70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443" w:type="dxa"/>
            <w:shd w:val="clear" w:color="auto" w:fill="auto"/>
          </w:tcPr>
          <w:p w14:paraId="4CBED9E2" w14:textId="77777777" w:rsidR="00ED12E0" w:rsidRPr="00B64833" w:rsidRDefault="00ED12E0" w:rsidP="00BA1CAE">
            <w:pPr>
              <w:tabs>
                <w:tab w:val="decimal" w:pos="1064"/>
              </w:tabs>
              <w:spacing w:line="240" w:lineRule="auto"/>
              <w:ind w:left="-108" w:right="14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B51BF">
              <w:rPr>
                <w:rFonts w:asciiTheme="majorBidi" w:hAnsiTheme="majorBidi" w:cstheme="majorBidi" w:hint="cs"/>
                <w:sz w:val="30"/>
                <w:szCs w:val="30"/>
              </w:rPr>
              <w:t>2</w:t>
            </w:r>
            <w:r w:rsidRPr="00297648">
              <w:rPr>
                <w:rFonts w:asciiTheme="majorBidi" w:hAnsiTheme="majorBidi" w:cstheme="majorBidi" w:hint="cs"/>
                <w:sz w:val="30"/>
                <w:szCs w:val="30"/>
              </w:rPr>
              <w:t>9</w:t>
            </w:r>
            <w:r w:rsidRPr="00CB51BF">
              <w:rPr>
                <w:rFonts w:asciiTheme="majorBidi" w:hAnsiTheme="majorBidi" w:cstheme="majorBidi" w:hint="cs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B51BF">
              <w:rPr>
                <w:rFonts w:asciiTheme="majorBidi" w:hAnsiTheme="majorBidi" w:cstheme="majorBidi"/>
                <w:sz w:val="30"/>
                <w:szCs w:val="30"/>
              </w:rPr>
              <w:t>26</w:t>
            </w:r>
            <w:r w:rsidRPr="00297648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ED12E0" w:rsidRPr="00CE726B" w14:paraId="6ED0AF7B" w14:textId="77777777" w:rsidTr="009F05F5">
        <w:trPr>
          <w:cantSplit/>
          <w:trHeight w:val="308"/>
        </w:trPr>
        <w:tc>
          <w:tcPr>
            <w:tcW w:w="5755" w:type="dxa"/>
          </w:tcPr>
          <w:p w14:paraId="7BD36F07" w14:textId="77777777" w:rsidR="00ED12E0" w:rsidRPr="00940BDF" w:rsidRDefault="00ED12E0" w:rsidP="00BA1CAE">
            <w:pPr>
              <w:spacing w:line="240" w:lineRule="auto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B64833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ขาดทุนสุทธิจากเงินลงทุน</w:t>
            </w:r>
          </w:p>
        </w:tc>
        <w:tc>
          <w:tcPr>
            <w:tcW w:w="1708" w:type="dxa"/>
          </w:tcPr>
          <w:p w14:paraId="79574F42" w14:textId="19EF20BA" w:rsidR="00ED12E0" w:rsidRPr="007C1EDC" w:rsidRDefault="0021282F" w:rsidP="00BA1CAE">
            <w:pPr>
              <w:tabs>
                <w:tab w:val="decimal" w:pos="1064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C1ED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7C1EDC" w:rsidRPr="007C1EDC">
              <w:rPr>
                <w:rFonts w:asciiTheme="majorBidi" w:hAnsiTheme="majorBidi" w:cstheme="majorBidi"/>
                <w:sz w:val="30"/>
                <w:szCs w:val="30"/>
              </w:rPr>
              <w:t>8,92</w:t>
            </w:r>
            <w:r w:rsidR="000F4A78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7C1ED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4" w:type="dxa"/>
          </w:tcPr>
          <w:p w14:paraId="25889096" w14:textId="77777777" w:rsidR="00ED12E0" w:rsidRPr="00503735" w:rsidRDefault="00ED12E0" w:rsidP="00BA1CAE">
            <w:pPr>
              <w:tabs>
                <w:tab w:val="decimal" w:pos="1064"/>
              </w:tabs>
              <w:spacing w:line="240" w:lineRule="auto"/>
              <w:ind w:left="-108" w:right="70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443" w:type="dxa"/>
            <w:shd w:val="clear" w:color="auto" w:fill="auto"/>
          </w:tcPr>
          <w:p w14:paraId="031F9CD8" w14:textId="77777777" w:rsidR="00ED12E0" w:rsidRPr="00771C37" w:rsidRDefault="00ED12E0" w:rsidP="00BA1CAE">
            <w:pPr>
              <w:spacing w:line="240" w:lineRule="auto"/>
              <w:ind w:left="-108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297648">
              <w:rPr>
                <w:rFonts w:asciiTheme="majorBidi" w:hAnsiTheme="majorBidi" w:cstheme="majorBidi" w:hint="cs"/>
                <w:sz w:val="30"/>
                <w:szCs w:val="30"/>
              </w:rPr>
              <w:t>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B51BF">
              <w:rPr>
                <w:rFonts w:asciiTheme="majorBidi" w:hAnsiTheme="majorBidi" w:cstheme="majorBidi" w:hint="cs"/>
                <w:sz w:val="30"/>
                <w:szCs w:val="30"/>
              </w:rPr>
              <w:t>35</w:t>
            </w:r>
            <w:r w:rsidRPr="00297648">
              <w:rPr>
                <w:rFonts w:asciiTheme="majorBidi" w:hAnsiTheme="majorBidi" w:cstheme="majorBidi" w:hint="cs"/>
                <w:sz w:val="30"/>
                <w:szCs w:val="30"/>
              </w:rPr>
              <w:t>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ED12E0" w:rsidRPr="00CE726B" w14:paraId="2C01435B" w14:textId="77777777" w:rsidTr="009F05F5">
        <w:trPr>
          <w:cantSplit/>
          <w:trHeight w:val="20"/>
        </w:trPr>
        <w:tc>
          <w:tcPr>
            <w:tcW w:w="5755" w:type="dxa"/>
          </w:tcPr>
          <w:p w14:paraId="20D2E3D3" w14:textId="77777777" w:rsidR="00BD4B36" w:rsidRDefault="00ED12E0" w:rsidP="00BA1CAE">
            <w:pPr>
              <w:spacing w:line="240" w:lineRule="auto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B64833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 xml:space="preserve">กำไร </w:t>
            </w: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(</w:t>
            </w:r>
            <w:r w:rsidRPr="00B64833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ขาดทุน</w:t>
            </w: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) </w:t>
            </w:r>
            <w:r w:rsidRPr="00B64833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จากการเปลี่ยนแปลง</w:t>
            </w:r>
          </w:p>
          <w:p w14:paraId="56E8F78C" w14:textId="3FF09260" w:rsidR="00ED12E0" w:rsidRPr="00B64833" w:rsidRDefault="00BD4B36" w:rsidP="00BA1CAE">
            <w:pPr>
              <w:spacing w:line="240" w:lineRule="auto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   </w:t>
            </w:r>
            <w:r w:rsidR="00ED12E0" w:rsidRPr="00B64833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ในมูลค่ายุติธรรมของเงินลงทุน</w:t>
            </w:r>
          </w:p>
        </w:tc>
        <w:tc>
          <w:tcPr>
            <w:tcW w:w="1708" w:type="dxa"/>
          </w:tcPr>
          <w:p w14:paraId="3C56EF84" w14:textId="77777777" w:rsidR="00BD4B36" w:rsidRDefault="00BD4B36" w:rsidP="007C1EDC">
            <w:pPr>
              <w:tabs>
                <w:tab w:val="decimal" w:pos="1064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26D9BFD" w14:textId="0B2C44C5" w:rsidR="00ED12E0" w:rsidRPr="007C1EDC" w:rsidRDefault="007C1EDC" w:rsidP="007C1EDC">
            <w:pPr>
              <w:tabs>
                <w:tab w:val="decimal" w:pos="1064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C1EDC">
              <w:rPr>
                <w:rFonts w:asciiTheme="majorBidi" w:hAnsiTheme="majorBidi" w:cstheme="majorBidi"/>
                <w:sz w:val="30"/>
                <w:szCs w:val="30"/>
              </w:rPr>
              <w:t>(129,772)</w:t>
            </w:r>
          </w:p>
        </w:tc>
        <w:tc>
          <w:tcPr>
            <w:tcW w:w="274" w:type="dxa"/>
          </w:tcPr>
          <w:p w14:paraId="0206027E" w14:textId="77777777" w:rsidR="00ED12E0" w:rsidRPr="00503735" w:rsidDel="00152099" w:rsidRDefault="00ED12E0" w:rsidP="00BA1CAE">
            <w:pPr>
              <w:tabs>
                <w:tab w:val="decimal" w:pos="1064"/>
              </w:tabs>
              <w:spacing w:line="240" w:lineRule="auto"/>
              <w:ind w:left="-108" w:right="70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443" w:type="dxa"/>
            <w:shd w:val="clear" w:color="auto" w:fill="auto"/>
          </w:tcPr>
          <w:p w14:paraId="2C5E6FE7" w14:textId="77777777" w:rsidR="00BD4B36" w:rsidRDefault="00BD4B36" w:rsidP="00BA1CAE">
            <w:pPr>
              <w:spacing w:line="240" w:lineRule="auto"/>
              <w:ind w:left="-108" w:right="1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B9A5D7C" w14:textId="6E2F6C66" w:rsidR="00ED12E0" w:rsidRPr="00771C37" w:rsidRDefault="00ED12E0" w:rsidP="00BA1CAE">
            <w:pPr>
              <w:spacing w:line="240" w:lineRule="auto"/>
              <w:ind w:left="-108" w:right="1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B51BF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B51BF">
              <w:rPr>
                <w:rFonts w:asciiTheme="majorBidi" w:hAnsiTheme="majorBidi" w:cstheme="majorBidi"/>
                <w:sz w:val="30"/>
                <w:szCs w:val="30"/>
              </w:rPr>
              <w:t>432</w:t>
            </w:r>
          </w:p>
        </w:tc>
      </w:tr>
      <w:tr w:rsidR="00ED12E0" w:rsidRPr="00CE726B" w14:paraId="56D1A91F" w14:textId="77777777" w:rsidTr="009F05F5">
        <w:trPr>
          <w:cantSplit/>
          <w:trHeight w:val="20"/>
        </w:trPr>
        <w:tc>
          <w:tcPr>
            <w:tcW w:w="5755" w:type="dxa"/>
          </w:tcPr>
          <w:p w14:paraId="4781B45A" w14:textId="77777777" w:rsidR="00ED12E0" w:rsidRPr="00B64833" w:rsidRDefault="00ED12E0" w:rsidP="00BA1CAE">
            <w:pPr>
              <w:spacing w:line="240" w:lineRule="auto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B64833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ผลต่างจากการเปลี่ยนแปลง</w:t>
            </w:r>
            <w:r w:rsidRPr="00B64833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อัตราแลกเปลี่ยน</w:t>
            </w:r>
          </w:p>
        </w:tc>
        <w:tc>
          <w:tcPr>
            <w:tcW w:w="1708" w:type="dxa"/>
          </w:tcPr>
          <w:p w14:paraId="55F0C6AC" w14:textId="05604FD9" w:rsidR="00ED12E0" w:rsidRPr="007C1EDC" w:rsidDel="00977380" w:rsidRDefault="0021282F" w:rsidP="00BA1CAE">
            <w:pPr>
              <w:tabs>
                <w:tab w:val="decimal" w:pos="1064"/>
              </w:tabs>
              <w:spacing w:line="240" w:lineRule="auto"/>
              <w:ind w:left="-108" w:right="7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C1EDC">
              <w:rPr>
                <w:rFonts w:asciiTheme="majorBidi" w:hAnsiTheme="majorBidi" w:cstheme="majorBidi"/>
                <w:sz w:val="30"/>
                <w:szCs w:val="30"/>
              </w:rPr>
              <w:t>17</w:t>
            </w:r>
            <w:r w:rsidR="007C1EDC" w:rsidRPr="007C1EDC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7C1ED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7C1EDC" w:rsidRPr="007C1EDC">
              <w:rPr>
                <w:rFonts w:asciiTheme="majorBidi" w:hAnsiTheme="majorBidi" w:cstheme="majorBidi"/>
                <w:sz w:val="30"/>
                <w:szCs w:val="30"/>
              </w:rPr>
              <w:t>533</w:t>
            </w:r>
          </w:p>
        </w:tc>
        <w:tc>
          <w:tcPr>
            <w:tcW w:w="274" w:type="dxa"/>
          </w:tcPr>
          <w:p w14:paraId="1102967E" w14:textId="77777777" w:rsidR="00ED12E0" w:rsidRPr="00503735" w:rsidRDefault="00ED12E0" w:rsidP="00BA1CAE">
            <w:pPr>
              <w:tabs>
                <w:tab w:val="decimal" w:pos="1064"/>
              </w:tabs>
              <w:spacing w:line="240" w:lineRule="auto"/>
              <w:ind w:left="-108" w:right="70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443" w:type="dxa"/>
            <w:shd w:val="clear" w:color="auto" w:fill="auto"/>
          </w:tcPr>
          <w:p w14:paraId="2B5429BB" w14:textId="77777777" w:rsidR="00ED12E0" w:rsidRPr="00771C37" w:rsidRDefault="00ED12E0" w:rsidP="00BA1CAE">
            <w:pPr>
              <w:spacing w:line="240" w:lineRule="auto"/>
              <w:ind w:left="-108" w:right="1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B51BF">
              <w:rPr>
                <w:rFonts w:asciiTheme="majorBidi" w:hAnsiTheme="majorBidi" w:cstheme="majorBidi"/>
                <w:sz w:val="30"/>
                <w:szCs w:val="30"/>
              </w:rPr>
              <w:t>33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B51BF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297648">
              <w:rPr>
                <w:rFonts w:asciiTheme="majorBidi" w:hAnsiTheme="majorBidi" w:cstheme="majorBidi"/>
                <w:sz w:val="30"/>
                <w:szCs w:val="30"/>
              </w:rPr>
              <w:t>09</w:t>
            </w:r>
          </w:p>
        </w:tc>
      </w:tr>
      <w:tr w:rsidR="00ED12E0" w:rsidRPr="00CE726B" w14:paraId="733E17D4" w14:textId="77777777" w:rsidTr="009F05F5">
        <w:trPr>
          <w:cantSplit/>
          <w:trHeight w:val="20"/>
        </w:trPr>
        <w:tc>
          <w:tcPr>
            <w:tcW w:w="5755" w:type="dxa"/>
          </w:tcPr>
          <w:p w14:paraId="44520153" w14:textId="5AB7D9C5" w:rsidR="00ED12E0" w:rsidRPr="00B64833" w:rsidRDefault="00ED12E0" w:rsidP="00BA1CAE">
            <w:pPr>
              <w:spacing w:line="240" w:lineRule="auto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B64833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การแบ่ง</w:t>
            </w:r>
            <w:r w:rsidRPr="00B64833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ปัน</w:t>
            </w:r>
            <w:r w:rsidRPr="00B64833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ส่วนทุนให้ผู้ถือหน่วย</w:t>
            </w:r>
            <w:r w:rsidRPr="00B64833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ทรัสต์</w:t>
            </w:r>
            <w:r w:rsidR="00BD4B36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 xml:space="preserve">                            </w:t>
            </w:r>
            <w:r w:rsidR="00BD4B36" w:rsidRPr="00BD4B36">
              <w:rPr>
                <w:rFonts w:asciiTheme="majorBidi" w:hAnsiTheme="majorBidi" w:cstheme="majorBidi"/>
                <w:i/>
                <w:iCs/>
                <w:spacing w:val="-4"/>
                <w:sz w:val="30"/>
                <w:szCs w:val="30"/>
              </w:rPr>
              <w:t>15</w:t>
            </w:r>
          </w:p>
        </w:tc>
        <w:tc>
          <w:tcPr>
            <w:tcW w:w="1708" w:type="dxa"/>
          </w:tcPr>
          <w:p w14:paraId="190998AF" w14:textId="34DD7CC1" w:rsidR="00ED12E0" w:rsidRPr="007C1EDC" w:rsidRDefault="0021282F" w:rsidP="00BA1CAE">
            <w:pPr>
              <w:tabs>
                <w:tab w:val="decimal" w:pos="1064"/>
              </w:tabs>
              <w:spacing w:line="240" w:lineRule="auto"/>
              <w:ind w:left="-108" w:right="-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C1EDC">
              <w:rPr>
                <w:rFonts w:asciiTheme="majorBidi" w:hAnsiTheme="majorBidi" w:cstheme="majorBidi"/>
                <w:sz w:val="30"/>
                <w:szCs w:val="30"/>
              </w:rPr>
              <w:t>(233,719)</w:t>
            </w:r>
          </w:p>
        </w:tc>
        <w:tc>
          <w:tcPr>
            <w:tcW w:w="274" w:type="dxa"/>
            <w:shd w:val="clear" w:color="auto" w:fill="auto"/>
          </w:tcPr>
          <w:p w14:paraId="203328A6" w14:textId="77777777" w:rsidR="00ED12E0" w:rsidRPr="00771C37" w:rsidRDefault="00ED12E0" w:rsidP="00BA1CAE">
            <w:pPr>
              <w:tabs>
                <w:tab w:val="decimal" w:pos="1064"/>
              </w:tabs>
              <w:spacing w:line="240" w:lineRule="auto"/>
              <w:ind w:left="-108" w:right="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3" w:type="dxa"/>
            <w:shd w:val="clear" w:color="auto" w:fill="auto"/>
          </w:tcPr>
          <w:p w14:paraId="65AB2F2F" w14:textId="77777777" w:rsidR="00ED12E0" w:rsidRPr="00771C37" w:rsidRDefault="00ED12E0" w:rsidP="009F05F5">
            <w:pPr>
              <w:spacing w:line="240" w:lineRule="auto"/>
              <w:ind w:left="-108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CB51BF">
              <w:rPr>
                <w:rFonts w:asciiTheme="majorBidi" w:hAnsiTheme="majorBidi" w:cstheme="majorBidi"/>
                <w:sz w:val="30"/>
                <w:szCs w:val="30"/>
              </w:rPr>
              <w:t>145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B51BF">
              <w:rPr>
                <w:rFonts w:asciiTheme="majorBidi" w:hAnsiTheme="majorBidi" w:cstheme="majorBidi"/>
                <w:sz w:val="30"/>
                <w:szCs w:val="30"/>
              </w:rPr>
              <w:t>42</w:t>
            </w:r>
            <w:r w:rsidRPr="00297648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ED12E0" w:rsidRPr="00CE726B" w14:paraId="7501A6C7" w14:textId="77777777" w:rsidTr="009F05F5">
        <w:trPr>
          <w:cantSplit/>
          <w:trHeight w:val="20"/>
        </w:trPr>
        <w:tc>
          <w:tcPr>
            <w:tcW w:w="5755" w:type="dxa"/>
          </w:tcPr>
          <w:p w14:paraId="30252697" w14:textId="77777777" w:rsidR="00ED12E0" w:rsidRPr="00B64833" w:rsidRDefault="00ED12E0" w:rsidP="00BA1CAE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64833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  <w:t xml:space="preserve">ณ วันที่ </w:t>
            </w:r>
            <w:r w:rsidRPr="00CB51BF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  <w:t>31</w:t>
            </w:r>
            <w:r w:rsidRPr="00B64833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  <w:t xml:space="preserve"> ธันวาคม </w:t>
            </w:r>
          </w:p>
        </w:tc>
        <w:tc>
          <w:tcPr>
            <w:tcW w:w="1708" w:type="dxa"/>
            <w:tcBorders>
              <w:top w:val="single" w:sz="4" w:space="0" w:color="auto"/>
              <w:bottom w:val="double" w:sz="4" w:space="0" w:color="auto"/>
            </w:tcBorders>
          </w:tcPr>
          <w:p w14:paraId="1C462B07" w14:textId="75B59CA2" w:rsidR="00ED12E0" w:rsidRPr="007C1EDC" w:rsidRDefault="0021282F" w:rsidP="00BA1CAE">
            <w:pPr>
              <w:tabs>
                <w:tab w:val="decimal" w:pos="1064"/>
              </w:tabs>
              <w:spacing w:line="240" w:lineRule="auto"/>
              <w:ind w:left="-108" w:right="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C1E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359,</w:t>
            </w:r>
            <w:r w:rsidR="0065433C" w:rsidRPr="007C1E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41</w:t>
            </w:r>
            <w:r w:rsidR="007C1EDC" w:rsidRPr="007C1E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74" w:type="dxa"/>
          </w:tcPr>
          <w:p w14:paraId="4AED598C" w14:textId="77777777" w:rsidR="00ED12E0" w:rsidRPr="00CC1C97" w:rsidDel="00152099" w:rsidRDefault="00ED12E0" w:rsidP="00BA1CAE">
            <w:pPr>
              <w:tabs>
                <w:tab w:val="decimal" w:pos="1064"/>
              </w:tabs>
              <w:spacing w:line="240" w:lineRule="auto"/>
              <w:ind w:left="-108" w:right="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4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E913DEF" w14:textId="77777777" w:rsidR="00ED12E0" w:rsidRPr="00771C37" w:rsidRDefault="00ED12E0" w:rsidP="00BA1CAE">
            <w:pPr>
              <w:tabs>
                <w:tab w:val="decimal" w:pos="1070"/>
              </w:tabs>
              <w:spacing w:line="240" w:lineRule="auto"/>
              <w:ind w:left="-108" w:right="14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B51B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29764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  <w:r w:rsidRPr="00CB51BF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9764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 w:rsidRPr="00CB51BF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43</w:t>
            </w:r>
          </w:p>
        </w:tc>
      </w:tr>
    </w:tbl>
    <w:p w14:paraId="38F701AB" w14:textId="77777777" w:rsidR="00661620" w:rsidRPr="00D76E87" w:rsidRDefault="00661620" w:rsidP="00D76E87">
      <w:pPr>
        <w:spacing w:line="240" w:lineRule="auto"/>
        <w:ind w:left="900" w:right="-18" w:hanging="360"/>
        <w:jc w:val="thaiDistribute"/>
        <w:rPr>
          <w:rFonts w:asciiTheme="majorBidi" w:hAnsiTheme="majorBidi" w:cstheme="majorBidi"/>
          <w:sz w:val="30"/>
          <w:szCs w:val="30"/>
          <w:shd w:val="clear" w:color="auto" w:fill="D9D9D9"/>
        </w:rPr>
      </w:pPr>
    </w:p>
    <w:p w14:paraId="449C7AEB" w14:textId="5AD81BCF" w:rsidR="00ED12E0" w:rsidRPr="00AF3771" w:rsidRDefault="00ED12E0" w:rsidP="00ED12E0">
      <w:pPr>
        <w:pStyle w:val="Heading8"/>
        <w:tabs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CB51BF">
        <w:rPr>
          <w:rFonts w:asciiTheme="majorBidi" w:hAnsiTheme="majorBidi" w:cstheme="majorBidi"/>
          <w:sz w:val="30"/>
          <w:szCs w:val="30"/>
        </w:rPr>
        <w:lastRenderedPageBreak/>
        <w:t>1</w:t>
      </w:r>
      <w:r w:rsidR="008927DF">
        <w:rPr>
          <w:rFonts w:asciiTheme="majorBidi" w:hAnsiTheme="majorBidi" w:cstheme="majorBidi"/>
          <w:sz w:val="30"/>
          <w:szCs w:val="30"/>
        </w:rPr>
        <w:t>3</w:t>
      </w:r>
      <w:r w:rsidRPr="00CE726B">
        <w:rPr>
          <w:rFonts w:asciiTheme="majorBidi" w:hAnsiTheme="majorBidi" w:cstheme="majorBidi"/>
          <w:sz w:val="30"/>
          <w:szCs w:val="30"/>
        </w:rPr>
        <w:tab/>
      </w:r>
      <w:r w:rsidRPr="00B64833">
        <w:rPr>
          <w:rFonts w:asciiTheme="majorBidi" w:hAnsiTheme="majorBidi" w:cstheme="majorBidi"/>
          <w:sz w:val="30"/>
          <w:szCs w:val="30"/>
          <w:cs/>
        </w:rPr>
        <w:t>ค่าใช้จ่าย</w:t>
      </w:r>
    </w:p>
    <w:p w14:paraId="42246456" w14:textId="77777777" w:rsidR="00ED12E0" w:rsidRPr="00A1741D" w:rsidRDefault="00ED12E0" w:rsidP="00ED12E0">
      <w:pPr>
        <w:spacing w:line="240" w:lineRule="auto"/>
        <w:ind w:left="900" w:right="-18" w:hanging="360"/>
        <w:jc w:val="thaiDistribute"/>
        <w:rPr>
          <w:rFonts w:asciiTheme="majorBidi" w:hAnsiTheme="majorBidi" w:cstheme="majorBidi"/>
          <w:sz w:val="30"/>
          <w:szCs w:val="30"/>
          <w:shd w:val="clear" w:color="auto" w:fill="D9D9D9"/>
        </w:rPr>
      </w:pPr>
    </w:p>
    <w:p w14:paraId="0929FE5A" w14:textId="77777777" w:rsidR="00ED12E0" w:rsidRPr="00B14F41" w:rsidRDefault="00ED12E0" w:rsidP="00ED12E0">
      <w:pPr>
        <w:tabs>
          <w:tab w:val="left" w:pos="540"/>
        </w:tabs>
        <w:spacing w:line="240" w:lineRule="auto"/>
        <w:ind w:left="547" w:right="-18"/>
        <w:jc w:val="thaiDistribute"/>
        <w:rPr>
          <w:rFonts w:asciiTheme="majorBidi" w:hAnsiTheme="majorBidi" w:cstheme="majorBidi"/>
          <w:sz w:val="30"/>
          <w:szCs w:val="30"/>
          <w:shd w:val="clear" w:color="auto" w:fill="D9D9D9"/>
        </w:rPr>
      </w:pPr>
      <w:r w:rsidRPr="00B64833">
        <w:rPr>
          <w:rFonts w:asciiTheme="majorBidi" w:hAnsiTheme="majorBidi" w:cstheme="majorBidi" w:hint="cs"/>
          <w:sz w:val="30"/>
          <w:szCs w:val="30"/>
          <w:cs/>
        </w:rPr>
        <w:t>กองทรัสต์มีบริษัท ดุสิตธานี พร็อพเพอร์ตี้ส์ รีท จำกัด เป็นผู้จัดการกองทรัสต์ และมีบริษัท หลักทรัพย์จัดการกองทุนกรุงไทย จำกัด (มหาชน) เป็นทรัสตี</w:t>
      </w:r>
      <w:r w:rsidRPr="00B64833">
        <w:rPr>
          <w:rFonts w:asciiTheme="majorBidi" w:hAnsiTheme="majorBidi" w:cstheme="majorBidi"/>
          <w:sz w:val="30"/>
          <w:szCs w:val="30"/>
          <w:cs/>
        </w:rPr>
        <w:t xml:space="preserve"> โดยคำนวณค่าธรรมเนียม</w:t>
      </w:r>
      <w:r w:rsidRPr="00B64833">
        <w:rPr>
          <w:rFonts w:asciiTheme="majorBidi" w:hAnsiTheme="majorBidi" w:cstheme="majorBidi" w:hint="cs"/>
          <w:sz w:val="30"/>
          <w:szCs w:val="30"/>
          <w:cs/>
        </w:rPr>
        <w:t>ต่าง ๆ</w:t>
      </w:r>
      <w:r w:rsidRPr="00B64833">
        <w:rPr>
          <w:rFonts w:asciiTheme="majorBidi" w:hAnsiTheme="majorBidi" w:cstheme="majorBidi"/>
          <w:sz w:val="30"/>
          <w:szCs w:val="30"/>
          <w:cs/>
        </w:rPr>
        <w:t xml:space="preserve"> ดังต่อไปนี้</w:t>
      </w:r>
    </w:p>
    <w:p w14:paraId="2B0F84A2" w14:textId="77777777" w:rsidR="00ED12E0" w:rsidRDefault="00ED12E0" w:rsidP="00ED12E0">
      <w:pPr>
        <w:tabs>
          <w:tab w:val="clear" w:pos="680"/>
          <w:tab w:val="clear" w:pos="907"/>
          <w:tab w:val="left" w:pos="720"/>
          <w:tab w:val="left" w:pos="810"/>
        </w:tabs>
        <w:spacing w:line="240" w:lineRule="auto"/>
        <w:ind w:left="720" w:right="-18" w:hanging="180"/>
        <w:jc w:val="thaiDistribute"/>
        <w:rPr>
          <w:rFonts w:asciiTheme="majorBidi" w:hAnsiTheme="majorBidi"/>
          <w:sz w:val="30"/>
          <w:szCs w:val="30"/>
          <w:lang w:val="en-GB"/>
        </w:rPr>
      </w:pPr>
      <w:r w:rsidRPr="00B64833">
        <w:rPr>
          <w:rFonts w:asciiTheme="majorBidi" w:hAnsiTheme="majorBidi" w:cstheme="majorBidi"/>
          <w:sz w:val="30"/>
          <w:szCs w:val="30"/>
        </w:rPr>
        <w:t>-</w:t>
      </w:r>
      <w:r w:rsidRPr="00B64833">
        <w:rPr>
          <w:rFonts w:asciiTheme="majorBidi" w:hAnsiTheme="majorBidi" w:cstheme="majorBidi"/>
          <w:sz w:val="30"/>
          <w:szCs w:val="30"/>
        </w:rPr>
        <w:tab/>
      </w:r>
      <w:r w:rsidRPr="00B64833">
        <w:rPr>
          <w:rFonts w:asciiTheme="majorBidi" w:hAnsiTheme="majorBidi" w:cstheme="majorBidi"/>
          <w:sz w:val="30"/>
          <w:szCs w:val="30"/>
          <w:cs/>
        </w:rPr>
        <w:t>ค่าธรรมเนียม</w:t>
      </w:r>
      <w:r w:rsidRPr="00B64833">
        <w:rPr>
          <w:rFonts w:asciiTheme="majorBidi" w:hAnsiTheme="majorBidi" w:cstheme="majorBidi" w:hint="cs"/>
          <w:sz w:val="30"/>
          <w:szCs w:val="30"/>
          <w:cs/>
        </w:rPr>
        <w:t>การจัดการ</w:t>
      </w:r>
      <w:r w:rsidRPr="00B64833">
        <w:rPr>
          <w:rFonts w:asciiTheme="majorBidi" w:hAnsiTheme="majorBidi" w:cstheme="majorBidi"/>
          <w:sz w:val="30"/>
          <w:szCs w:val="30"/>
          <w:cs/>
        </w:rPr>
        <w:t xml:space="preserve"> ในอัตราไม่เกินร้อยล</w:t>
      </w:r>
      <w:r w:rsidRPr="00B64833">
        <w:rPr>
          <w:rFonts w:asciiTheme="majorBidi" w:hAnsiTheme="majorBidi" w:cstheme="majorBidi" w:hint="cs"/>
          <w:sz w:val="30"/>
          <w:szCs w:val="30"/>
          <w:cs/>
        </w:rPr>
        <w:t xml:space="preserve">ะ </w:t>
      </w:r>
      <w:r w:rsidRPr="00CB51BF">
        <w:rPr>
          <w:rFonts w:asciiTheme="majorBidi" w:hAnsiTheme="majorBidi" w:cstheme="majorBidi"/>
          <w:sz w:val="30"/>
          <w:szCs w:val="30"/>
        </w:rPr>
        <w:t>2</w:t>
      </w:r>
      <w:r w:rsidRPr="00CE726B">
        <w:rPr>
          <w:rFonts w:asciiTheme="majorBidi" w:hAnsiTheme="majorBidi" w:cstheme="majorBidi"/>
          <w:sz w:val="30"/>
          <w:szCs w:val="30"/>
          <w:lang w:val="en-GB"/>
        </w:rPr>
        <w:t>.</w:t>
      </w:r>
      <w:r w:rsidRPr="00297648">
        <w:rPr>
          <w:rFonts w:asciiTheme="majorBidi" w:hAnsiTheme="majorBidi" w:cstheme="majorBidi"/>
          <w:sz w:val="30"/>
          <w:szCs w:val="30"/>
        </w:rPr>
        <w:t>00</w:t>
      </w:r>
      <w:r w:rsidRPr="00CE726B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Pr="00B64833">
        <w:rPr>
          <w:rFonts w:asciiTheme="majorBidi" w:hAnsiTheme="majorBidi" w:cstheme="majorBidi" w:hint="cs"/>
          <w:sz w:val="30"/>
          <w:szCs w:val="30"/>
          <w:cs/>
        </w:rPr>
        <w:t xml:space="preserve">ต่อปี </w:t>
      </w:r>
      <w:r w:rsidRPr="00B64833">
        <w:rPr>
          <w:rFonts w:asciiTheme="majorBidi" w:hAnsiTheme="majorBidi" w:cstheme="majorBidi"/>
          <w:sz w:val="30"/>
          <w:szCs w:val="30"/>
          <w:cs/>
        </w:rPr>
        <w:t xml:space="preserve">ยกเว้นปี </w:t>
      </w:r>
      <w:r w:rsidRPr="00CB51BF">
        <w:rPr>
          <w:rFonts w:asciiTheme="majorBidi" w:hAnsiTheme="majorBidi"/>
          <w:sz w:val="30"/>
          <w:szCs w:val="30"/>
        </w:rPr>
        <w:t>2561</w:t>
      </w:r>
      <w:r w:rsidRPr="00B64833">
        <w:rPr>
          <w:rFonts w:asciiTheme="majorBidi" w:hAnsiTheme="majorBidi"/>
          <w:sz w:val="30"/>
          <w:szCs w:val="30"/>
          <w:cs/>
        </w:rPr>
        <w:t xml:space="preserve"> และ </w:t>
      </w:r>
      <w:r w:rsidRPr="00CB51BF">
        <w:rPr>
          <w:rFonts w:asciiTheme="majorBidi" w:hAnsiTheme="majorBidi"/>
          <w:sz w:val="30"/>
          <w:szCs w:val="30"/>
        </w:rPr>
        <w:t>2562</w:t>
      </w:r>
      <w:r w:rsidRPr="00B64833">
        <w:rPr>
          <w:rFonts w:asciiTheme="majorBidi" w:hAnsiTheme="majorBidi"/>
          <w:sz w:val="30"/>
          <w:szCs w:val="30"/>
          <w:cs/>
        </w:rPr>
        <w:t xml:space="preserve"> จะได้รับค่าตอบแทนในอัตราไม่เกินร้อยละ </w:t>
      </w:r>
      <w:r w:rsidRPr="00297648">
        <w:rPr>
          <w:rFonts w:asciiTheme="majorBidi" w:hAnsiTheme="majorBidi"/>
          <w:sz w:val="30"/>
          <w:szCs w:val="30"/>
        </w:rPr>
        <w:t>0</w:t>
      </w:r>
      <w:r w:rsidRPr="00B64833">
        <w:rPr>
          <w:rFonts w:asciiTheme="majorBidi" w:hAnsiTheme="majorBidi"/>
          <w:sz w:val="30"/>
          <w:szCs w:val="30"/>
        </w:rPr>
        <w:t>.</w:t>
      </w:r>
      <w:r w:rsidRPr="00CB51BF">
        <w:rPr>
          <w:rFonts w:asciiTheme="majorBidi" w:hAnsiTheme="majorBidi"/>
          <w:sz w:val="30"/>
          <w:szCs w:val="30"/>
        </w:rPr>
        <w:t>15</w:t>
      </w:r>
      <w:r w:rsidRPr="00B64833">
        <w:rPr>
          <w:rFonts w:asciiTheme="majorBidi" w:hAnsiTheme="majorBidi"/>
          <w:sz w:val="30"/>
          <w:szCs w:val="30"/>
          <w:cs/>
        </w:rPr>
        <w:t xml:space="preserve"> ต่อปี</w:t>
      </w:r>
      <w:r w:rsidRPr="00B64833">
        <w:rPr>
          <w:rFonts w:asciiTheme="majorBidi" w:hAnsiTheme="majorBidi" w:hint="cs"/>
          <w:sz w:val="30"/>
          <w:szCs w:val="30"/>
          <w:cs/>
        </w:rPr>
        <w:t xml:space="preserve">ของมูลค่าทรัพย์สินรวมของกองทรัสต์ </w:t>
      </w:r>
      <w:r w:rsidRPr="00B64833">
        <w:rPr>
          <w:rFonts w:asciiTheme="majorBidi" w:hAnsiTheme="majorBidi"/>
          <w:sz w:val="30"/>
          <w:szCs w:val="30"/>
          <w:cs/>
        </w:rPr>
        <w:t xml:space="preserve">ทั้งนี้ ค่าตอบแทนดังกล่าวไม่ตํ่ากว่า </w:t>
      </w:r>
      <w:r w:rsidRPr="00CB51BF">
        <w:rPr>
          <w:rFonts w:asciiTheme="majorBidi" w:hAnsiTheme="majorBidi"/>
          <w:sz w:val="30"/>
          <w:szCs w:val="30"/>
        </w:rPr>
        <w:t>2</w:t>
      </w:r>
      <w:r w:rsidRPr="00B64833">
        <w:rPr>
          <w:rFonts w:asciiTheme="majorBidi" w:hAnsiTheme="majorBidi"/>
          <w:sz w:val="30"/>
          <w:szCs w:val="30"/>
          <w:cs/>
        </w:rPr>
        <w:t xml:space="preserve"> ล้านบาท</w:t>
      </w:r>
      <w:r>
        <w:rPr>
          <w:rFonts w:asciiTheme="majorBidi" w:hAnsiTheme="majorBidi"/>
          <w:sz w:val="30"/>
          <w:szCs w:val="30"/>
          <w:lang w:val="en-GB"/>
        </w:rPr>
        <w:br/>
      </w:r>
      <w:r w:rsidRPr="00B64833">
        <w:rPr>
          <w:rFonts w:asciiTheme="majorBidi" w:hAnsiTheme="majorBidi"/>
          <w:sz w:val="30"/>
          <w:szCs w:val="30"/>
          <w:cs/>
        </w:rPr>
        <w:t>ต่อปี</w:t>
      </w:r>
    </w:p>
    <w:p w14:paraId="0D600EB3" w14:textId="77777777" w:rsidR="00ED12E0" w:rsidRPr="00CE726B" w:rsidRDefault="00ED12E0" w:rsidP="00ED12E0">
      <w:pPr>
        <w:tabs>
          <w:tab w:val="clear" w:pos="680"/>
          <w:tab w:val="clear" w:pos="907"/>
          <w:tab w:val="left" w:pos="720"/>
          <w:tab w:val="left" w:pos="810"/>
        </w:tabs>
        <w:spacing w:line="240" w:lineRule="auto"/>
        <w:ind w:left="720" w:right="-18" w:hanging="18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>
        <w:rPr>
          <w:rFonts w:asciiTheme="majorBidi" w:hAnsiTheme="majorBidi"/>
          <w:sz w:val="30"/>
          <w:szCs w:val="30"/>
        </w:rPr>
        <w:t>-</w:t>
      </w:r>
      <w:r>
        <w:rPr>
          <w:rFonts w:asciiTheme="majorBidi" w:hAnsiTheme="majorBidi"/>
          <w:sz w:val="30"/>
          <w:szCs w:val="30"/>
        </w:rPr>
        <w:tab/>
      </w:r>
      <w:r w:rsidRPr="00B64833">
        <w:rPr>
          <w:rFonts w:asciiTheme="majorBidi" w:hAnsiTheme="majorBidi"/>
          <w:sz w:val="30"/>
          <w:szCs w:val="30"/>
          <w:cs/>
        </w:rPr>
        <w:t xml:space="preserve">ค่าธรรมเนียมในการได้มา/จำหน่ายไปซึ่งทรัพย์สินของกองทรัสต์ ในอัตราไม่เกินร้อยละ </w:t>
      </w:r>
      <w:r w:rsidRPr="00CB51BF">
        <w:rPr>
          <w:rFonts w:asciiTheme="majorBidi" w:hAnsiTheme="majorBidi" w:cstheme="majorBidi"/>
          <w:sz w:val="30"/>
          <w:szCs w:val="30"/>
        </w:rPr>
        <w:t>1</w:t>
      </w:r>
      <w:r w:rsidRPr="00FB4C9B">
        <w:rPr>
          <w:rFonts w:asciiTheme="majorBidi" w:hAnsiTheme="majorBidi" w:cstheme="majorBidi"/>
          <w:sz w:val="30"/>
          <w:szCs w:val="30"/>
          <w:lang w:val="en-GB"/>
        </w:rPr>
        <w:t>.</w:t>
      </w:r>
      <w:r w:rsidRPr="00297648">
        <w:rPr>
          <w:rFonts w:asciiTheme="majorBidi" w:hAnsiTheme="majorBidi" w:cstheme="majorBidi"/>
          <w:sz w:val="30"/>
          <w:szCs w:val="30"/>
        </w:rPr>
        <w:t>00</w:t>
      </w:r>
      <w:r w:rsidRPr="00B64833">
        <w:rPr>
          <w:rFonts w:asciiTheme="majorBidi" w:hAnsiTheme="majorBidi"/>
          <w:sz w:val="30"/>
          <w:szCs w:val="30"/>
          <w:cs/>
        </w:rPr>
        <w:t xml:space="preserve"> ของมูลค่าทรัพย์สินที่ได</w:t>
      </w:r>
      <w:r w:rsidRPr="00B64833">
        <w:rPr>
          <w:rFonts w:asciiTheme="majorBidi" w:hAnsiTheme="majorBidi" w:hint="cs"/>
          <w:sz w:val="30"/>
          <w:szCs w:val="30"/>
          <w:cs/>
        </w:rPr>
        <w:t>้</w:t>
      </w:r>
      <w:r w:rsidRPr="00B64833">
        <w:rPr>
          <w:rFonts w:asciiTheme="majorBidi" w:hAnsiTheme="majorBidi"/>
          <w:sz w:val="30"/>
          <w:szCs w:val="30"/>
          <w:cs/>
        </w:rPr>
        <w:t>มาหรือจำหน่ายไปของกองทรัสต์</w:t>
      </w:r>
    </w:p>
    <w:p w14:paraId="3920A652" w14:textId="77777777" w:rsidR="00ED12E0" w:rsidRPr="00CE726B" w:rsidRDefault="00ED12E0" w:rsidP="00ED12E0">
      <w:pPr>
        <w:tabs>
          <w:tab w:val="clear" w:pos="680"/>
          <w:tab w:val="clear" w:pos="907"/>
          <w:tab w:val="left" w:pos="684"/>
          <w:tab w:val="left" w:pos="720"/>
        </w:tabs>
        <w:spacing w:line="240" w:lineRule="auto"/>
        <w:ind w:left="711" w:right="-18" w:hanging="162"/>
        <w:jc w:val="thaiDistribute"/>
        <w:rPr>
          <w:rFonts w:asciiTheme="majorBidi" w:hAnsiTheme="majorBidi" w:cstheme="majorBidi"/>
          <w:sz w:val="30"/>
          <w:szCs w:val="30"/>
        </w:rPr>
      </w:pPr>
      <w:r w:rsidRPr="00B64833">
        <w:rPr>
          <w:rFonts w:asciiTheme="majorBidi" w:hAnsiTheme="majorBidi" w:cstheme="majorBidi"/>
          <w:sz w:val="30"/>
          <w:szCs w:val="30"/>
        </w:rPr>
        <w:t>-</w:t>
      </w:r>
      <w:r w:rsidRPr="00B64833">
        <w:rPr>
          <w:rFonts w:asciiTheme="majorBidi" w:hAnsiTheme="majorBidi" w:cstheme="majorBidi"/>
          <w:sz w:val="30"/>
          <w:szCs w:val="30"/>
        </w:rPr>
        <w:tab/>
      </w:r>
      <w:r w:rsidRPr="00B64833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B64833">
        <w:rPr>
          <w:rFonts w:asciiTheme="majorBidi" w:hAnsiTheme="majorBidi" w:cstheme="majorBidi"/>
          <w:sz w:val="30"/>
          <w:szCs w:val="30"/>
          <w:cs/>
        </w:rPr>
        <w:t>ค่าธรรมเนียม</w:t>
      </w:r>
      <w:r w:rsidRPr="00B64833">
        <w:rPr>
          <w:rFonts w:asciiTheme="majorBidi" w:hAnsiTheme="majorBidi" w:cstheme="majorBidi" w:hint="cs"/>
          <w:sz w:val="30"/>
          <w:szCs w:val="30"/>
          <w:cs/>
        </w:rPr>
        <w:t>ทรัสตี</w:t>
      </w:r>
      <w:r w:rsidRPr="00B64833">
        <w:rPr>
          <w:rFonts w:asciiTheme="majorBidi" w:hAnsiTheme="majorBidi" w:cstheme="majorBidi"/>
          <w:sz w:val="30"/>
          <w:szCs w:val="30"/>
          <w:cs/>
        </w:rPr>
        <w:t xml:space="preserve"> ในอัตราไม่เกินร้อยละ</w:t>
      </w:r>
      <w:r w:rsidRPr="00B64833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CB51BF">
        <w:rPr>
          <w:rFonts w:asciiTheme="majorBidi" w:hAnsiTheme="majorBidi" w:cstheme="majorBidi"/>
          <w:sz w:val="30"/>
          <w:szCs w:val="30"/>
        </w:rPr>
        <w:t>2</w:t>
      </w:r>
      <w:r w:rsidRPr="00CE726B">
        <w:rPr>
          <w:rFonts w:asciiTheme="majorBidi" w:hAnsiTheme="majorBidi" w:cstheme="majorBidi"/>
          <w:sz w:val="30"/>
          <w:szCs w:val="30"/>
          <w:lang w:val="en-GB"/>
        </w:rPr>
        <w:t>.</w:t>
      </w:r>
      <w:r w:rsidRPr="00297648">
        <w:rPr>
          <w:rFonts w:asciiTheme="majorBidi" w:hAnsiTheme="majorBidi" w:cstheme="majorBidi"/>
          <w:sz w:val="30"/>
          <w:szCs w:val="30"/>
        </w:rPr>
        <w:t>00</w:t>
      </w:r>
      <w:r w:rsidRPr="00CE726B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Pr="00B64833">
        <w:rPr>
          <w:rFonts w:asciiTheme="majorBidi" w:hAnsiTheme="majorBidi" w:cstheme="majorBidi" w:hint="cs"/>
          <w:sz w:val="30"/>
          <w:szCs w:val="30"/>
          <w:cs/>
        </w:rPr>
        <w:t xml:space="preserve">ต่อปีของมูลค่าทรัพย์สินรวมของกองทรัสต์ </w:t>
      </w:r>
      <w:r w:rsidRPr="00B64833">
        <w:rPr>
          <w:rFonts w:asciiTheme="majorBidi" w:hAnsiTheme="majorBidi" w:cstheme="majorBidi"/>
          <w:sz w:val="30"/>
          <w:szCs w:val="30"/>
          <w:cs/>
        </w:rPr>
        <w:t>ทั้งนี้ ค่าตอบแทน</w:t>
      </w:r>
      <w:r>
        <w:rPr>
          <w:rFonts w:asciiTheme="majorBidi" w:hAnsiTheme="majorBidi"/>
          <w:sz w:val="30"/>
          <w:szCs w:val="30"/>
          <w:lang w:val="en-GB"/>
        </w:rPr>
        <w:br/>
      </w:r>
      <w:r w:rsidRPr="00B64833">
        <w:rPr>
          <w:rFonts w:asciiTheme="majorBidi" w:hAnsiTheme="majorBidi"/>
          <w:sz w:val="30"/>
          <w:szCs w:val="30"/>
          <w:cs/>
        </w:rPr>
        <w:t xml:space="preserve">ดังกล่าวไม่ตํ่ากว่า </w:t>
      </w:r>
      <w:r w:rsidRPr="00CB51BF">
        <w:rPr>
          <w:rFonts w:asciiTheme="majorBidi" w:hAnsiTheme="majorBidi"/>
          <w:sz w:val="30"/>
          <w:szCs w:val="30"/>
        </w:rPr>
        <w:t>6</w:t>
      </w:r>
      <w:r w:rsidRPr="00B64833">
        <w:rPr>
          <w:rFonts w:asciiTheme="majorBidi" w:hAnsiTheme="majorBidi"/>
          <w:sz w:val="30"/>
          <w:szCs w:val="30"/>
          <w:cs/>
        </w:rPr>
        <w:t xml:space="preserve"> ล้านบาทต่อปี</w:t>
      </w:r>
    </w:p>
    <w:p w14:paraId="34996198" w14:textId="77777777" w:rsidR="00ED12E0" w:rsidRDefault="00ED12E0" w:rsidP="00ED12E0">
      <w:pPr>
        <w:spacing w:line="240" w:lineRule="auto"/>
        <w:ind w:left="900" w:right="-18" w:hanging="360"/>
        <w:jc w:val="thaiDistribute"/>
        <w:rPr>
          <w:rFonts w:asciiTheme="majorBidi" w:hAnsiTheme="majorBidi" w:cstheme="majorBidi"/>
          <w:sz w:val="30"/>
          <w:szCs w:val="30"/>
        </w:rPr>
      </w:pPr>
      <w:r w:rsidRPr="00B64833">
        <w:rPr>
          <w:rFonts w:asciiTheme="majorBidi" w:hAnsiTheme="majorBidi" w:cstheme="majorBidi"/>
          <w:sz w:val="30"/>
          <w:szCs w:val="30"/>
        </w:rPr>
        <w:t>-</w:t>
      </w:r>
      <w:r w:rsidRPr="00B64833">
        <w:rPr>
          <w:rFonts w:asciiTheme="majorBidi" w:hAnsiTheme="majorBidi" w:cstheme="majorBidi"/>
          <w:sz w:val="30"/>
          <w:szCs w:val="30"/>
        </w:rPr>
        <w:tab/>
      </w:r>
      <w:r w:rsidRPr="00B64833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B64833">
        <w:rPr>
          <w:rFonts w:asciiTheme="majorBidi" w:hAnsiTheme="majorBidi" w:cstheme="majorBidi"/>
          <w:sz w:val="30"/>
          <w:szCs w:val="30"/>
          <w:cs/>
        </w:rPr>
        <w:t>ค่าธรรมเนียมนายทะเบียน ในอัตรา</w:t>
      </w:r>
      <w:r w:rsidRPr="00B64833">
        <w:rPr>
          <w:rFonts w:asciiTheme="majorBidi" w:hAnsiTheme="majorBidi" w:cstheme="majorBidi" w:hint="cs"/>
          <w:sz w:val="30"/>
          <w:szCs w:val="30"/>
          <w:cs/>
        </w:rPr>
        <w:t xml:space="preserve">ตามที่นายทะเบียนหน่วยทรัสต์กำหนด </w:t>
      </w:r>
    </w:p>
    <w:p w14:paraId="3EF7C77A" w14:textId="42AC5FD2" w:rsidR="00D76E87" w:rsidRDefault="00D76E87" w:rsidP="00ED12E0">
      <w:pPr>
        <w:spacing w:line="240" w:lineRule="auto"/>
        <w:ind w:left="900" w:right="-18" w:hanging="360"/>
        <w:jc w:val="thaiDistribute"/>
        <w:rPr>
          <w:rFonts w:asciiTheme="majorBidi" w:hAnsiTheme="majorBidi" w:cstheme="majorBidi"/>
          <w:sz w:val="30"/>
          <w:szCs w:val="30"/>
        </w:rPr>
      </w:pPr>
    </w:p>
    <w:p w14:paraId="28751CAF" w14:textId="5124C0FA" w:rsidR="00ED12E0" w:rsidRPr="00AF3771" w:rsidRDefault="00ED12E0" w:rsidP="00ED12E0">
      <w:pPr>
        <w:pStyle w:val="Heading8"/>
        <w:tabs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CB51BF">
        <w:rPr>
          <w:rFonts w:asciiTheme="majorBidi" w:hAnsiTheme="majorBidi" w:cstheme="majorBidi"/>
          <w:sz w:val="30"/>
          <w:szCs w:val="30"/>
        </w:rPr>
        <w:t>1</w:t>
      </w:r>
      <w:r w:rsidR="00886CBA">
        <w:rPr>
          <w:rFonts w:asciiTheme="majorBidi" w:hAnsiTheme="majorBidi" w:cstheme="majorBidi"/>
          <w:sz w:val="30"/>
          <w:szCs w:val="30"/>
        </w:rPr>
        <w:t>4</w:t>
      </w:r>
      <w:r w:rsidRPr="00CE726B">
        <w:rPr>
          <w:rFonts w:asciiTheme="majorBidi" w:hAnsiTheme="majorBidi" w:cstheme="majorBidi"/>
          <w:sz w:val="30"/>
          <w:szCs w:val="30"/>
        </w:rPr>
        <w:tab/>
      </w:r>
      <w:r w:rsidR="000F4A78" w:rsidRPr="000F4A78">
        <w:rPr>
          <w:rFonts w:asciiTheme="majorBidi" w:hAnsiTheme="majorBidi" w:cs="Angsana New"/>
          <w:sz w:val="30"/>
          <w:szCs w:val="30"/>
          <w:cs/>
        </w:rPr>
        <w:t>บุคคลหรือกิจการที่เกี่ยวข้องกัน</w:t>
      </w:r>
    </w:p>
    <w:p w14:paraId="2FDA306E" w14:textId="77777777" w:rsidR="00ED12E0" w:rsidRPr="00D87B26" w:rsidRDefault="00ED12E0" w:rsidP="00ED12E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5A59424D" w14:textId="5DBA893D" w:rsidR="00C32546" w:rsidRDefault="00C32546" w:rsidP="00ED12E0">
      <w:pPr>
        <w:tabs>
          <w:tab w:val="left" w:pos="540"/>
        </w:tabs>
        <w:spacing w:line="240" w:lineRule="auto"/>
        <w:ind w:left="547" w:right="-18"/>
        <w:jc w:val="thaiDistribute"/>
        <w:rPr>
          <w:rFonts w:asciiTheme="majorBidi" w:hAnsiTheme="majorBidi" w:cstheme="majorBidi"/>
          <w:sz w:val="30"/>
          <w:szCs w:val="30"/>
        </w:rPr>
      </w:pPr>
      <w:r w:rsidRPr="00B64833">
        <w:rPr>
          <w:rFonts w:asciiTheme="majorBidi" w:hAnsiTheme="majorBidi"/>
          <w:sz w:val="30"/>
          <w:szCs w:val="30"/>
          <w:cs/>
        </w:rPr>
        <w:t>บุคคลหรือกิจการที่เกี่ยวข้องกัน หมายถึง บุคคลหรือกิจการที่มีอำนาจควบคุมทั้งทางตรงและทางอ้อมหรือมีอิทธิพลอย่างมีสาระสำคัญในการตัดสินใจทางการเงินและการบริหารของ</w:t>
      </w:r>
      <w:r w:rsidRPr="00B64833">
        <w:rPr>
          <w:rFonts w:asciiTheme="majorBidi" w:hAnsiTheme="majorBidi" w:hint="cs"/>
          <w:sz w:val="30"/>
          <w:szCs w:val="30"/>
          <w:cs/>
        </w:rPr>
        <w:t>กลุ่ม</w:t>
      </w:r>
      <w:r w:rsidRPr="00B64833">
        <w:rPr>
          <w:rFonts w:asciiTheme="majorBidi" w:hAnsiTheme="majorBidi"/>
          <w:sz w:val="30"/>
          <w:szCs w:val="30"/>
          <w:cs/>
        </w:rPr>
        <w:t>กองทรัสต์ หรือบุคคลหรือกิจการที่อยู่ภายใต้การควบคุมเดียวกันหรืออยู่ภายใต้อิทธิพลอย่างมีสาระสำคัญเดียวกันกับ</w:t>
      </w:r>
      <w:r w:rsidRPr="00B64833">
        <w:rPr>
          <w:rFonts w:asciiTheme="majorBidi" w:hAnsiTheme="majorBidi" w:hint="cs"/>
          <w:sz w:val="30"/>
          <w:szCs w:val="30"/>
          <w:cs/>
        </w:rPr>
        <w:t>กลุ่ม</w:t>
      </w:r>
      <w:r w:rsidRPr="00B64833">
        <w:rPr>
          <w:rFonts w:asciiTheme="majorBidi" w:hAnsiTheme="majorBidi"/>
          <w:sz w:val="30"/>
          <w:szCs w:val="30"/>
          <w:cs/>
        </w:rPr>
        <w:t>กองทรัสต์ หรือ</w:t>
      </w:r>
      <w:r w:rsidRPr="00B64833">
        <w:rPr>
          <w:rFonts w:asciiTheme="majorBidi" w:hAnsiTheme="majorBidi" w:hint="cs"/>
          <w:sz w:val="30"/>
          <w:szCs w:val="30"/>
          <w:cs/>
        </w:rPr>
        <w:t>กลุ่ม</w:t>
      </w:r>
      <w:r w:rsidRPr="00B64833">
        <w:rPr>
          <w:rFonts w:asciiTheme="majorBidi" w:hAnsiTheme="majorBidi"/>
          <w:sz w:val="30"/>
          <w:szCs w:val="30"/>
          <w:cs/>
        </w:rPr>
        <w:t>กองทรัสต์มีอำนาจควบคุมทั้งทางตรงและทางอ้อม หรือมีอิทธิพลอย่างมีสาระสำคัญในการตัดสินใจทางการเงินและการบริหารต่อบุคคลหรือกิจการนั้น</w:t>
      </w:r>
    </w:p>
    <w:p w14:paraId="72D68283" w14:textId="77777777" w:rsidR="00C32546" w:rsidRDefault="00C32546" w:rsidP="00ED12E0">
      <w:pPr>
        <w:tabs>
          <w:tab w:val="left" w:pos="540"/>
        </w:tabs>
        <w:spacing w:line="240" w:lineRule="auto"/>
        <w:ind w:left="547" w:right="-18"/>
        <w:jc w:val="thaiDistribute"/>
        <w:rPr>
          <w:rFonts w:asciiTheme="majorBidi" w:hAnsiTheme="majorBidi"/>
          <w:sz w:val="30"/>
          <w:szCs w:val="30"/>
        </w:rPr>
      </w:pPr>
    </w:p>
    <w:p w14:paraId="69609743" w14:textId="672CC29B" w:rsidR="00C32546" w:rsidRDefault="00C32546" w:rsidP="00ED12E0">
      <w:pPr>
        <w:tabs>
          <w:tab w:val="left" w:pos="540"/>
        </w:tabs>
        <w:spacing w:line="240" w:lineRule="auto"/>
        <w:ind w:left="547" w:right="-18"/>
        <w:jc w:val="thaiDistribute"/>
        <w:rPr>
          <w:rFonts w:asciiTheme="majorBidi" w:hAnsiTheme="majorBidi"/>
          <w:sz w:val="30"/>
          <w:szCs w:val="30"/>
        </w:rPr>
      </w:pPr>
      <w:r w:rsidRPr="00B64833">
        <w:rPr>
          <w:rFonts w:asciiTheme="majorBidi" w:hAnsiTheme="majorBidi"/>
          <w:sz w:val="30"/>
          <w:szCs w:val="30"/>
          <w:cs/>
        </w:rPr>
        <w:t>บุคคลหรือกิจการที่เกี่ยวข้องกันที่มีรายการระหว่างกันที่มีนัยสำคัญกับ</w:t>
      </w:r>
      <w:r w:rsidRPr="00B64833">
        <w:rPr>
          <w:rFonts w:asciiTheme="majorBidi" w:hAnsiTheme="majorBidi" w:hint="cs"/>
          <w:sz w:val="30"/>
          <w:szCs w:val="30"/>
          <w:cs/>
        </w:rPr>
        <w:t>กลุ่ม</w:t>
      </w:r>
      <w:r w:rsidRPr="00B64833">
        <w:rPr>
          <w:rFonts w:asciiTheme="majorBidi" w:hAnsiTheme="majorBidi"/>
          <w:sz w:val="30"/>
          <w:szCs w:val="30"/>
          <w:cs/>
        </w:rPr>
        <w:t>กองทรัสต์ในระหว่างปีมีดังต่อไปนี้</w:t>
      </w:r>
    </w:p>
    <w:p w14:paraId="490F38BE" w14:textId="77777777" w:rsidR="000B1152" w:rsidRDefault="000B1152" w:rsidP="00ED12E0">
      <w:pPr>
        <w:tabs>
          <w:tab w:val="left" w:pos="540"/>
        </w:tabs>
        <w:spacing w:line="240" w:lineRule="auto"/>
        <w:ind w:left="547" w:right="-18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80"/>
        <w:gridCol w:w="1620"/>
        <w:gridCol w:w="4680"/>
      </w:tblGrid>
      <w:tr w:rsidR="000B1152" w:rsidRPr="000B1152" w14:paraId="3175090E" w14:textId="77777777" w:rsidTr="004C4105">
        <w:trPr>
          <w:trHeight w:val="20"/>
          <w:tblHeader/>
        </w:trPr>
        <w:tc>
          <w:tcPr>
            <w:tcW w:w="2880" w:type="dxa"/>
          </w:tcPr>
          <w:p w14:paraId="3B8F869F" w14:textId="77777777" w:rsidR="000B1152" w:rsidRPr="000B1152" w:rsidRDefault="000B1152" w:rsidP="007F05F7">
            <w:pPr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6483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620" w:type="dxa"/>
          </w:tcPr>
          <w:p w14:paraId="0C2C58AF" w14:textId="77777777" w:rsidR="000B1152" w:rsidRPr="000B1152" w:rsidRDefault="000B1152" w:rsidP="007F05F7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6483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ประเทศที่จัดตั้ง</w:t>
            </w:r>
          </w:p>
        </w:tc>
        <w:tc>
          <w:tcPr>
            <w:tcW w:w="4680" w:type="dxa"/>
          </w:tcPr>
          <w:p w14:paraId="1C52D9AA" w14:textId="77777777" w:rsidR="000B1152" w:rsidRPr="000B1152" w:rsidRDefault="000B1152" w:rsidP="007F05F7">
            <w:pPr>
              <w:ind w:left="252"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6483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0B1152" w:rsidRPr="000B1152" w14:paraId="756DD442" w14:textId="77777777" w:rsidTr="004C4105">
        <w:trPr>
          <w:trHeight w:val="20"/>
        </w:trPr>
        <w:tc>
          <w:tcPr>
            <w:tcW w:w="2880" w:type="dxa"/>
          </w:tcPr>
          <w:p w14:paraId="71E91DB3" w14:textId="6CF35445" w:rsidR="000B1152" w:rsidRPr="000B1152" w:rsidRDefault="001B64BB" w:rsidP="007F05F7">
            <w:pPr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64833">
              <w:rPr>
                <w:rFonts w:asciiTheme="majorBidi" w:hAnsiTheme="majorBidi"/>
                <w:sz w:val="30"/>
                <w:szCs w:val="30"/>
                <w:cs/>
              </w:rPr>
              <w:t>บริษัท ดุสิตธานี จำกัด (มหาชน)</w:t>
            </w:r>
          </w:p>
        </w:tc>
        <w:tc>
          <w:tcPr>
            <w:tcW w:w="1620" w:type="dxa"/>
          </w:tcPr>
          <w:p w14:paraId="17253E09" w14:textId="77777777" w:rsidR="000B1152" w:rsidRPr="000B1152" w:rsidRDefault="000B1152" w:rsidP="007F05F7">
            <w:pP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64833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680" w:type="dxa"/>
          </w:tcPr>
          <w:p w14:paraId="0AC9A93A" w14:textId="1A28FDD2" w:rsidR="000B1152" w:rsidRPr="000B1152" w:rsidRDefault="000B1152" w:rsidP="00144700">
            <w:pPr>
              <w:ind w:left="250" w:right="-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A53FA">
              <w:rPr>
                <w:rFonts w:asciiTheme="majorBidi" w:hAnsiTheme="majorBidi"/>
                <w:sz w:val="30"/>
                <w:szCs w:val="30"/>
                <w:cs/>
              </w:rPr>
              <w:t>เป็นผู้ถือหุ้นรายใหญ่</w:t>
            </w:r>
            <w:r w:rsidRPr="001A53FA">
              <w:rPr>
                <w:rFonts w:asciiTheme="majorBidi" w:hAnsiTheme="majorBidi"/>
                <w:sz w:val="30"/>
                <w:szCs w:val="30"/>
              </w:rPr>
              <w:t xml:space="preserve"> </w:t>
            </w:r>
            <w:r w:rsidRPr="001A53FA">
              <w:rPr>
                <w:rFonts w:asciiTheme="majorBidi" w:hAnsiTheme="majorBidi"/>
                <w:sz w:val="30"/>
                <w:szCs w:val="30"/>
                <w:cs/>
              </w:rPr>
              <w:t>ถือหุ้นใ</w:t>
            </w:r>
            <w:r w:rsidRPr="001A53FA">
              <w:rPr>
                <w:rFonts w:asciiTheme="majorBidi" w:hAnsiTheme="majorBidi" w:hint="cs"/>
                <w:sz w:val="30"/>
                <w:szCs w:val="30"/>
                <w:cs/>
              </w:rPr>
              <w:t>น</w:t>
            </w:r>
            <w:r w:rsidRPr="001A53FA">
              <w:rPr>
                <w:rFonts w:asciiTheme="majorBidi" w:hAnsiTheme="majorBidi"/>
                <w:sz w:val="30"/>
                <w:szCs w:val="30"/>
                <w:cs/>
              </w:rPr>
              <w:t>กองทรัสต์</w:t>
            </w:r>
            <w:r w:rsidR="004C4105">
              <w:rPr>
                <w:rFonts w:asciiTheme="majorBidi" w:hAnsiTheme="majorBidi"/>
                <w:sz w:val="30"/>
                <w:szCs w:val="30"/>
                <w:cs/>
              </w:rPr>
              <w:br/>
            </w:r>
            <w:r w:rsidR="004C4105">
              <w:rPr>
                <w:rFonts w:asciiTheme="majorBidi" w:hAnsiTheme="majorBidi" w:hint="cs"/>
                <w:sz w:val="30"/>
                <w:szCs w:val="30"/>
                <w:cs/>
              </w:rPr>
              <w:t xml:space="preserve">   </w:t>
            </w:r>
            <w:r w:rsidRPr="001A53FA">
              <w:rPr>
                <w:rFonts w:asciiTheme="majorBidi" w:hAnsiTheme="majorBidi"/>
                <w:sz w:val="30"/>
                <w:szCs w:val="30"/>
                <w:cs/>
              </w:rPr>
              <w:t xml:space="preserve">ร้อยละ </w:t>
            </w:r>
            <w:r w:rsidR="007D4F84">
              <w:rPr>
                <w:rFonts w:asciiTheme="majorBidi" w:hAnsiTheme="majorBidi" w:cstheme="majorBidi"/>
                <w:sz w:val="30"/>
                <w:szCs w:val="30"/>
              </w:rPr>
              <w:t>30.20</w:t>
            </w:r>
            <w:r w:rsidRPr="001A53FA">
              <w:rPr>
                <w:rFonts w:asciiTheme="majorBidi" w:hAnsiTheme="majorBidi"/>
                <w:sz w:val="30"/>
                <w:szCs w:val="30"/>
                <w:cs/>
              </w:rPr>
              <w:t xml:space="preserve"> และมีผู้แทนเป็นผุ้บริหารขอ</w:t>
            </w:r>
            <w:r w:rsidRPr="001A53FA">
              <w:rPr>
                <w:rFonts w:asciiTheme="majorBidi" w:hAnsiTheme="majorBidi" w:hint="cs"/>
                <w:sz w:val="30"/>
                <w:szCs w:val="30"/>
                <w:cs/>
              </w:rPr>
              <w:t>ง</w:t>
            </w:r>
            <w:r w:rsidR="004C4105">
              <w:rPr>
                <w:rFonts w:asciiTheme="majorBidi" w:hAnsiTheme="majorBidi" w:hint="cs"/>
                <w:sz w:val="30"/>
                <w:szCs w:val="30"/>
                <w:cs/>
              </w:rPr>
              <w:t xml:space="preserve"> </w:t>
            </w:r>
            <w:r w:rsidR="004C4105">
              <w:rPr>
                <w:rFonts w:asciiTheme="majorBidi" w:hAnsiTheme="majorBidi"/>
                <w:sz w:val="30"/>
                <w:szCs w:val="30"/>
                <w:cs/>
              </w:rPr>
              <w:br/>
            </w:r>
            <w:r w:rsidR="004C4105">
              <w:rPr>
                <w:rFonts w:asciiTheme="majorBidi" w:hAnsiTheme="majorBidi" w:hint="cs"/>
                <w:sz w:val="30"/>
                <w:szCs w:val="30"/>
                <w:cs/>
              </w:rPr>
              <w:t xml:space="preserve">   </w:t>
            </w:r>
            <w:r w:rsidRPr="001A53FA">
              <w:rPr>
                <w:rFonts w:asciiTheme="majorBidi" w:hAnsiTheme="majorBidi"/>
                <w:sz w:val="30"/>
                <w:szCs w:val="30"/>
                <w:cs/>
              </w:rPr>
              <w:t>กองทรัสต์</w:t>
            </w:r>
          </w:p>
        </w:tc>
      </w:tr>
      <w:tr w:rsidR="000B1152" w:rsidRPr="000B1152" w14:paraId="64ABE5A6" w14:textId="77777777" w:rsidTr="004C4105">
        <w:trPr>
          <w:trHeight w:val="20"/>
        </w:trPr>
        <w:tc>
          <w:tcPr>
            <w:tcW w:w="2880" w:type="dxa"/>
          </w:tcPr>
          <w:p w14:paraId="1174DF0A" w14:textId="3DE81618" w:rsidR="000B1152" w:rsidRPr="000B1152" w:rsidRDefault="000B1152" w:rsidP="003C39BB">
            <w:pPr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64833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B64833">
              <w:rPr>
                <w:rFonts w:ascii="Angsana New" w:hAnsi="Angsana New"/>
                <w:sz w:val="30"/>
                <w:szCs w:val="30"/>
                <w:cs/>
              </w:rPr>
              <w:t xml:space="preserve">ดุสิตธานี พร็อพเพอร์ตี้ส์ รีท </w:t>
            </w:r>
            <w:r w:rsidR="004C4105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4C4105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="004C4105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B64833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1620" w:type="dxa"/>
          </w:tcPr>
          <w:p w14:paraId="4B9D4E3C" w14:textId="77777777" w:rsidR="000B1152" w:rsidRPr="000B1152" w:rsidRDefault="000B1152" w:rsidP="007F05F7">
            <w:pP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64833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680" w:type="dxa"/>
          </w:tcPr>
          <w:p w14:paraId="6CCF3833" w14:textId="60056E47" w:rsidR="000B1152" w:rsidRPr="00B64833" w:rsidRDefault="00D72A1C" w:rsidP="00144700">
            <w:pPr>
              <w:ind w:left="250" w:righ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64833">
              <w:rPr>
                <w:rFonts w:asciiTheme="majorBidi" w:hAnsiTheme="majorBidi" w:hint="cs"/>
                <w:sz w:val="30"/>
                <w:szCs w:val="30"/>
                <w:cs/>
              </w:rPr>
              <w:t>เป็นผู้ให้บริการด้านการจัดการแก่กองทรัสต์</w:t>
            </w:r>
          </w:p>
        </w:tc>
      </w:tr>
      <w:tr w:rsidR="000B1152" w:rsidRPr="000B1152" w14:paraId="3831F111" w14:textId="77777777" w:rsidTr="004C4105">
        <w:trPr>
          <w:trHeight w:val="20"/>
        </w:trPr>
        <w:tc>
          <w:tcPr>
            <w:tcW w:w="2880" w:type="dxa"/>
          </w:tcPr>
          <w:p w14:paraId="090D018B" w14:textId="77777777" w:rsidR="00144700" w:rsidRDefault="000B1152" w:rsidP="003C39BB">
            <w:pPr>
              <w:ind w:right="-108"/>
              <w:rPr>
                <w:rFonts w:asciiTheme="majorBidi" w:hAnsiTheme="majorBidi"/>
                <w:sz w:val="30"/>
                <w:szCs w:val="30"/>
              </w:rPr>
            </w:pPr>
            <w:r w:rsidRPr="00B64833">
              <w:rPr>
                <w:rFonts w:asciiTheme="majorBidi" w:hAnsiTheme="majorBidi"/>
                <w:sz w:val="30"/>
                <w:szCs w:val="30"/>
                <w:cs/>
              </w:rPr>
              <w:t xml:space="preserve">บริษัท หลักทรัพย์จัดการกองทุน </w:t>
            </w:r>
          </w:p>
          <w:p w14:paraId="534541D7" w14:textId="0A6FE707" w:rsidR="000B1152" w:rsidRPr="000B1152" w:rsidRDefault="00144700" w:rsidP="003C39BB">
            <w:pPr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 xml:space="preserve">   </w:t>
            </w:r>
            <w:r w:rsidR="000B1152" w:rsidRPr="00B64833">
              <w:rPr>
                <w:rFonts w:asciiTheme="majorBidi" w:hAnsiTheme="majorBidi"/>
                <w:sz w:val="30"/>
                <w:szCs w:val="30"/>
                <w:cs/>
              </w:rPr>
              <w:t>กรุงไทย</w:t>
            </w:r>
            <w:r w:rsidR="003C39BB" w:rsidRPr="00B64833">
              <w:rPr>
                <w:rFonts w:asciiTheme="majorBidi" w:hAnsiTheme="majorBidi" w:hint="cs"/>
                <w:sz w:val="30"/>
                <w:szCs w:val="30"/>
                <w:cs/>
              </w:rPr>
              <w:t xml:space="preserve"> </w:t>
            </w:r>
            <w:r w:rsidR="000B1152" w:rsidRPr="00B64833">
              <w:rPr>
                <w:rFonts w:asciiTheme="majorBidi" w:hAnsiTheme="majorBidi"/>
                <w:sz w:val="30"/>
                <w:szCs w:val="30"/>
                <w:cs/>
              </w:rPr>
              <w:t>จำกัด (มหาชน</w:t>
            </w:r>
            <w:r w:rsidR="003C39BB" w:rsidRPr="00B64833">
              <w:rPr>
                <w:rFonts w:asciiTheme="majorBidi" w:hAnsi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1620" w:type="dxa"/>
          </w:tcPr>
          <w:p w14:paraId="22FBC4C0" w14:textId="5FBF2C10" w:rsidR="000B1152" w:rsidRPr="000B1152" w:rsidRDefault="00A3556D" w:rsidP="007F05F7">
            <w:pP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64833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680" w:type="dxa"/>
          </w:tcPr>
          <w:p w14:paraId="2FB7C5F4" w14:textId="0A84372E" w:rsidR="000B1152" w:rsidRPr="00B64833" w:rsidRDefault="00D72A1C" w:rsidP="00144700">
            <w:pPr>
              <w:ind w:left="250" w:righ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64833">
              <w:rPr>
                <w:rFonts w:asciiTheme="majorBidi" w:hAnsiTheme="majorBidi" w:hint="cs"/>
                <w:sz w:val="30"/>
                <w:szCs w:val="30"/>
                <w:cs/>
              </w:rPr>
              <w:t>เป็นทรัสตีของกองทรัสต์</w:t>
            </w:r>
          </w:p>
        </w:tc>
      </w:tr>
      <w:tr w:rsidR="000B1152" w:rsidRPr="000B1152" w14:paraId="5D548A5B" w14:textId="77777777" w:rsidTr="004C4105">
        <w:trPr>
          <w:trHeight w:val="20"/>
        </w:trPr>
        <w:tc>
          <w:tcPr>
            <w:tcW w:w="2880" w:type="dxa"/>
          </w:tcPr>
          <w:p w14:paraId="38E1EA92" w14:textId="49AC914D" w:rsidR="000B1152" w:rsidRPr="000B1152" w:rsidRDefault="000B1152" w:rsidP="003C39BB">
            <w:pPr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64833">
              <w:rPr>
                <w:rFonts w:asciiTheme="majorBidi" w:hAnsiTheme="majorBidi"/>
                <w:sz w:val="30"/>
                <w:szCs w:val="30"/>
                <w:cs/>
              </w:rPr>
              <w:lastRenderedPageBreak/>
              <w:t>ธนาคารกรุงไทย จำกัด (มหาชน)</w:t>
            </w:r>
          </w:p>
        </w:tc>
        <w:tc>
          <w:tcPr>
            <w:tcW w:w="1620" w:type="dxa"/>
          </w:tcPr>
          <w:p w14:paraId="4DF0B0AA" w14:textId="440A40F9" w:rsidR="000B1152" w:rsidRPr="000B1152" w:rsidRDefault="00A3556D" w:rsidP="007F05F7">
            <w:pP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64833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680" w:type="dxa"/>
          </w:tcPr>
          <w:p w14:paraId="25B64A7E" w14:textId="68254FD3" w:rsidR="000B1152" w:rsidRPr="00B64833" w:rsidRDefault="00D72A1C" w:rsidP="00144700">
            <w:pPr>
              <w:ind w:left="250" w:righ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64833">
              <w:rPr>
                <w:rFonts w:asciiTheme="majorBidi" w:hAnsiTheme="majorBidi" w:hint="cs"/>
                <w:sz w:val="30"/>
                <w:szCs w:val="30"/>
                <w:cs/>
              </w:rPr>
              <w:t>เป็นผู้ออกเช็คเพื่อจ่ายค่าใช้จ่ายในกองทรัสต์</w:t>
            </w:r>
          </w:p>
        </w:tc>
      </w:tr>
      <w:tr w:rsidR="000B1152" w:rsidRPr="000B1152" w14:paraId="5DC87A76" w14:textId="77777777" w:rsidTr="004C4105">
        <w:trPr>
          <w:trHeight w:val="20"/>
        </w:trPr>
        <w:tc>
          <w:tcPr>
            <w:tcW w:w="2880" w:type="dxa"/>
          </w:tcPr>
          <w:p w14:paraId="073C75C0" w14:textId="77DB6E41" w:rsidR="000B1152" w:rsidRPr="000B1152" w:rsidRDefault="000B1152" w:rsidP="003C39BB">
            <w:pPr>
              <w:ind w:right="-108"/>
              <w:rPr>
                <w:rFonts w:asciiTheme="majorBidi" w:hAnsiTheme="majorBidi"/>
                <w:sz w:val="30"/>
                <w:szCs w:val="30"/>
                <w:cs/>
              </w:rPr>
            </w:pPr>
            <w:r w:rsidRPr="00B64833">
              <w:rPr>
                <w:rFonts w:asciiTheme="majorBidi" w:hAnsiTheme="majorBidi"/>
                <w:sz w:val="30"/>
                <w:szCs w:val="30"/>
                <w:cs/>
              </w:rPr>
              <w:t>บริษัท ดุสิต แมนเนจเม้นท์ จำกัด</w:t>
            </w:r>
          </w:p>
        </w:tc>
        <w:tc>
          <w:tcPr>
            <w:tcW w:w="1620" w:type="dxa"/>
          </w:tcPr>
          <w:p w14:paraId="357E010C" w14:textId="55CED685" w:rsidR="000B1152" w:rsidRPr="000B1152" w:rsidRDefault="00A3556D" w:rsidP="007F05F7">
            <w:pP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64833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680" w:type="dxa"/>
          </w:tcPr>
          <w:p w14:paraId="3DFAE8F9" w14:textId="0476C920" w:rsidR="000B1152" w:rsidRPr="00B64833" w:rsidRDefault="00D72A1C" w:rsidP="00144700">
            <w:pPr>
              <w:ind w:left="250" w:right="-18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B64833">
              <w:rPr>
                <w:rFonts w:asciiTheme="majorBidi" w:hAnsiTheme="majorBidi" w:hint="cs"/>
                <w:sz w:val="30"/>
                <w:szCs w:val="30"/>
                <w:cs/>
              </w:rPr>
              <w:t>เป็นผู้เช่าโรงแรมดุสิตธานี</w:t>
            </w:r>
            <w:r w:rsidR="000F58B7" w:rsidRPr="00B64833">
              <w:rPr>
                <w:rFonts w:asciiTheme="majorBidi" w:hAnsiTheme="majorBidi" w:hint="cs"/>
                <w:sz w:val="30"/>
                <w:szCs w:val="30"/>
                <w:cs/>
              </w:rPr>
              <w:t>ลากูน่า ภูเก็ต</w:t>
            </w:r>
            <w:r w:rsidRPr="00B64833">
              <w:rPr>
                <w:rFonts w:asciiTheme="majorBidi" w:hAnsiTheme="majorBidi" w:hint="cs"/>
                <w:sz w:val="30"/>
                <w:szCs w:val="30"/>
              </w:rPr>
              <w:t xml:space="preserve">, </w:t>
            </w:r>
            <w:r w:rsidRPr="00B64833">
              <w:rPr>
                <w:rFonts w:asciiTheme="majorBidi" w:hAnsiTheme="majorBidi" w:hint="cs"/>
                <w:sz w:val="30"/>
                <w:szCs w:val="30"/>
                <w:cs/>
              </w:rPr>
              <w:t>โรงแรม</w:t>
            </w:r>
            <w:r w:rsidR="000F58B7">
              <w:rPr>
                <w:rFonts w:asciiTheme="majorBidi" w:hAnsiTheme="majorBidi"/>
                <w:sz w:val="30"/>
                <w:szCs w:val="30"/>
                <w:cs/>
              </w:rPr>
              <w:br/>
            </w:r>
            <w:r w:rsidR="000F58B7">
              <w:rPr>
                <w:rFonts w:asciiTheme="majorBidi" w:hAnsiTheme="majorBidi" w:hint="cs"/>
                <w:sz w:val="30"/>
                <w:szCs w:val="30"/>
                <w:cs/>
              </w:rPr>
              <w:t xml:space="preserve">   </w:t>
            </w:r>
            <w:r w:rsidRPr="00B64833">
              <w:rPr>
                <w:rFonts w:asciiTheme="majorBidi" w:hAnsiTheme="majorBidi" w:hint="cs"/>
                <w:sz w:val="30"/>
                <w:szCs w:val="30"/>
                <w:cs/>
              </w:rPr>
              <w:t>ดุสิตธานี</w:t>
            </w:r>
            <w:r w:rsidR="000F58B7" w:rsidRPr="00B64833">
              <w:rPr>
                <w:rFonts w:asciiTheme="majorBidi" w:hAnsiTheme="majorBidi" w:hint="cs"/>
                <w:sz w:val="30"/>
                <w:szCs w:val="30"/>
                <w:cs/>
              </w:rPr>
              <w:t>หัวหิน</w:t>
            </w:r>
            <w:r w:rsidRPr="00B64833">
              <w:rPr>
                <w:rFonts w:asciiTheme="majorBidi" w:hAnsiTheme="majorBidi" w:hint="cs"/>
                <w:sz w:val="30"/>
                <w:szCs w:val="30"/>
              </w:rPr>
              <w:t xml:space="preserve">, </w:t>
            </w:r>
            <w:r w:rsidRPr="00B64833">
              <w:rPr>
                <w:rFonts w:asciiTheme="majorBidi" w:hAnsiTheme="majorBidi" w:hint="cs"/>
                <w:sz w:val="30"/>
                <w:szCs w:val="30"/>
                <w:cs/>
              </w:rPr>
              <w:t>โรงแรมดุสิตดีทู เชียงใหม่</w:t>
            </w:r>
          </w:p>
        </w:tc>
      </w:tr>
      <w:tr w:rsidR="000B1152" w:rsidRPr="000B1152" w14:paraId="5690242C" w14:textId="77777777" w:rsidTr="004C4105">
        <w:trPr>
          <w:trHeight w:val="20"/>
        </w:trPr>
        <w:tc>
          <w:tcPr>
            <w:tcW w:w="2880" w:type="dxa"/>
          </w:tcPr>
          <w:p w14:paraId="451E5E15" w14:textId="77777777" w:rsidR="00144700" w:rsidRDefault="000B1152" w:rsidP="003C39BB">
            <w:pPr>
              <w:ind w:right="-108"/>
              <w:rPr>
                <w:rFonts w:asciiTheme="majorBidi" w:hAnsiTheme="majorBidi"/>
                <w:sz w:val="30"/>
                <w:szCs w:val="30"/>
              </w:rPr>
            </w:pPr>
            <w:r w:rsidRPr="00B64833">
              <w:rPr>
                <w:rFonts w:asciiTheme="majorBidi" w:hAnsiTheme="majorBidi"/>
                <w:sz w:val="30"/>
                <w:szCs w:val="30"/>
                <w:cs/>
              </w:rPr>
              <w:t xml:space="preserve">บริษัท ดุสิต มัลดีฟส์ </w:t>
            </w:r>
          </w:p>
          <w:p w14:paraId="774D298A" w14:textId="48B7F421" w:rsidR="000B1152" w:rsidRPr="000B1152" w:rsidRDefault="00144700" w:rsidP="003C39BB">
            <w:pPr>
              <w:ind w:right="-108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/>
                <w:sz w:val="30"/>
                <w:szCs w:val="30"/>
              </w:rPr>
              <w:t xml:space="preserve">   </w:t>
            </w:r>
            <w:r w:rsidR="000B1152" w:rsidRPr="00B64833">
              <w:rPr>
                <w:rFonts w:asciiTheme="majorBidi" w:hAnsiTheme="majorBidi"/>
                <w:sz w:val="30"/>
                <w:szCs w:val="30"/>
                <w:cs/>
              </w:rPr>
              <w:t>แมนเนจเม้นท์ จำกัด</w:t>
            </w:r>
          </w:p>
        </w:tc>
        <w:tc>
          <w:tcPr>
            <w:tcW w:w="1620" w:type="dxa"/>
          </w:tcPr>
          <w:p w14:paraId="20CE7DAF" w14:textId="77777777" w:rsidR="00144700" w:rsidRDefault="00A3556D" w:rsidP="007F05F7">
            <w:pP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64833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สาธารณรัฐ</w:t>
            </w:r>
          </w:p>
          <w:p w14:paraId="663F7C25" w14:textId="01FEA361" w:rsidR="000B1152" w:rsidRPr="000B1152" w:rsidRDefault="00A3556D" w:rsidP="007F05F7">
            <w:pP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64833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มัลดีฟส์</w:t>
            </w:r>
          </w:p>
        </w:tc>
        <w:tc>
          <w:tcPr>
            <w:tcW w:w="4680" w:type="dxa"/>
          </w:tcPr>
          <w:p w14:paraId="2C8A73FB" w14:textId="070D9ECF" w:rsidR="000B1152" w:rsidRPr="00D72A1C" w:rsidRDefault="00D72A1C" w:rsidP="00144700">
            <w:pPr>
              <w:ind w:left="250" w:right="-18"/>
              <w:jc w:val="thaiDistribute"/>
              <w:rPr>
                <w:rFonts w:asciiTheme="majorBidi" w:hAnsiTheme="majorBidi"/>
                <w:sz w:val="30"/>
                <w:szCs w:val="30"/>
                <w:highlight w:val="yellow"/>
              </w:rPr>
            </w:pPr>
            <w:r w:rsidRPr="00B64833">
              <w:rPr>
                <w:rFonts w:asciiTheme="majorBidi" w:hAnsiTheme="majorBidi" w:hint="cs"/>
                <w:sz w:val="30"/>
                <w:szCs w:val="30"/>
                <w:cs/>
              </w:rPr>
              <w:t>เป็นผู้เช่าโร</w:t>
            </w:r>
            <w:r w:rsidR="007C1C9D">
              <w:rPr>
                <w:rFonts w:asciiTheme="majorBidi" w:hAnsiTheme="majorBidi" w:hint="cs"/>
                <w:sz w:val="30"/>
                <w:szCs w:val="30"/>
                <w:cs/>
              </w:rPr>
              <w:t>ง</w:t>
            </w:r>
            <w:r w:rsidRPr="00B64833">
              <w:rPr>
                <w:rFonts w:asciiTheme="majorBidi" w:hAnsiTheme="majorBidi" w:hint="cs"/>
                <w:sz w:val="30"/>
                <w:szCs w:val="30"/>
                <w:cs/>
              </w:rPr>
              <w:t>แรมดุสิตธานี มัลดีฟส์</w:t>
            </w:r>
          </w:p>
        </w:tc>
      </w:tr>
    </w:tbl>
    <w:p w14:paraId="4C998DE7" w14:textId="77777777" w:rsidR="00E54DAF" w:rsidRPr="000F354B" w:rsidRDefault="00E54DAF" w:rsidP="007C1C9D">
      <w:pPr>
        <w:tabs>
          <w:tab w:val="left" w:pos="540"/>
        </w:tabs>
        <w:spacing w:line="240" w:lineRule="auto"/>
        <w:ind w:right="-18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90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940"/>
        <w:gridCol w:w="146"/>
        <w:gridCol w:w="1384"/>
        <w:gridCol w:w="21"/>
        <w:gridCol w:w="261"/>
        <w:gridCol w:w="1248"/>
        <w:gridCol w:w="50"/>
      </w:tblGrid>
      <w:tr w:rsidR="00C7056E" w:rsidRPr="00CE726B" w14:paraId="19706860" w14:textId="77777777" w:rsidTr="000F354B">
        <w:trPr>
          <w:gridAfter w:val="1"/>
          <w:wAfter w:w="50" w:type="dxa"/>
          <w:cantSplit/>
          <w:tblHeader/>
        </w:trPr>
        <w:tc>
          <w:tcPr>
            <w:tcW w:w="5940" w:type="dxa"/>
          </w:tcPr>
          <w:p w14:paraId="6FBAA01D" w14:textId="6053E8E0" w:rsidR="00C7056E" w:rsidRPr="00CE726B" w:rsidRDefault="00C7056E" w:rsidP="00BA1CAE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B64833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1530" w:type="dxa"/>
            <w:gridSpan w:val="2"/>
          </w:tcPr>
          <w:p w14:paraId="659D7870" w14:textId="534FDDA4" w:rsidR="00C7056E" w:rsidRPr="004A78A8" w:rsidRDefault="00C7056E" w:rsidP="00BA1CAE">
            <w:pPr>
              <w:pStyle w:val="Heading9"/>
              <w:jc w:val="center"/>
              <w:rPr>
                <w:rFonts w:asciiTheme="majorBidi" w:hAnsiTheme="majorBidi" w:cstheme="majorBidi"/>
                <w:b w:val="0"/>
                <w:bCs w:val="0"/>
              </w:rPr>
            </w:pPr>
          </w:p>
        </w:tc>
        <w:tc>
          <w:tcPr>
            <w:tcW w:w="1530" w:type="dxa"/>
            <w:gridSpan w:val="3"/>
          </w:tcPr>
          <w:p w14:paraId="65223CEC" w14:textId="7800D748" w:rsidR="00C7056E" w:rsidRPr="00B64833" w:rsidRDefault="00C7056E" w:rsidP="00BA1CAE">
            <w:pPr>
              <w:pStyle w:val="Heading9"/>
              <w:jc w:val="center"/>
              <w:rPr>
                <w:rFonts w:asciiTheme="majorBidi" w:hAnsiTheme="majorBidi" w:cstheme="majorBidi"/>
                <w:b w:val="0"/>
                <w:bCs w:val="0"/>
                <w:cs/>
              </w:rPr>
            </w:pPr>
          </w:p>
        </w:tc>
      </w:tr>
      <w:tr w:rsidR="00C7056E" w:rsidRPr="00CE726B" w14:paraId="62EBFB6A" w14:textId="77777777" w:rsidTr="000F354B">
        <w:trPr>
          <w:gridAfter w:val="1"/>
          <w:wAfter w:w="50" w:type="dxa"/>
          <w:cantSplit/>
          <w:tblHeader/>
        </w:trPr>
        <w:tc>
          <w:tcPr>
            <w:tcW w:w="5940" w:type="dxa"/>
          </w:tcPr>
          <w:p w14:paraId="6161B760" w14:textId="74725444" w:rsidR="00C7056E" w:rsidRPr="00B64833" w:rsidRDefault="00E428DF" w:rsidP="00C7056E">
            <w:pPr>
              <w:spacing w:line="240" w:lineRule="auto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="00C7056E" w:rsidRPr="00B64833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="00C7056E" w:rsidRPr="00B64833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="00C7056E" w:rsidRPr="00B64833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530" w:type="dxa"/>
            <w:gridSpan w:val="2"/>
          </w:tcPr>
          <w:p w14:paraId="7CC4D289" w14:textId="4A25EFD0" w:rsidR="00C7056E" w:rsidRPr="00CB51BF" w:rsidRDefault="00C7056E" w:rsidP="00C7056E">
            <w:pPr>
              <w:pStyle w:val="Heading9"/>
              <w:jc w:val="center"/>
              <w:rPr>
                <w:rFonts w:asciiTheme="majorBidi" w:hAnsiTheme="majorBidi" w:cstheme="majorBidi"/>
                <w:b w:val="0"/>
                <w:bCs w:val="0"/>
              </w:rPr>
            </w:pPr>
            <w:r w:rsidRPr="00CB51BF">
              <w:rPr>
                <w:rFonts w:asciiTheme="majorBidi" w:hAnsiTheme="majorBidi" w:cstheme="majorBidi"/>
                <w:b w:val="0"/>
                <w:bCs w:val="0"/>
              </w:rPr>
              <w:t>256</w:t>
            </w:r>
            <w:r>
              <w:rPr>
                <w:rFonts w:asciiTheme="majorBidi" w:hAnsiTheme="majorBidi" w:cstheme="majorBidi"/>
                <w:b w:val="0"/>
                <w:bCs w:val="0"/>
              </w:rPr>
              <w:t>4</w:t>
            </w:r>
          </w:p>
        </w:tc>
        <w:tc>
          <w:tcPr>
            <w:tcW w:w="1530" w:type="dxa"/>
            <w:gridSpan w:val="3"/>
          </w:tcPr>
          <w:p w14:paraId="25CDCADB" w14:textId="2C6DDE53" w:rsidR="00C7056E" w:rsidRPr="00CB51BF" w:rsidRDefault="00C7056E" w:rsidP="00C7056E">
            <w:pPr>
              <w:pStyle w:val="Heading9"/>
              <w:jc w:val="center"/>
              <w:rPr>
                <w:rFonts w:asciiTheme="majorBidi" w:hAnsiTheme="majorBidi" w:cstheme="majorBidi"/>
                <w:b w:val="0"/>
                <w:bCs w:val="0"/>
              </w:rPr>
            </w:pPr>
            <w:r w:rsidRPr="00CB51BF">
              <w:rPr>
                <w:rFonts w:asciiTheme="majorBidi" w:hAnsiTheme="majorBidi" w:cstheme="majorBidi"/>
                <w:b w:val="0"/>
                <w:bCs w:val="0"/>
              </w:rPr>
              <w:t>256</w:t>
            </w:r>
            <w:r>
              <w:rPr>
                <w:rFonts w:asciiTheme="majorBidi" w:hAnsiTheme="majorBidi" w:cstheme="majorBidi"/>
                <w:b w:val="0"/>
                <w:bCs w:val="0"/>
              </w:rPr>
              <w:t>3</w:t>
            </w:r>
          </w:p>
        </w:tc>
      </w:tr>
      <w:tr w:rsidR="00C7056E" w:rsidRPr="00CE726B" w14:paraId="3DBFC493" w14:textId="77777777" w:rsidTr="000F354B">
        <w:trPr>
          <w:gridAfter w:val="1"/>
          <w:wAfter w:w="50" w:type="dxa"/>
          <w:cantSplit/>
          <w:tblHeader/>
        </w:trPr>
        <w:tc>
          <w:tcPr>
            <w:tcW w:w="5940" w:type="dxa"/>
          </w:tcPr>
          <w:p w14:paraId="0860DECE" w14:textId="77777777" w:rsidR="00C7056E" w:rsidRPr="00CE726B" w:rsidRDefault="00C7056E" w:rsidP="00BA1CAE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060" w:type="dxa"/>
            <w:gridSpan w:val="5"/>
          </w:tcPr>
          <w:p w14:paraId="07503398" w14:textId="77777777" w:rsidR="00C7056E" w:rsidRPr="00B64833" w:rsidRDefault="00C7056E" w:rsidP="00BA1CAE">
            <w:pPr>
              <w:pStyle w:val="Heading9"/>
              <w:jc w:val="center"/>
              <w:rPr>
                <w:rFonts w:asciiTheme="majorBidi" w:hAnsiTheme="majorBidi" w:cstheme="majorBidi"/>
                <w:cs/>
              </w:rPr>
            </w:pPr>
            <w:r w:rsidRPr="00B64833">
              <w:rPr>
                <w:rFonts w:asciiTheme="majorBidi" w:hAnsiTheme="majorBidi" w:cstheme="majorBidi"/>
                <w:b w:val="0"/>
                <w:bCs w:val="0"/>
                <w:i/>
                <w:iCs/>
              </w:rPr>
              <w:t>(</w:t>
            </w:r>
            <w:r w:rsidRPr="00B64833">
              <w:rPr>
                <w:rFonts w:asciiTheme="majorBidi" w:hAnsiTheme="majorBidi" w:cstheme="majorBidi"/>
                <w:b w:val="0"/>
                <w:bCs w:val="0"/>
                <w:i/>
                <w:iCs/>
                <w:cs/>
              </w:rPr>
              <w:t>พันบาท)</w:t>
            </w:r>
          </w:p>
        </w:tc>
      </w:tr>
      <w:tr w:rsidR="00C7056E" w:rsidRPr="00CE726B" w14:paraId="35C779C5" w14:textId="77777777" w:rsidTr="000F354B">
        <w:trPr>
          <w:gridAfter w:val="1"/>
          <w:wAfter w:w="50" w:type="dxa"/>
          <w:cantSplit/>
        </w:trPr>
        <w:tc>
          <w:tcPr>
            <w:tcW w:w="5940" w:type="dxa"/>
          </w:tcPr>
          <w:p w14:paraId="00E51864" w14:textId="77777777" w:rsidR="00C7056E" w:rsidRPr="00CE726B" w:rsidRDefault="00C7056E" w:rsidP="00BA1CAE">
            <w:pPr>
              <w:spacing w:line="240" w:lineRule="auto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B64833">
              <w:rPr>
                <w:rFonts w:ascii="Angsana New" w:hAnsi="Angsana New"/>
                <w:sz w:val="30"/>
                <w:szCs w:val="30"/>
                <w:cs/>
              </w:rPr>
              <w:t>บริษัท ดุสิตธานี พร็อพเพอร์ตี้ส์ รีท จำกัด</w:t>
            </w:r>
          </w:p>
        </w:tc>
        <w:tc>
          <w:tcPr>
            <w:tcW w:w="1530" w:type="dxa"/>
            <w:gridSpan w:val="2"/>
          </w:tcPr>
          <w:p w14:paraId="6FE577C3" w14:textId="77777777" w:rsidR="00C7056E" w:rsidRPr="00CE726B" w:rsidRDefault="00C7056E" w:rsidP="00BA1CAE">
            <w:pPr>
              <w:tabs>
                <w:tab w:val="decimal" w:pos="1064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gridSpan w:val="3"/>
          </w:tcPr>
          <w:p w14:paraId="51305FF6" w14:textId="77777777" w:rsidR="00C7056E" w:rsidRPr="00CE726B" w:rsidRDefault="00C7056E" w:rsidP="00BA1CAE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7056E" w:rsidRPr="00CE726B" w14:paraId="306067DC" w14:textId="77777777" w:rsidTr="000F354B">
        <w:trPr>
          <w:gridAfter w:val="1"/>
          <w:wAfter w:w="50" w:type="dxa"/>
          <w:cantSplit/>
        </w:trPr>
        <w:tc>
          <w:tcPr>
            <w:tcW w:w="5940" w:type="dxa"/>
          </w:tcPr>
          <w:p w14:paraId="40973E87" w14:textId="77777777" w:rsidR="00C7056E" w:rsidRPr="00CE726B" w:rsidRDefault="00C7056E" w:rsidP="00BA1CAE">
            <w:pPr>
              <w:ind w:firstLine="160"/>
              <w:rPr>
                <w:rFonts w:asciiTheme="majorBidi" w:hAnsiTheme="majorBidi" w:cstheme="majorBidi"/>
                <w:sz w:val="30"/>
                <w:szCs w:val="30"/>
              </w:rPr>
            </w:pPr>
            <w:r w:rsidRPr="00B64833">
              <w:rPr>
                <w:rFonts w:asciiTheme="majorBidi" w:hAnsiTheme="majorBidi" w:cstheme="majorBidi"/>
                <w:sz w:val="30"/>
                <w:szCs w:val="30"/>
                <w:cs/>
              </w:rPr>
              <w:t>ค่าธรรมเนียมการจัดการ</w:t>
            </w:r>
          </w:p>
        </w:tc>
        <w:tc>
          <w:tcPr>
            <w:tcW w:w="1530" w:type="dxa"/>
            <w:gridSpan w:val="2"/>
          </w:tcPr>
          <w:p w14:paraId="05469138" w14:textId="6394E09D" w:rsidR="00C7056E" w:rsidRPr="003D2290" w:rsidRDefault="004233D6" w:rsidP="00BA1CAE">
            <w:pPr>
              <w:tabs>
                <w:tab w:val="decimal" w:pos="1064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D2290">
              <w:rPr>
                <w:rFonts w:asciiTheme="majorBidi" w:hAnsiTheme="majorBidi" w:cstheme="majorBidi"/>
                <w:sz w:val="30"/>
                <w:szCs w:val="30"/>
              </w:rPr>
              <w:t>14,</w:t>
            </w:r>
            <w:r w:rsidR="0065433C" w:rsidRPr="003D2290">
              <w:rPr>
                <w:rFonts w:asciiTheme="majorBidi" w:hAnsiTheme="majorBidi" w:cstheme="majorBidi"/>
                <w:sz w:val="30"/>
                <w:szCs w:val="30"/>
              </w:rPr>
              <w:t>130</w:t>
            </w:r>
          </w:p>
        </w:tc>
        <w:tc>
          <w:tcPr>
            <w:tcW w:w="1530" w:type="dxa"/>
            <w:gridSpan w:val="3"/>
          </w:tcPr>
          <w:p w14:paraId="7F3DD274" w14:textId="77777777" w:rsidR="00C7056E" w:rsidRPr="00CE726B" w:rsidRDefault="00C7056E" w:rsidP="00BA1CAE">
            <w:pPr>
              <w:spacing w:line="240" w:lineRule="auto"/>
              <w:ind w:left="160" w:right="70" w:hanging="1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B51BF">
              <w:rPr>
                <w:rFonts w:asciiTheme="majorBidi" w:hAnsiTheme="majorBidi" w:cstheme="majorBidi"/>
                <w:sz w:val="30"/>
                <w:szCs w:val="30"/>
              </w:rPr>
              <w:t>13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97648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CB51BF">
              <w:rPr>
                <w:rFonts w:asciiTheme="majorBidi" w:hAnsiTheme="majorBidi" w:cstheme="majorBidi"/>
                <w:sz w:val="30"/>
                <w:szCs w:val="30"/>
              </w:rPr>
              <w:t>44</w:t>
            </w:r>
          </w:p>
        </w:tc>
      </w:tr>
      <w:tr w:rsidR="00C7056E" w:rsidRPr="00CE726B" w14:paraId="36673EE3" w14:textId="77777777" w:rsidTr="000F354B">
        <w:trPr>
          <w:gridAfter w:val="1"/>
          <w:wAfter w:w="50" w:type="dxa"/>
          <w:cantSplit/>
        </w:trPr>
        <w:tc>
          <w:tcPr>
            <w:tcW w:w="5940" w:type="dxa"/>
          </w:tcPr>
          <w:p w14:paraId="7D7D289B" w14:textId="2AF02C84" w:rsidR="00C7056E" w:rsidRPr="00B64833" w:rsidRDefault="00C7056E" w:rsidP="00BA1CAE">
            <w:pPr>
              <w:spacing w:line="240" w:lineRule="auto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B64833">
              <w:rPr>
                <w:rFonts w:ascii="Angsana New" w:hAnsi="Angsana New"/>
                <w:sz w:val="30"/>
                <w:szCs w:val="30"/>
                <w:cs/>
              </w:rPr>
              <w:t>บริษัท หลักทรัพย์จัดการกองทุน กรุงไทย จำกัด (มหาชน</w:t>
            </w:r>
            <w:r w:rsidRPr="00B64833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530" w:type="dxa"/>
            <w:gridSpan w:val="2"/>
          </w:tcPr>
          <w:p w14:paraId="458BB04E" w14:textId="77777777" w:rsidR="00C7056E" w:rsidRPr="003D2290" w:rsidRDefault="00C7056E" w:rsidP="00BA1CAE">
            <w:pPr>
              <w:tabs>
                <w:tab w:val="decimal" w:pos="1064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gridSpan w:val="3"/>
          </w:tcPr>
          <w:p w14:paraId="1AF76CB1" w14:textId="77777777" w:rsidR="00C7056E" w:rsidRPr="00B64833" w:rsidRDefault="00C7056E" w:rsidP="00BA1CAE">
            <w:pPr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C7056E" w:rsidRPr="00CE726B" w14:paraId="736B7FF0" w14:textId="77777777" w:rsidTr="000F354B">
        <w:trPr>
          <w:gridAfter w:val="1"/>
          <w:wAfter w:w="50" w:type="dxa"/>
          <w:cantSplit/>
        </w:trPr>
        <w:tc>
          <w:tcPr>
            <w:tcW w:w="5940" w:type="dxa"/>
          </w:tcPr>
          <w:p w14:paraId="31E461FB" w14:textId="77777777" w:rsidR="00C7056E" w:rsidRPr="00B64833" w:rsidRDefault="00C7056E" w:rsidP="00BA1CAE">
            <w:pPr>
              <w:spacing w:line="240" w:lineRule="auto"/>
              <w:ind w:left="166" w:right="-109" w:hanging="166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B6483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ค่าธรรมเนียมทรัสตี</w:t>
            </w:r>
          </w:p>
        </w:tc>
        <w:tc>
          <w:tcPr>
            <w:tcW w:w="1530" w:type="dxa"/>
            <w:gridSpan w:val="2"/>
          </w:tcPr>
          <w:p w14:paraId="218FBA05" w14:textId="7E39A1C7" w:rsidR="00C7056E" w:rsidRPr="003D2290" w:rsidRDefault="0065433C" w:rsidP="00BA1CAE">
            <w:pPr>
              <w:tabs>
                <w:tab w:val="decimal" w:pos="1064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D2290">
              <w:rPr>
                <w:rFonts w:asciiTheme="majorBidi" w:hAnsiTheme="majorBidi" w:cstheme="majorBidi"/>
                <w:sz w:val="30"/>
                <w:szCs w:val="30"/>
              </w:rPr>
              <w:t>9,027</w:t>
            </w:r>
          </w:p>
        </w:tc>
        <w:tc>
          <w:tcPr>
            <w:tcW w:w="1530" w:type="dxa"/>
            <w:gridSpan w:val="3"/>
          </w:tcPr>
          <w:p w14:paraId="21E01182" w14:textId="77777777" w:rsidR="00C7056E" w:rsidRPr="00B64833" w:rsidRDefault="00C7056E" w:rsidP="00BA1CAE">
            <w:pPr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97648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97648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CB51BF">
              <w:rPr>
                <w:rFonts w:asciiTheme="majorBidi" w:hAnsiTheme="majorBidi" w:cstheme="majorBidi"/>
                <w:sz w:val="30"/>
                <w:szCs w:val="30"/>
              </w:rPr>
              <w:t>46</w:t>
            </w:r>
          </w:p>
        </w:tc>
      </w:tr>
      <w:tr w:rsidR="00917C5A" w:rsidRPr="00CE726B" w14:paraId="4B89DFB1" w14:textId="77777777" w:rsidTr="000F354B">
        <w:trPr>
          <w:gridAfter w:val="1"/>
          <w:wAfter w:w="50" w:type="dxa"/>
          <w:cantSplit/>
        </w:trPr>
        <w:tc>
          <w:tcPr>
            <w:tcW w:w="5940" w:type="dxa"/>
          </w:tcPr>
          <w:p w14:paraId="7B41A028" w14:textId="77777777" w:rsidR="00917C5A" w:rsidRPr="00B64833" w:rsidRDefault="00917C5A" w:rsidP="00D306A0">
            <w:pPr>
              <w:spacing w:line="240" w:lineRule="auto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B64833">
              <w:rPr>
                <w:rFonts w:ascii="Angsana New" w:hAnsi="Angsana New"/>
                <w:sz w:val="30"/>
                <w:szCs w:val="30"/>
                <w:cs/>
              </w:rPr>
              <w:t>ธนาคารกรุงไทย จำกัด (มหาชน)</w:t>
            </w:r>
          </w:p>
        </w:tc>
        <w:tc>
          <w:tcPr>
            <w:tcW w:w="1530" w:type="dxa"/>
            <w:gridSpan w:val="2"/>
          </w:tcPr>
          <w:p w14:paraId="1FAA2781" w14:textId="77777777" w:rsidR="00917C5A" w:rsidRPr="003D2290" w:rsidRDefault="00917C5A" w:rsidP="004D166B">
            <w:pPr>
              <w:tabs>
                <w:tab w:val="decimal" w:pos="1064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gridSpan w:val="3"/>
          </w:tcPr>
          <w:p w14:paraId="5DBA34D6" w14:textId="77777777" w:rsidR="00917C5A" w:rsidRPr="00CE726B" w:rsidRDefault="00917C5A" w:rsidP="00D306A0">
            <w:pPr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17C5A" w:rsidRPr="00CE726B" w14:paraId="04909AAE" w14:textId="77777777" w:rsidTr="000F354B">
        <w:trPr>
          <w:gridAfter w:val="1"/>
          <w:wAfter w:w="50" w:type="dxa"/>
          <w:cantSplit/>
        </w:trPr>
        <w:tc>
          <w:tcPr>
            <w:tcW w:w="5940" w:type="dxa"/>
          </w:tcPr>
          <w:p w14:paraId="03575D00" w14:textId="77777777" w:rsidR="00917C5A" w:rsidRPr="00B64833" w:rsidRDefault="00917C5A" w:rsidP="00D306A0">
            <w:pPr>
              <w:spacing w:line="240" w:lineRule="auto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B64833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   รายได้ดอกเบี้ย</w:t>
            </w:r>
          </w:p>
        </w:tc>
        <w:tc>
          <w:tcPr>
            <w:tcW w:w="1530" w:type="dxa"/>
            <w:gridSpan w:val="2"/>
          </w:tcPr>
          <w:p w14:paraId="4997785B" w14:textId="77777777" w:rsidR="00917C5A" w:rsidRPr="003D2290" w:rsidRDefault="00917C5A" w:rsidP="004D166B">
            <w:pPr>
              <w:tabs>
                <w:tab w:val="decimal" w:pos="1064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D2290">
              <w:rPr>
                <w:rFonts w:asciiTheme="majorBidi" w:hAnsiTheme="majorBidi" w:cstheme="majorBidi"/>
                <w:sz w:val="30"/>
                <w:szCs w:val="30"/>
              </w:rPr>
              <w:t>18</w:t>
            </w:r>
          </w:p>
        </w:tc>
        <w:tc>
          <w:tcPr>
            <w:tcW w:w="1530" w:type="dxa"/>
            <w:gridSpan w:val="3"/>
          </w:tcPr>
          <w:p w14:paraId="52F10D1B" w14:textId="77777777" w:rsidR="00917C5A" w:rsidRPr="00B64833" w:rsidRDefault="00917C5A" w:rsidP="00D306A0">
            <w:pPr>
              <w:spacing w:line="240" w:lineRule="auto"/>
              <w:ind w:right="70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CB51BF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297648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917C5A" w:rsidRPr="00CE726B" w14:paraId="3CCFEE4D" w14:textId="77777777" w:rsidTr="000F354B">
        <w:trPr>
          <w:gridAfter w:val="1"/>
          <w:wAfter w:w="50" w:type="dxa"/>
          <w:cantSplit/>
        </w:trPr>
        <w:tc>
          <w:tcPr>
            <w:tcW w:w="5940" w:type="dxa"/>
          </w:tcPr>
          <w:p w14:paraId="77C7BF00" w14:textId="4568D2F7" w:rsidR="00917C5A" w:rsidRPr="001F033E" w:rsidRDefault="00917C5A" w:rsidP="001F033E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64833">
              <w:rPr>
                <w:rFonts w:ascii="Angsana New" w:hAnsi="Angsana New"/>
                <w:sz w:val="30"/>
                <w:szCs w:val="30"/>
                <w:cs/>
              </w:rPr>
              <w:t>บริษัท ดุสิต แมนเนจเม้นท์ จำกัด</w:t>
            </w:r>
          </w:p>
        </w:tc>
        <w:tc>
          <w:tcPr>
            <w:tcW w:w="1530" w:type="dxa"/>
            <w:gridSpan w:val="2"/>
          </w:tcPr>
          <w:p w14:paraId="62AE07BD" w14:textId="505AD05D" w:rsidR="00917C5A" w:rsidRPr="003D2290" w:rsidRDefault="00917C5A" w:rsidP="004D166B">
            <w:pPr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gridSpan w:val="3"/>
          </w:tcPr>
          <w:p w14:paraId="46120829" w14:textId="4193360C" w:rsidR="00917C5A" w:rsidRPr="00CE726B" w:rsidRDefault="00917C5A" w:rsidP="001F033E">
            <w:pPr>
              <w:spacing w:line="240" w:lineRule="auto"/>
              <w:ind w:right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F033E" w:rsidRPr="00CE726B" w14:paraId="6FA4000C" w14:textId="77777777" w:rsidTr="000F354B">
        <w:trPr>
          <w:gridAfter w:val="1"/>
          <w:wAfter w:w="50" w:type="dxa"/>
          <w:cantSplit/>
        </w:trPr>
        <w:tc>
          <w:tcPr>
            <w:tcW w:w="5940" w:type="dxa"/>
          </w:tcPr>
          <w:p w14:paraId="37A570EB" w14:textId="4CCED8C4" w:rsidR="001F033E" w:rsidRPr="00B64833" w:rsidRDefault="001F033E" w:rsidP="00D306A0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B64833">
              <w:rPr>
                <w:rFonts w:ascii="Angsana New" w:hAnsi="Angsana New" w:hint="cs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1530" w:type="dxa"/>
            <w:gridSpan w:val="2"/>
          </w:tcPr>
          <w:p w14:paraId="60E9B7C4" w14:textId="46F85787" w:rsidR="001F033E" w:rsidRPr="003D2290" w:rsidRDefault="001F033E" w:rsidP="004D166B">
            <w:pPr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D2290">
              <w:rPr>
                <w:rFonts w:asciiTheme="majorBidi" w:hAnsiTheme="majorBidi" w:cstheme="majorBidi"/>
                <w:sz w:val="30"/>
                <w:szCs w:val="30"/>
              </w:rPr>
              <w:t>205,000</w:t>
            </w:r>
          </w:p>
        </w:tc>
        <w:tc>
          <w:tcPr>
            <w:tcW w:w="1530" w:type="dxa"/>
            <w:gridSpan w:val="3"/>
          </w:tcPr>
          <w:p w14:paraId="013BD697" w14:textId="478D4BFE" w:rsidR="001F033E" w:rsidRDefault="001F033E" w:rsidP="00D306A0">
            <w:pPr>
              <w:tabs>
                <w:tab w:val="decimal" w:pos="1064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B51BF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297648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CB51BF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97648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</w:tr>
      <w:tr w:rsidR="00917C5A" w:rsidRPr="00CE726B" w14:paraId="5EDA4A73" w14:textId="77777777" w:rsidTr="000F354B">
        <w:trPr>
          <w:gridAfter w:val="1"/>
          <w:wAfter w:w="50" w:type="dxa"/>
          <w:cantSplit/>
        </w:trPr>
        <w:tc>
          <w:tcPr>
            <w:tcW w:w="5940" w:type="dxa"/>
          </w:tcPr>
          <w:p w14:paraId="0FF5DEE9" w14:textId="77777777" w:rsidR="00917C5A" w:rsidRPr="00B64833" w:rsidRDefault="00917C5A" w:rsidP="00D306A0">
            <w:pPr>
              <w:spacing w:line="240" w:lineRule="auto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B64833">
              <w:rPr>
                <w:rFonts w:ascii="Angsana New" w:hAnsi="Angsana New"/>
                <w:sz w:val="30"/>
                <w:szCs w:val="30"/>
                <w:cs/>
              </w:rPr>
              <w:t>บริษัท ดุสิต มัลดีฟส์ แมนเนจเม้นท์ จำกัด</w:t>
            </w:r>
          </w:p>
        </w:tc>
        <w:tc>
          <w:tcPr>
            <w:tcW w:w="1530" w:type="dxa"/>
            <w:gridSpan w:val="2"/>
          </w:tcPr>
          <w:p w14:paraId="66754970" w14:textId="77777777" w:rsidR="00917C5A" w:rsidRPr="003D2290" w:rsidRDefault="00917C5A" w:rsidP="004D166B">
            <w:pPr>
              <w:tabs>
                <w:tab w:val="decimal" w:pos="1064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gridSpan w:val="3"/>
          </w:tcPr>
          <w:p w14:paraId="3C8F41C1" w14:textId="77777777" w:rsidR="00917C5A" w:rsidRPr="00B64833" w:rsidRDefault="00917C5A" w:rsidP="00D306A0">
            <w:pPr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917C5A" w:rsidRPr="00CE726B" w14:paraId="2F81E9FB" w14:textId="77777777" w:rsidTr="000F354B">
        <w:trPr>
          <w:gridAfter w:val="1"/>
          <w:wAfter w:w="50" w:type="dxa"/>
          <w:cantSplit/>
        </w:trPr>
        <w:tc>
          <w:tcPr>
            <w:tcW w:w="5940" w:type="dxa"/>
          </w:tcPr>
          <w:p w14:paraId="77670699" w14:textId="77777777" w:rsidR="00917C5A" w:rsidRPr="00B64833" w:rsidRDefault="00917C5A" w:rsidP="00D306A0">
            <w:pPr>
              <w:spacing w:line="240" w:lineRule="auto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B6483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รายได้ค่าเช่า</w:t>
            </w:r>
          </w:p>
        </w:tc>
        <w:tc>
          <w:tcPr>
            <w:tcW w:w="1530" w:type="dxa"/>
            <w:gridSpan w:val="2"/>
          </w:tcPr>
          <w:p w14:paraId="46752034" w14:textId="77777777" w:rsidR="00917C5A" w:rsidRPr="003D2290" w:rsidRDefault="00917C5A" w:rsidP="004D166B">
            <w:pPr>
              <w:tabs>
                <w:tab w:val="decimal" w:pos="1064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D2290">
              <w:rPr>
                <w:rFonts w:asciiTheme="majorBidi" w:hAnsiTheme="majorBidi" w:cstheme="majorBidi"/>
                <w:sz w:val="30"/>
                <w:szCs w:val="30"/>
              </w:rPr>
              <w:t>290,680</w:t>
            </w:r>
          </w:p>
        </w:tc>
        <w:tc>
          <w:tcPr>
            <w:tcW w:w="1530" w:type="dxa"/>
            <w:gridSpan w:val="3"/>
          </w:tcPr>
          <w:p w14:paraId="16615837" w14:textId="77777777" w:rsidR="00917C5A" w:rsidRPr="00B64833" w:rsidRDefault="00917C5A" w:rsidP="00D306A0">
            <w:pPr>
              <w:spacing w:line="240" w:lineRule="auto"/>
              <w:ind w:right="70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CB51BF">
              <w:rPr>
                <w:rFonts w:asciiTheme="majorBidi" w:hAnsiTheme="majorBidi" w:cstheme="majorBidi"/>
                <w:sz w:val="30"/>
                <w:szCs w:val="30"/>
              </w:rPr>
              <w:t>21</w:t>
            </w:r>
            <w:r w:rsidRPr="00297648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B51BF">
              <w:rPr>
                <w:rFonts w:asciiTheme="majorBidi" w:hAnsiTheme="majorBidi" w:cstheme="majorBidi"/>
                <w:sz w:val="30"/>
                <w:szCs w:val="30"/>
              </w:rPr>
              <w:t>36</w:t>
            </w:r>
            <w:r w:rsidRPr="00297648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0F354B" w:rsidRPr="00CE726B" w14:paraId="1B0A9083" w14:textId="77777777" w:rsidTr="000F354B">
        <w:trPr>
          <w:gridAfter w:val="1"/>
          <w:wAfter w:w="50" w:type="dxa"/>
          <w:cantSplit/>
        </w:trPr>
        <w:tc>
          <w:tcPr>
            <w:tcW w:w="5940" w:type="dxa"/>
          </w:tcPr>
          <w:p w14:paraId="0D4DB877" w14:textId="77777777" w:rsidR="000F354B" w:rsidRPr="00B64833" w:rsidRDefault="000F354B" w:rsidP="00D306A0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0" w:type="dxa"/>
            <w:gridSpan w:val="2"/>
          </w:tcPr>
          <w:p w14:paraId="79AA5DB5" w14:textId="77777777" w:rsidR="000F354B" w:rsidRPr="003D2290" w:rsidRDefault="000F354B" w:rsidP="004D166B">
            <w:pPr>
              <w:tabs>
                <w:tab w:val="decimal" w:pos="1064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gridSpan w:val="3"/>
          </w:tcPr>
          <w:p w14:paraId="17D9D69A" w14:textId="77777777" w:rsidR="000F354B" w:rsidRPr="00CB51BF" w:rsidRDefault="000F354B" w:rsidP="00D306A0">
            <w:pPr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D12E0" w:rsidRPr="00CE726B" w14:paraId="6C5B9437" w14:textId="77777777" w:rsidTr="000F354B">
        <w:tblPrEx>
          <w:tblLook w:val="04A0" w:firstRow="1" w:lastRow="0" w:firstColumn="1" w:lastColumn="0" w:noHBand="0" w:noVBand="1"/>
        </w:tblPrEx>
        <w:trPr>
          <w:tblHeader/>
        </w:trPr>
        <w:tc>
          <w:tcPr>
            <w:tcW w:w="6086" w:type="dxa"/>
            <w:gridSpan w:val="2"/>
          </w:tcPr>
          <w:p w14:paraId="4762D3A9" w14:textId="50533C7F" w:rsidR="00ED12E0" w:rsidRPr="000F354B" w:rsidRDefault="000F354B" w:rsidP="00BA1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</w:pPr>
            <w:r w:rsidRPr="00B64833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ยอดคงเหลือกับบุคคลหรือกิจการที่เกี่ยวข้องกัน ณ วันที่ </w:t>
            </w:r>
            <w:r w:rsidRPr="00B64833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B64833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05" w:type="dxa"/>
            <w:gridSpan w:val="2"/>
          </w:tcPr>
          <w:p w14:paraId="355ED582" w14:textId="77777777" w:rsidR="00ED12E0" w:rsidRPr="00B14F41" w:rsidRDefault="00ED12E0" w:rsidP="00BA1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B51B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61" w:type="dxa"/>
          </w:tcPr>
          <w:p w14:paraId="1231B146" w14:textId="77777777" w:rsidR="00ED12E0" w:rsidRPr="00B14F41" w:rsidRDefault="00ED12E0" w:rsidP="00BA1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8" w:type="dxa"/>
            <w:gridSpan w:val="2"/>
          </w:tcPr>
          <w:p w14:paraId="176A8421" w14:textId="77777777" w:rsidR="00ED12E0" w:rsidRPr="00B14F41" w:rsidRDefault="00ED12E0" w:rsidP="00BA1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B51B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ED12E0" w:rsidRPr="00CE726B" w14:paraId="2E1344BB" w14:textId="77777777" w:rsidTr="000F354B">
        <w:tblPrEx>
          <w:tblLook w:val="04A0" w:firstRow="1" w:lastRow="0" w:firstColumn="1" w:lastColumn="0" w:noHBand="0" w:noVBand="1"/>
        </w:tblPrEx>
        <w:trPr>
          <w:tblHeader/>
        </w:trPr>
        <w:tc>
          <w:tcPr>
            <w:tcW w:w="6086" w:type="dxa"/>
            <w:gridSpan w:val="2"/>
          </w:tcPr>
          <w:p w14:paraId="105204F5" w14:textId="77777777" w:rsidR="00ED12E0" w:rsidRPr="00B14F41" w:rsidRDefault="00ED12E0" w:rsidP="00BA1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2964" w:type="dxa"/>
            <w:gridSpan w:val="5"/>
          </w:tcPr>
          <w:p w14:paraId="3594F1F6" w14:textId="77777777" w:rsidR="00ED12E0" w:rsidRPr="00B14F41" w:rsidRDefault="00ED12E0" w:rsidP="00BA1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14F41">
              <w:rPr>
                <w:rFonts w:asciiTheme="majorBidi" w:hAnsiTheme="majorBidi" w:cstheme="majorBidi"/>
                <w:i/>
                <w:iCs/>
                <w:sz w:val="30"/>
                <w:szCs w:val="30"/>
                <w:lang w:bidi="ar-SA"/>
              </w:rPr>
              <w:t>(</w:t>
            </w:r>
            <w:r w:rsidRPr="00B6483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B14F4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ED12E0" w:rsidRPr="00CE726B" w14:paraId="012802B2" w14:textId="77777777" w:rsidTr="000F354B">
        <w:tblPrEx>
          <w:tblLook w:val="04A0" w:firstRow="1" w:lastRow="0" w:firstColumn="1" w:lastColumn="0" w:noHBand="0" w:noVBand="1"/>
        </w:tblPrEx>
        <w:trPr>
          <w:tblHeader/>
        </w:trPr>
        <w:tc>
          <w:tcPr>
            <w:tcW w:w="6086" w:type="dxa"/>
            <w:gridSpan w:val="2"/>
          </w:tcPr>
          <w:p w14:paraId="5C3A0280" w14:textId="77777777" w:rsidR="00ED12E0" w:rsidRPr="00B64833" w:rsidRDefault="00ED12E0" w:rsidP="00BA1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64833">
              <w:rPr>
                <w:rFonts w:asciiTheme="majorBidi" w:hAnsiTheme="majorBidi" w:cstheme="majorBidi"/>
                <w:sz w:val="30"/>
                <w:szCs w:val="30"/>
                <w:cs/>
              </w:rPr>
              <w:t>ธนาคารกรุงไทย จำกัด (มหาชน)</w:t>
            </w:r>
          </w:p>
        </w:tc>
        <w:tc>
          <w:tcPr>
            <w:tcW w:w="1405" w:type="dxa"/>
            <w:gridSpan w:val="2"/>
            <w:shd w:val="clear" w:color="auto" w:fill="auto"/>
          </w:tcPr>
          <w:p w14:paraId="387EDB37" w14:textId="4F1BA5BA" w:rsidR="00ED12E0" w:rsidRPr="003D2290" w:rsidRDefault="00ED12E0" w:rsidP="00BA1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" w:type="dxa"/>
          </w:tcPr>
          <w:p w14:paraId="75ACAA57" w14:textId="77777777" w:rsidR="00ED12E0" w:rsidRPr="00B14F41" w:rsidRDefault="00ED12E0" w:rsidP="00BA1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right="29"/>
              <w:rPr>
                <w:rFonts w:asciiTheme="majorBidi" w:hAnsiTheme="majorBidi" w:cstheme="majorBidi"/>
                <w:color w:val="FF0000"/>
                <w:sz w:val="30"/>
                <w:szCs w:val="30"/>
                <w:lang w:bidi="ar-SA"/>
              </w:rPr>
            </w:pPr>
          </w:p>
        </w:tc>
        <w:tc>
          <w:tcPr>
            <w:tcW w:w="1298" w:type="dxa"/>
            <w:gridSpan w:val="2"/>
          </w:tcPr>
          <w:p w14:paraId="7C0FB1E1" w14:textId="6D2C1482" w:rsidR="00ED12E0" w:rsidRPr="00B14F41" w:rsidRDefault="00ED12E0" w:rsidP="00BA1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29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</w:tr>
      <w:tr w:rsidR="00312957" w:rsidRPr="00CE726B" w14:paraId="40D83775" w14:textId="77777777" w:rsidTr="000F354B">
        <w:tblPrEx>
          <w:tblLook w:val="04A0" w:firstRow="1" w:lastRow="0" w:firstColumn="1" w:lastColumn="0" w:noHBand="0" w:noVBand="1"/>
        </w:tblPrEx>
        <w:trPr>
          <w:tblHeader/>
        </w:trPr>
        <w:tc>
          <w:tcPr>
            <w:tcW w:w="6086" w:type="dxa"/>
            <w:gridSpan w:val="2"/>
          </w:tcPr>
          <w:p w14:paraId="76FC272D" w14:textId="7CBDB6BB" w:rsidR="00312957" w:rsidRPr="00B64833" w:rsidRDefault="00480EA9" w:rsidP="00312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 xml:space="preserve">   </w:t>
            </w:r>
            <w:r w:rsidR="00312957" w:rsidRPr="00312957">
              <w:rPr>
                <w:rFonts w:asciiTheme="majorBidi" w:hAnsiTheme="majorBidi"/>
                <w:sz w:val="30"/>
                <w:szCs w:val="30"/>
                <w:cs/>
              </w:rPr>
              <w:t>เงินฝากธนาคาร</w:t>
            </w:r>
          </w:p>
        </w:tc>
        <w:tc>
          <w:tcPr>
            <w:tcW w:w="1405" w:type="dxa"/>
            <w:gridSpan w:val="2"/>
            <w:shd w:val="clear" w:color="auto" w:fill="auto"/>
          </w:tcPr>
          <w:p w14:paraId="4277D240" w14:textId="60EE24B6" w:rsidR="00312957" w:rsidRPr="003D2290" w:rsidRDefault="00312957" w:rsidP="00312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29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3D2290">
              <w:rPr>
                <w:rFonts w:asciiTheme="majorBidi" w:hAnsiTheme="majorBidi" w:cstheme="majorBidi"/>
                <w:sz w:val="30"/>
                <w:szCs w:val="30"/>
              </w:rPr>
              <w:t>12,471</w:t>
            </w:r>
          </w:p>
        </w:tc>
        <w:tc>
          <w:tcPr>
            <w:tcW w:w="261" w:type="dxa"/>
          </w:tcPr>
          <w:p w14:paraId="09C9ABA8" w14:textId="77777777" w:rsidR="00312957" w:rsidRPr="00B14F41" w:rsidRDefault="00312957" w:rsidP="00312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right="29"/>
              <w:rPr>
                <w:rFonts w:asciiTheme="majorBidi" w:hAnsiTheme="majorBidi" w:cstheme="majorBidi"/>
                <w:color w:val="FF0000"/>
                <w:sz w:val="30"/>
                <w:szCs w:val="30"/>
                <w:lang w:bidi="ar-SA"/>
              </w:rPr>
            </w:pPr>
          </w:p>
        </w:tc>
        <w:tc>
          <w:tcPr>
            <w:tcW w:w="1298" w:type="dxa"/>
            <w:gridSpan w:val="2"/>
          </w:tcPr>
          <w:p w14:paraId="18CB0DAC" w14:textId="2B03457E" w:rsidR="00312957" w:rsidRPr="00B14F41" w:rsidRDefault="00312957" w:rsidP="00312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29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CB51BF">
              <w:rPr>
                <w:rFonts w:asciiTheme="majorBidi" w:hAnsiTheme="majorBidi" w:cstheme="majorBidi"/>
                <w:sz w:val="30"/>
                <w:szCs w:val="30"/>
              </w:rPr>
              <w:t>13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97648">
              <w:rPr>
                <w:rFonts w:asciiTheme="majorBidi" w:hAnsiTheme="majorBidi" w:cstheme="majorBidi"/>
                <w:sz w:val="30"/>
                <w:szCs w:val="30"/>
              </w:rPr>
              <w:t>77</w:t>
            </w:r>
            <w:r w:rsidRPr="00CB51BF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312957" w:rsidRPr="00CE726B" w14:paraId="15B2F2CE" w14:textId="77777777" w:rsidTr="000F354B">
        <w:tblPrEx>
          <w:tblLook w:val="04A0" w:firstRow="1" w:lastRow="0" w:firstColumn="1" w:lastColumn="0" w:noHBand="0" w:noVBand="1"/>
        </w:tblPrEx>
        <w:trPr>
          <w:tblHeader/>
        </w:trPr>
        <w:tc>
          <w:tcPr>
            <w:tcW w:w="6086" w:type="dxa"/>
            <w:gridSpan w:val="2"/>
          </w:tcPr>
          <w:p w14:paraId="793D2B09" w14:textId="01C55D26" w:rsidR="00312957" w:rsidRPr="00B64833" w:rsidRDefault="00312957" w:rsidP="00BA1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12957">
              <w:rPr>
                <w:rFonts w:asciiTheme="majorBidi" w:hAnsiTheme="majorBidi"/>
                <w:sz w:val="30"/>
                <w:szCs w:val="30"/>
                <w:cs/>
              </w:rPr>
              <w:t>บริษัท ดุสิต แมนเนจเม้นท์ จำกัด</w:t>
            </w:r>
          </w:p>
        </w:tc>
        <w:tc>
          <w:tcPr>
            <w:tcW w:w="1405" w:type="dxa"/>
            <w:gridSpan w:val="2"/>
            <w:shd w:val="clear" w:color="auto" w:fill="auto"/>
          </w:tcPr>
          <w:p w14:paraId="3AA8FC85" w14:textId="77777777" w:rsidR="00312957" w:rsidRPr="003D2290" w:rsidRDefault="00312957" w:rsidP="00BA1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29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261" w:type="dxa"/>
          </w:tcPr>
          <w:p w14:paraId="7FEC44B7" w14:textId="77777777" w:rsidR="00312957" w:rsidRPr="00B14F41" w:rsidRDefault="00312957" w:rsidP="00BA1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right="29"/>
              <w:rPr>
                <w:rFonts w:asciiTheme="majorBidi" w:hAnsiTheme="majorBidi" w:cstheme="majorBidi"/>
                <w:color w:val="FF0000"/>
                <w:sz w:val="30"/>
                <w:szCs w:val="30"/>
                <w:lang w:bidi="ar-SA"/>
              </w:rPr>
            </w:pPr>
          </w:p>
        </w:tc>
        <w:tc>
          <w:tcPr>
            <w:tcW w:w="1298" w:type="dxa"/>
            <w:gridSpan w:val="2"/>
          </w:tcPr>
          <w:p w14:paraId="26152ED9" w14:textId="77777777" w:rsidR="00312957" w:rsidRPr="00B14F41" w:rsidRDefault="00312957" w:rsidP="00BA1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29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</w:tr>
      <w:tr w:rsidR="00312957" w:rsidRPr="00CE726B" w14:paraId="3C1B7922" w14:textId="77777777" w:rsidTr="000F354B">
        <w:tblPrEx>
          <w:tblLook w:val="04A0" w:firstRow="1" w:lastRow="0" w:firstColumn="1" w:lastColumn="0" w:noHBand="0" w:noVBand="1"/>
        </w:tblPrEx>
        <w:trPr>
          <w:tblHeader/>
        </w:trPr>
        <w:tc>
          <w:tcPr>
            <w:tcW w:w="6086" w:type="dxa"/>
            <w:gridSpan w:val="2"/>
          </w:tcPr>
          <w:p w14:paraId="41D45148" w14:textId="1C64F6FB" w:rsidR="00312957" w:rsidRPr="00312957" w:rsidRDefault="00480EA9" w:rsidP="00312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 xml:space="preserve">   </w:t>
            </w:r>
            <w:r w:rsidR="00312957" w:rsidRPr="00312957">
              <w:rPr>
                <w:rFonts w:asciiTheme="majorBidi" w:hAnsiTheme="majorBidi"/>
                <w:sz w:val="30"/>
                <w:szCs w:val="30"/>
                <w:cs/>
              </w:rPr>
              <w:t>ลูกหนี้ค่าเช่าและลูกหนี้อื่น</w:t>
            </w:r>
          </w:p>
        </w:tc>
        <w:tc>
          <w:tcPr>
            <w:tcW w:w="1405" w:type="dxa"/>
            <w:gridSpan w:val="2"/>
            <w:shd w:val="clear" w:color="auto" w:fill="auto"/>
          </w:tcPr>
          <w:p w14:paraId="093EFF77" w14:textId="43FC2F56" w:rsidR="00312957" w:rsidRPr="003D2290" w:rsidRDefault="00312957" w:rsidP="00312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29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3D2290">
              <w:rPr>
                <w:rFonts w:asciiTheme="majorBidi" w:hAnsiTheme="majorBidi" w:cstheme="majorBidi"/>
                <w:sz w:val="30"/>
                <w:szCs w:val="30"/>
              </w:rPr>
              <w:t>43,009</w:t>
            </w:r>
          </w:p>
        </w:tc>
        <w:tc>
          <w:tcPr>
            <w:tcW w:w="261" w:type="dxa"/>
          </w:tcPr>
          <w:p w14:paraId="50DB3692" w14:textId="77777777" w:rsidR="00312957" w:rsidRPr="00B14F41" w:rsidRDefault="00312957" w:rsidP="00312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right="29"/>
              <w:rPr>
                <w:rFonts w:asciiTheme="majorBidi" w:hAnsiTheme="majorBidi" w:cstheme="majorBidi"/>
                <w:color w:val="FF0000"/>
                <w:sz w:val="30"/>
                <w:szCs w:val="30"/>
                <w:lang w:bidi="ar-SA"/>
              </w:rPr>
            </w:pPr>
          </w:p>
        </w:tc>
        <w:tc>
          <w:tcPr>
            <w:tcW w:w="1298" w:type="dxa"/>
            <w:gridSpan w:val="2"/>
          </w:tcPr>
          <w:p w14:paraId="04C95DAD" w14:textId="3CB0D6FA" w:rsidR="00312957" w:rsidRPr="00B14F41" w:rsidRDefault="00312957" w:rsidP="00312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29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CB51BF">
              <w:rPr>
                <w:rFonts w:asciiTheme="majorBidi" w:hAnsiTheme="majorBidi" w:cstheme="majorBidi" w:hint="cs"/>
                <w:sz w:val="30"/>
                <w:szCs w:val="30"/>
              </w:rPr>
              <w:t>24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B51BF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297648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Pr="00CB51BF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312957" w:rsidRPr="00CE726B" w14:paraId="79C8901A" w14:textId="77777777" w:rsidTr="000F354B">
        <w:tblPrEx>
          <w:tblLook w:val="04A0" w:firstRow="1" w:lastRow="0" w:firstColumn="1" w:lastColumn="0" w:noHBand="0" w:noVBand="1"/>
        </w:tblPrEx>
        <w:trPr>
          <w:tblHeader/>
        </w:trPr>
        <w:tc>
          <w:tcPr>
            <w:tcW w:w="6086" w:type="dxa"/>
            <w:gridSpan w:val="2"/>
          </w:tcPr>
          <w:p w14:paraId="0502EB8A" w14:textId="45673A4C" w:rsidR="00312957" w:rsidRPr="00312957" w:rsidRDefault="00480EA9" w:rsidP="00312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 xml:space="preserve">   </w:t>
            </w:r>
            <w:r w:rsidR="00312957" w:rsidRPr="00312957">
              <w:rPr>
                <w:rFonts w:asciiTheme="majorBidi" w:hAnsiTheme="majorBidi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405" w:type="dxa"/>
            <w:gridSpan w:val="2"/>
            <w:shd w:val="clear" w:color="auto" w:fill="auto"/>
          </w:tcPr>
          <w:p w14:paraId="5C12CCF8" w14:textId="43FDE114" w:rsidR="00312957" w:rsidRPr="003D2290" w:rsidRDefault="00312957" w:rsidP="00312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29"/>
              <w:rPr>
                <w:rFonts w:asciiTheme="majorBidi" w:hAnsiTheme="majorBidi" w:cstheme="majorBidi"/>
                <w:sz w:val="30"/>
                <w:szCs w:val="30"/>
              </w:rPr>
            </w:pPr>
            <w:r w:rsidRPr="003D229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1" w:type="dxa"/>
          </w:tcPr>
          <w:p w14:paraId="584E3D01" w14:textId="77777777" w:rsidR="00312957" w:rsidRPr="00B14F41" w:rsidRDefault="00312957" w:rsidP="00312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right="29"/>
              <w:rPr>
                <w:rFonts w:asciiTheme="majorBidi" w:hAnsiTheme="majorBidi" w:cstheme="majorBidi"/>
                <w:color w:val="FF0000"/>
                <w:sz w:val="30"/>
                <w:szCs w:val="30"/>
                <w:lang w:bidi="ar-SA"/>
              </w:rPr>
            </w:pPr>
          </w:p>
        </w:tc>
        <w:tc>
          <w:tcPr>
            <w:tcW w:w="1298" w:type="dxa"/>
            <w:gridSpan w:val="2"/>
          </w:tcPr>
          <w:p w14:paraId="4C873351" w14:textId="7DB09068" w:rsidR="00312957" w:rsidRPr="00B14F41" w:rsidRDefault="00312957" w:rsidP="00312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29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CB51BF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97648">
              <w:rPr>
                <w:rFonts w:asciiTheme="majorBidi" w:hAnsiTheme="majorBidi" w:cstheme="majorBidi"/>
                <w:sz w:val="30"/>
                <w:szCs w:val="30"/>
              </w:rPr>
              <w:t>77</w:t>
            </w:r>
            <w:r w:rsidRPr="00CB51BF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312957" w:rsidRPr="00CE726B" w14:paraId="3FDBB1FB" w14:textId="77777777" w:rsidTr="000F354B">
        <w:tblPrEx>
          <w:tblLook w:val="04A0" w:firstRow="1" w:lastRow="0" w:firstColumn="1" w:lastColumn="0" w:noHBand="0" w:noVBand="1"/>
        </w:tblPrEx>
        <w:trPr>
          <w:tblHeader/>
        </w:trPr>
        <w:tc>
          <w:tcPr>
            <w:tcW w:w="6086" w:type="dxa"/>
            <w:gridSpan w:val="2"/>
          </w:tcPr>
          <w:p w14:paraId="436EA3B6" w14:textId="616E426D" w:rsidR="00312957" w:rsidRPr="00B64833" w:rsidRDefault="00312957" w:rsidP="00BA1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6483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ดุสิต มัลดีฟส์ แมนเนจเม้นท์ จำกัด</w:t>
            </w:r>
          </w:p>
        </w:tc>
        <w:tc>
          <w:tcPr>
            <w:tcW w:w="1405" w:type="dxa"/>
            <w:gridSpan w:val="2"/>
            <w:shd w:val="clear" w:color="auto" w:fill="auto"/>
          </w:tcPr>
          <w:p w14:paraId="068B6712" w14:textId="77777777" w:rsidR="00312957" w:rsidRPr="003D2290" w:rsidRDefault="00312957" w:rsidP="00BA1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" w:type="dxa"/>
          </w:tcPr>
          <w:p w14:paraId="2CFDCADF" w14:textId="77777777" w:rsidR="00312957" w:rsidRPr="00B14F41" w:rsidRDefault="00312957" w:rsidP="00BA1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right="29"/>
              <w:rPr>
                <w:rFonts w:asciiTheme="majorBidi" w:hAnsiTheme="majorBidi" w:cstheme="majorBidi"/>
                <w:color w:val="FF0000"/>
                <w:sz w:val="30"/>
                <w:szCs w:val="30"/>
                <w:lang w:bidi="ar-SA"/>
              </w:rPr>
            </w:pPr>
          </w:p>
        </w:tc>
        <w:tc>
          <w:tcPr>
            <w:tcW w:w="1298" w:type="dxa"/>
            <w:gridSpan w:val="2"/>
          </w:tcPr>
          <w:p w14:paraId="1F5CA2BB" w14:textId="77777777" w:rsidR="00312957" w:rsidRPr="00CB51BF" w:rsidRDefault="00312957" w:rsidP="00BA1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12957" w:rsidRPr="00CE726B" w14:paraId="0E1D5EA0" w14:textId="77777777" w:rsidTr="000F354B">
        <w:tblPrEx>
          <w:tblLook w:val="04A0" w:firstRow="1" w:lastRow="0" w:firstColumn="1" w:lastColumn="0" w:noHBand="0" w:noVBand="1"/>
        </w:tblPrEx>
        <w:trPr>
          <w:tblHeader/>
        </w:trPr>
        <w:tc>
          <w:tcPr>
            <w:tcW w:w="6086" w:type="dxa"/>
            <w:gridSpan w:val="2"/>
          </w:tcPr>
          <w:p w14:paraId="3C7A22EE" w14:textId="51963CB7" w:rsidR="00312957" w:rsidRPr="00B64833" w:rsidRDefault="00480EA9" w:rsidP="00312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 xml:space="preserve">   </w:t>
            </w:r>
            <w:r w:rsidR="00312957" w:rsidRPr="00312957">
              <w:rPr>
                <w:rFonts w:asciiTheme="majorBidi" w:hAnsiTheme="majorBidi"/>
                <w:sz w:val="30"/>
                <w:szCs w:val="30"/>
                <w:cs/>
              </w:rPr>
              <w:t>ลูกหนี้ค่าเช่าและลูกหนี้อื่น</w:t>
            </w:r>
          </w:p>
        </w:tc>
        <w:tc>
          <w:tcPr>
            <w:tcW w:w="1405" w:type="dxa"/>
            <w:gridSpan w:val="2"/>
            <w:shd w:val="clear" w:color="auto" w:fill="auto"/>
          </w:tcPr>
          <w:p w14:paraId="349ADAD1" w14:textId="78C5A0D3" w:rsidR="00312957" w:rsidRPr="003D2290" w:rsidRDefault="00312957" w:rsidP="00312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29"/>
              <w:rPr>
                <w:rFonts w:asciiTheme="majorBidi" w:hAnsiTheme="majorBidi" w:cstheme="majorBidi"/>
                <w:sz w:val="30"/>
                <w:szCs w:val="30"/>
              </w:rPr>
            </w:pPr>
            <w:r w:rsidRPr="003D2290">
              <w:rPr>
                <w:rFonts w:asciiTheme="majorBidi" w:hAnsiTheme="majorBidi" w:cstheme="majorBidi"/>
                <w:sz w:val="30"/>
                <w:szCs w:val="30"/>
              </w:rPr>
              <w:t>50,126</w:t>
            </w:r>
          </w:p>
        </w:tc>
        <w:tc>
          <w:tcPr>
            <w:tcW w:w="261" w:type="dxa"/>
          </w:tcPr>
          <w:p w14:paraId="33C957B2" w14:textId="77777777" w:rsidR="00312957" w:rsidRPr="00B14F41" w:rsidRDefault="00312957" w:rsidP="00312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right="29"/>
              <w:rPr>
                <w:rFonts w:asciiTheme="majorBidi" w:hAnsiTheme="majorBidi" w:cstheme="majorBidi"/>
                <w:color w:val="FF0000"/>
                <w:sz w:val="30"/>
                <w:szCs w:val="30"/>
                <w:lang w:bidi="ar-SA"/>
              </w:rPr>
            </w:pPr>
          </w:p>
        </w:tc>
        <w:tc>
          <w:tcPr>
            <w:tcW w:w="1298" w:type="dxa"/>
            <w:gridSpan w:val="2"/>
          </w:tcPr>
          <w:p w14:paraId="4E36245A" w14:textId="50B7C1DA" w:rsidR="00312957" w:rsidRPr="00CB51BF" w:rsidRDefault="00312957" w:rsidP="00312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29"/>
              <w:rPr>
                <w:rFonts w:asciiTheme="majorBidi" w:hAnsiTheme="majorBidi" w:cstheme="majorBidi"/>
                <w:sz w:val="30"/>
                <w:szCs w:val="30"/>
              </w:rPr>
            </w:pPr>
            <w:r w:rsidRPr="00CB51BF">
              <w:rPr>
                <w:rFonts w:asciiTheme="majorBidi" w:hAnsiTheme="majorBidi" w:cstheme="majorBidi"/>
                <w:sz w:val="30"/>
                <w:szCs w:val="30"/>
              </w:rPr>
              <w:t>13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B51BF">
              <w:rPr>
                <w:rFonts w:asciiTheme="majorBidi" w:hAnsiTheme="majorBidi" w:cstheme="majorBidi"/>
                <w:sz w:val="30"/>
                <w:szCs w:val="30"/>
              </w:rPr>
              <w:t>66</w:t>
            </w:r>
            <w:r w:rsidRPr="00297648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312957" w:rsidRPr="00CE726B" w14:paraId="3675A32D" w14:textId="77777777" w:rsidTr="000F354B">
        <w:tblPrEx>
          <w:tblLook w:val="04A0" w:firstRow="1" w:lastRow="0" w:firstColumn="1" w:lastColumn="0" w:noHBand="0" w:noVBand="1"/>
        </w:tblPrEx>
        <w:trPr>
          <w:tblHeader/>
        </w:trPr>
        <w:tc>
          <w:tcPr>
            <w:tcW w:w="6086" w:type="dxa"/>
            <w:gridSpan w:val="2"/>
          </w:tcPr>
          <w:p w14:paraId="1E4D21F2" w14:textId="2EDD61F3" w:rsidR="00312957" w:rsidRPr="00B64833" w:rsidRDefault="00480EA9" w:rsidP="00312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 xml:space="preserve">   </w:t>
            </w:r>
            <w:r w:rsidR="00312957" w:rsidRPr="00312957">
              <w:rPr>
                <w:rFonts w:asciiTheme="majorBidi" w:hAnsiTheme="majorBidi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405" w:type="dxa"/>
            <w:gridSpan w:val="2"/>
            <w:shd w:val="clear" w:color="auto" w:fill="auto"/>
          </w:tcPr>
          <w:p w14:paraId="101BF4FE" w14:textId="594C128E" w:rsidR="00312957" w:rsidRPr="003D2290" w:rsidRDefault="00312957" w:rsidP="00312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2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D229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1" w:type="dxa"/>
          </w:tcPr>
          <w:p w14:paraId="1B9270F8" w14:textId="77777777" w:rsidR="00312957" w:rsidRPr="00B14F41" w:rsidRDefault="00312957" w:rsidP="00312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right="29"/>
              <w:rPr>
                <w:rFonts w:asciiTheme="majorBidi" w:hAnsiTheme="majorBidi" w:cstheme="majorBidi"/>
                <w:color w:val="FF0000"/>
                <w:sz w:val="30"/>
                <w:szCs w:val="30"/>
                <w:lang w:bidi="ar-SA"/>
              </w:rPr>
            </w:pPr>
          </w:p>
        </w:tc>
        <w:tc>
          <w:tcPr>
            <w:tcW w:w="1298" w:type="dxa"/>
            <w:gridSpan w:val="2"/>
          </w:tcPr>
          <w:p w14:paraId="5C049283" w14:textId="5670AFFF" w:rsidR="00312957" w:rsidRPr="00B14F41" w:rsidRDefault="00312957" w:rsidP="00312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29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CB51BF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297648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</w:tbl>
    <w:p w14:paraId="4E40B3F9" w14:textId="11271DDC" w:rsidR="00BD7E46" w:rsidRDefault="00BD7E46"/>
    <w:tbl>
      <w:tblPr>
        <w:tblW w:w="905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086"/>
        <w:gridCol w:w="1405"/>
        <w:gridCol w:w="261"/>
        <w:gridCol w:w="1298"/>
      </w:tblGrid>
      <w:tr w:rsidR="00BD7E46" w:rsidRPr="00CE726B" w14:paraId="15F91C4C" w14:textId="77777777" w:rsidTr="00BD7E46">
        <w:trPr>
          <w:tblHeader/>
        </w:trPr>
        <w:tc>
          <w:tcPr>
            <w:tcW w:w="6086" w:type="dxa"/>
          </w:tcPr>
          <w:p w14:paraId="3E2E137A" w14:textId="77777777" w:rsidR="00BD7E46" w:rsidRPr="00BD7E46" w:rsidRDefault="00BD7E46" w:rsidP="008E3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</w:pPr>
            <w:r w:rsidRPr="00BD7E46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 xml:space="preserve">ยอดคงเหลือกับบุคคลหรือกิจการที่เกี่ยวข้องกัน ณ วันที่ </w:t>
            </w:r>
            <w:r w:rsidRPr="00BD7E46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BD7E46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05" w:type="dxa"/>
            <w:shd w:val="clear" w:color="auto" w:fill="auto"/>
          </w:tcPr>
          <w:p w14:paraId="08ADFB73" w14:textId="77777777" w:rsidR="00BD7E46" w:rsidRPr="00B14F41" w:rsidRDefault="00BD7E46" w:rsidP="00BD7E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29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CB51BF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bidi="ar-SA"/>
              </w:rPr>
              <w:t>4</w:t>
            </w:r>
          </w:p>
        </w:tc>
        <w:tc>
          <w:tcPr>
            <w:tcW w:w="261" w:type="dxa"/>
          </w:tcPr>
          <w:p w14:paraId="1594333C" w14:textId="77777777" w:rsidR="00BD7E46" w:rsidRPr="00BD7E46" w:rsidRDefault="00BD7E46" w:rsidP="00BD7E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right="29"/>
              <w:rPr>
                <w:rFonts w:asciiTheme="majorBidi" w:hAnsiTheme="majorBidi" w:cstheme="majorBidi"/>
                <w:color w:val="FF0000"/>
                <w:sz w:val="30"/>
                <w:szCs w:val="30"/>
                <w:lang w:bidi="ar-SA"/>
              </w:rPr>
            </w:pPr>
          </w:p>
        </w:tc>
        <w:tc>
          <w:tcPr>
            <w:tcW w:w="1298" w:type="dxa"/>
          </w:tcPr>
          <w:p w14:paraId="717E5112" w14:textId="77777777" w:rsidR="00BD7E46" w:rsidRPr="00B14F41" w:rsidRDefault="00BD7E46" w:rsidP="00BD7E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29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CB51BF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bidi="ar-SA"/>
              </w:rPr>
              <w:t>3</w:t>
            </w:r>
          </w:p>
        </w:tc>
      </w:tr>
      <w:tr w:rsidR="00BD7E46" w:rsidRPr="00CE726B" w14:paraId="4D014AE0" w14:textId="77777777" w:rsidTr="008E3283">
        <w:trPr>
          <w:tblHeader/>
        </w:trPr>
        <w:tc>
          <w:tcPr>
            <w:tcW w:w="6086" w:type="dxa"/>
          </w:tcPr>
          <w:p w14:paraId="10BF53B9" w14:textId="77777777" w:rsidR="00BD7E46" w:rsidRPr="00B14F41" w:rsidRDefault="00BD7E46" w:rsidP="008E3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2964" w:type="dxa"/>
            <w:gridSpan w:val="3"/>
          </w:tcPr>
          <w:p w14:paraId="16FB97F5" w14:textId="555AE039" w:rsidR="00BD7E46" w:rsidRPr="00B14F41" w:rsidRDefault="00BD7E46" w:rsidP="008E3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lang w:bidi="ar-SA"/>
              </w:rPr>
              <w:t xml:space="preserve">        </w:t>
            </w:r>
            <w:r w:rsidRPr="00B14F41">
              <w:rPr>
                <w:rFonts w:asciiTheme="majorBidi" w:hAnsiTheme="majorBidi" w:cstheme="majorBidi"/>
                <w:i/>
                <w:iCs/>
                <w:sz w:val="30"/>
                <w:szCs w:val="30"/>
                <w:lang w:bidi="ar-SA"/>
              </w:rPr>
              <w:t>(</w:t>
            </w:r>
            <w:r w:rsidRPr="00B6483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B14F4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312957" w:rsidRPr="00CE726B" w14:paraId="3E576550" w14:textId="77777777" w:rsidTr="000F354B">
        <w:trPr>
          <w:tblHeader/>
        </w:trPr>
        <w:tc>
          <w:tcPr>
            <w:tcW w:w="6086" w:type="dxa"/>
          </w:tcPr>
          <w:p w14:paraId="47AAED54" w14:textId="2444B52C" w:rsidR="00312957" w:rsidRPr="00B64833" w:rsidRDefault="00312957" w:rsidP="00BA1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12957">
              <w:rPr>
                <w:rFonts w:asciiTheme="majorBidi" w:hAnsiTheme="majorBidi"/>
                <w:sz w:val="30"/>
                <w:szCs w:val="30"/>
                <w:cs/>
              </w:rPr>
              <w:t>บริษัท ดุสิตธานี พร็อพเพอร์ตี้ส์ รีท จำกัด</w:t>
            </w:r>
          </w:p>
        </w:tc>
        <w:tc>
          <w:tcPr>
            <w:tcW w:w="1405" w:type="dxa"/>
            <w:shd w:val="clear" w:color="auto" w:fill="auto"/>
          </w:tcPr>
          <w:p w14:paraId="035F9234" w14:textId="77777777" w:rsidR="00312957" w:rsidRPr="003D2290" w:rsidRDefault="00312957" w:rsidP="00BA1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29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261" w:type="dxa"/>
          </w:tcPr>
          <w:p w14:paraId="047878DC" w14:textId="77777777" w:rsidR="00312957" w:rsidRPr="00B14F41" w:rsidRDefault="00312957" w:rsidP="00BA1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right="29"/>
              <w:rPr>
                <w:rFonts w:asciiTheme="majorBidi" w:hAnsiTheme="majorBidi" w:cstheme="majorBidi"/>
                <w:color w:val="FF0000"/>
                <w:sz w:val="30"/>
                <w:szCs w:val="30"/>
                <w:lang w:bidi="ar-SA"/>
              </w:rPr>
            </w:pPr>
          </w:p>
        </w:tc>
        <w:tc>
          <w:tcPr>
            <w:tcW w:w="1298" w:type="dxa"/>
          </w:tcPr>
          <w:p w14:paraId="1CC14A98" w14:textId="77777777" w:rsidR="00312957" w:rsidRPr="00B14F41" w:rsidRDefault="00312957" w:rsidP="00BA1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29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</w:tr>
      <w:tr w:rsidR="00312957" w:rsidRPr="00CE726B" w14:paraId="6D0816CC" w14:textId="77777777" w:rsidTr="000F354B">
        <w:trPr>
          <w:tblHeader/>
        </w:trPr>
        <w:tc>
          <w:tcPr>
            <w:tcW w:w="6086" w:type="dxa"/>
          </w:tcPr>
          <w:p w14:paraId="530A6D4E" w14:textId="7F5DB9E4" w:rsidR="00312957" w:rsidRPr="00312957" w:rsidRDefault="00480EA9" w:rsidP="00312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="00312957" w:rsidRPr="00312957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ค่าใช้จ่ายรอการตัดบัญชี</w:t>
            </w:r>
          </w:p>
        </w:tc>
        <w:tc>
          <w:tcPr>
            <w:tcW w:w="1405" w:type="dxa"/>
            <w:shd w:val="clear" w:color="auto" w:fill="auto"/>
          </w:tcPr>
          <w:p w14:paraId="52103C0D" w14:textId="03472C12" w:rsidR="00312957" w:rsidRPr="003D2290" w:rsidRDefault="00312957" w:rsidP="00312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29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3D2290">
              <w:rPr>
                <w:rFonts w:asciiTheme="majorBidi" w:hAnsiTheme="majorBidi" w:cstheme="majorBidi"/>
                <w:sz w:val="30"/>
                <w:szCs w:val="30"/>
              </w:rPr>
              <w:t>9,696</w:t>
            </w:r>
          </w:p>
        </w:tc>
        <w:tc>
          <w:tcPr>
            <w:tcW w:w="261" w:type="dxa"/>
          </w:tcPr>
          <w:p w14:paraId="53DC9C15" w14:textId="77777777" w:rsidR="00312957" w:rsidRPr="00B14F41" w:rsidRDefault="00312957" w:rsidP="00312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right="29"/>
              <w:rPr>
                <w:rFonts w:asciiTheme="majorBidi" w:hAnsiTheme="majorBidi" w:cstheme="majorBidi"/>
                <w:color w:val="FF0000"/>
                <w:sz w:val="30"/>
                <w:szCs w:val="30"/>
                <w:lang w:bidi="ar-SA"/>
              </w:rPr>
            </w:pPr>
          </w:p>
        </w:tc>
        <w:tc>
          <w:tcPr>
            <w:tcW w:w="1298" w:type="dxa"/>
          </w:tcPr>
          <w:p w14:paraId="515CB7E8" w14:textId="5C7269F5" w:rsidR="00312957" w:rsidRPr="00B14F41" w:rsidRDefault="00312957" w:rsidP="00312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29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CB51BF">
              <w:rPr>
                <w:rFonts w:asciiTheme="majorBidi" w:hAnsiTheme="majorBidi" w:cstheme="majorBidi"/>
                <w:sz w:val="30"/>
                <w:szCs w:val="30"/>
              </w:rPr>
              <w:t>13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B51BF">
              <w:rPr>
                <w:rFonts w:asciiTheme="majorBidi" w:hAnsiTheme="majorBidi" w:cstheme="majorBidi"/>
                <w:sz w:val="30"/>
                <w:szCs w:val="30"/>
              </w:rPr>
              <w:t>24</w:t>
            </w:r>
            <w:r w:rsidRPr="00297648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</w:tr>
      <w:tr w:rsidR="00312957" w:rsidRPr="00CE726B" w14:paraId="714A30CE" w14:textId="77777777" w:rsidTr="000F354B">
        <w:trPr>
          <w:tblHeader/>
        </w:trPr>
        <w:tc>
          <w:tcPr>
            <w:tcW w:w="6086" w:type="dxa"/>
          </w:tcPr>
          <w:p w14:paraId="6A5F6FF1" w14:textId="525135A2" w:rsidR="00312957" w:rsidRPr="00312957" w:rsidRDefault="00480EA9" w:rsidP="00312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="00312957" w:rsidRPr="00312957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405" w:type="dxa"/>
            <w:shd w:val="clear" w:color="auto" w:fill="auto"/>
          </w:tcPr>
          <w:p w14:paraId="6A5656AD" w14:textId="2786F856" w:rsidR="00312957" w:rsidRPr="003D2290" w:rsidRDefault="00312957" w:rsidP="00312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2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D2290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2,596</w:t>
            </w:r>
          </w:p>
        </w:tc>
        <w:tc>
          <w:tcPr>
            <w:tcW w:w="261" w:type="dxa"/>
          </w:tcPr>
          <w:p w14:paraId="0D481ACB" w14:textId="77777777" w:rsidR="00312957" w:rsidRPr="00B14F41" w:rsidRDefault="00312957" w:rsidP="00312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right="29"/>
              <w:rPr>
                <w:rFonts w:asciiTheme="majorBidi" w:hAnsiTheme="majorBidi" w:cstheme="majorBidi"/>
                <w:color w:val="FF0000"/>
                <w:sz w:val="30"/>
                <w:szCs w:val="30"/>
                <w:lang w:bidi="ar-SA"/>
              </w:rPr>
            </w:pPr>
          </w:p>
        </w:tc>
        <w:tc>
          <w:tcPr>
            <w:tcW w:w="1298" w:type="dxa"/>
          </w:tcPr>
          <w:p w14:paraId="22389F76" w14:textId="7FF1C21F" w:rsidR="00312957" w:rsidRPr="00B14F41" w:rsidRDefault="00312957" w:rsidP="00312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29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CB51BF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  <w:lang w:bidi="ar-SA"/>
              </w:rPr>
              <w:t>,</w:t>
            </w:r>
            <w:r w:rsidRPr="00CB51BF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4</w:t>
            </w:r>
            <w:r w:rsidRPr="00297648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0</w:t>
            </w:r>
            <w:r w:rsidRPr="00CB51BF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6</w:t>
            </w:r>
          </w:p>
        </w:tc>
      </w:tr>
      <w:tr w:rsidR="00312957" w:rsidRPr="00CE726B" w14:paraId="7E6D8125" w14:textId="77777777" w:rsidTr="000F354B">
        <w:trPr>
          <w:tblHeader/>
        </w:trPr>
        <w:tc>
          <w:tcPr>
            <w:tcW w:w="6086" w:type="dxa"/>
          </w:tcPr>
          <w:p w14:paraId="483446B8" w14:textId="1502662B" w:rsidR="00312957" w:rsidRPr="00B64833" w:rsidRDefault="00312957" w:rsidP="00312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6483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หลักทรัพย์จัดการกองทุน</w:t>
            </w:r>
            <w:r w:rsidRPr="00B14F4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B64833">
              <w:rPr>
                <w:rFonts w:asciiTheme="majorBidi" w:hAnsiTheme="majorBidi" w:cstheme="majorBidi"/>
                <w:sz w:val="30"/>
                <w:szCs w:val="30"/>
                <w:cs/>
              </w:rPr>
              <w:t>กรุงไทย จำกัด (มหาชน)</w:t>
            </w:r>
          </w:p>
        </w:tc>
        <w:tc>
          <w:tcPr>
            <w:tcW w:w="1405" w:type="dxa"/>
            <w:shd w:val="clear" w:color="auto" w:fill="auto"/>
          </w:tcPr>
          <w:p w14:paraId="1889E39A" w14:textId="77777777" w:rsidR="00312957" w:rsidRPr="003D2290" w:rsidRDefault="00312957" w:rsidP="00312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29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261" w:type="dxa"/>
          </w:tcPr>
          <w:p w14:paraId="7CED4DDA" w14:textId="77777777" w:rsidR="00312957" w:rsidRPr="00B14F41" w:rsidRDefault="00312957" w:rsidP="00312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right="29"/>
              <w:rPr>
                <w:rFonts w:asciiTheme="majorBidi" w:hAnsiTheme="majorBidi" w:cstheme="majorBidi"/>
                <w:color w:val="FF0000"/>
                <w:sz w:val="30"/>
                <w:szCs w:val="30"/>
                <w:lang w:bidi="ar-SA"/>
              </w:rPr>
            </w:pPr>
          </w:p>
        </w:tc>
        <w:tc>
          <w:tcPr>
            <w:tcW w:w="1298" w:type="dxa"/>
          </w:tcPr>
          <w:p w14:paraId="36D0AC44" w14:textId="77777777" w:rsidR="00312957" w:rsidRPr="00B14F41" w:rsidRDefault="00312957" w:rsidP="00312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29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</w:tr>
      <w:tr w:rsidR="00312957" w:rsidRPr="00CE726B" w14:paraId="2995449D" w14:textId="77777777" w:rsidTr="000F354B">
        <w:trPr>
          <w:tblHeader/>
        </w:trPr>
        <w:tc>
          <w:tcPr>
            <w:tcW w:w="6086" w:type="dxa"/>
          </w:tcPr>
          <w:p w14:paraId="7AE97725" w14:textId="54EE5683" w:rsidR="00312957" w:rsidRPr="00312957" w:rsidRDefault="00480EA9" w:rsidP="00312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="00312957" w:rsidRPr="00312957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405" w:type="dxa"/>
            <w:shd w:val="clear" w:color="auto" w:fill="auto"/>
          </w:tcPr>
          <w:p w14:paraId="698CCEBC" w14:textId="0A55C35C" w:rsidR="00312957" w:rsidRPr="003D2290" w:rsidRDefault="00312957" w:rsidP="00312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29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3D2290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1,659</w:t>
            </w:r>
          </w:p>
        </w:tc>
        <w:tc>
          <w:tcPr>
            <w:tcW w:w="261" w:type="dxa"/>
          </w:tcPr>
          <w:p w14:paraId="59E3EBB8" w14:textId="77777777" w:rsidR="00312957" w:rsidRPr="00B14F41" w:rsidRDefault="00312957" w:rsidP="00312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right="29"/>
              <w:rPr>
                <w:rFonts w:asciiTheme="majorBidi" w:hAnsiTheme="majorBidi" w:cstheme="majorBidi"/>
                <w:color w:val="FF0000"/>
                <w:sz w:val="30"/>
                <w:szCs w:val="30"/>
                <w:lang w:bidi="ar-SA"/>
              </w:rPr>
            </w:pPr>
          </w:p>
        </w:tc>
        <w:tc>
          <w:tcPr>
            <w:tcW w:w="1298" w:type="dxa"/>
          </w:tcPr>
          <w:p w14:paraId="17D6E17D" w14:textId="17345194" w:rsidR="00312957" w:rsidRPr="00B14F41" w:rsidRDefault="00312957" w:rsidP="00312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29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CB51BF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bidi="ar-SA"/>
              </w:rPr>
              <w:t>,</w:t>
            </w:r>
            <w:r w:rsidRPr="00CB51BF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53</w:t>
            </w:r>
            <w:r w:rsidRPr="00297648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7</w:t>
            </w:r>
          </w:p>
        </w:tc>
      </w:tr>
    </w:tbl>
    <w:p w14:paraId="5DCA5866" w14:textId="77777777" w:rsidR="00ED12E0" w:rsidRDefault="00ED12E0" w:rsidP="00ED12E0">
      <w:pPr>
        <w:tabs>
          <w:tab w:val="left" w:pos="540"/>
        </w:tabs>
        <w:spacing w:line="240" w:lineRule="auto"/>
        <w:ind w:left="547" w:right="-18"/>
        <w:jc w:val="thaiDistribute"/>
        <w:rPr>
          <w:rFonts w:asciiTheme="majorBidi" w:hAnsiTheme="majorBidi" w:cstheme="majorBidi"/>
          <w:sz w:val="30"/>
          <w:szCs w:val="30"/>
        </w:rPr>
      </w:pPr>
    </w:p>
    <w:p w14:paraId="36AE22FD" w14:textId="236488AF" w:rsidR="00ED12E0" w:rsidRPr="0045489C" w:rsidRDefault="00ED12E0" w:rsidP="00ED12E0">
      <w:pPr>
        <w:tabs>
          <w:tab w:val="clear" w:pos="227"/>
        </w:tabs>
        <w:ind w:left="567"/>
        <w:jc w:val="thaiDistribute"/>
        <w:rPr>
          <w:rFonts w:ascii="Angsana New" w:hAnsi="Angsana New"/>
          <w:sz w:val="30"/>
          <w:szCs w:val="30"/>
        </w:rPr>
      </w:pPr>
      <w:r w:rsidRPr="00B64833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45489C">
        <w:rPr>
          <w:rFonts w:ascii="Angsana New" w:hAnsi="Angsana New"/>
          <w:sz w:val="30"/>
          <w:szCs w:val="30"/>
        </w:rPr>
        <w:t xml:space="preserve">25 </w:t>
      </w:r>
      <w:r w:rsidRPr="00B64833">
        <w:rPr>
          <w:rFonts w:ascii="Angsana New" w:hAnsi="Angsana New"/>
          <w:sz w:val="30"/>
          <w:szCs w:val="30"/>
          <w:cs/>
        </w:rPr>
        <w:t xml:space="preserve">กันยายน </w:t>
      </w:r>
      <w:r w:rsidRPr="0045489C">
        <w:rPr>
          <w:rFonts w:ascii="Angsana New" w:hAnsi="Angsana New"/>
          <w:sz w:val="30"/>
          <w:szCs w:val="30"/>
        </w:rPr>
        <w:t>2562</w:t>
      </w:r>
      <w:r w:rsidRPr="00B64833">
        <w:rPr>
          <w:rFonts w:ascii="Angsana New" w:hAnsi="Angsana New"/>
          <w:sz w:val="30"/>
          <w:szCs w:val="30"/>
          <w:cs/>
        </w:rPr>
        <w:t xml:space="preserve"> และวันที่ </w:t>
      </w:r>
      <w:r w:rsidRPr="0045489C">
        <w:rPr>
          <w:rFonts w:ascii="Angsana New" w:hAnsi="Angsana New"/>
          <w:sz w:val="30"/>
          <w:szCs w:val="30"/>
        </w:rPr>
        <w:t xml:space="preserve">23 </w:t>
      </w:r>
      <w:r w:rsidRPr="00B64833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45489C">
        <w:rPr>
          <w:rFonts w:ascii="Angsana New" w:hAnsi="Angsana New"/>
          <w:sz w:val="30"/>
          <w:szCs w:val="30"/>
        </w:rPr>
        <w:t xml:space="preserve">2562 </w:t>
      </w:r>
      <w:r w:rsidRPr="00B64833">
        <w:rPr>
          <w:rFonts w:ascii="Angsana New" w:hAnsi="Angsana New"/>
          <w:sz w:val="30"/>
          <w:szCs w:val="30"/>
          <w:cs/>
        </w:rPr>
        <w:t xml:space="preserve">บริษัท ดุสิต มัลดีฟส์ อินเวสเม้นท์ จำกัด </w:t>
      </w:r>
      <w:r w:rsidRPr="0045489C">
        <w:rPr>
          <w:rFonts w:ascii="Angsana New" w:hAnsi="Angsana New"/>
          <w:sz w:val="30"/>
          <w:szCs w:val="30"/>
        </w:rPr>
        <w:t>(DMI)</w:t>
      </w:r>
      <w:r w:rsidRPr="00B64833">
        <w:rPr>
          <w:rFonts w:ascii="Angsana New" w:hAnsi="Angsana New"/>
          <w:sz w:val="30"/>
          <w:szCs w:val="30"/>
          <w:cs/>
        </w:rPr>
        <w:t xml:space="preserve"> ซึ่งเป็นบริษัทย่อยทางอ้อมของกองทรัสต์ ได้กู้ยืมเงินกับกองทรัสต์เป็นสกุลดอลล่าร์สหรัฐ จำนวน </w:t>
      </w:r>
      <w:r w:rsidRPr="0045489C">
        <w:rPr>
          <w:rFonts w:ascii="Angsana New" w:hAnsi="Angsana New"/>
          <w:sz w:val="30"/>
          <w:szCs w:val="30"/>
        </w:rPr>
        <w:t xml:space="preserve">77.73 </w:t>
      </w:r>
      <w:r w:rsidRPr="00B64833">
        <w:rPr>
          <w:rFonts w:ascii="Angsana New" w:hAnsi="Angsana New"/>
          <w:sz w:val="30"/>
          <w:szCs w:val="30"/>
          <w:cs/>
        </w:rPr>
        <w:t xml:space="preserve">ล้านดอลล่าร์สหรัฐ เพื่อใช้ในการซื้อทรัพย์สินและหนี้สินในโครงการโรงแรม ดุสิตธานี มัลดีฟส์ และใช้เป็นเงินทุนหมุนเวียน เงินกู้ยืมดังกล่าวมีอัตราดอกเบี้ยร้อยละ </w:t>
      </w:r>
      <w:r w:rsidRPr="0045489C">
        <w:rPr>
          <w:rFonts w:ascii="Angsana New" w:hAnsi="Angsana New"/>
          <w:sz w:val="30"/>
          <w:szCs w:val="30"/>
        </w:rPr>
        <w:t xml:space="preserve">3.5 </w:t>
      </w:r>
      <w:r w:rsidRPr="00B64833">
        <w:rPr>
          <w:rFonts w:ascii="Angsana New" w:hAnsi="Angsana New"/>
          <w:sz w:val="30"/>
          <w:szCs w:val="30"/>
          <w:cs/>
        </w:rPr>
        <w:t xml:space="preserve">ต่อปี และผู้ให้กู้สามารถปรับอัตราดอกเบี้ยได้เป็นครั้งคราว โดยเงินกู้ยืมจำนวน </w:t>
      </w:r>
      <w:r w:rsidRPr="0045489C">
        <w:rPr>
          <w:rFonts w:ascii="Angsana New" w:hAnsi="Angsana New"/>
          <w:sz w:val="30"/>
          <w:szCs w:val="30"/>
        </w:rPr>
        <w:t xml:space="preserve">51 </w:t>
      </w:r>
      <w:r w:rsidRPr="00B64833">
        <w:rPr>
          <w:rFonts w:ascii="Angsana New" w:hAnsi="Angsana New"/>
          <w:sz w:val="30"/>
          <w:szCs w:val="30"/>
          <w:cs/>
        </w:rPr>
        <w:t xml:space="preserve">ล้านดอลล่าร์สหรัฐ มีกำหนดจ่ายคืนในวันที่ </w:t>
      </w:r>
      <w:r w:rsidRPr="0045489C">
        <w:rPr>
          <w:rFonts w:ascii="Angsana New" w:hAnsi="Angsana New"/>
          <w:sz w:val="30"/>
          <w:szCs w:val="30"/>
        </w:rPr>
        <w:t>7</w:t>
      </w:r>
      <w:r w:rsidRPr="00B64833">
        <w:rPr>
          <w:rFonts w:ascii="Angsana New" w:hAnsi="Angsana New"/>
          <w:sz w:val="30"/>
          <w:szCs w:val="30"/>
          <w:cs/>
        </w:rPr>
        <w:t xml:space="preserve"> กันยายน </w:t>
      </w:r>
      <w:r w:rsidRPr="0045489C">
        <w:rPr>
          <w:rFonts w:ascii="Angsana New" w:hAnsi="Angsana New"/>
          <w:sz w:val="30"/>
          <w:szCs w:val="30"/>
        </w:rPr>
        <w:t>2602</w:t>
      </w:r>
      <w:r w:rsidRPr="00B64833">
        <w:rPr>
          <w:rFonts w:ascii="Angsana New" w:hAnsi="Angsana New"/>
          <w:sz w:val="30"/>
          <w:szCs w:val="30"/>
          <w:cs/>
        </w:rPr>
        <w:t xml:space="preserve"> และเงินกู้ยืมจำนวน </w:t>
      </w:r>
      <w:r w:rsidRPr="0045489C">
        <w:rPr>
          <w:rFonts w:ascii="Angsana New" w:hAnsi="Angsana New"/>
          <w:sz w:val="30"/>
          <w:szCs w:val="30"/>
        </w:rPr>
        <w:t>26.73</w:t>
      </w:r>
      <w:r w:rsidRPr="00B64833">
        <w:rPr>
          <w:rFonts w:ascii="Angsana New" w:hAnsi="Angsana New"/>
          <w:sz w:val="30"/>
          <w:szCs w:val="30"/>
          <w:cs/>
        </w:rPr>
        <w:t xml:space="preserve"> ล้าน</w:t>
      </w:r>
      <w:r w:rsidR="00D31040">
        <w:rPr>
          <w:rFonts w:ascii="Angsana New" w:hAnsi="Angsana New"/>
          <w:sz w:val="30"/>
          <w:szCs w:val="30"/>
          <w:cs/>
        </w:rPr>
        <w:br/>
      </w:r>
      <w:r w:rsidRPr="00B64833">
        <w:rPr>
          <w:rFonts w:ascii="Angsana New" w:hAnsi="Angsana New"/>
          <w:sz w:val="30"/>
          <w:szCs w:val="30"/>
          <w:cs/>
        </w:rPr>
        <w:t xml:space="preserve">ดอลล่าร์สหรัฐกำหนดชำระคืนบางส่วนหรือทั้งจำนวนเมื่อถูกทวงถามจากกองทรัสต์ ทั้งนี้ เมื่อวันที่ </w:t>
      </w:r>
      <w:r w:rsidRPr="0045489C">
        <w:rPr>
          <w:rFonts w:ascii="Angsana New" w:hAnsi="Angsana New"/>
          <w:sz w:val="30"/>
          <w:szCs w:val="30"/>
        </w:rPr>
        <w:t>3</w:t>
      </w:r>
      <w:r w:rsidRPr="00B64833">
        <w:rPr>
          <w:rFonts w:ascii="Angsana New" w:hAnsi="Angsana New"/>
          <w:sz w:val="30"/>
          <w:szCs w:val="30"/>
          <w:cs/>
        </w:rPr>
        <w:t xml:space="preserve"> กันยายน </w:t>
      </w:r>
      <w:r w:rsidRPr="0045489C">
        <w:rPr>
          <w:rFonts w:ascii="Angsana New" w:hAnsi="Angsana New"/>
          <w:sz w:val="30"/>
          <w:szCs w:val="30"/>
        </w:rPr>
        <w:t>2563</w:t>
      </w:r>
      <w:r w:rsidRPr="00B64833">
        <w:rPr>
          <w:rFonts w:ascii="Angsana New" w:hAnsi="Angsana New"/>
          <w:sz w:val="30"/>
          <w:szCs w:val="30"/>
        </w:rPr>
        <w:t xml:space="preserve"> </w:t>
      </w:r>
      <w:r w:rsidRPr="0045489C">
        <w:rPr>
          <w:rFonts w:ascii="Angsana New" w:hAnsi="Angsana New"/>
          <w:sz w:val="30"/>
          <w:szCs w:val="30"/>
        </w:rPr>
        <w:t xml:space="preserve"> DMI </w:t>
      </w:r>
      <w:r w:rsidRPr="00B64833">
        <w:rPr>
          <w:rFonts w:ascii="Angsana New" w:hAnsi="Angsana New"/>
          <w:sz w:val="30"/>
          <w:szCs w:val="30"/>
          <w:cs/>
        </w:rPr>
        <w:t xml:space="preserve">ได้จ่ายชำระคืนเงินกู้ยืมจำนวน </w:t>
      </w:r>
      <w:r w:rsidRPr="0045489C">
        <w:rPr>
          <w:rFonts w:ascii="Angsana New" w:hAnsi="Angsana New"/>
          <w:sz w:val="30"/>
          <w:szCs w:val="30"/>
        </w:rPr>
        <w:t xml:space="preserve">26.73 </w:t>
      </w:r>
      <w:r w:rsidRPr="00B64833">
        <w:rPr>
          <w:rFonts w:ascii="Angsana New" w:hAnsi="Angsana New"/>
          <w:sz w:val="30"/>
          <w:szCs w:val="30"/>
          <w:cs/>
        </w:rPr>
        <w:t xml:space="preserve">ล้านดอลล่าร์สหรัฐแล้ว นอกจากนี้ เมื่อวันที่ </w:t>
      </w:r>
      <w:r w:rsidRPr="0045489C">
        <w:rPr>
          <w:rFonts w:ascii="Angsana New" w:hAnsi="Angsana New"/>
          <w:sz w:val="30"/>
          <w:szCs w:val="30"/>
        </w:rPr>
        <w:t>22</w:t>
      </w:r>
      <w:r w:rsidRPr="00B64833">
        <w:rPr>
          <w:rFonts w:ascii="Angsana New" w:hAnsi="Angsana New"/>
          <w:sz w:val="30"/>
          <w:szCs w:val="30"/>
          <w:cs/>
        </w:rPr>
        <w:t xml:space="preserve"> กรกฎาคม </w:t>
      </w:r>
      <w:r w:rsidRPr="0045489C">
        <w:rPr>
          <w:rFonts w:ascii="Angsana New" w:hAnsi="Angsana New"/>
          <w:sz w:val="30"/>
          <w:szCs w:val="30"/>
        </w:rPr>
        <w:t>2564</w:t>
      </w:r>
      <w:r w:rsidRPr="00B64833">
        <w:rPr>
          <w:rFonts w:ascii="Angsana New" w:hAnsi="Angsana New"/>
          <w:sz w:val="30"/>
          <w:szCs w:val="30"/>
          <w:cs/>
        </w:rPr>
        <w:t xml:space="preserve"> คณะกรรมการบริษัทของผู้จัดการกองทรัสต์ได้มีมติอนุมัติให้แก้ไขสัญญาเงินกู้ยืมระหว่างกองทรัสต์กับ </w:t>
      </w:r>
      <w:r w:rsidRPr="0045489C">
        <w:rPr>
          <w:rFonts w:ascii="Angsana New" w:hAnsi="Angsana New"/>
          <w:sz w:val="30"/>
          <w:szCs w:val="30"/>
        </w:rPr>
        <w:t>DMI</w:t>
      </w:r>
      <w:r w:rsidRPr="00B64833">
        <w:rPr>
          <w:rFonts w:ascii="Angsana New" w:hAnsi="Angsana New"/>
          <w:sz w:val="30"/>
          <w:szCs w:val="30"/>
          <w:cs/>
        </w:rPr>
        <w:t xml:space="preserve"> โดยแก้ไขวันครบกำหนดชำระคืนเงินกู้ยืมระยะยาวจำนวน</w:t>
      </w:r>
      <w:r w:rsidRPr="00B64833">
        <w:rPr>
          <w:rFonts w:ascii="Angsana New" w:hAnsi="Angsana New" w:hint="cs"/>
          <w:sz w:val="30"/>
          <w:szCs w:val="30"/>
          <w:cs/>
        </w:rPr>
        <w:t xml:space="preserve"> </w:t>
      </w:r>
      <w:r w:rsidRPr="0045489C">
        <w:rPr>
          <w:rFonts w:ascii="Angsana New" w:hAnsi="Angsana New"/>
          <w:sz w:val="30"/>
          <w:szCs w:val="30"/>
        </w:rPr>
        <w:t xml:space="preserve">51 </w:t>
      </w:r>
      <w:r w:rsidRPr="00B64833">
        <w:rPr>
          <w:rFonts w:ascii="Angsana New" w:hAnsi="Angsana New"/>
          <w:sz w:val="30"/>
          <w:szCs w:val="30"/>
          <w:cs/>
        </w:rPr>
        <w:t xml:space="preserve">ล้านดอลล่าร์สหรัฐ โดยมีกำหนดชำระคืนภายใน </w:t>
      </w:r>
      <w:r w:rsidRPr="0045489C">
        <w:rPr>
          <w:rFonts w:ascii="Angsana New" w:hAnsi="Angsana New"/>
          <w:sz w:val="30"/>
          <w:szCs w:val="30"/>
        </w:rPr>
        <w:t>5</w:t>
      </w:r>
      <w:r w:rsidRPr="00B64833">
        <w:rPr>
          <w:rFonts w:ascii="Angsana New" w:hAnsi="Angsana New"/>
          <w:sz w:val="30"/>
          <w:szCs w:val="30"/>
          <w:cs/>
        </w:rPr>
        <w:t xml:space="preserve"> ปี นับจากวันที่เริ่มเปลี่ยนแปลงสัญญา และกำหนดอัตราดอกเบี้ยร้อยละ </w:t>
      </w:r>
      <w:r w:rsidRPr="0045489C">
        <w:rPr>
          <w:rFonts w:ascii="Angsana New" w:hAnsi="Angsana New"/>
          <w:sz w:val="30"/>
          <w:szCs w:val="30"/>
        </w:rPr>
        <w:t xml:space="preserve">5.4 </w:t>
      </w:r>
      <w:r w:rsidRPr="00B64833">
        <w:rPr>
          <w:rFonts w:ascii="Angsana New" w:hAnsi="Angsana New"/>
          <w:sz w:val="30"/>
          <w:szCs w:val="30"/>
          <w:cs/>
        </w:rPr>
        <w:t xml:space="preserve">ต่อปี เมื่อวันที่ </w:t>
      </w:r>
      <w:r>
        <w:rPr>
          <w:rFonts w:ascii="Angsana New" w:hAnsi="Angsana New"/>
          <w:sz w:val="30"/>
          <w:szCs w:val="30"/>
        </w:rPr>
        <w:t>13</w:t>
      </w:r>
      <w:r w:rsidRPr="00B64833">
        <w:rPr>
          <w:rFonts w:ascii="Angsana New" w:hAnsi="Angsana New"/>
          <w:sz w:val="30"/>
          <w:szCs w:val="30"/>
          <w:cs/>
        </w:rPr>
        <w:t xml:space="preserve"> สิงหาคม </w:t>
      </w:r>
      <w:r>
        <w:rPr>
          <w:rFonts w:ascii="Angsana New" w:hAnsi="Angsana New"/>
          <w:sz w:val="30"/>
          <w:szCs w:val="30"/>
        </w:rPr>
        <w:t>2564</w:t>
      </w:r>
      <w:r w:rsidRPr="00B64833">
        <w:rPr>
          <w:rFonts w:ascii="Angsana New" w:hAnsi="Angsana New"/>
          <w:sz w:val="30"/>
          <w:szCs w:val="30"/>
        </w:rPr>
        <w:t xml:space="preserve"> </w:t>
      </w:r>
      <w:r w:rsidRPr="0045489C">
        <w:rPr>
          <w:rFonts w:ascii="Angsana New" w:hAnsi="Angsana New"/>
          <w:sz w:val="30"/>
          <w:szCs w:val="30"/>
        </w:rPr>
        <w:t xml:space="preserve">DMI </w:t>
      </w:r>
      <w:r w:rsidRPr="00B64833">
        <w:rPr>
          <w:rFonts w:ascii="Angsana New" w:hAnsi="Angsana New"/>
          <w:sz w:val="30"/>
          <w:szCs w:val="30"/>
          <w:cs/>
        </w:rPr>
        <w:t xml:space="preserve">ได้จ่ายชำระเงินกู้ยืมจำนวน </w:t>
      </w:r>
      <w:r w:rsidRPr="0045489C">
        <w:rPr>
          <w:rFonts w:ascii="Angsana New" w:hAnsi="Angsana New"/>
          <w:sz w:val="30"/>
          <w:szCs w:val="30"/>
        </w:rPr>
        <w:t xml:space="preserve">2 </w:t>
      </w:r>
      <w:r w:rsidRPr="00B64833">
        <w:rPr>
          <w:rFonts w:ascii="Angsana New" w:hAnsi="Angsana New"/>
          <w:sz w:val="30"/>
          <w:szCs w:val="30"/>
          <w:cs/>
        </w:rPr>
        <w:t xml:space="preserve">ล้านดอลล่าร์สหรัฐ คงเหลือเงินกู้ยืมจำนวน </w:t>
      </w:r>
      <w:r w:rsidRPr="0045489C">
        <w:rPr>
          <w:rFonts w:ascii="Angsana New" w:hAnsi="Angsana New"/>
          <w:sz w:val="30"/>
          <w:szCs w:val="30"/>
        </w:rPr>
        <w:t xml:space="preserve">49 </w:t>
      </w:r>
      <w:r w:rsidRPr="00B64833">
        <w:rPr>
          <w:rFonts w:ascii="Angsana New" w:hAnsi="Angsana New"/>
          <w:sz w:val="30"/>
          <w:szCs w:val="30"/>
          <w:cs/>
        </w:rPr>
        <w:t xml:space="preserve">ล้านดอลล่าร์สหรัฐ ณ วันที่ </w:t>
      </w:r>
      <w:r w:rsidRPr="0045489C">
        <w:rPr>
          <w:rFonts w:ascii="Angsana New" w:hAnsi="Angsana New"/>
          <w:sz w:val="30"/>
          <w:szCs w:val="30"/>
        </w:rPr>
        <w:t>3</w:t>
      </w:r>
      <w:r w:rsidR="007600AB">
        <w:rPr>
          <w:rFonts w:ascii="Angsana New" w:hAnsi="Angsana New"/>
          <w:sz w:val="30"/>
          <w:szCs w:val="30"/>
        </w:rPr>
        <w:t>1</w:t>
      </w:r>
      <w:r w:rsidRPr="0045489C">
        <w:rPr>
          <w:rFonts w:ascii="Angsana New" w:hAnsi="Angsana New"/>
          <w:sz w:val="30"/>
          <w:szCs w:val="30"/>
        </w:rPr>
        <w:t xml:space="preserve"> </w:t>
      </w:r>
      <w:r w:rsidR="007600AB">
        <w:rPr>
          <w:rFonts w:ascii="Angsana New" w:hAnsi="Angsana New" w:hint="cs"/>
          <w:sz w:val="30"/>
          <w:szCs w:val="30"/>
          <w:cs/>
        </w:rPr>
        <w:t>ธันวาคม</w:t>
      </w:r>
      <w:r w:rsidRPr="00B64833">
        <w:rPr>
          <w:rFonts w:ascii="Angsana New" w:hAnsi="Angsana New"/>
          <w:sz w:val="30"/>
          <w:szCs w:val="30"/>
          <w:cs/>
        </w:rPr>
        <w:t xml:space="preserve"> </w:t>
      </w:r>
      <w:r w:rsidRPr="0045489C">
        <w:rPr>
          <w:rFonts w:ascii="Angsana New" w:hAnsi="Angsana New"/>
          <w:sz w:val="30"/>
          <w:szCs w:val="30"/>
        </w:rPr>
        <w:t>2564</w:t>
      </w:r>
    </w:p>
    <w:p w14:paraId="3C3532B1" w14:textId="77777777" w:rsidR="00661620" w:rsidRDefault="00661620" w:rsidP="00B6251F">
      <w:pPr>
        <w:tabs>
          <w:tab w:val="left" w:pos="540"/>
        </w:tabs>
        <w:spacing w:line="240" w:lineRule="auto"/>
        <w:ind w:right="-18"/>
        <w:jc w:val="thaiDistribute"/>
        <w:rPr>
          <w:rFonts w:asciiTheme="majorBidi" w:hAnsiTheme="majorBidi" w:cstheme="majorBidi"/>
          <w:sz w:val="30"/>
          <w:szCs w:val="30"/>
        </w:rPr>
      </w:pPr>
    </w:p>
    <w:p w14:paraId="57AA5E2F" w14:textId="1B1F83C3" w:rsidR="00ED12E0" w:rsidRPr="00B64833" w:rsidRDefault="00ED12E0" w:rsidP="00ED12E0">
      <w:pPr>
        <w:pStyle w:val="Heading8"/>
        <w:tabs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b w:val="0"/>
          <w:bCs w:val="0"/>
          <w:sz w:val="30"/>
          <w:szCs w:val="30"/>
          <w:cs/>
        </w:rPr>
      </w:pPr>
      <w:r w:rsidRPr="00CB51BF">
        <w:rPr>
          <w:rFonts w:asciiTheme="majorBidi" w:hAnsiTheme="majorBidi" w:cstheme="majorBidi"/>
          <w:sz w:val="30"/>
          <w:szCs w:val="30"/>
        </w:rPr>
        <w:t>1</w:t>
      </w:r>
      <w:r w:rsidR="00D563EA">
        <w:rPr>
          <w:rFonts w:asciiTheme="majorBidi" w:hAnsiTheme="majorBidi" w:cstheme="majorBidi"/>
          <w:sz w:val="30"/>
          <w:szCs w:val="30"/>
        </w:rPr>
        <w:t>5</w:t>
      </w:r>
      <w:r w:rsidRPr="00B64833">
        <w:rPr>
          <w:rFonts w:asciiTheme="majorBidi" w:hAnsiTheme="majorBidi" w:cstheme="majorBidi"/>
          <w:sz w:val="30"/>
          <w:szCs w:val="30"/>
        </w:rPr>
        <w:tab/>
      </w:r>
      <w:r w:rsidRPr="00B64833">
        <w:rPr>
          <w:rFonts w:asciiTheme="majorBidi" w:hAnsiTheme="majorBidi" w:cstheme="majorBidi"/>
          <w:sz w:val="30"/>
          <w:szCs w:val="30"/>
          <w:cs/>
        </w:rPr>
        <w:t>การแบ่งปันส่วนทุนให้ผู้ถือหน่วย</w:t>
      </w:r>
      <w:r w:rsidRPr="00B64833">
        <w:rPr>
          <w:rFonts w:asciiTheme="majorBidi" w:hAnsiTheme="majorBidi" w:cstheme="majorBidi" w:hint="cs"/>
          <w:sz w:val="30"/>
          <w:szCs w:val="30"/>
          <w:cs/>
        </w:rPr>
        <w:t>ทรัสต์</w:t>
      </w:r>
    </w:p>
    <w:p w14:paraId="3DEC08BE" w14:textId="77777777" w:rsidR="00ED12E0" w:rsidRPr="004F7EAB" w:rsidRDefault="00ED12E0" w:rsidP="00ED12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2318286F" w14:textId="77777777" w:rsidR="00ED12E0" w:rsidRPr="005C6E6C" w:rsidRDefault="00ED12E0" w:rsidP="00ED12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firstLine="540"/>
        <w:jc w:val="thaiDistribute"/>
        <w:rPr>
          <w:rFonts w:ascii="Angsana New" w:hAnsi="Angsana New"/>
          <w:sz w:val="30"/>
          <w:szCs w:val="30"/>
        </w:rPr>
      </w:pPr>
      <w:r w:rsidRPr="00B64833">
        <w:rPr>
          <w:rFonts w:ascii="Angsana New" w:hAnsi="Angsana New" w:hint="cs"/>
          <w:sz w:val="30"/>
          <w:szCs w:val="30"/>
          <w:cs/>
        </w:rPr>
        <w:t>กองทรัสต์มีนโยบายการจ่ายประโยชน์ตอบแทนแก่ผู้ถือหน่วยทรัสต์ ได้แก่</w:t>
      </w:r>
    </w:p>
    <w:p w14:paraId="70D3E1C5" w14:textId="77777777" w:rsidR="00ED12E0" w:rsidRDefault="00ED12E0" w:rsidP="00ED12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0B892C4B" w14:textId="77777777" w:rsidR="00ED12E0" w:rsidRPr="00ED1B5D" w:rsidRDefault="00ED12E0" w:rsidP="00ED12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hanging="450"/>
        <w:jc w:val="thaiDistribute"/>
        <w:rPr>
          <w:rFonts w:ascii="Angsana New" w:hAnsi="Angsana New"/>
          <w:sz w:val="30"/>
          <w:szCs w:val="30"/>
          <w:lang w:val="en-GB"/>
        </w:rPr>
      </w:pPr>
      <w:r w:rsidRPr="00CB51BF">
        <w:rPr>
          <w:rFonts w:ascii="Angsana New" w:hAnsi="Angsana New"/>
          <w:sz w:val="30"/>
          <w:szCs w:val="30"/>
        </w:rPr>
        <w:t>1</w:t>
      </w:r>
      <w:r>
        <w:rPr>
          <w:rFonts w:ascii="Angsana New" w:hAnsi="Angsana New"/>
          <w:sz w:val="30"/>
          <w:szCs w:val="30"/>
        </w:rPr>
        <w:t>5.</w:t>
      </w:r>
      <w:r w:rsidRPr="00CB51BF">
        <w:rPr>
          <w:rFonts w:ascii="Angsana New" w:hAnsi="Angsana New"/>
          <w:sz w:val="30"/>
          <w:szCs w:val="30"/>
        </w:rPr>
        <w:t>1</w:t>
      </w:r>
      <w:r w:rsidRPr="00B64833">
        <w:rPr>
          <w:rFonts w:ascii="Angsana New" w:hAnsi="Angsana New"/>
          <w:sz w:val="30"/>
          <w:szCs w:val="30"/>
        </w:rPr>
        <w:tab/>
      </w:r>
      <w:r w:rsidRPr="00B64833">
        <w:rPr>
          <w:rFonts w:ascii="Angsana New" w:hAnsi="Angsana New"/>
          <w:sz w:val="30"/>
          <w:szCs w:val="30"/>
          <w:cs/>
        </w:rPr>
        <w:t xml:space="preserve">ผู้จัดการกองทรัสต์จะจ่ายประโยชน์ตอบแทนให้แก่ผู้ถือหน่วยทรัสต์ไม่น้อยกว่าร้อยละ </w:t>
      </w:r>
      <w:r w:rsidRPr="00297648">
        <w:rPr>
          <w:rFonts w:ascii="Angsana New" w:hAnsi="Angsana New"/>
          <w:sz w:val="30"/>
          <w:szCs w:val="30"/>
        </w:rPr>
        <w:t>90</w:t>
      </w:r>
      <w:r w:rsidRPr="00B64833">
        <w:rPr>
          <w:rFonts w:ascii="Angsana New" w:hAnsi="Angsana New"/>
          <w:sz w:val="30"/>
          <w:szCs w:val="30"/>
          <w:cs/>
        </w:rPr>
        <w:t xml:space="preserve"> ของกำไรสุทธิท</w:t>
      </w:r>
      <w:r w:rsidRPr="00B64833">
        <w:rPr>
          <w:rFonts w:ascii="Angsana New" w:hAnsi="Angsana New" w:hint="cs"/>
          <w:sz w:val="30"/>
          <w:szCs w:val="30"/>
          <w:cs/>
        </w:rPr>
        <w:t>ี่</w:t>
      </w:r>
      <w:r w:rsidRPr="00B64833">
        <w:rPr>
          <w:rFonts w:ascii="Angsana New" w:hAnsi="Angsana New"/>
          <w:sz w:val="30"/>
          <w:szCs w:val="30"/>
          <w:cs/>
        </w:rPr>
        <w:t xml:space="preserve">ปรับปรุงแล้วของรอบปีบัญชี โดยจะจ่ายไม่น้อยกว่าปีละ </w:t>
      </w:r>
      <w:r w:rsidRPr="00CB51BF">
        <w:rPr>
          <w:rFonts w:ascii="Angsana New" w:hAnsi="Angsana New"/>
          <w:sz w:val="30"/>
          <w:szCs w:val="30"/>
        </w:rPr>
        <w:t>1</w:t>
      </w:r>
      <w:r w:rsidRPr="00B64833">
        <w:rPr>
          <w:rFonts w:ascii="Angsana New" w:hAnsi="Angsana New"/>
          <w:sz w:val="30"/>
          <w:szCs w:val="30"/>
          <w:cs/>
        </w:rPr>
        <w:t xml:space="preserve"> ครั้ง และจะจ่ายภายใน </w:t>
      </w:r>
      <w:r w:rsidRPr="00297648">
        <w:rPr>
          <w:rFonts w:ascii="Angsana New" w:hAnsi="Angsana New"/>
          <w:sz w:val="30"/>
          <w:szCs w:val="30"/>
        </w:rPr>
        <w:t>90</w:t>
      </w:r>
      <w:r w:rsidRPr="00B64833">
        <w:rPr>
          <w:rFonts w:ascii="Angsana New" w:hAnsi="Angsana New"/>
          <w:sz w:val="30"/>
          <w:szCs w:val="30"/>
          <w:cs/>
        </w:rPr>
        <w:t xml:space="preserve"> วันนับแต่วันสิ้นรอบปีบัญชีหรือรอบระยะเวลาบัญชีที่มีการจ่ายประโยชน์ตอบแทนนั้น แล้วแต่กรณี</w:t>
      </w:r>
    </w:p>
    <w:p w14:paraId="2874F81D" w14:textId="0993CC66" w:rsidR="00ED12E0" w:rsidRDefault="00ED12E0" w:rsidP="00ED12E0">
      <w:pPr>
        <w:pStyle w:val="a"/>
        <w:tabs>
          <w:tab w:val="clear" w:pos="1080"/>
        </w:tabs>
        <w:ind w:right="29"/>
        <w:jc w:val="thaiDistribute"/>
        <w:rPr>
          <w:rFonts w:ascii="Angsana New" w:hAnsi="Angsana New" w:cs="Angsana New"/>
          <w:lang w:val="en-US"/>
        </w:rPr>
      </w:pPr>
    </w:p>
    <w:p w14:paraId="06152160" w14:textId="73AE1BD1" w:rsidR="00B6251F" w:rsidRDefault="00B6251F" w:rsidP="00ED12E0">
      <w:pPr>
        <w:pStyle w:val="a"/>
        <w:tabs>
          <w:tab w:val="clear" w:pos="1080"/>
        </w:tabs>
        <w:ind w:right="29"/>
        <w:jc w:val="thaiDistribute"/>
        <w:rPr>
          <w:rFonts w:ascii="Angsana New" w:hAnsi="Angsana New" w:cs="Angsana New"/>
          <w:lang w:val="en-US"/>
        </w:rPr>
      </w:pPr>
    </w:p>
    <w:p w14:paraId="796E06C0" w14:textId="77777777" w:rsidR="00B6251F" w:rsidRPr="00E7192F" w:rsidRDefault="00B6251F" w:rsidP="00ED12E0">
      <w:pPr>
        <w:pStyle w:val="a"/>
        <w:tabs>
          <w:tab w:val="clear" w:pos="1080"/>
        </w:tabs>
        <w:ind w:right="29"/>
        <w:jc w:val="thaiDistribute"/>
        <w:rPr>
          <w:rFonts w:ascii="Angsana New" w:hAnsi="Angsana New" w:cs="Angsana New"/>
          <w:lang w:val="en-US"/>
        </w:rPr>
      </w:pPr>
    </w:p>
    <w:p w14:paraId="2A5F3339" w14:textId="77777777" w:rsidR="00ED12E0" w:rsidRDefault="00ED12E0" w:rsidP="00ED12E0">
      <w:pPr>
        <w:pStyle w:val="a"/>
        <w:tabs>
          <w:tab w:val="clear" w:pos="1080"/>
        </w:tabs>
        <w:ind w:left="1080" w:right="29" w:hanging="108"/>
        <w:jc w:val="thaiDistribute"/>
        <w:rPr>
          <w:rFonts w:ascii="Angsana New" w:hAnsi="Angsana New" w:cs="Angsana New"/>
          <w:lang w:val="en-US"/>
        </w:rPr>
      </w:pPr>
      <w:r w:rsidRPr="00B64833">
        <w:rPr>
          <w:rFonts w:ascii="Angsana New" w:hAnsi="Angsana New" w:cs="Angsana New"/>
          <w:cs/>
          <w:lang w:val="en-US"/>
        </w:rPr>
        <w:lastRenderedPageBreak/>
        <w:t>กำไรสุทธิที่ปรับปรุงแล้วตามข้อนี้ ให้หมายถึงกำไรที่ปรับปรุงด้วยรายการดังต่อไปนี้</w:t>
      </w:r>
    </w:p>
    <w:p w14:paraId="213CDE83" w14:textId="77777777" w:rsidR="00ED12E0" w:rsidRPr="00E7192F" w:rsidRDefault="00ED12E0" w:rsidP="00ED12E0">
      <w:pPr>
        <w:pStyle w:val="a"/>
        <w:tabs>
          <w:tab w:val="clear" w:pos="1080"/>
        </w:tabs>
        <w:ind w:left="540" w:right="29"/>
        <w:jc w:val="thaiDistribute"/>
        <w:rPr>
          <w:rFonts w:ascii="Angsana New" w:hAnsi="Angsana New" w:cs="Angsana New"/>
          <w:lang w:val="en-US"/>
        </w:rPr>
      </w:pPr>
    </w:p>
    <w:p w14:paraId="37310209" w14:textId="77777777" w:rsidR="00ED12E0" w:rsidRDefault="00ED12E0" w:rsidP="00047A09">
      <w:pPr>
        <w:pStyle w:val="a"/>
        <w:numPr>
          <w:ilvl w:val="0"/>
          <w:numId w:val="4"/>
        </w:numPr>
        <w:tabs>
          <w:tab w:val="clear" w:pos="1080"/>
        </w:tabs>
        <w:ind w:left="1440" w:right="29" w:hanging="450"/>
        <w:jc w:val="thaiDistribute"/>
        <w:rPr>
          <w:rFonts w:ascii="Angsana New" w:hAnsi="Angsana New" w:cs="Angsana New"/>
          <w:lang w:val="en-US"/>
        </w:rPr>
      </w:pPr>
      <w:r w:rsidRPr="00B64833">
        <w:rPr>
          <w:rFonts w:ascii="Angsana New" w:hAnsi="Angsana New" w:cs="Angsana New"/>
          <w:cs/>
          <w:lang w:val="en-US"/>
        </w:rPr>
        <w:t>การหักกำไรที่ยังไม่เกิดขึ้น จากการประเมินค่าหรือการสอบทานการประเมินค่าทรัพย์สินของกองทรัสต์ รวมทั้งการปรับปรุงด้วยรายการอื่นตามแนวทางของสำนักงาน</w:t>
      </w:r>
      <w:r w:rsidRPr="00B64833">
        <w:rPr>
          <w:rFonts w:ascii="Angsana New" w:hAnsi="Angsana New" w:cs="Angsana New" w:hint="cs"/>
          <w:cs/>
          <w:lang w:val="en-US"/>
        </w:rPr>
        <w:t>คณะกรรมการกำกับหลักทรัพย์และตลาดหลักทรัพย์</w:t>
      </w:r>
      <w:r w:rsidRPr="00B64833">
        <w:rPr>
          <w:rFonts w:ascii="Angsana New" w:hAnsi="Angsana New" w:cs="Angsana New"/>
          <w:cs/>
          <w:lang w:val="en-US"/>
        </w:rPr>
        <w:t xml:space="preserve"> เพื่อให้สอดคล้องกับสถานะเงินสดของกองทรัสต์</w:t>
      </w:r>
    </w:p>
    <w:p w14:paraId="6E27E0D1" w14:textId="77777777" w:rsidR="00ED12E0" w:rsidRPr="00E7192F" w:rsidRDefault="00ED12E0" w:rsidP="00ED12E0">
      <w:pPr>
        <w:pStyle w:val="a"/>
        <w:tabs>
          <w:tab w:val="clear" w:pos="1080"/>
        </w:tabs>
        <w:ind w:left="900" w:right="29"/>
        <w:jc w:val="thaiDistribute"/>
        <w:rPr>
          <w:rFonts w:ascii="Angsana New" w:hAnsi="Angsana New" w:cs="Angsana New"/>
          <w:lang w:val="en-US"/>
        </w:rPr>
      </w:pPr>
    </w:p>
    <w:p w14:paraId="0AE8B20F" w14:textId="77777777" w:rsidR="00ED12E0" w:rsidRPr="00E7192F" w:rsidRDefault="00ED12E0" w:rsidP="00047A09">
      <w:pPr>
        <w:pStyle w:val="a"/>
        <w:numPr>
          <w:ilvl w:val="0"/>
          <w:numId w:val="4"/>
        </w:numPr>
        <w:tabs>
          <w:tab w:val="clear" w:pos="1080"/>
        </w:tabs>
        <w:ind w:left="1440" w:right="29" w:hanging="450"/>
        <w:jc w:val="thaiDistribute"/>
        <w:rPr>
          <w:rFonts w:ascii="Angsana New" w:hAnsi="Angsana New" w:cs="Angsana New"/>
          <w:lang w:val="en-US"/>
        </w:rPr>
      </w:pPr>
      <w:r w:rsidRPr="00B64833">
        <w:rPr>
          <w:rFonts w:ascii="Angsana New" w:hAnsi="Angsana New" w:cs="Angsana New"/>
          <w:cs/>
          <w:lang w:val="en-US"/>
        </w:rPr>
        <w:t>การหักด้วยรายการเงินสำรองเพื่อการชำระหนี้เงินกู้ยืมหรือภาระผูกพันจากการกู้ยืมเงินของกองทรัสต์ตามวงเงินที่ได้ระบุไว้ในแบบแสดงรายการข้อมูลและหนังสือชี้ชวน หรือแบบแสดงรายการข้อมูลประจำปี แล้วแต่กรณี</w:t>
      </w:r>
    </w:p>
    <w:p w14:paraId="1C038DF1" w14:textId="77777777" w:rsidR="00ED12E0" w:rsidRDefault="00ED12E0" w:rsidP="00ED12E0">
      <w:pPr>
        <w:pStyle w:val="a"/>
        <w:tabs>
          <w:tab w:val="clear" w:pos="1080"/>
        </w:tabs>
        <w:ind w:left="540" w:right="29"/>
        <w:jc w:val="thaiDistribute"/>
        <w:rPr>
          <w:rFonts w:ascii="Angsana New" w:hAnsi="Angsana New" w:cs="Angsana New"/>
          <w:lang w:val="en-US"/>
        </w:rPr>
      </w:pPr>
    </w:p>
    <w:p w14:paraId="4F691BA2" w14:textId="77777777" w:rsidR="00ED12E0" w:rsidRPr="00ED1B5D" w:rsidRDefault="00ED12E0" w:rsidP="00ED12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hanging="450"/>
        <w:jc w:val="thaiDistribute"/>
        <w:rPr>
          <w:rFonts w:ascii="Angsana New" w:hAnsi="Angsana New"/>
          <w:sz w:val="30"/>
          <w:szCs w:val="30"/>
        </w:rPr>
      </w:pPr>
      <w:r w:rsidRPr="00CB51BF">
        <w:rPr>
          <w:rFonts w:ascii="Angsana New" w:hAnsi="Angsana New"/>
          <w:sz w:val="30"/>
          <w:szCs w:val="30"/>
        </w:rPr>
        <w:t>1</w:t>
      </w:r>
      <w:r>
        <w:rPr>
          <w:rFonts w:ascii="Angsana New" w:hAnsi="Angsana New"/>
          <w:sz w:val="30"/>
          <w:szCs w:val="30"/>
        </w:rPr>
        <w:t>5.</w:t>
      </w:r>
      <w:r w:rsidRPr="00CB51BF">
        <w:rPr>
          <w:rFonts w:ascii="Angsana New" w:hAnsi="Angsana New"/>
          <w:sz w:val="30"/>
          <w:szCs w:val="30"/>
        </w:rPr>
        <w:t>2</w:t>
      </w:r>
      <w:r w:rsidRPr="00B64833">
        <w:rPr>
          <w:rFonts w:ascii="Angsana New" w:hAnsi="Angsana New"/>
          <w:sz w:val="30"/>
          <w:szCs w:val="30"/>
        </w:rPr>
        <w:tab/>
      </w:r>
      <w:r w:rsidRPr="00B64833">
        <w:rPr>
          <w:rFonts w:ascii="Angsana New" w:hAnsi="Angsana New"/>
          <w:sz w:val="30"/>
          <w:szCs w:val="30"/>
          <w:cs/>
        </w:rPr>
        <w:t>ในกรณีที่กองทรัสต์มีกำไรสะสมในรอบระยะเวลาบัญชีใด ผู้จัดการกองทรัสต์อาจจ่ายประโยชน์ตอบแทนให้ผู้ถือหน่วย</w:t>
      </w:r>
      <w:r w:rsidRPr="00B64833">
        <w:rPr>
          <w:rFonts w:ascii="Angsana New" w:hAnsi="Angsana New" w:hint="cs"/>
          <w:sz w:val="30"/>
          <w:szCs w:val="30"/>
          <w:cs/>
        </w:rPr>
        <w:t>ทรัสต์</w:t>
      </w:r>
      <w:r w:rsidRPr="00B64833">
        <w:rPr>
          <w:rFonts w:ascii="Angsana New" w:hAnsi="Angsana New"/>
          <w:sz w:val="30"/>
          <w:szCs w:val="30"/>
          <w:cs/>
        </w:rPr>
        <w:t>จากกำไรสะสมดังกล่าวด้วยก็ได้</w:t>
      </w:r>
    </w:p>
    <w:p w14:paraId="0E5601D4" w14:textId="77777777" w:rsidR="00ED12E0" w:rsidRPr="00C551C9" w:rsidRDefault="00ED12E0" w:rsidP="00ED12E0">
      <w:pPr>
        <w:pStyle w:val="a"/>
        <w:tabs>
          <w:tab w:val="clear" w:pos="1080"/>
        </w:tabs>
        <w:ind w:left="540" w:right="29"/>
        <w:jc w:val="thaiDistribute"/>
        <w:rPr>
          <w:rFonts w:ascii="Angsana New" w:hAnsi="Angsana New" w:cs="Angsana New"/>
          <w:lang w:val="en-US"/>
        </w:rPr>
      </w:pPr>
    </w:p>
    <w:p w14:paraId="1490CBAE" w14:textId="1C9F7CF4" w:rsidR="00ED12E0" w:rsidRDefault="00ED12E0" w:rsidP="00ED12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hanging="450"/>
        <w:jc w:val="thaiDistribute"/>
        <w:rPr>
          <w:rFonts w:ascii="Angsana New" w:hAnsi="Angsana New"/>
          <w:sz w:val="30"/>
          <w:szCs w:val="30"/>
        </w:rPr>
      </w:pPr>
      <w:r w:rsidRPr="00CB51BF">
        <w:rPr>
          <w:rFonts w:ascii="Angsana New" w:hAnsi="Angsana New"/>
          <w:sz w:val="30"/>
          <w:szCs w:val="30"/>
        </w:rPr>
        <w:t>1</w:t>
      </w:r>
      <w:r>
        <w:rPr>
          <w:rFonts w:ascii="Angsana New" w:hAnsi="Angsana New"/>
          <w:sz w:val="30"/>
          <w:szCs w:val="30"/>
        </w:rPr>
        <w:t>5.</w:t>
      </w:r>
      <w:r w:rsidRPr="00CB51BF">
        <w:rPr>
          <w:rFonts w:ascii="Angsana New" w:hAnsi="Angsana New"/>
          <w:sz w:val="30"/>
          <w:szCs w:val="30"/>
        </w:rPr>
        <w:t>3</w:t>
      </w:r>
      <w:r w:rsidRPr="00B64833">
        <w:rPr>
          <w:rFonts w:ascii="Angsana New" w:hAnsi="Angsana New"/>
          <w:sz w:val="30"/>
          <w:szCs w:val="30"/>
        </w:rPr>
        <w:tab/>
      </w:r>
      <w:r w:rsidRPr="00B64833">
        <w:rPr>
          <w:rFonts w:ascii="Angsana New" w:hAnsi="Angsana New"/>
          <w:sz w:val="30"/>
          <w:szCs w:val="30"/>
          <w:cs/>
        </w:rPr>
        <w:t>ในกรณีที่กองทรัสต์ยังมียอดขาดทุนสะสมอยู่ ผู้จัดการกองทรัสต์จะไม่จ่ายประโยชน์ตอบแทนแก่ผู้ถือหน่วยทรัสต์</w:t>
      </w:r>
    </w:p>
    <w:p w14:paraId="2D895BCE" w14:textId="77777777" w:rsidR="00B6251F" w:rsidRPr="00ED1B5D" w:rsidRDefault="00B6251F" w:rsidP="00ED12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hanging="450"/>
        <w:jc w:val="thaiDistribute"/>
        <w:rPr>
          <w:rFonts w:ascii="Angsana New" w:hAnsi="Angsana New"/>
          <w:sz w:val="30"/>
          <w:szCs w:val="30"/>
        </w:rPr>
      </w:pPr>
    </w:p>
    <w:p w14:paraId="3A240321" w14:textId="77777777" w:rsidR="00ED12E0" w:rsidRDefault="00ED12E0" w:rsidP="00ED12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hanging="450"/>
        <w:jc w:val="thaiDistribute"/>
        <w:rPr>
          <w:rFonts w:ascii="Angsana New" w:hAnsi="Angsana New"/>
          <w:sz w:val="30"/>
          <w:szCs w:val="30"/>
        </w:rPr>
      </w:pPr>
      <w:r w:rsidRPr="00CB51BF">
        <w:rPr>
          <w:rFonts w:ascii="Angsana New" w:hAnsi="Angsana New"/>
          <w:sz w:val="30"/>
          <w:szCs w:val="30"/>
        </w:rPr>
        <w:t>1</w:t>
      </w:r>
      <w:r>
        <w:rPr>
          <w:rFonts w:ascii="Angsana New" w:hAnsi="Angsana New"/>
          <w:sz w:val="30"/>
          <w:szCs w:val="30"/>
        </w:rPr>
        <w:t>5.</w:t>
      </w:r>
      <w:r w:rsidRPr="00CB51BF">
        <w:rPr>
          <w:rFonts w:ascii="Angsana New" w:hAnsi="Angsana New"/>
          <w:sz w:val="30"/>
          <w:szCs w:val="30"/>
        </w:rPr>
        <w:t>4</w:t>
      </w:r>
      <w:r w:rsidRPr="00B64833">
        <w:rPr>
          <w:rFonts w:ascii="Angsana New" w:hAnsi="Angsana New"/>
          <w:sz w:val="30"/>
          <w:szCs w:val="30"/>
        </w:rPr>
        <w:tab/>
      </w:r>
      <w:r w:rsidRPr="00B64833">
        <w:rPr>
          <w:rFonts w:ascii="Angsana New" w:hAnsi="Angsana New"/>
          <w:sz w:val="30"/>
          <w:szCs w:val="30"/>
          <w:cs/>
        </w:rPr>
        <w:t xml:space="preserve">ในการพิจารณาจ่ายประโยชน์ตอบแทน ถ้าประโยชน์ตอบแทนที่จะประกาศจ่ายต่อหน่วยทรัสต์ระหว่างปีบัญชีหรือรอบปีบัญชีใดมีมูลค่าต่ำกว่าหรือเท่ากับ </w:t>
      </w:r>
      <w:r w:rsidRPr="00297648">
        <w:rPr>
          <w:rFonts w:ascii="Angsana New" w:hAnsi="Angsana New"/>
          <w:sz w:val="30"/>
          <w:szCs w:val="30"/>
        </w:rPr>
        <w:t>0</w:t>
      </w:r>
      <w:r w:rsidRPr="00ED1B5D">
        <w:rPr>
          <w:rFonts w:ascii="Angsana New" w:hAnsi="Angsana New"/>
          <w:sz w:val="30"/>
          <w:szCs w:val="30"/>
        </w:rPr>
        <w:t>.</w:t>
      </w:r>
      <w:r w:rsidRPr="00CB51BF">
        <w:rPr>
          <w:rFonts w:ascii="Angsana New" w:hAnsi="Angsana New"/>
          <w:sz w:val="30"/>
          <w:szCs w:val="30"/>
        </w:rPr>
        <w:t>1</w:t>
      </w:r>
      <w:r w:rsidRPr="00297648">
        <w:rPr>
          <w:rFonts w:ascii="Angsana New" w:hAnsi="Angsana New"/>
          <w:sz w:val="30"/>
          <w:szCs w:val="30"/>
        </w:rPr>
        <w:t>0</w:t>
      </w:r>
      <w:r w:rsidRPr="00B64833">
        <w:rPr>
          <w:rFonts w:ascii="Angsana New" w:hAnsi="Angsana New"/>
          <w:sz w:val="30"/>
          <w:szCs w:val="30"/>
          <w:cs/>
        </w:rPr>
        <w:t xml:space="preserve"> บาท ผู้จัดการกองทรัสต์สงวนสิทธิที่จะไม่จ่ายประโยชน์ตอบแทนในครั้งนั้นและให้ยกไปจ่ายประโยชน์ตอบแทนพร้อมกันในงวดถัดไปตามวิธีการจ่ายประโยชน์ตอบแทนที่กำหนดไว้</w:t>
      </w:r>
    </w:p>
    <w:p w14:paraId="462B6FB7" w14:textId="5FE67F46" w:rsidR="004924A2" w:rsidRDefault="004924A2" w:rsidP="00ED12E0">
      <w:pPr>
        <w:tabs>
          <w:tab w:val="left" w:pos="540"/>
        </w:tabs>
        <w:spacing w:line="240" w:lineRule="auto"/>
        <w:ind w:left="547" w:right="-18"/>
        <w:jc w:val="thaiDistribute"/>
        <w:rPr>
          <w:rFonts w:asciiTheme="majorBidi" w:hAnsiTheme="majorBidi" w:cstheme="majorBidi"/>
          <w:sz w:val="30"/>
          <w:szCs w:val="30"/>
        </w:rPr>
      </w:pPr>
    </w:p>
    <w:p w14:paraId="37923338" w14:textId="77777777" w:rsidR="00B6251F" w:rsidRDefault="00B625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1298CC80" w14:textId="0D05EE43" w:rsidR="00ED12E0" w:rsidRDefault="00ED12E0" w:rsidP="00ED12E0">
      <w:pPr>
        <w:tabs>
          <w:tab w:val="left" w:pos="540"/>
        </w:tabs>
        <w:spacing w:line="240" w:lineRule="auto"/>
        <w:ind w:left="547" w:right="-18"/>
        <w:jc w:val="thaiDistribute"/>
        <w:rPr>
          <w:rFonts w:asciiTheme="majorBidi" w:hAnsiTheme="majorBidi" w:cstheme="majorBidi"/>
          <w:sz w:val="30"/>
          <w:szCs w:val="30"/>
        </w:rPr>
      </w:pPr>
      <w:r w:rsidRPr="00B64833">
        <w:rPr>
          <w:rFonts w:asciiTheme="majorBidi" w:hAnsiTheme="majorBidi" w:cstheme="majorBidi"/>
          <w:sz w:val="30"/>
          <w:szCs w:val="30"/>
          <w:cs/>
        </w:rPr>
        <w:lastRenderedPageBreak/>
        <w:t>ในระหว่าง</w:t>
      </w:r>
      <w:r w:rsidRPr="00B64833">
        <w:rPr>
          <w:rFonts w:asciiTheme="majorBidi" w:hAnsiTheme="majorBidi" w:cstheme="majorBidi" w:hint="cs"/>
          <w:sz w:val="30"/>
          <w:szCs w:val="30"/>
          <w:cs/>
        </w:rPr>
        <w:t>ปี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 w:rsidRPr="00CB51BF">
        <w:rPr>
          <w:rFonts w:asciiTheme="majorBidi" w:hAnsiTheme="majorBidi" w:cstheme="majorBidi"/>
          <w:sz w:val="30"/>
          <w:szCs w:val="30"/>
        </w:rPr>
        <w:t>256</w:t>
      </w:r>
      <w:r>
        <w:rPr>
          <w:rFonts w:asciiTheme="majorBidi" w:hAnsiTheme="majorBidi" w:cstheme="majorBidi"/>
          <w:sz w:val="30"/>
          <w:szCs w:val="30"/>
        </w:rPr>
        <w:t xml:space="preserve">4 </w:t>
      </w:r>
      <w:r w:rsidRPr="00B64833">
        <w:rPr>
          <w:rFonts w:asciiTheme="majorBidi" w:hAnsiTheme="majorBidi" w:cstheme="majorBidi" w:hint="cs"/>
          <w:sz w:val="30"/>
          <w:szCs w:val="30"/>
          <w:cs/>
        </w:rPr>
        <w:t xml:space="preserve">และ </w:t>
      </w:r>
      <w:r w:rsidRPr="00CB51BF">
        <w:rPr>
          <w:rFonts w:asciiTheme="majorBidi" w:hAnsiTheme="majorBidi" w:cstheme="majorBidi"/>
          <w:sz w:val="30"/>
          <w:szCs w:val="30"/>
        </w:rPr>
        <w:t>256</w:t>
      </w:r>
      <w:r>
        <w:rPr>
          <w:rFonts w:asciiTheme="majorBidi" w:hAnsiTheme="majorBidi" w:cstheme="majorBidi"/>
          <w:sz w:val="30"/>
          <w:szCs w:val="30"/>
        </w:rPr>
        <w:t xml:space="preserve">3 </w:t>
      </w:r>
      <w:r w:rsidRPr="00B64833">
        <w:rPr>
          <w:rFonts w:asciiTheme="majorBidi" w:hAnsiTheme="majorBidi" w:cstheme="majorBidi"/>
          <w:sz w:val="30"/>
          <w:szCs w:val="30"/>
          <w:cs/>
        </w:rPr>
        <w:t>กองทรัสต์ได้มีการจ่ายเงินปันผลให้แก่ผู้ถือหน่วย</w:t>
      </w:r>
      <w:r w:rsidRPr="00B64833">
        <w:rPr>
          <w:rFonts w:asciiTheme="majorBidi" w:hAnsiTheme="majorBidi" w:cstheme="majorBidi" w:hint="cs"/>
          <w:sz w:val="30"/>
          <w:szCs w:val="30"/>
          <w:cs/>
        </w:rPr>
        <w:t>ทรัสต์</w:t>
      </w:r>
      <w:r w:rsidRPr="00B64833">
        <w:rPr>
          <w:rFonts w:asciiTheme="majorBidi" w:hAnsiTheme="majorBidi" w:cstheme="majorBidi"/>
          <w:sz w:val="30"/>
          <w:szCs w:val="30"/>
          <w:cs/>
        </w:rPr>
        <w:t>ดังนี้</w:t>
      </w:r>
    </w:p>
    <w:p w14:paraId="0AEA173B" w14:textId="310ECAE7" w:rsidR="00ED12E0" w:rsidRPr="00880DBB" w:rsidRDefault="00ED12E0" w:rsidP="00ED12E0">
      <w:pPr>
        <w:tabs>
          <w:tab w:val="left" w:pos="540"/>
        </w:tabs>
        <w:spacing w:line="240" w:lineRule="auto"/>
        <w:ind w:left="547" w:right="-18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250"/>
        <w:gridCol w:w="270"/>
        <w:gridCol w:w="2610"/>
        <w:gridCol w:w="270"/>
        <w:gridCol w:w="1350"/>
        <w:gridCol w:w="236"/>
        <w:gridCol w:w="1024"/>
        <w:gridCol w:w="236"/>
        <w:gridCol w:w="1024"/>
      </w:tblGrid>
      <w:tr w:rsidR="004924A2" w:rsidRPr="004924A2" w14:paraId="2900E152" w14:textId="77777777" w:rsidTr="004924A2">
        <w:trPr>
          <w:cantSplit/>
          <w:tblHeader/>
        </w:trPr>
        <w:tc>
          <w:tcPr>
            <w:tcW w:w="2250" w:type="dxa"/>
          </w:tcPr>
          <w:p w14:paraId="79E24B42" w14:textId="77777777" w:rsidR="004924A2" w:rsidRPr="004924A2" w:rsidRDefault="004924A2" w:rsidP="007F05F7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64833">
              <w:rPr>
                <w:rFonts w:asciiTheme="majorBidi" w:hAnsiTheme="majorBidi" w:cstheme="majorBidi"/>
                <w:sz w:val="30"/>
                <w:szCs w:val="30"/>
                <w:cs/>
              </w:rPr>
              <w:t>วันประกาศจ่ายเงินปันผล</w:t>
            </w:r>
          </w:p>
        </w:tc>
        <w:tc>
          <w:tcPr>
            <w:tcW w:w="270" w:type="dxa"/>
          </w:tcPr>
          <w:p w14:paraId="796E1816" w14:textId="77777777" w:rsidR="004924A2" w:rsidRPr="004924A2" w:rsidRDefault="004924A2" w:rsidP="007F05F7">
            <w:pPr>
              <w:pStyle w:val="Heading9"/>
              <w:jc w:val="center"/>
              <w:rPr>
                <w:rFonts w:asciiTheme="majorBidi" w:hAnsiTheme="majorBidi" w:cstheme="majorBidi"/>
                <w:spacing w:val="-2"/>
              </w:rPr>
            </w:pPr>
          </w:p>
        </w:tc>
        <w:tc>
          <w:tcPr>
            <w:tcW w:w="2610" w:type="dxa"/>
          </w:tcPr>
          <w:p w14:paraId="0F9F009A" w14:textId="77777777" w:rsidR="004924A2" w:rsidRPr="004924A2" w:rsidRDefault="004924A2" w:rsidP="007F05F7">
            <w:pPr>
              <w:pStyle w:val="Heading9"/>
              <w:ind w:left="-107" w:right="-110"/>
              <w:jc w:val="center"/>
              <w:rPr>
                <w:rFonts w:asciiTheme="majorBidi" w:hAnsiTheme="majorBidi" w:cstheme="majorBidi"/>
                <w:b w:val="0"/>
                <w:bCs w:val="0"/>
                <w:spacing w:val="-2"/>
              </w:rPr>
            </w:pPr>
            <w:r w:rsidRPr="00B64833">
              <w:rPr>
                <w:rFonts w:asciiTheme="majorBidi" w:hAnsiTheme="majorBidi" w:cstheme="majorBidi"/>
                <w:b w:val="0"/>
                <w:bCs w:val="0"/>
                <w:spacing w:val="-2"/>
                <w:cs/>
              </w:rPr>
              <w:t>สำหรับรอบระยะเวลา</w:t>
            </w:r>
          </w:p>
        </w:tc>
        <w:tc>
          <w:tcPr>
            <w:tcW w:w="270" w:type="dxa"/>
          </w:tcPr>
          <w:p w14:paraId="61E6CA1E" w14:textId="77777777" w:rsidR="004924A2" w:rsidRPr="004924A2" w:rsidRDefault="004924A2" w:rsidP="007F05F7">
            <w:pPr>
              <w:pStyle w:val="Heading9"/>
              <w:jc w:val="center"/>
              <w:rPr>
                <w:rFonts w:asciiTheme="majorBidi" w:hAnsiTheme="majorBidi" w:cstheme="majorBidi"/>
                <w:b w:val="0"/>
                <w:bCs w:val="0"/>
                <w:spacing w:val="-2"/>
              </w:rPr>
            </w:pPr>
          </w:p>
        </w:tc>
        <w:tc>
          <w:tcPr>
            <w:tcW w:w="1350" w:type="dxa"/>
          </w:tcPr>
          <w:p w14:paraId="6DE4C73F" w14:textId="77777777" w:rsidR="004924A2" w:rsidRPr="004924A2" w:rsidRDefault="004924A2" w:rsidP="007F05F7">
            <w:pPr>
              <w:pStyle w:val="Heading9"/>
              <w:jc w:val="center"/>
              <w:rPr>
                <w:rFonts w:asciiTheme="majorBidi" w:hAnsiTheme="majorBidi" w:cstheme="majorBidi"/>
                <w:b w:val="0"/>
                <w:bCs w:val="0"/>
                <w:spacing w:val="-2"/>
              </w:rPr>
            </w:pPr>
            <w:r w:rsidRPr="00B64833">
              <w:rPr>
                <w:rFonts w:asciiTheme="majorBidi" w:hAnsiTheme="majorBidi" w:cstheme="majorBidi"/>
                <w:b w:val="0"/>
                <w:bCs w:val="0"/>
                <w:spacing w:val="-2"/>
                <w:cs/>
              </w:rPr>
              <w:t>อัตรา</w:t>
            </w:r>
            <w:r w:rsidRPr="00B64833">
              <w:rPr>
                <w:rFonts w:asciiTheme="majorBidi" w:hAnsiTheme="majorBidi" w:cstheme="majorBidi"/>
                <w:b w:val="0"/>
                <w:bCs w:val="0"/>
                <w:cs/>
              </w:rPr>
              <w:t>ต่อหน่วย</w:t>
            </w:r>
          </w:p>
        </w:tc>
        <w:tc>
          <w:tcPr>
            <w:tcW w:w="236" w:type="dxa"/>
          </w:tcPr>
          <w:p w14:paraId="7CBCC0BB" w14:textId="77777777" w:rsidR="004924A2" w:rsidRPr="004924A2" w:rsidRDefault="004924A2" w:rsidP="007F05F7">
            <w:pPr>
              <w:pStyle w:val="Heading9"/>
              <w:jc w:val="center"/>
              <w:rPr>
                <w:rFonts w:asciiTheme="majorBidi" w:hAnsiTheme="majorBidi" w:cstheme="majorBidi"/>
                <w:b w:val="0"/>
                <w:bCs w:val="0"/>
                <w:spacing w:val="-2"/>
              </w:rPr>
            </w:pPr>
          </w:p>
        </w:tc>
        <w:tc>
          <w:tcPr>
            <w:tcW w:w="1024" w:type="dxa"/>
          </w:tcPr>
          <w:p w14:paraId="703AC815" w14:textId="77777777" w:rsidR="004924A2" w:rsidRPr="004924A2" w:rsidRDefault="004924A2" w:rsidP="007F05F7">
            <w:pPr>
              <w:pStyle w:val="Heading9"/>
              <w:jc w:val="center"/>
              <w:rPr>
                <w:rFonts w:asciiTheme="majorBidi" w:hAnsiTheme="majorBidi" w:cstheme="majorBidi"/>
                <w:b w:val="0"/>
                <w:bCs w:val="0"/>
                <w:spacing w:val="-2"/>
              </w:rPr>
            </w:pPr>
            <w:r w:rsidRPr="004924A2">
              <w:rPr>
                <w:rFonts w:asciiTheme="majorBidi" w:hAnsiTheme="majorBidi" w:cstheme="majorBidi"/>
                <w:b w:val="0"/>
                <w:bCs w:val="0"/>
                <w:spacing w:val="-2"/>
              </w:rPr>
              <w:t>2564</w:t>
            </w:r>
          </w:p>
        </w:tc>
        <w:tc>
          <w:tcPr>
            <w:tcW w:w="236" w:type="dxa"/>
          </w:tcPr>
          <w:p w14:paraId="1A1ABB1A" w14:textId="77777777" w:rsidR="004924A2" w:rsidRPr="004924A2" w:rsidRDefault="004924A2" w:rsidP="007F05F7">
            <w:pPr>
              <w:pStyle w:val="Heading9"/>
              <w:jc w:val="center"/>
              <w:rPr>
                <w:rFonts w:asciiTheme="majorBidi" w:hAnsiTheme="majorBidi" w:cstheme="majorBidi"/>
                <w:b w:val="0"/>
                <w:bCs w:val="0"/>
                <w:spacing w:val="-2"/>
              </w:rPr>
            </w:pPr>
          </w:p>
        </w:tc>
        <w:tc>
          <w:tcPr>
            <w:tcW w:w="1024" w:type="dxa"/>
          </w:tcPr>
          <w:p w14:paraId="0E889676" w14:textId="77777777" w:rsidR="004924A2" w:rsidRPr="004924A2" w:rsidRDefault="004924A2" w:rsidP="007F05F7">
            <w:pPr>
              <w:pStyle w:val="Heading9"/>
              <w:jc w:val="center"/>
              <w:rPr>
                <w:rFonts w:asciiTheme="majorBidi" w:hAnsiTheme="majorBidi" w:cstheme="majorBidi"/>
                <w:b w:val="0"/>
                <w:bCs w:val="0"/>
                <w:spacing w:val="-2"/>
              </w:rPr>
            </w:pPr>
            <w:r w:rsidRPr="004924A2">
              <w:rPr>
                <w:rFonts w:asciiTheme="majorBidi" w:hAnsiTheme="majorBidi" w:cstheme="majorBidi"/>
                <w:b w:val="0"/>
                <w:bCs w:val="0"/>
                <w:spacing w:val="-2"/>
              </w:rPr>
              <w:t>2563</w:t>
            </w:r>
          </w:p>
        </w:tc>
      </w:tr>
      <w:tr w:rsidR="004924A2" w:rsidRPr="004924A2" w14:paraId="583786E1" w14:textId="77777777" w:rsidTr="004924A2">
        <w:trPr>
          <w:cantSplit/>
          <w:tblHeader/>
        </w:trPr>
        <w:tc>
          <w:tcPr>
            <w:tcW w:w="2250" w:type="dxa"/>
          </w:tcPr>
          <w:p w14:paraId="21D0BFF6" w14:textId="77777777" w:rsidR="004924A2" w:rsidRPr="004924A2" w:rsidRDefault="004924A2" w:rsidP="007F05F7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0610A8B" w14:textId="77777777" w:rsidR="004924A2" w:rsidRPr="004924A2" w:rsidRDefault="004924A2" w:rsidP="007F05F7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10" w:type="dxa"/>
          </w:tcPr>
          <w:p w14:paraId="05DE6FF5" w14:textId="77777777" w:rsidR="004924A2" w:rsidRPr="004924A2" w:rsidRDefault="004924A2" w:rsidP="007F05F7">
            <w:pPr>
              <w:spacing w:line="240" w:lineRule="auto"/>
              <w:ind w:left="-107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179CE57" w14:textId="77777777" w:rsidR="004924A2" w:rsidRPr="004924A2" w:rsidRDefault="004924A2" w:rsidP="007F05F7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78EDAC41" w14:textId="3111BF2B" w:rsidR="004924A2" w:rsidRPr="004924A2" w:rsidRDefault="004924A2" w:rsidP="007F05F7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6483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B6483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</w:t>
            </w: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</w:t>
            </w:r>
            <w:r w:rsidRPr="00B6483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/</w:t>
            </w: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</w:t>
            </w:r>
            <w:r w:rsidRPr="00B6483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หน่วย)</w:t>
            </w:r>
          </w:p>
        </w:tc>
        <w:tc>
          <w:tcPr>
            <w:tcW w:w="236" w:type="dxa"/>
          </w:tcPr>
          <w:p w14:paraId="50F632D9" w14:textId="77777777" w:rsidR="004924A2" w:rsidRPr="00B64833" w:rsidRDefault="004924A2" w:rsidP="007F05F7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284" w:type="dxa"/>
            <w:gridSpan w:val="3"/>
          </w:tcPr>
          <w:p w14:paraId="100984C7" w14:textId="7C679100" w:rsidR="004924A2" w:rsidRPr="004924A2" w:rsidRDefault="004924A2" w:rsidP="007F05F7">
            <w:pPr>
              <w:pStyle w:val="Heading9"/>
              <w:jc w:val="center"/>
              <w:rPr>
                <w:rFonts w:asciiTheme="majorBidi" w:hAnsiTheme="majorBidi" w:cstheme="majorBidi"/>
                <w:b w:val="0"/>
                <w:bCs w:val="0"/>
                <w:i/>
                <w:iCs/>
                <w:spacing w:val="-2"/>
              </w:rPr>
            </w:pPr>
            <w:r w:rsidRPr="004924A2">
              <w:rPr>
                <w:rFonts w:asciiTheme="majorBidi" w:hAnsiTheme="majorBidi" w:cstheme="majorBidi"/>
                <w:b w:val="0"/>
                <w:bCs w:val="0"/>
                <w:i/>
                <w:iCs/>
                <w:spacing w:val="-2"/>
              </w:rPr>
              <w:t>(</w:t>
            </w:r>
            <w:r w:rsidRPr="00B64833">
              <w:rPr>
                <w:rFonts w:asciiTheme="majorBidi" w:hAnsiTheme="majorBidi" w:cstheme="majorBidi" w:hint="cs"/>
                <w:b w:val="0"/>
                <w:bCs w:val="0"/>
                <w:i/>
                <w:iCs/>
                <w:spacing w:val="-2"/>
                <w:cs/>
              </w:rPr>
              <w:t>พัน</w:t>
            </w:r>
            <w:r w:rsidRPr="00B64833">
              <w:rPr>
                <w:rFonts w:asciiTheme="majorBidi" w:hAnsiTheme="majorBidi" w:cstheme="majorBidi"/>
                <w:b w:val="0"/>
                <w:bCs w:val="0"/>
                <w:i/>
                <w:iCs/>
                <w:spacing w:val="-2"/>
                <w:cs/>
              </w:rPr>
              <w:t>บาท</w:t>
            </w:r>
            <w:r w:rsidRPr="004924A2">
              <w:rPr>
                <w:rFonts w:asciiTheme="majorBidi" w:hAnsiTheme="majorBidi" w:cstheme="majorBidi"/>
                <w:b w:val="0"/>
                <w:bCs w:val="0"/>
                <w:i/>
                <w:iCs/>
                <w:spacing w:val="-2"/>
              </w:rPr>
              <w:t>)</w:t>
            </w:r>
          </w:p>
        </w:tc>
      </w:tr>
      <w:tr w:rsidR="00FB61F7" w:rsidRPr="004924A2" w14:paraId="4B34041D" w14:textId="77777777" w:rsidTr="004924A2">
        <w:trPr>
          <w:cantSplit/>
          <w:tblHeader/>
        </w:trPr>
        <w:tc>
          <w:tcPr>
            <w:tcW w:w="2250" w:type="dxa"/>
          </w:tcPr>
          <w:p w14:paraId="7E3CB25B" w14:textId="77777777" w:rsidR="00FB61F7" w:rsidRPr="004924A2" w:rsidRDefault="00FB61F7" w:rsidP="007F05F7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99340AB" w14:textId="77777777" w:rsidR="00FB61F7" w:rsidRPr="004924A2" w:rsidRDefault="00FB61F7" w:rsidP="007F05F7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10" w:type="dxa"/>
          </w:tcPr>
          <w:p w14:paraId="2124EAD1" w14:textId="77777777" w:rsidR="00FB61F7" w:rsidRPr="004924A2" w:rsidRDefault="00FB61F7" w:rsidP="007F05F7">
            <w:pPr>
              <w:spacing w:line="240" w:lineRule="auto"/>
              <w:ind w:left="-107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0510FCC" w14:textId="77777777" w:rsidR="00FB61F7" w:rsidRPr="004924A2" w:rsidRDefault="00FB61F7" w:rsidP="007F05F7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60D7BD9B" w14:textId="77777777" w:rsidR="00FB61F7" w:rsidRPr="004924A2" w:rsidRDefault="00FB61F7" w:rsidP="007F05F7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4F91BB80" w14:textId="77777777" w:rsidR="00FB61F7" w:rsidRPr="00B64833" w:rsidRDefault="00FB61F7" w:rsidP="007F05F7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284" w:type="dxa"/>
            <w:gridSpan w:val="3"/>
          </w:tcPr>
          <w:p w14:paraId="24D2EF53" w14:textId="77777777" w:rsidR="00FB61F7" w:rsidRPr="004924A2" w:rsidRDefault="00FB61F7" w:rsidP="007F05F7">
            <w:pPr>
              <w:pStyle w:val="Heading9"/>
              <w:jc w:val="center"/>
              <w:rPr>
                <w:rFonts w:asciiTheme="majorBidi" w:hAnsiTheme="majorBidi" w:cstheme="majorBidi"/>
                <w:b w:val="0"/>
                <w:bCs w:val="0"/>
                <w:i/>
                <w:iCs/>
                <w:spacing w:val="-2"/>
              </w:rPr>
            </w:pPr>
          </w:p>
        </w:tc>
      </w:tr>
      <w:tr w:rsidR="00B10E96" w:rsidRPr="004924A2" w14:paraId="15D09493" w14:textId="77777777" w:rsidTr="004924A2">
        <w:trPr>
          <w:cantSplit/>
        </w:trPr>
        <w:tc>
          <w:tcPr>
            <w:tcW w:w="2250" w:type="dxa"/>
          </w:tcPr>
          <w:p w14:paraId="66E9E620" w14:textId="7EB8458C" w:rsidR="00B10E96" w:rsidRPr="004924A2" w:rsidRDefault="00B10E96" w:rsidP="0007573C">
            <w:pPr>
              <w:spacing w:line="240" w:lineRule="auto"/>
              <w:ind w:left="430"/>
              <w:rPr>
                <w:rFonts w:asciiTheme="majorBidi" w:hAnsiTheme="majorBidi" w:cstheme="majorBidi"/>
                <w:sz w:val="30"/>
                <w:szCs w:val="30"/>
                <w:shd w:val="clear" w:color="auto" w:fill="D9D9D9"/>
              </w:rPr>
            </w:pPr>
            <w:r w:rsidRPr="00C62CA4">
              <w:rPr>
                <w:rFonts w:asciiTheme="majorBidi" w:hAnsiTheme="majorBidi" w:cstheme="majorBidi"/>
                <w:sz w:val="30"/>
                <w:szCs w:val="30"/>
              </w:rPr>
              <w:t xml:space="preserve">29 </w:t>
            </w:r>
            <w:r w:rsidRPr="00B64833">
              <w:rPr>
                <w:rFonts w:asciiTheme="majorBidi" w:hAnsiTheme="majorBidi"/>
                <w:sz w:val="30"/>
                <w:szCs w:val="30"/>
                <w:cs/>
              </w:rPr>
              <w:t xml:space="preserve">กรกฎาคม </w:t>
            </w:r>
            <w:r w:rsidRPr="00C62CA4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362E436D" w14:textId="77777777" w:rsidR="00B10E96" w:rsidRPr="004924A2" w:rsidRDefault="00B10E96" w:rsidP="00B10E96">
            <w:pPr>
              <w:tabs>
                <w:tab w:val="decimal" w:pos="10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0" w:type="dxa"/>
          </w:tcPr>
          <w:p w14:paraId="0644D60F" w14:textId="77777777" w:rsidR="00B10E96" w:rsidRPr="00674D09" w:rsidRDefault="00B10E96" w:rsidP="00B10E96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74D09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B64833">
              <w:rPr>
                <w:rFonts w:asciiTheme="majorBidi" w:hAnsiTheme="majorBidi"/>
                <w:sz w:val="30"/>
                <w:szCs w:val="30"/>
                <w:cs/>
              </w:rPr>
              <w:t xml:space="preserve"> มกราคม - </w:t>
            </w:r>
            <w:r w:rsidRPr="00674D09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B64833">
              <w:rPr>
                <w:rFonts w:asciiTheme="majorBidi" w:hAnsiTheme="majorBidi"/>
                <w:sz w:val="30"/>
                <w:szCs w:val="30"/>
                <w:cs/>
              </w:rPr>
              <w:t xml:space="preserve"> มิถุนายน </w:t>
            </w:r>
            <w:r w:rsidRPr="00674D09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  <w:p w14:paraId="27DD725C" w14:textId="19D4B5CC" w:rsidR="00B10E96" w:rsidRPr="004924A2" w:rsidRDefault="00B10E96" w:rsidP="00B10E96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shd w:val="clear" w:color="auto" w:fill="D9D9D9"/>
              </w:rPr>
            </w:pPr>
            <w:r w:rsidRPr="00B64833">
              <w:rPr>
                <w:rFonts w:asciiTheme="majorBidi" w:hAnsiTheme="majorBidi"/>
                <w:sz w:val="30"/>
                <w:szCs w:val="30"/>
                <w:cs/>
              </w:rPr>
              <w:t>และกำไรสะสม</w:t>
            </w:r>
          </w:p>
        </w:tc>
        <w:tc>
          <w:tcPr>
            <w:tcW w:w="270" w:type="dxa"/>
          </w:tcPr>
          <w:p w14:paraId="7578EB04" w14:textId="77777777" w:rsidR="00B10E96" w:rsidRPr="004924A2" w:rsidRDefault="00B10E96" w:rsidP="00B10E96">
            <w:pPr>
              <w:tabs>
                <w:tab w:val="decimal" w:pos="10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54F061B2" w14:textId="77777777" w:rsidR="00B10E96" w:rsidRDefault="00B10E96" w:rsidP="00B10E96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ADCF01D" w14:textId="24E0C4EE" w:rsidR="00B10E96" w:rsidRPr="004924A2" w:rsidRDefault="00B10E96" w:rsidP="00FB61F7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01E6">
              <w:rPr>
                <w:rFonts w:asciiTheme="majorBidi" w:hAnsiTheme="majorBidi" w:cstheme="majorBidi"/>
                <w:sz w:val="30"/>
                <w:szCs w:val="30"/>
              </w:rPr>
              <w:t>0.1155</w:t>
            </w:r>
          </w:p>
        </w:tc>
        <w:tc>
          <w:tcPr>
            <w:tcW w:w="236" w:type="dxa"/>
          </w:tcPr>
          <w:p w14:paraId="48F46585" w14:textId="77777777" w:rsidR="00B10E96" w:rsidRPr="004924A2" w:rsidRDefault="00B10E96" w:rsidP="00B10E96">
            <w:pPr>
              <w:tabs>
                <w:tab w:val="decimal" w:pos="10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4C1D2615" w14:textId="77777777" w:rsidR="00B10E96" w:rsidRDefault="00B10E96" w:rsidP="00B10E96">
            <w:pPr>
              <w:tabs>
                <w:tab w:val="decimal" w:pos="1233"/>
              </w:tabs>
              <w:spacing w:line="240" w:lineRule="auto"/>
              <w:ind w:left="-108" w:right="25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2E7891D" w14:textId="154AC8FA" w:rsidR="00B10E96" w:rsidRPr="004924A2" w:rsidRDefault="00B10E96" w:rsidP="00B10E96">
            <w:pPr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70C6B">
              <w:rPr>
                <w:rFonts w:asciiTheme="majorBidi" w:hAnsiTheme="majorBidi" w:cstheme="majorBidi"/>
                <w:sz w:val="30"/>
                <w:szCs w:val="30"/>
              </w:rPr>
              <w:t>82,176</w:t>
            </w:r>
          </w:p>
        </w:tc>
        <w:tc>
          <w:tcPr>
            <w:tcW w:w="236" w:type="dxa"/>
          </w:tcPr>
          <w:p w14:paraId="678409A8" w14:textId="77777777" w:rsidR="00B10E96" w:rsidRPr="004924A2" w:rsidRDefault="00B10E96" w:rsidP="00B10E96">
            <w:pPr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526687B6" w14:textId="77777777" w:rsidR="003E2F67" w:rsidRDefault="003E2F67" w:rsidP="00B10E96">
            <w:pPr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F734FFE" w14:textId="40ECAAF0" w:rsidR="00B10E96" w:rsidRPr="004924A2" w:rsidRDefault="001468A0" w:rsidP="00B10E96">
            <w:pPr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924A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B61F7" w:rsidRPr="004924A2" w14:paraId="51CE8DD9" w14:textId="77777777" w:rsidTr="004924A2">
        <w:trPr>
          <w:cantSplit/>
        </w:trPr>
        <w:tc>
          <w:tcPr>
            <w:tcW w:w="2250" w:type="dxa"/>
          </w:tcPr>
          <w:p w14:paraId="7C09E8DF" w14:textId="14D88645" w:rsidR="00FB61F7" w:rsidRPr="00C62CA4" w:rsidRDefault="00FB61F7" w:rsidP="0007573C">
            <w:pPr>
              <w:spacing w:line="240" w:lineRule="auto"/>
              <w:ind w:left="430"/>
              <w:rPr>
                <w:rFonts w:asciiTheme="majorBidi" w:hAnsiTheme="majorBidi" w:cstheme="majorBidi"/>
                <w:sz w:val="30"/>
                <w:szCs w:val="30"/>
              </w:rPr>
            </w:pPr>
            <w:r w:rsidRPr="00231AD8">
              <w:rPr>
                <w:rFonts w:asciiTheme="majorBidi" w:hAnsiTheme="majorBidi" w:cstheme="majorBidi"/>
                <w:sz w:val="30"/>
                <w:szCs w:val="30"/>
              </w:rPr>
              <w:t xml:space="preserve">18 </w:t>
            </w:r>
            <w:r w:rsidRPr="00B64833">
              <w:rPr>
                <w:rFonts w:asciiTheme="majorBidi" w:hAnsiTheme="majorBidi"/>
                <w:sz w:val="30"/>
                <w:szCs w:val="30"/>
                <w:cs/>
              </w:rPr>
              <w:t xml:space="preserve">กุมภาพันธ์ </w:t>
            </w:r>
            <w:r w:rsidRPr="00231AD8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23379ADD" w14:textId="77777777" w:rsidR="00FB61F7" w:rsidRPr="004924A2" w:rsidRDefault="00FB61F7" w:rsidP="00FB61F7">
            <w:pPr>
              <w:tabs>
                <w:tab w:val="decimal" w:pos="10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0" w:type="dxa"/>
          </w:tcPr>
          <w:p w14:paraId="273CE0D6" w14:textId="51A3C847" w:rsidR="00FB61F7" w:rsidRPr="00674D09" w:rsidRDefault="00FB61F7" w:rsidP="00FB61F7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60DEC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B64833">
              <w:rPr>
                <w:rFonts w:asciiTheme="majorBidi" w:hAnsiTheme="majorBidi"/>
                <w:sz w:val="30"/>
                <w:szCs w:val="30"/>
                <w:cs/>
              </w:rPr>
              <w:t xml:space="preserve">กรกฎาคม - </w:t>
            </w:r>
            <w:r w:rsidRPr="00760DEC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B64833">
              <w:rPr>
                <w:rFonts w:asciiTheme="majorBidi" w:hAnsiTheme="majorBidi"/>
                <w:sz w:val="30"/>
                <w:szCs w:val="30"/>
                <w:cs/>
              </w:rPr>
              <w:t xml:space="preserve">ธันวาคม </w:t>
            </w:r>
            <w:r w:rsidRPr="00760DEC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658A2F55" w14:textId="77777777" w:rsidR="00FB61F7" w:rsidRPr="004924A2" w:rsidRDefault="00FB61F7" w:rsidP="00FB61F7">
            <w:pPr>
              <w:tabs>
                <w:tab w:val="decimal" w:pos="10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13472303" w14:textId="77777777" w:rsidR="00FB61F7" w:rsidRDefault="00FB61F7" w:rsidP="00FB61F7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146B590" w14:textId="2B16EE0D" w:rsidR="00FB61F7" w:rsidRDefault="00FB61F7" w:rsidP="00FB61F7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93CD6">
              <w:rPr>
                <w:rFonts w:asciiTheme="majorBidi" w:hAnsiTheme="majorBidi" w:cstheme="majorBidi"/>
                <w:sz w:val="30"/>
                <w:szCs w:val="30"/>
              </w:rPr>
              <w:t>0.2130</w:t>
            </w:r>
          </w:p>
        </w:tc>
        <w:tc>
          <w:tcPr>
            <w:tcW w:w="236" w:type="dxa"/>
          </w:tcPr>
          <w:p w14:paraId="10AFF516" w14:textId="77777777" w:rsidR="00FB61F7" w:rsidRPr="004924A2" w:rsidRDefault="00FB61F7" w:rsidP="00FB61F7">
            <w:pPr>
              <w:tabs>
                <w:tab w:val="decimal" w:pos="10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57038853" w14:textId="77777777" w:rsidR="00FB61F7" w:rsidRDefault="00FB61F7" w:rsidP="00FB61F7">
            <w:pPr>
              <w:tabs>
                <w:tab w:val="decimal" w:pos="1233"/>
              </w:tabs>
              <w:spacing w:line="240" w:lineRule="auto"/>
              <w:ind w:left="-108" w:right="25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95A0111" w14:textId="57D652AE" w:rsidR="00FB61F7" w:rsidRDefault="00FB61F7" w:rsidP="00FB6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290"/>
                <w:tab w:val="left" w:pos="470"/>
                <w:tab w:val="decimal" w:pos="1233"/>
              </w:tabs>
              <w:spacing w:line="240" w:lineRule="auto"/>
              <w:ind w:left="-70" w:right="-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8441C">
              <w:rPr>
                <w:rFonts w:asciiTheme="majorBidi" w:hAnsiTheme="majorBidi" w:cstheme="majorBidi"/>
                <w:sz w:val="30"/>
                <w:szCs w:val="30"/>
              </w:rPr>
              <w:t>151,543</w:t>
            </w:r>
          </w:p>
        </w:tc>
        <w:tc>
          <w:tcPr>
            <w:tcW w:w="236" w:type="dxa"/>
          </w:tcPr>
          <w:p w14:paraId="1CE7D7BC" w14:textId="77777777" w:rsidR="00FB61F7" w:rsidRPr="004924A2" w:rsidRDefault="00FB61F7" w:rsidP="00FB61F7">
            <w:pPr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0C9AB2E2" w14:textId="77777777" w:rsidR="003E2F67" w:rsidRDefault="003E2F67" w:rsidP="00FB61F7">
            <w:pPr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54C0E55" w14:textId="427138BE" w:rsidR="00FB61F7" w:rsidRPr="004924A2" w:rsidRDefault="00FB61F7" w:rsidP="00FB61F7">
            <w:pPr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924A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D0A67" w:rsidRPr="004924A2" w14:paraId="4E7AA99C" w14:textId="77777777" w:rsidTr="004924A2">
        <w:trPr>
          <w:cantSplit/>
        </w:trPr>
        <w:tc>
          <w:tcPr>
            <w:tcW w:w="2250" w:type="dxa"/>
          </w:tcPr>
          <w:p w14:paraId="0F6B9BF0" w14:textId="3918609C" w:rsidR="00CD0A67" w:rsidRPr="00231AD8" w:rsidRDefault="00CD0A67" w:rsidP="0007573C">
            <w:pPr>
              <w:spacing w:line="240" w:lineRule="auto"/>
              <w:ind w:left="430"/>
              <w:rPr>
                <w:rFonts w:asciiTheme="majorBidi" w:hAnsiTheme="majorBidi" w:cstheme="majorBidi"/>
                <w:sz w:val="30"/>
                <w:szCs w:val="30"/>
              </w:rPr>
            </w:pPr>
            <w:r w:rsidRPr="00CB51BF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297648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812A7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B64833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กรกฎาคม</w:t>
            </w:r>
            <w:r w:rsidRPr="00812A7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CB51BF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2E4A050E" w14:textId="77777777" w:rsidR="00CD0A67" w:rsidRPr="004924A2" w:rsidRDefault="00CD0A67" w:rsidP="00CD0A67">
            <w:pPr>
              <w:tabs>
                <w:tab w:val="decimal" w:pos="10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0" w:type="dxa"/>
          </w:tcPr>
          <w:p w14:paraId="03704795" w14:textId="77777777" w:rsidR="00704E28" w:rsidRDefault="00704E28" w:rsidP="00704E28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B51BF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5B234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B64833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มกราคม</w:t>
            </w:r>
            <w:r w:rsidRPr="00B6483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5B234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CB51BF">
              <w:rPr>
                <w:rFonts w:asciiTheme="majorBidi" w:hAnsiTheme="majorBidi" w:cstheme="majorBidi" w:hint="cs"/>
                <w:sz w:val="30"/>
                <w:szCs w:val="30"/>
              </w:rPr>
              <w:t>3</w:t>
            </w:r>
            <w:r w:rsidRPr="00297648">
              <w:rPr>
                <w:rFonts w:asciiTheme="majorBidi" w:hAnsiTheme="majorBidi" w:cstheme="majorBidi" w:hint="cs"/>
                <w:sz w:val="30"/>
                <w:szCs w:val="30"/>
              </w:rPr>
              <w:t>0</w:t>
            </w:r>
            <w:r w:rsidRPr="00B64833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มิถุนายน </w:t>
            </w:r>
            <w:r w:rsidRPr="00CB51BF">
              <w:rPr>
                <w:rFonts w:asciiTheme="majorBidi" w:hAnsiTheme="majorBidi" w:cstheme="majorBidi" w:hint="cs"/>
                <w:sz w:val="30"/>
                <w:szCs w:val="30"/>
              </w:rPr>
              <w:t>2563</w:t>
            </w:r>
          </w:p>
          <w:p w14:paraId="68B0ACC5" w14:textId="0576D096" w:rsidR="00CD0A67" w:rsidRPr="00760DEC" w:rsidRDefault="00704E28" w:rsidP="00704E28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64833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และกำไรสะสม</w:t>
            </w:r>
          </w:p>
        </w:tc>
        <w:tc>
          <w:tcPr>
            <w:tcW w:w="270" w:type="dxa"/>
          </w:tcPr>
          <w:p w14:paraId="5CE0F4BB" w14:textId="77777777" w:rsidR="00CD0A67" w:rsidRPr="004924A2" w:rsidRDefault="00CD0A67" w:rsidP="00CD0A67">
            <w:pPr>
              <w:tabs>
                <w:tab w:val="decimal" w:pos="10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72998375" w14:textId="77777777" w:rsidR="00CD0A67" w:rsidRDefault="00CD0A67" w:rsidP="00CD0A67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D198ABE" w14:textId="2918AF74" w:rsidR="00CD0A67" w:rsidRDefault="00CD0A67" w:rsidP="00CD0A67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97648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B64833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9B456F">
              <w:rPr>
                <w:rFonts w:asciiTheme="majorBidi" w:hAnsiTheme="majorBidi" w:cstheme="majorBidi"/>
                <w:sz w:val="30"/>
                <w:szCs w:val="30"/>
              </w:rPr>
              <w:t>1750</w:t>
            </w:r>
          </w:p>
        </w:tc>
        <w:tc>
          <w:tcPr>
            <w:tcW w:w="236" w:type="dxa"/>
          </w:tcPr>
          <w:p w14:paraId="17EC6894" w14:textId="77777777" w:rsidR="00CD0A67" w:rsidRPr="004924A2" w:rsidRDefault="00CD0A67" w:rsidP="00CD0A67">
            <w:pPr>
              <w:tabs>
                <w:tab w:val="decimal" w:pos="10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11E12AE1" w14:textId="77777777" w:rsidR="00D95E0A" w:rsidRDefault="00D95E0A" w:rsidP="00CD0A67">
            <w:pPr>
              <w:tabs>
                <w:tab w:val="decimal" w:pos="1233"/>
              </w:tabs>
              <w:spacing w:line="240" w:lineRule="auto"/>
              <w:ind w:left="-108" w:right="25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374A92A" w14:textId="55575192" w:rsidR="00CD0A67" w:rsidRDefault="00D95E0A" w:rsidP="00D95E0A">
            <w:pPr>
              <w:tabs>
                <w:tab w:val="clear" w:pos="454"/>
                <w:tab w:val="left" w:pos="110"/>
                <w:tab w:val="decimal" w:pos="1233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924A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D8AA154" w14:textId="77777777" w:rsidR="00CD0A67" w:rsidRPr="004924A2" w:rsidRDefault="00CD0A67" w:rsidP="00CD0A67">
            <w:pPr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33EF930A" w14:textId="77777777" w:rsidR="00CD0A67" w:rsidRDefault="00CD0A67" w:rsidP="00CD0A67">
            <w:pPr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A5BCAAA" w14:textId="248273B4" w:rsidR="000F5956" w:rsidRPr="004924A2" w:rsidRDefault="009B456F" w:rsidP="00CD0A67">
            <w:pPr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124,512</w:t>
            </w:r>
          </w:p>
        </w:tc>
      </w:tr>
      <w:tr w:rsidR="00CD0A67" w:rsidRPr="004924A2" w14:paraId="2EC04CF5" w14:textId="77777777" w:rsidTr="004924A2">
        <w:trPr>
          <w:cantSplit/>
        </w:trPr>
        <w:tc>
          <w:tcPr>
            <w:tcW w:w="2250" w:type="dxa"/>
          </w:tcPr>
          <w:p w14:paraId="7DE081F2" w14:textId="3369005D" w:rsidR="00CD0A67" w:rsidRPr="004924A2" w:rsidRDefault="00CD0A67" w:rsidP="0007573C">
            <w:pPr>
              <w:spacing w:line="240" w:lineRule="auto"/>
              <w:ind w:left="430"/>
              <w:rPr>
                <w:rFonts w:asciiTheme="majorBidi" w:hAnsiTheme="majorBidi" w:cstheme="majorBidi"/>
                <w:sz w:val="30"/>
                <w:szCs w:val="30"/>
                <w:shd w:val="clear" w:color="auto" w:fill="D9D9D9"/>
              </w:rPr>
            </w:pPr>
            <w:r w:rsidRPr="00CB51BF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297648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Pr="0003431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B6483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กุมภาพันธ์ </w:t>
            </w:r>
            <w:r w:rsidRPr="00CB51BF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28E62A1C" w14:textId="77777777" w:rsidR="00CD0A67" w:rsidRPr="004924A2" w:rsidRDefault="00CD0A67" w:rsidP="00CD0A67">
            <w:pPr>
              <w:tabs>
                <w:tab w:val="decimal" w:pos="10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0" w:type="dxa"/>
          </w:tcPr>
          <w:p w14:paraId="79121944" w14:textId="77777777" w:rsidR="00704E28" w:rsidRDefault="00704E28" w:rsidP="00704E28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B51BF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03431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B64833">
              <w:rPr>
                <w:rFonts w:asciiTheme="majorBidi" w:hAnsiTheme="majorBidi" w:cstheme="majorBidi"/>
                <w:sz w:val="30"/>
                <w:szCs w:val="30"/>
                <w:cs/>
              </w:rPr>
              <w:t>ต</w:t>
            </w:r>
            <w:r w:rsidRPr="00B64833">
              <w:rPr>
                <w:rFonts w:asciiTheme="majorBidi" w:hAnsiTheme="majorBidi" w:cstheme="majorBidi" w:hint="cs"/>
                <w:sz w:val="30"/>
                <w:szCs w:val="30"/>
                <w:cs/>
              </w:rPr>
              <w:t>ุลาคม</w:t>
            </w:r>
            <w:r w:rsidRPr="00B6483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03431E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CB51BF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03431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B64833">
              <w:rPr>
                <w:rFonts w:asciiTheme="majorBidi" w:hAnsiTheme="majorBidi" w:cstheme="majorBidi"/>
                <w:sz w:val="30"/>
                <w:szCs w:val="30"/>
                <w:cs/>
              </w:rPr>
              <w:t>ธ</w:t>
            </w:r>
            <w:r w:rsidRPr="00B64833">
              <w:rPr>
                <w:rFonts w:asciiTheme="majorBidi" w:hAnsiTheme="majorBidi" w:cstheme="majorBidi" w:hint="cs"/>
                <w:sz w:val="30"/>
                <w:szCs w:val="30"/>
                <w:cs/>
              </w:rPr>
              <w:t>ันวาคม</w:t>
            </w:r>
            <w:r w:rsidRPr="00B6483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CB51BF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  <w:p w14:paraId="20EA3E21" w14:textId="46604801" w:rsidR="00CD0A67" w:rsidRPr="00EC5977" w:rsidRDefault="00704E28" w:rsidP="00704E28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64833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และกำไรสะสม</w:t>
            </w:r>
          </w:p>
        </w:tc>
        <w:tc>
          <w:tcPr>
            <w:tcW w:w="270" w:type="dxa"/>
          </w:tcPr>
          <w:p w14:paraId="555E362E" w14:textId="77777777" w:rsidR="00CD0A67" w:rsidRPr="004924A2" w:rsidRDefault="00CD0A67" w:rsidP="00CD0A67">
            <w:pPr>
              <w:tabs>
                <w:tab w:val="decimal" w:pos="10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64587A20" w14:textId="77777777" w:rsidR="00CD0A67" w:rsidRDefault="00CD0A67" w:rsidP="00CD0A67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A515369" w14:textId="049566EA" w:rsidR="00CD0A67" w:rsidRPr="004924A2" w:rsidRDefault="00CD0A67" w:rsidP="00CD0A67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97648">
              <w:rPr>
                <w:rFonts w:asciiTheme="majorBidi" w:hAnsiTheme="majorBidi" w:cstheme="majorBidi" w:hint="cs"/>
                <w:sz w:val="30"/>
                <w:szCs w:val="30"/>
              </w:rPr>
              <w:t>0</w:t>
            </w:r>
            <w:r w:rsidRPr="00B64833">
              <w:rPr>
                <w:rFonts w:asciiTheme="majorBidi" w:hAnsiTheme="majorBidi" w:cstheme="majorBidi" w:hint="cs"/>
                <w:sz w:val="30"/>
                <w:szCs w:val="30"/>
              </w:rPr>
              <w:t>.</w:t>
            </w:r>
            <w:r w:rsidR="009B456F">
              <w:rPr>
                <w:rFonts w:asciiTheme="majorBidi" w:hAnsiTheme="majorBidi" w:cstheme="majorBidi"/>
                <w:sz w:val="30"/>
                <w:szCs w:val="30"/>
              </w:rPr>
              <w:t>0294</w:t>
            </w:r>
          </w:p>
        </w:tc>
        <w:tc>
          <w:tcPr>
            <w:tcW w:w="236" w:type="dxa"/>
          </w:tcPr>
          <w:p w14:paraId="3CF9AEAC" w14:textId="77777777" w:rsidR="00CD0A67" w:rsidRPr="004924A2" w:rsidRDefault="00CD0A67" w:rsidP="00CD0A67">
            <w:pPr>
              <w:tabs>
                <w:tab w:val="decimal" w:pos="10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14:paraId="408513B0" w14:textId="77777777" w:rsidR="00C76347" w:rsidRDefault="00C76347" w:rsidP="00CD0A67">
            <w:pPr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1AED9EB" w14:textId="3292B060" w:rsidR="00CD0A67" w:rsidRPr="004924A2" w:rsidRDefault="00CD0A67" w:rsidP="00CD0A67">
            <w:pPr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924A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BEAF99E" w14:textId="77777777" w:rsidR="00CD0A67" w:rsidRPr="004924A2" w:rsidRDefault="00CD0A67" w:rsidP="00CD0A67">
            <w:pPr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14:paraId="60129C13" w14:textId="77777777" w:rsidR="00C76347" w:rsidRDefault="00C76347" w:rsidP="00CD0A67">
            <w:pPr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076F5CB" w14:textId="3CE46C7D" w:rsidR="00CD0A67" w:rsidRPr="004924A2" w:rsidRDefault="009B456F" w:rsidP="00CD0A67">
            <w:pPr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20,917</w:t>
            </w:r>
          </w:p>
        </w:tc>
      </w:tr>
      <w:tr w:rsidR="00CD0A67" w:rsidRPr="004924A2" w14:paraId="3A35CE4A" w14:textId="77777777" w:rsidTr="004924A2">
        <w:trPr>
          <w:cantSplit/>
          <w:trHeight w:val="146"/>
        </w:trPr>
        <w:tc>
          <w:tcPr>
            <w:tcW w:w="2250" w:type="dxa"/>
          </w:tcPr>
          <w:p w14:paraId="22550F2C" w14:textId="79729C39" w:rsidR="00CD0A67" w:rsidRPr="007F2C27" w:rsidRDefault="007F2C27" w:rsidP="007F2C27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shd w:val="clear" w:color="auto" w:fill="D9D9D9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        </w:t>
            </w:r>
            <w:r w:rsidRPr="007F2C2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</w:tcPr>
          <w:p w14:paraId="3433DF5B" w14:textId="77777777" w:rsidR="00CD0A67" w:rsidRPr="004924A2" w:rsidRDefault="00CD0A67" w:rsidP="00CD0A67">
            <w:pPr>
              <w:tabs>
                <w:tab w:val="decimal" w:pos="10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0" w:type="dxa"/>
          </w:tcPr>
          <w:p w14:paraId="450C6DC4" w14:textId="32C7EA32" w:rsidR="00CD0A67" w:rsidRPr="004924A2" w:rsidRDefault="00CD0A67" w:rsidP="00704E28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shd w:val="clear" w:color="auto" w:fill="D9D9D9"/>
              </w:rPr>
            </w:pPr>
          </w:p>
        </w:tc>
        <w:tc>
          <w:tcPr>
            <w:tcW w:w="270" w:type="dxa"/>
          </w:tcPr>
          <w:p w14:paraId="08DBCB87" w14:textId="77777777" w:rsidR="00CD0A67" w:rsidRPr="004924A2" w:rsidRDefault="00CD0A67" w:rsidP="00CD0A67">
            <w:pPr>
              <w:tabs>
                <w:tab w:val="decimal" w:pos="10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731BACEB" w14:textId="77777777" w:rsidR="00CD0A67" w:rsidRPr="004924A2" w:rsidRDefault="00CD0A67" w:rsidP="00CD0A67">
            <w:pPr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7C59A07" w14:textId="77777777" w:rsidR="00CD0A67" w:rsidRPr="004924A2" w:rsidRDefault="00CD0A67" w:rsidP="00CD0A67">
            <w:pPr>
              <w:tabs>
                <w:tab w:val="decimal" w:pos="10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</w:tcPr>
          <w:p w14:paraId="42B2AC53" w14:textId="563B20CF" w:rsidR="00CD0A67" w:rsidRPr="004924A2" w:rsidRDefault="00347D4C" w:rsidP="00CD0A67">
            <w:pPr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233</w:t>
            </w:r>
            <w:r w:rsidR="00CD0A67" w:rsidRPr="00186D8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719</w:t>
            </w:r>
          </w:p>
        </w:tc>
        <w:tc>
          <w:tcPr>
            <w:tcW w:w="236" w:type="dxa"/>
          </w:tcPr>
          <w:p w14:paraId="5B89C551" w14:textId="77777777" w:rsidR="00CD0A67" w:rsidRPr="004924A2" w:rsidRDefault="00CD0A67" w:rsidP="00CD0A67">
            <w:pPr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</w:tcPr>
          <w:p w14:paraId="4F63941C" w14:textId="1B64B715" w:rsidR="00CD0A67" w:rsidRPr="004924A2" w:rsidRDefault="00C117B4" w:rsidP="00CD0A67">
            <w:pPr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B51B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145</w:t>
            </w:r>
            <w:r w:rsidRPr="00186D8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B51B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42</w:t>
            </w:r>
            <w:r w:rsidRPr="0029764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</w:p>
        </w:tc>
      </w:tr>
    </w:tbl>
    <w:p w14:paraId="77EF20C5" w14:textId="2BC91F07" w:rsidR="004924A2" w:rsidRPr="00880DBB" w:rsidRDefault="004924A2" w:rsidP="00ED12E0">
      <w:pPr>
        <w:tabs>
          <w:tab w:val="left" w:pos="540"/>
        </w:tabs>
        <w:spacing w:line="240" w:lineRule="auto"/>
        <w:ind w:left="547" w:right="-18"/>
        <w:jc w:val="thaiDistribute"/>
        <w:rPr>
          <w:rFonts w:asciiTheme="majorBidi" w:hAnsiTheme="majorBidi" w:cstheme="majorBidi"/>
          <w:sz w:val="20"/>
          <w:szCs w:val="20"/>
        </w:rPr>
      </w:pPr>
    </w:p>
    <w:p w14:paraId="5F0FD70D" w14:textId="77777777" w:rsidR="00ED12E0" w:rsidRPr="00B64833" w:rsidRDefault="00ED12E0" w:rsidP="00ED12E0">
      <w:pPr>
        <w:pStyle w:val="Heading8"/>
        <w:tabs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b w:val="0"/>
          <w:bCs w:val="0"/>
          <w:sz w:val="30"/>
          <w:szCs w:val="30"/>
          <w:cs/>
        </w:rPr>
      </w:pPr>
      <w:r w:rsidRPr="00CB51BF">
        <w:rPr>
          <w:rFonts w:asciiTheme="majorBidi" w:hAnsiTheme="majorBidi" w:cstheme="majorBidi"/>
          <w:sz w:val="30"/>
          <w:szCs w:val="30"/>
        </w:rPr>
        <w:t>1</w:t>
      </w:r>
      <w:r>
        <w:rPr>
          <w:rFonts w:asciiTheme="majorBidi" w:hAnsiTheme="majorBidi" w:cstheme="majorBidi"/>
          <w:sz w:val="30"/>
          <w:szCs w:val="30"/>
        </w:rPr>
        <w:t>6</w:t>
      </w:r>
      <w:r w:rsidRPr="00B64833">
        <w:rPr>
          <w:rFonts w:asciiTheme="majorBidi" w:hAnsiTheme="majorBidi" w:cstheme="majorBidi"/>
          <w:sz w:val="30"/>
          <w:szCs w:val="30"/>
        </w:rPr>
        <w:tab/>
      </w:r>
      <w:r w:rsidRPr="00B64833">
        <w:rPr>
          <w:rFonts w:asciiTheme="majorBidi" w:hAnsiTheme="majorBidi" w:cstheme="majorBidi"/>
          <w:sz w:val="30"/>
          <w:szCs w:val="30"/>
          <w:cs/>
        </w:rPr>
        <w:t>ข้อมูลเกี่ยวกับการซื้อขายเงินลงทุน</w:t>
      </w:r>
    </w:p>
    <w:p w14:paraId="7DB9ED07" w14:textId="77777777" w:rsidR="00ED12E0" w:rsidRPr="00A87CE1" w:rsidRDefault="00ED12E0" w:rsidP="00ED12E0">
      <w:pPr>
        <w:tabs>
          <w:tab w:val="left" w:pos="540"/>
        </w:tabs>
        <w:spacing w:line="240" w:lineRule="auto"/>
        <w:ind w:left="547" w:right="-18"/>
        <w:jc w:val="thaiDistribute"/>
        <w:rPr>
          <w:rFonts w:asciiTheme="majorBidi" w:hAnsiTheme="majorBidi" w:cstheme="majorBidi"/>
          <w:sz w:val="30"/>
          <w:szCs w:val="30"/>
        </w:rPr>
      </w:pPr>
    </w:p>
    <w:p w14:paraId="60C7278B" w14:textId="75FDB00C" w:rsidR="00ED12E0" w:rsidRPr="006B634C" w:rsidRDefault="00ED12E0" w:rsidP="00ED12E0">
      <w:pPr>
        <w:tabs>
          <w:tab w:val="left" w:pos="540"/>
        </w:tabs>
        <w:spacing w:line="240" w:lineRule="auto"/>
        <w:ind w:left="547" w:right="-18"/>
        <w:jc w:val="thaiDistribute"/>
        <w:rPr>
          <w:rFonts w:asciiTheme="majorBidi" w:hAnsiTheme="majorBidi" w:cstheme="majorBidi"/>
          <w:sz w:val="30"/>
          <w:szCs w:val="30"/>
        </w:rPr>
      </w:pPr>
      <w:r w:rsidRPr="00B64833">
        <w:rPr>
          <w:rFonts w:asciiTheme="majorBidi" w:hAnsiTheme="majorBidi" w:hint="cs"/>
          <w:sz w:val="30"/>
          <w:szCs w:val="30"/>
          <w:cs/>
        </w:rPr>
        <w:t>กลุ่ม</w:t>
      </w:r>
      <w:r w:rsidRPr="00B64833">
        <w:rPr>
          <w:rFonts w:asciiTheme="majorBidi" w:hAnsiTheme="majorBidi"/>
          <w:sz w:val="30"/>
          <w:szCs w:val="30"/>
          <w:cs/>
        </w:rPr>
        <w:t>กองทรัสต์ได้ซื้อขายเงินลงทุนสำหรับ</w:t>
      </w:r>
      <w:r w:rsidRPr="00B64833">
        <w:rPr>
          <w:rFonts w:asciiTheme="majorBidi" w:hAnsiTheme="majorBidi" w:hint="cs"/>
          <w:sz w:val="30"/>
          <w:szCs w:val="30"/>
          <w:cs/>
        </w:rPr>
        <w:t>ปี</w:t>
      </w:r>
      <w:r w:rsidRPr="00B64833">
        <w:rPr>
          <w:rFonts w:asciiTheme="majorBidi" w:hAnsiTheme="majorBidi"/>
          <w:sz w:val="30"/>
          <w:szCs w:val="30"/>
          <w:cs/>
        </w:rPr>
        <w:t xml:space="preserve">สิ้นสุดวันที่ </w:t>
      </w:r>
      <w:r w:rsidRPr="00CB51BF">
        <w:rPr>
          <w:rFonts w:asciiTheme="majorBidi" w:hAnsiTheme="majorBidi" w:cstheme="majorBidi"/>
          <w:sz w:val="30"/>
          <w:szCs w:val="30"/>
        </w:rPr>
        <w:t>31</w:t>
      </w:r>
      <w:r w:rsidRPr="00B6483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B64833"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 w:rsidRPr="00CB51BF">
        <w:rPr>
          <w:rFonts w:asciiTheme="majorBidi" w:hAnsiTheme="majorBidi" w:cstheme="majorBidi"/>
          <w:sz w:val="30"/>
          <w:szCs w:val="30"/>
        </w:rPr>
        <w:t>256</w:t>
      </w:r>
      <w:r>
        <w:rPr>
          <w:rFonts w:asciiTheme="majorBidi" w:hAnsiTheme="majorBidi" w:cstheme="majorBidi"/>
          <w:sz w:val="30"/>
          <w:szCs w:val="30"/>
        </w:rPr>
        <w:t>4</w:t>
      </w:r>
      <w:r w:rsidRPr="00B64833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B64833">
        <w:rPr>
          <w:rFonts w:asciiTheme="majorBidi" w:hAnsiTheme="majorBidi" w:cstheme="majorBidi"/>
          <w:sz w:val="30"/>
          <w:szCs w:val="30"/>
          <w:cs/>
        </w:rPr>
        <w:t>โดยไม่รวมเงินลงทุนในเงินฝากธนาคาร เป็นจำนวน</w:t>
      </w:r>
      <w:r w:rsidRPr="00D9052B">
        <w:rPr>
          <w:rFonts w:asciiTheme="majorBidi" w:hAnsiTheme="majorBidi" w:cstheme="majorBidi"/>
          <w:sz w:val="30"/>
          <w:szCs w:val="30"/>
        </w:rPr>
        <w:t xml:space="preserve"> </w:t>
      </w:r>
      <w:r w:rsidR="00997219">
        <w:rPr>
          <w:rFonts w:asciiTheme="majorBidi" w:hAnsiTheme="majorBidi" w:cstheme="majorBidi"/>
          <w:sz w:val="30"/>
          <w:szCs w:val="30"/>
        </w:rPr>
        <w:t>92.99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 w:rsidRPr="00B64833">
        <w:rPr>
          <w:rFonts w:asciiTheme="majorBidi" w:hAnsiTheme="majorBidi" w:cstheme="majorBidi" w:hint="cs"/>
          <w:sz w:val="30"/>
          <w:szCs w:val="30"/>
          <w:cs/>
        </w:rPr>
        <w:t>ล้าน</w:t>
      </w:r>
      <w:r w:rsidRPr="00B64833">
        <w:rPr>
          <w:rFonts w:asciiTheme="majorBidi" w:hAnsiTheme="majorBidi" w:cstheme="majorBidi"/>
          <w:sz w:val="30"/>
          <w:szCs w:val="30"/>
          <w:cs/>
        </w:rPr>
        <w:t>บาท</w:t>
      </w:r>
      <w:r w:rsidRPr="00B64833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B64833">
        <w:rPr>
          <w:rFonts w:asciiTheme="majorBidi" w:hAnsiTheme="majorBidi" w:cstheme="majorBidi"/>
          <w:sz w:val="30"/>
          <w:szCs w:val="30"/>
          <w:cs/>
        </w:rPr>
        <w:t xml:space="preserve">โดยคิดเป็นร้อยละ </w:t>
      </w:r>
      <w:r w:rsidR="00997219">
        <w:rPr>
          <w:rFonts w:asciiTheme="majorBidi" w:hAnsiTheme="majorBidi" w:cstheme="majorBidi"/>
          <w:sz w:val="30"/>
          <w:szCs w:val="30"/>
        </w:rPr>
        <w:t>0.02</w:t>
      </w:r>
      <w:r w:rsidRPr="005D676B">
        <w:rPr>
          <w:rFonts w:asciiTheme="majorBidi" w:hAnsiTheme="majorBidi" w:cstheme="majorBidi"/>
          <w:sz w:val="30"/>
          <w:szCs w:val="30"/>
        </w:rPr>
        <w:t xml:space="preserve"> </w:t>
      </w:r>
      <w:r w:rsidRPr="00B64833">
        <w:rPr>
          <w:rFonts w:asciiTheme="majorBidi" w:hAnsiTheme="majorBidi" w:cstheme="majorBidi"/>
          <w:sz w:val="30"/>
          <w:szCs w:val="30"/>
          <w:cs/>
        </w:rPr>
        <w:t>ต่อมูลค่าสินทรัพย์สุทธิถัวเฉลี่ยระหว่าง</w:t>
      </w:r>
      <w:r w:rsidRPr="00B64833">
        <w:rPr>
          <w:rFonts w:asciiTheme="majorBidi" w:hAnsiTheme="majorBidi" w:cstheme="majorBidi" w:hint="cs"/>
          <w:sz w:val="30"/>
          <w:szCs w:val="30"/>
          <w:cs/>
        </w:rPr>
        <w:t>ปี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 w:rsidRPr="003B58D6">
        <w:rPr>
          <w:rFonts w:asciiTheme="majorBidi" w:hAnsiTheme="majorBidi" w:cstheme="majorBidi"/>
          <w:i/>
          <w:iCs/>
          <w:sz w:val="30"/>
          <w:szCs w:val="30"/>
        </w:rPr>
        <w:t>(</w:t>
      </w:r>
      <w:r w:rsidRPr="00CB51BF">
        <w:rPr>
          <w:rFonts w:asciiTheme="majorBidi" w:hAnsiTheme="majorBidi" w:cstheme="majorBidi"/>
          <w:i/>
          <w:iCs/>
          <w:sz w:val="30"/>
          <w:szCs w:val="30"/>
        </w:rPr>
        <w:t>2</w:t>
      </w:r>
      <w:r>
        <w:rPr>
          <w:rFonts w:asciiTheme="majorBidi" w:hAnsiTheme="majorBidi" w:cstheme="majorBidi"/>
          <w:i/>
          <w:iCs/>
          <w:sz w:val="30"/>
          <w:szCs w:val="30"/>
        </w:rPr>
        <w:t>56</w:t>
      </w:r>
      <w:r w:rsidR="00AB1F97">
        <w:rPr>
          <w:rFonts w:asciiTheme="majorBidi" w:hAnsiTheme="majorBidi" w:cstheme="majorBidi"/>
          <w:i/>
          <w:iCs/>
          <w:sz w:val="30"/>
          <w:szCs w:val="30"/>
        </w:rPr>
        <w:t>3</w:t>
      </w:r>
      <w:r w:rsidRPr="003B58D6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>
        <w:rPr>
          <w:rFonts w:asciiTheme="majorBidi" w:hAnsiTheme="majorBidi" w:cstheme="majorBidi"/>
          <w:i/>
          <w:iCs/>
          <w:sz w:val="30"/>
          <w:szCs w:val="30"/>
        </w:rPr>
        <w:t xml:space="preserve">202.81 </w:t>
      </w:r>
      <w:r w:rsidRPr="00B64833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ล้านบาทคิดเป็นร้อยละ </w:t>
      </w:r>
      <w:r>
        <w:rPr>
          <w:rFonts w:asciiTheme="majorBidi" w:hAnsiTheme="majorBidi" w:cstheme="majorBidi"/>
          <w:i/>
          <w:iCs/>
          <w:sz w:val="30"/>
          <w:szCs w:val="30"/>
        </w:rPr>
        <w:t>3.35</w:t>
      </w:r>
      <w:r w:rsidRPr="00B64833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ต่อมูลค่าสินทรัพย์สุทธิถัวเฉลี่ยระหว่างปี</w:t>
      </w:r>
      <w:r w:rsidRPr="00771C37">
        <w:rPr>
          <w:rFonts w:asciiTheme="majorBidi" w:hAnsiTheme="majorBidi" w:cstheme="majorBidi"/>
          <w:i/>
          <w:iCs/>
          <w:sz w:val="30"/>
          <w:szCs w:val="30"/>
        </w:rPr>
        <w:t>)</w:t>
      </w:r>
    </w:p>
    <w:p w14:paraId="0B268072" w14:textId="77777777" w:rsidR="00661620" w:rsidRDefault="00661620" w:rsidP="00ED12E0">
      <w:pPr>
        <w:pStyle w:val="Heading8"/>
        <w:tabs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174070E3" w14:textId="2791F9AE" w:rsidR="00ED12E0" w:rsidRPr="00B64833" w:rsidRDefault="00ED12E0" w:rsidP="00ED12E0">
      <w:pPr>
        <w:pStyle w:val="Heading8"/>
        <w:tabs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CB51BF">
        <w:rPr>
          <w:rFonts w:asciiTheme="majorBidi" w:hAnsiTheme="majorBidi" w:cstheme="majorBidi"/>
          <w:sz w:val="30"/>
          <w:szCs w:val="30"/>
        </w:rPr>
        <w:t>1</w:t>
      </w:r>
      <w:r w:rsidR="00880DBB">
        <w:rPr>
          <w:rFonts w:asciiTheme="majorBidi" w:hAnsiTheme="majorBidi" w:cstheme="majorBidi"/>
          <w:sz w:val="30"/>
          <w:szCs w:val="30"/>
        </w:rPr>
        <w:t>7</w:t>
      </w:r>
      <w:r w:rsidRPr="00CE726B">
        <w:rPr>
          <w:rFonts w:asciiTheme="majorBidi" w:hAnsiTheme="majorBidi" w:cstheme="majorBidi"/>
          <w:sz w:val="30"/>
          <w:szCs w:val="30"/>
        </w:rPr>
        <w:tab/>
      </w:r>
      <w:r w:rsidRPr="00B64833">
        <w:rPr>
          <w:rFonts w:asciiTheme="majorBidi" w:hAnsiTheme="majorBidi" w:cstheme="majorBidi" w:hint="cs"/>
          <w:sz w:val="30"/>
          <w:szCs w:val="30"/>
          <w:cs/>
        </w:rPr>
        <w:t>ข้อมูล</w:t>
      </w:r>
      <w:r w:rsidRPr="00B64833">
        <w:rPr>
          <w:rFonts w:asciiTheme="majorBidi" w:hAnsiTheme="majorBidi" w:cstheme="majorBidi"/>
          <w:sz w:val="30"/>
          <w:szCs w:val="30"/>
          <w:cs/>
        </w:rPr>
        <w:t>ส่วนงานดำเนินงานและการจำแนกรายได้</w:t>
      </w:r>
    </w:p>
    <w:p w14:paraId="1E377581" w14:textId="77777777" w:rsidR="00ED12E0" w:rsidRPr="00D0782C" w:rsidRDefault="00ED12E0" w:rsidP="00ED12E0">
      <w:pPr>
        <w:tabs>
          <w:tab w:val="left" w:pos="540"/>
        </w:tabs>
        <w:spacing w:line="240" w:lineRule="auto"/>
        <w:ind w:left="547" w:right="-18"/>
        <w:jc w:val="thaiDistribute"/>
        <w:rPr>
          <w:rFonts w:asciiTheme="majorBidi" w:hAnsiTheme="majorBidi" w:cstheme="majorBidi"/>
          <w:sz w:val="30"/>
          <w:szCs w:val="30"/>
        </w:rPr>
      </w:pPr>
    </w:p>
    <w:p w14:paraId="4E511584" w14:textId="4E9A4524" w:rsidR="00940579" w:rsidRDefault="00940579" w:rsidP="00ED12E0">
      <w:pPr>
        <w:pStyle w:val="a6"/>
        <w:ind w:left="540" w:right="29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B64833">
        <w:rPr>
          <w:rFonts w:asciiTheme="majorBidi" w:hAnsiTheme="majorBidi" w:cs="Angsana New"/>
          <w:sz w:val="30"/>
          <w:szCs w:val="30"/>
          <w:cs/>
          <w:lang w:val="en-US"/>
        </w:rPr>
        <w:t>ผลการดำเนินงานของส่วนงานที่รายงานต่อผู้บริหารของ</w:t>
      </w:r>
      <w:r w:rsidRPr="00B64833">
        <w:rPr>
          <w:rFonts w:asciiTheme="majorBidi" w:hAnsiTheme="majorBidi" w:cs="Angsana New" w:hint="cs"/>
          <w:sz w:val="30"/>
          <w:szCs w:val="30"/>
          <w:cs/>
          <w:lang w:val="en-US"/>
        </w:rPr>
        <w:t>กลุ่ม</w:t>
      </w:r>
      <w:r w:rsidRPr="00B64833">
        <w:rPr>
          <w:rFonts w:asciiTheme="majorBidi" w:hAnsiTheme="majorBidi" w:cs="Angsana New"/>
          <w:sz w:val="30"/>
          <w:szCs w:val="30"/>
          <w:cs/>
          <w:lang w:val="en-US"/>
        </w:rPr>
        <w:t>กองทรัสต์ (ผู้มีอำนาจตัดสินใจสูงสุดด้านการดำเนินงาน)ของ</w:t>
      </w:r>
      <w:r w:rsidRPr="00B64833">
        <w:rPr>
          <w:rFonts w:asciiTheme="majorBidi" w:hAnsiTheme="majorBidi" w:cs="Angsana New" w:hint="cs"/>
          <w:sz w:val="30"/>
          <w:szCs w:val="30"/>
          <w:cs/>
          <w:lang w:val="en-US"/>
        </w:rPr>
        <w:t>กลุ่ม</w:t>
      </w:r>
      <w:r w:rsidRPr="00B64833">
        <w:rPr>
          <w:rFonts w:asciiTheme="majorBidi" w:hAnsiTheme="majorBidi" w:cs="Angsana New"/>
          <w:sz w:val="30"/>
          <w:szCs w:val="30"/>
          <w:cs/>
          <w:lang w:val="en-US"/>
        </w:rPr>
        <w:t xml:space="preserve">กองทรัสต์ จะแสดงถึงรายการที่เกิดขึ้นจากส่วนงานดำเนินงานนั้นโดยตรงรวมถึงรายการที่ได้รับการปันส่วนอย่างสมเหตุสมผล </w:t>
      </w:r>
    </w:p>
    <w:p w14:paraId="510DEED3" w14:textId="77777777" w:rsidR="00940579" w:rsidRDefault="00940579" w:rsidP="00ED12E0">
      <w:pPr>
        <w:pStyle w:val="a6"/>
        <w:ind w:left="540" w:right="29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30A9F44F" w14:textId="1E0BAC1A" w:rsidR="00ED12E0" w:rsidRPr="00880DBB" w:rsidRDefault="00ED12E0" w:rsidP="00880DBB">
      <w:pPr>
        <w:pStyle w:val="a6"/>
        <w:ind w:left="540" w:right="29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B64833">
        <w:rPr>
          <w:rFonts w:asciiTheme="majorBidi" w:hAnsiTheme="majorBidi" w:cstheme="majorBidi"/>
          <w:sz w:val="30"/>
          <w:szCs w:val="30"/>
          <w:cs/>
          <w:lang w:val="en-US"/>
        </w:rPr>
        <w:t xml:space="preserve">กลุ่มกองทรัสต์มี </w:t>
      </w:r>
      <w:r w:rsidRPr="00CB51BF">
        <w:rPr>
          <w:rFonts w:asciiTheme="majorBidi" w:hAnsiTheme="majorBidi" w:cstheme="majorBidi"/>
          <w:sz w:val="30"/>
          <w:szCs w:val="30"/>
          <w:lang w:val="en-US"/>
        </w:rPr>
        <w:t>2</w:t>
      </w:r>
      <w:r w:rsidRPr="00B64833">
        <w:rPr>
          <w:rFonts w:asciiTheme="majorBidi" w:hAnsiTheme="majorBidi" w:cstheme="majorBidi"/>
          <w:sz w:val="30"/>
          <w:szCs w:val="30"/>
          <w:cs/>
          <w:lang w:val="en-US"/>
        </w:rPr>
        <w:t xml:space="preserve"> ส่วนงานที่รายงาน ดังรายละเอียดข้างล่าง ซึ่งเป็นหน่วยงานธุรกิจที่สำคัญของกลุ่มกองทรัสต์หน่วยงานธุรกิจที่สำคัญนี้ให้บริการที่แตกต่างกัน และมีการบริหารจัดการแยกต่างหาก เนื่องจากใช้กลยุทธ์ทางการตลาดที่แตกต่างกัน ผู้มีอำนาจตัดสินใจสูงสุดด้านการดำเนินงานสอบทานรายงานการจัดการภายในของแต่ละหน่วยงานธุรกิจที่สำคัญอย่างน้อยทุกไตรมาส </w:t>
      </w:r>
      <w:r w:rsidRPr="00CE726B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B64833">
        <w:rPr>
          <w:rFonts w:asciiTheme="majorBidi" w:hAnsiTheme="majorBidi" w:cstheme="majorBidi"/>
          <w:sz w:val="30"/>
          <w:szCs w:val="30"/>
          <w:cs/>
          <w:lang w:val="en-US"/>
        </w:rPr>
        <w:t>การดำเนินงานของแต่ละส่วนงานที่รายงานของกลุ่มกองทรัสต์โดยสรุปมีดังนี้</w:t>
      </w:r>
    </w:p>
    <w:p w14:paraId="030E4003" w14:textId="77777777" w:rsidR="00ED12E0" w:rsidRPr="00CE726B" w:rsidRDefault="00ED12E0" w:rsidP="00ED12E0">
      <w:pPr>
        <w:pStyle w:val="a6"/>
        <w:ind w:left="540" w:right="29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B64833">
        <w:rPr>
          <w:rFonts w:asciiTheme="majorBidi" w:hAnsiTheme="majorBidi" w:cstheme="majorBidi"/>
          <w:sz w:val="30"/>
          <w:szCs w:val="30"/>
          <w:cs/>
          <w:lang w:val="en-US"/>
        </w:rPr>
        <w:lastRenderedPageBreak/>
        <w:t xml:space="preserve">ส่วนงาน </w:t>
      </w:r>
      <w:r w:rsidRPr="00CB51BF">
        <w:rPr>
          <w:rFonts w:asciiTheme="majorBidi" w:hAnsiTheme="majorBidi" w:cstheme="majorBidi"/>
          <w:sz w:val="30"/>
          <w:szCs w:val="30"/>
          <w:lang w:val="en-US"/>
        </w:rPr>
        <w:t>1</w:t>
      </w:r>
      <w:r w:rsidRPr="00B64833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CE726B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B64833">
        <w:rPr>
          <w:rFonts w:asciiTheme="majorBidi" w:hAnsiTheme="majorBidi" w:cstheme="majorBidi"/>
          <w:sz w:val="30"/>
          <w:szCs w:val="30"/>
          <w:cs/>
          <w:lang w:val="en-US"/>
        </w:rPr>
        <w:t>ธุรกิจการให้เช่า</w:t>
      </w:r>
    </w:p>
    <w:p w14:paraId="54BA673D" w14:textId="77777777" w:rsidR="00ED12E0" w:rsidRPr="00CE726B" w:rsidRDefault="00ED12E0" w:rsidP="00ED12E0">
      <w:pPr>
        <w:pStyle w:val="a6"/>
        <w:ind w:left="540" w:right="29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B64833">
        <w:rPr>
          <w:rFonts w:asciiTheme="majorBidi" w:hAnsiTheme="majorBidi" w:cstheme="majorBidi"/>
          <w:sz w:val="30"/>
          <w:szCs w:val="30"/>
          <w:cs/>
          <w:lang w:val="en-US"/>
        </w:rPr>
        <w:t xml:space="preserve">ส่วนงาน </w:t>
      </w:r>
      <w:r w:rsidRPr="00CB51BF">
        <w:rPr>
          <w:rFonts w:asciiTheme="majorBidi" w:hAnsiTheme="majorBidi" w:cstheme="majorBidi"/>
          <w:sz w:val="30"/>
          <w:szCs w:val="30"/>
          <w:lang w:val="en-US"/>
        </w:rPr>
        <w:t>2</w:t>
      </w:r>
      <w:r w:rsidRPr="00B64833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CE726B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B64833">
        <w:rPr>
          <w:rFonts w:asciiTheme="majorBidi" w:hAnsiTheme="majorBidi" w:cstheme="majorBidi"/>
          <w:sz w:val="30"/>
          <w:szCs w:val="30"/>
          <w:cs/>
          <w:lang w:val="en-US"/>
        </w:rPr>
        <w:t xml:space="preserve">ธุรกิจอื่น </w:t>
      </w:r>
    </w:p>
    <w:p w14:paraId="0E177930" w14:textId="77777777" w:rsidR="00ED12E0" w:rsidRPr="00B64833" w:rsidRDefault="00ED12E0" w:rsidP="00ED12E0">
      <w:pPr>
        <w:tabs>
          <w:tab w:val="left" w:pos="540"/>
        </w:tabs>
        <w:spacing w:line="240" w:lineRule="auto"/>
        <w:ind w:left="547" w:right="-18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3590F1BE" w14:textId="77777777" w:rsidR="00ED12E0" w:rsidRPr="00CE726B" w:rsidRDefault="00ED12E0" w:rsidP="00ED12E0">
      <w:pPr>
        <w:pStyle w:val="a6"/>
        <w:ind w:left="540" w:right="29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B64833">
        <w:rPr>
          <w:rFonts w:asciiTheme="majorBidi" w:hAnsiTheme="majorBidi" w:cstheme="majorBidi"/>
          <w:sz w:val="30"/>
          <w:szCs w:val="30"/>
          <w:cs/>
          <w:lang w:val="en-US"/>
        </w:rPr>
        <w:t>ข้อมูลผลการดำเนินงานของแต่ละส่วนงานที่รายงานได้รวมอยู่ดังข้างล่างนี้ ซึ่งนำเสนอในรายงานการจัดการภายในและสอบทานโดยผู้มีอำนาจตัดสินใจสูงสุดด้านการดำเนินงานของกลุ่มกองทรัสต์</w:t>
      </w:r>
      <w:r w:rsidRPr="00CE726B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B64833">
        <w:rPr>
          <w:rFonts w:asciiTheme="majorBidi" w:hAnsiTheme="majorBidi" w:cstheme="majorBidi"/>
          <w:sz w:val="30"/>
          <w:szCs w:val="30"/>
          <w:cs/>
          <w:lang w:val="en-US"/>
        </w:rPr>
        <w:t xml:space="preserve">ผู้บริหารเชื่อว่า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 </w:t>
      </w:r>
    </w:p>
    <w:p w14:paraId="1496CE8F" w14:textId="77777777" w:rsidR="00ED12E0" w:rsidRPr="00CE726B" w:rsidRDefault="00ED12E0" w:rsidP="00ED12E0">
      <w:pPr>
        <w:pStyle w:val="a6"/>
        <w:ind w:left="540" w:right="29"/>
        <w:jc w:val="thaiDistribute"/>
        <w:rPr>
          <w:rFonts w:asciiTheme="majorBidi" w:hAnsiTheme="majorBidi" w:cstheme="majorBidi"/>
          <w:sz w:val="30"/>
          <w:szCs w:val="30"/>
          <w:lang w:val="en-US"/>
        </w:rPr>
        <w:sectPr w:rsidR="00ED12E0" w:rsidRPr="00CE726B" w:rsidSect="00BA1CAE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691" w:right="1152" w:bottom="576" w:left="1152" w:header="720" w:footer="720" w:gutter="0"/>
          <w:pgNumType w:start="11"/>
          <w:cols w:space="720"/>
        </w:sectPr>
      </w:pPr>
    </w:p>
    <w:tbl>
      <w:tblPr>
        <w:tblW w:w="14447" w:type="dxa"/>
        <w:tblInd w:w="495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825"/>
        <w:gridCol w:w="179"/>
        <w:gridCol w:w="178"/>
        <w:gridCol w:w="186"/>
        <w:gridCol w:w="178"/>
        <w:gridCol w:w="1078"/>
        <w:gridCol w:w="178"/>
        <w:gridCol w:w="1082"/>
        <w:gridCol w:w="178"/>
        <w:gridCol w:w="1082"/>
        <w:gridCol w:w="178"/>
        <w:gridCol w:w="1085"/>
        <w:gridCol w:w="178"/>
        <w:gridCol w:w="1014"/>
        <w:gridCol w:w="178"/>
        <w:gridCol w:w="992"/>
        <w:gridCol w:w="178"/>
        <w:gridCol w:w="1060"/>
        <w:gridCol w:w="180"/>
        <w:gridCol w:w="1080"/>
        <w:gridCol w:w="180"/>
      </w:tblGrid>
      <w:tr w:rsidR="00ED12E0" w:rsidRPr="00CE726B" w14:paraId="6EED8A1A" w14:textId="77777777" w:rsidTr="00BA1CAE">
        <w:trPr>
          <w:cantSplit/>
        </w:trPr>
        <w:tc>
          <w:tcPr>
            <w:tcW w:w="3825" w:type="dxa"/>
          </w:tcPr>
          <w:p w14:paraId="787EF0D4" w14:textId="4E655B0C" w:rsidR="00ED12E0" w:rsidRPr="00B64833" w:rsidRDefault="00ED12E0" w:rsidP="00BA1CAE">
            <w:pPr>
              <w:tabs>
                <w:tab w:val="left" w:pos="110"/>
              </w:tabs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9" w:type="dxa"/>
            <w:vAlign w:val="center"/>
          </w:tcPr>
          <w:p w14:paraId="38E9EDA7" w14:textId="77777777" w:rsidR="00ED12E0" w:rsidRPr="00CE726B" w:rsidRDefault="00ED12E0" w:rsidP="00BA1CAE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014EE43B" w14:textId="77777777" w:rsidR="00ED12E0" w:rsidRPr="00CE726B" w:rsidRDefault="00ED12E0" w:rsidP="00BA1CAE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6" w:type="dxa"/>
            <w:vAlign w:val="center"/>
          </w:tcPr>
          <w:p w14:paraId="4A9666A0" w14:textId="77777777" w:rsidR="00ED12E0" w:rsidRPr="00CE726B" w:rsidRDefault="00ED12E0" w:rsidP="00BA1CAE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</w:tcPr>
          <w:p w14:paraId="06EBF500" w14:textId="77777777" w:rsidR="00ED12E0" w:rsidRPr="00CE726B" w:rsidRDefault="00ED12E0" w:rsidP="00BA1CAE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38" w:type="dxa"/>
            <w:gridSpan w:val="3"/>
            <w:vAlign w:val="center"/>
          </w:tcPr>
          <w:p w14:paraId="2522BD05" w14:textId="77777777" w:rsidR="00ED12E0" w:rsidRPr="00CE726B" w:rsidRDefault="00ED12E0" w:rsidP="00BA1CAE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6483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ธุรกิจการให้เช่า</w:t>
            </w:r>
          </w:p>
        </w:tc>
        <w:tc>
          <w:tcPr>
            <w:tcW w:w="178" w:type="dxa"/>
          </w:tcPr>
          <w:p w14:paraId="40BA2F40" w14:textId="77777777" w:rsidR="00ED12E0" w:rsidRPr="00CE726B" w:rsidRDefault="00ED12E0" w:rsidP="00BA1CAE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45" w:type="dxa"/>
            <w:gridSpan w:val="3"/>
            <w:vAlign w:val="center"/>
          </w:tcPr>
          <w:p w14:paraId="41B37A33" w14:textId="77777777" w:rsidR="00ED12E0" w:rsidRPr="00CE726B" w:rsidRDefault="00ED12E0" w:rsidP="00BA1CAE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6483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ธุรกิจอื่น</w:t>
            </w:r>
          </w:p>
        </w:tc>
        <w:tc>
          <w:tcPr>
            <w:tcW w:w="178" w:type="dxa"/>
          </w:tcPr>
          <w:p w14:paraId="1D63C91A" w14:textId="77777777" w:rsidR="00ED12E0" w:rsidRPr="00CE726B" w:rsidRDefault="00ED12E0" w:rsidP="00BA1CAE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184" w:type="dxa"/>
            <w:gridSpan w:val="3"/>
            <w:vAlign w:val="center"/>
          </w:tcPr>
          <w:p w14:paraId="1826A45E" w14:textId="77777777" w:rsidR="00ED12E0" w:rsidRPr="00CE726B" w:rsidRDefault="00ED12E0" w:rsidP="00BA1CAE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6483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ตัดรายการระหว่างกัน</w:t>
            </w:r>
          </w:p>
        </w:tc>
        <w:tc>
          <w:tcPr>
            <w:tcW w:w="178" w:type="dxa"/>
          </w:tcPr>
          <w:p w14:paraId="1D7C6D49" w14:textId="77777777" w:rsidR="00ED12E0" w:rsidRPr="00CE726B" w:rsidRDefault="00ED12E0" w:rsidP="00BA1CAE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20" w:type="dxa"/>
            <w:gridSpan w:val="3"/>
            <w:vAlign w:val="center"/>
          </w:tcPr>
          <w:p w14:paraId="497959C4" w14:textId="77777777" w:rsidR="00ED12E0" w:rsidRPr="00B64833" w:rsidRDefault="00ED12E0" w:rsidP="00BA1CAE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B6483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รวม</w:t>
            </w:r>
          </w:p>
        </w:tc>
        <w:tc>
          <w:tcPr>
            <w:tcW w:w="180" w:type="dxa"/>
          </w:tcPr>
          <w:p w14:paraId="4F75A2A6" w14:textId="77777777" w:rsidR="00ED12E0" w:rsidRPr="00CE726B" w:rsidRDefault="00ED12E0" w:rsidP="00BA1CAE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D12E0" w:rsidRPr="00CE726B" w14:paraId="2777E16D" w14:textId="77777777" w:rsidTr="00BA1CAE">
        <w:trPr>
          <w:cantSplit/>
        </w:trPr>
        <w:tc>
          <w:tcPr>
            <w:tcW w:w="3825" w:type="dxa"/>
          </w:tcPr>
          <w:p w14:paraId="29D7F272" w14:textId="17FD5979" w:rsidR="00ED12E0" w:rsidRPr="005D73D9" w:rsidRDefault="00ED12E0" w:rsidP="005D73D9">
            <w:pPr>
              <w:tabs>
                <w:tab w:val="left" w:pos="11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6483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 </w:t>
            </w:r>
            <w:r w:rsidR="005D73D9" w:rsidRPr="005D73D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สำหรับ</w:t>
            </w:r>
            <w:r w:rsidR="005D73D9" w:rsidRPr="005D73D9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ปี</w:t>
            </w:r>
            <w:r w:rsidR="005D73D9" w:rsidRPr="005D73D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สิ้นสุด</w:t>
            </w:r>
            <w:r w:rsidRPr="005D73D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วันที่ </w:t>
            </w:r>
            <w:r w:rsidRPr="005D73D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5D73D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5D73D9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  <w:r w:rsidRPr="005D73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79" w:type="dxa"/>
            <w:vAlign w:val="center"/>
          </w:tcPr>
          <w:p w14:paraId="5C7CC193" w14:textId="77777777" w:rsidR="00ED12E0" w:rsidRPr="00CE726B" w:rsidRDefault="00ED12E0" w:rsidP="00BA1CAE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391B0D27" w14:textId="77777777" w:rsidR="00ED12E0" w:rsidRPr="00CE726B" w:rsidRDefault="00ED12E0" w:rsidP="00BA1CAE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6" w:type="dxa"/>
            <w:vAlign w:val="center"/>
          </w:tcPr>
          <w:p w14:paraId="5DD46875" w14:textId="77777777" w:rsidR="00ED12E0" w:rsidRPr="00CE726B" w:rsidRDefault="00ED12E0" w:rsidP="00BA1CAE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</w:tcPr>
          <w:p w14:paraId="38B841CC" w14:textId="77777777" w:rsidR="00ED12E0" w:rsidRPr="00CE726B" w:rsidRDefault="00ED12E0" w:rsidP="00BA1CAE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vAlign w:val="center"/>
          </w:tcPr>
          <w:p w14:paraId="0FC0FB2A" w14:textId="77777777" w:rsidR="00ED12E0" w:rsidRPr="00CE726B" w:rsidRDefault="00ED12E0" w:rsidP="00BA1CAE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B51B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78" w:type="dxa"/>
            <w:vAlign w:val="center"/>
          </w:tcPr>
          <w:p w14:paraId="79703BBE" w14:textId="77777777" w:rsidR="00ED12E0" w:rsidRPr="00CE726B" w:rsidRDefault="00ED12E0" w:rsidP="00BA1CAE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vAlign w:val="center"/>
          </w:tcPr>
          <w:p w14:paraId="61B0DEC8" w14:textId="77777777" w:rsidR="00ED12E0" w:rsidRPr="00CE726B" w:rsidRDefault="00ED12E0" w:rsidP="00BA1CAE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B51B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78" w:type="dxa"/>
          </w:tcPr>
          <w:p w14:paraId="595F9B1C" w14:textId="77777777" w:rsidR="00ED12E0" w:rsidRPr="00CE726B" w:rsidRDefault="00ED12E0" w:rsidP="00BA1CAE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vAlign w:val="center"/>
          </w:tcPr>
          <w:p w14:paraId="43CE760F" w14:textId="77777777" w:rsidR="00ED12E0" w:rsidRPr="00CE726B" w:rsidRDefault="00ED12E0" w:rsidP="00BA1CAE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B51B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78" w:type="dxa"/>
            <w:vAlign w:val="center"/>
          </w:tcPr>
          <w:p w14:paraId="62940513" w14:textId="77777777" w:rsidR="00ED12E0" w:rsidRPr="00CE726B" w:rsidRDefault="00ED12E0" w:rsidP="00BA1CAE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  <w:vAlign w:val="center"/>
          </w:tcPr>
          <w:p w14:paraId="63938BC2" w14:textId="77777777" w:rsidR="00ED12E0" w:rsidRPr="00CE726B" w:rsidRDefault="00ED12E0" w:rsidP="00BA1CAE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B51B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78" w:type="dxa"/>
          </w:tcPr>
          <w:p w14:paraId="2E6573DC" w14:textId="77777777" w:rsidR="00ED12E0" w:rsidRPr="00CE726B" w:rsidRDefault="00ED12E0" w:rsidP="00BA1CAE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4" w:type="dxa"/>
            <w:vAlign w:val="center"/>
          </w:tcPr>
          <w:p w14:paraId="051A855C" w14:textId="77777777" w:rsidR="00ED12E0" w:rsidRPr="00CE726B" w:rsidRDefault="00ED12E0" w:rsidP="00BA1CAE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B51B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78" w:type="dxa"/>
            <w:vAlign w:val="center"/>
          </w:tcPr>
          <w:p w14:paraId="657AC401" w14:textId="77777777" w:rsidR="00ED12E0" w:rsidRPr="00CE726B" w:rsidRDefault="00ED12E0" w:rsidP="00BA1CAE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  <w:vAlign w:val="center"/>
          </w:tcPr>
          <w:p w14:paraId="31BE534C" w14:textId="77777777" w:rsidR="00ED12E0" w:rsidRPr="00CE726B" w:rsidRDefault="00ED12E0" w:rsidP="00BA1CAE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B51B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78" w:type="dxa"/>
          </w:tcPr>
          <w:p w14:paraId="6D8E6AE4" w14:textId="77777777" w:rsidR="00ED12E0" w:rsidRPr="00CE726B" w:rsidRDefault="00ED12E0" w:rsidP="00BA1CAE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0" w:type="dxa"/>
            <w:vAlign w:val="center"/>
          </w:tcPr>
          <w:p w14:paraId="0BA79655" w14:textId="77777777" w:rsidR="00ED12E0" w:rsidRPr="00CE726B" w:rsidRDefault="00ED12E0" w:rsidP="00BA1CAE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B51B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80" w:type="dxa"/>
            <w:vAlign w:val="center"/>
          </w:tcPr>
          <w:p w14:paraId="373EE4C4" w14:textId="77777777" w:rsidR="00ED12E0" w:rsidRPr="00CE726B" w:rsidRDefault="00ED12E0" w:rsidP="00BA1CAE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02DAFB4A" w14:textId="77777777" w:rsidR="00ED12E0" w:rsidRPr="00CE726B" w:rsidRDefault="00ED12E0" w:rsidP="00BA1CAE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B51B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80" w:type="dxa"/>
          </w:tcPr>
          <w:p w14:paraId="25E6EF52" w14:textId="77777777" w:rsidR="00ED12E0" w:rsidRPr="00CE726B" w:rsidRDefault="00ED12E0" w:rsidP="00BA1CAE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D12E0" w:rsidRPr="00CE726B" w14:paraId="2737C1F0" w14:textId="77777777" w:rsidTr="00BA1CAE">
        <w:trPr>
          <w:cantSplit/>
        </w:trPr>
        <w:tc>
          <w:tcPr>
            <w:tcW w:w="3825" w:type="dxa"/>
            <w:vAlign w:val="center"/>
          </w:tcPr>
          <w:p w14:paraId="3D0FEBC3" w14:textId="77777777" w:rsidR="00ED12E0" w:rsidRPr="00B64833" w:rsidRDefault="00ED12E0" w:rsidP="00BA1CAE">
            <w:pPr>
              <w:pStyle w:val="acctfourfigures"/>
              <w:tabs>
                <w:tab w:val="clear" w:pos="765"/>
                <w:tab w:val="decimal" w:pos="0"/>
              </w:tabs>
              <w:spacing w:line="300" w:lineRule="exact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79" w:type="dxa"/>
          </w:tcPr>
          <w:p w14:paraId="26D47786" w14:textId="77777777" w:rsidR="00ED12E0" w:rsidRPr="00CE726B" w:rsidRDefault="00ED12E0" w:rsidP="00BA1CA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</w:tcPr>
          <w:p w14:paraId="3FFA27CC" w14:textId="77777777" w:rsidR="00ED12E0" w:rsidRPr="00CE726B" w:rsidRDefault="00ED12E0" w:rsidP="00BA1CA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6" w:type="dxa"/>
          </w:tcPr>
          <w:p w14:paraId="7AD587F6" w14:textId="77777777" w:rsidR="00ED12E0" w:rsidRPr="00CE726B" w:rsidRDefault="00ED12E0" w:rsidP="00BA1CA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</w:tcPr>
          <w:p w14:paraId="6CCDD3D0" w14:textId="77777777" w:rsidR="00ED12E0" w:rsidRPr="00CE726B" w:rsidRDefault="00ED12E0" w:rsidP="00BA1CA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21" w:type="dxa"/>
            <w:gridSpan w:val="15"/>
          </w:tcPr>
          <w:p w14:paraId="2F43BEAF" w14:textId="77777777" w:rsidR="00ED12E0" w:rsidRPr="00CE726B" w:rsidRDefault="00ED12E0" w:rsidP="00BA1CAE">
            <w:pPr>
              <w:tabs>
                <w:tab w:val="left" w:pos="628"/>
              </w:tabs>
              <w:ind w:right="1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B6483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B6483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  <w:tc>
          <w:tcPr>
            <w:tcW w:w="180" w:type="dxa"/>
          </w:tcPr>
          <w:p w14:paraId="54F71D9C" w14:textId="77777777" w:rsidR="00ED12E0" w:rsidRPr="00B64833" w:rsidRDefault="00ED12E0" w:rsidP="00BA1CAE">
            <w:pPr>
              <w:ind w:right="-1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ED12E0" w:rsidRPr="00CE726B" w14:paraId="723787CD" w14:textId="77777777" w:rsidTr="00BA1CAE">
        <w:trPr>
          <w:cantSplit/>
        </w:trPr>
        <w:tc>
          <w:tcPr>
            <w:tcW w:w="3825" w:type="dxa"/>
            <w:vAlign w:val="center"/>
          </w:tcPr>
          <w:p w14:paraId="2117ECFB" w14:textId="77777777" w:rsidR="00ED12E0" w:rsidRPr="00CE726B" w:rsidRDefault="00ED12E0" w:rsidP="00BA1CAE">
            <w:pPr>
              <w:pStyle w:val="acctfourfigures"/>
              <w:tabs>
                <w:tab w:val="clear" w:pos="765"/>
                <w:tab w:val="decimal" w:pos="0"/>
              </w:tabs>
              <w:spacing w:line="300" w:lineRule="exact"/>
              <w:ind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6483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ข้อมูลตามส่วนงานดำเนินงาน</w:t>
            </w:r>
          </w:p>
        </w:tc>
        <w:tc>
          <w:tcPr>
            <w:tcW w:w="179" w:type="dxa"/>
          </w:tcPr>
          <w:p w14:paraId="2DEB1607" w14:textId="77777777" w:rsidR="00ED12E0" w:rsidRPr="00CE726B" w:rsidRDefault="00ED12E0" w:rsidP="00BA1CA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</w:tcPr>
          <w:p w14:paraId="2EB8D0E7" w14:textId="77777777" w:rsidR="00ED12E0" w:rsidRPr="00CE726B" w:rsidRDefault="00ED12E0" w:rsidP="00BA1CA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6" w:type="dxa"/>
          </w:tcPr>
          <w:p w14:paraId="0332F6E7" w14:textId="77777777" w:rsidR="00ED12E0" w:rsidRPr="00CE726B" w:rsidRDefault="00ED12E0" w:rsidP="00BA1CA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</w:tcPr>
          <w:p w14:paraId="5536AC3F" w14:textId="77777777" w:rsidR="00ED12E0" w:rsidRPr="00CE726B" w:rsidRDefault="00ED12E0" w:rsidP="00BA1CA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vAlign w:val="center"/>
          </w:tcPr>
          <w:p w14:paraId="2D7ACCCC" w14:textId="77777777" w:rsidR="00ED12E0" w:rsidRPr="00CE726B" w:rsidRDefault="00ED12E0" w:rsidP="00BA1CA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5B0F8BC5" w14:textId="77777777" w:rsidR="00ED12E0" w:rsidRPr="00CE726B" w:rsidRDefault="00ED12E0" w:rsidP="00BA1CA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vAlign w:val="center"/>
          </w:tcPr>
          <w:p w14:paraId="7E71E05A" w14:textId="77777777" w:rsidR="00ED12E0" w:rsidRPr="00CE726B" w:rsidRDefault="00ED12E0" w:rsidP="00BA1CA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71B8CA17" w14:textId="77777777" w:rsidR="00ED12E0" w:rsidRPr="00CE726B" w:rsidRDefault="00ED12E0" w:rsidP="00BA1CA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vAlign w:val="center"/>
          </w:tcPr>
          <w:p w14:paraId="592DB5B0" w14:textId="77777777" w:rsidR="00ED12E0" w:rsidRPr="00CE726B" w:rsidRDefault="00ED12E0" w:rsidP="00BA1CA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499FF8FA" w14:textId="77777777" w:rsidR="00ED12E0" w:rsidRPr="00CE726B" w:rsidRDefault="00ED12E0" w:rsidP="00BA1CA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vAlign w:val="center"/>
          </w:tcPr>
          <w:p w14:paraId="191F7912" w14:textId="77777777" w:rsidR="00ED12E0" w:rsidRPr="00CE726B" w:rsidRDefault="00ED12E0" w:rsidP="00BA1CA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677470BE" w14:textId="77777777" w:rsidR="00ED12E0" w:rsidRPr="00CE726B" w:rsidRDefault="00ED12E0" w:rsidP="00BA1CA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4" w:type="dxa"/>
            <w:vAlign w:val="center"/>
          </w:tcPr>
          <w:p w14:paraId="7916149E" w14:textId="77777777" w:rsidR="00ED12E0" w:rsidRPr="00CE726B" w:rsidRDefault="00ED12E0" w:rsidP="00BA1CAE">
            <w:pPr>
              <w:tabs>
                <w:tab w:val="left" w:pos="628"/>
              </w:tabs>
              <w:ind w:right="1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5F21EB4E" w14:textId="77777777" w:rsidR="00ED12E0" w:rsidRPr="00CE726B" w:rsidRDefault="00ED12E0" w:rsidP="00BA1CA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vAlign w:val="center"/>
          </w:tcPr>
          <w:p w14:paraId="334CFD8E" w14:textId="77777777" w:rsidR="00ED12E0" w:rsidRPr="00CE726B" w:rsidRDefault="00ED12E0" w:rsidP="00BA1CA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2BA811D8" w14:textId="77777777" w:rsidR="00ED12E0" w:rsidRPr="00CE726B" w:rsidRDefault="00ED12E0" w:rsidP="00BA1CA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vAlign w:val="center"/>
          </w:tcPr>
          <w:p w14:paraId="69C15C77" w14:textId="77777777" w:rsidR="00ED12E0" w:rsidRPr="00CE726B" w:rsidRDefault="00ED12E0" w:rsidP="00BA1CAE">
            <w:pPr>
              <w:ind w:right="-1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" w:type="dxa"/>
            <w:vAlign w:val="center"/>
          </w:tcPr>
          <w:p w14:paraId="3A0528A2" w14:textId="77777777" w:rsidR="00ED12E0" w:rsidRPr="00B64833" w:rsidRDefault="00ED12E0" w:rsidP="00BA1CAE">
            <w:pPr>
              <w:ind w:right="-1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center"/>
          </w:tcPr>
          <w:p w14:paraId="72F49BCD" w14:textId="77777777" w:rsidR="00ED12E0" w:rsidRPr="00CE726B" w:rsidRDefault="00ED12E0" w:rsidP="00BA1CAE">
            <w:pPr>
              <w:tabs>
                <w:tab w:val="left" w:pos="628"/>
              </w:tabs>
              <w:ind w:right="1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center"/>
          </w:tcPr>
          <w:p w14:paraId="2D09F638" w14:textId="77777777" w:rsidR="00ED12E0" w:rsidRPr="00B64833" w:rsidRDefault="00ED12E0" w:rsidP="00BA1CAE">
            <w:pPr>
              <w:ind w:right="-1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AB7697" w:rsidRPr="00CE726B" w14:paraId="2DB68A29" w14:textId="77777777" w:rsidTr="00BA1CAE">
        <w:trPr>
          <w:cantSplit/>
        </w:trPr>
        <w:tc>
          <w:tcPr>
            <w:tcW w:w="3825" w:type="dxa"/>
            <w:vAlign w:val="center"/>
          </w:tcPr>
          <w:p w14:paraId="5761ABEC" w14:textId="77777777" w:rsidR="00AB7697" w:rsidRPr="00B64833" w:rsidRDefault="00AB7697" w:rsidP="00AB7697">
            <w:pPr>
              <w:pStyle w:val="acctfourfigures"/>
              <w:tabs>
                <w:tab w:val="clear" w:pos="765"/>
                <w:tab w:val="decimal" w:pos="0"/>
              </w:tabs>
              <w:spacing w:line="300" w:lineRule="exact"/>
              <w:ind w:right="-79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B64833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รายได้จากลูกค้าภายนอก</w:t>
            </w:r>
          </w:p>
        </w:tc>
        <w:tc>
          <w:tcPr>
            <w:tcW w:w="179" w:type="dxa"/>
            <w:vAlign w:val="center"/>
          </w:tcPr>
          <w:p w14:paraId="590D5EAA" w14:textId="77777777" w:rsidR="00AB7697" w:rsidRPr="00CE726B" w:rsidRDefault="00AB7697" w:rsidP="00AB769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70F5891B" w14:textId="77777777" w:rsidR="00AB7697" w:rsidRPr="00CE726B" w:rsidRDefault="00AB7697" w:rsidP="00AB769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6" w:type="dxa"/>
            <w:vAlign w:val="center"/>
          </w:tcPr>
          <w:p w14:paraId="1699B97C" w14:textId="77777777" w:rsidR="00AB7697" w:rsidRPr="00B64833" w:rsidRDefault="00AB7697" w:rsidP="00AB7697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8" w:type="dxa"/>
            <w:vAlign w:val="center"/>
          </w:tcPr>
          <w:p w14:paraId="226D9A72" w14:textId="77777777" w:rsidR="00AB7697" w:rsidRPr="00CE726B" w:rsidRDefault="00AB7697" w:rsidP="00AB769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vAlign w:val="center"/>
          </w:tcPr>
          <w:p w14:paraId="61CADD6E" w14:textId="1039E6B4" w:rsidR="00AB7697" w:rsidRPr="00D9541E" w:rsidRDefault="00AB7697" w:rsidP="00AB769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495,680</w:t>
            </w:r>
          </w:p>
        </w:tc>
        <w:tc>
          <w:tcPr>
            <w:tcW w:w="178" w:type="dxa"/>
            <w:vAlign w:val="center"/>
          </w:tcPr>
          <w:p w14:paraId="3E9DB2E2" w14:textId="77777777" w:rsidR="00AB7697" w:rsidRPr="00D9541E" w:rsidRDefault="00AB7697" w:rsidP="00AB769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vAlign w:val="center"/>
          </w:tcPr>
          <w:p w14:paraId="42E44D7C" w14:textId="77777777" w:rsidR="00AB7697" w:rsidRPr="00B64833" w:rsidRDefault="00AB7697" w:rsidP="00AB7697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B51BF">
              <w:rPr>
                <w:rFonts w:asciiTheme="majorBidi" w:hAnsiTheme="majorBidi" w:cstheme="majorBidi" w:hint="cs"/>
                <w:sz w:val="30"/>
                <w:szCs w:val="30"/>
              </w:rPr>
              <w:t>424</w:t>
            </w:r>
            <w:r w:rsidRPr="00D9541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B51BF">
              <w:rPr>
                <w:rFonts w:asciiTheme="majorBidi" w:hAnsiTheme="majorBidi" w:cstheme="majorBidi"/>
                <w:sz w:val="30"/>
                <w:szCs w:val="30"/>
              </w:rPr>
              <w:t>36</w:t>
            </w:r>
            <w:r w:rsidRPr="00297648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78" w:type="dxa"/>
            <w:vAlign w:val="center"/>
          </w:tcPr>
          <w:p w14:paraId="4B7D6F87" w14:textId="77777777" w:rsidR="00AB7697" w:rsidRPr="00D9541E" w:rsidRDefault="00AB7697" w:rsidP="00AB769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vAlign w:val="center"/>
          </w:tcPr>
          <w:p w14:paraId="262C73F3" w14:textId="683ACFAF" w:rsidR="00AB7697" w:rsidRPr="00D9541E" w:rsidRDefault="00AB7697" w:rsidP="00AB769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3,036</w:t>
            </w:r>
          </w:p>
        </w:tc>
        <w:tc>
          <w:tcPr>
            <w:tcW w:w="178" w:type="dxa"/>
            <w:vAlign w:val="center"/>
          </w:tcPr>
          <w:p w14:paraId="1268E5F4" w14:textId="77777777" w:rsidR="00AB7697" w:rsidRPr="00D9541E" w:rsidRDefault="00AB7697" w:rsidP="00AB769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vAlign w:val="center"/>
          </w:tcPr>
          <w:p w14:paraId="5D4A8FB7" w14:textId="77777777" w:rsidR="00AB7697" w:rsidRPr="00B64833" w:rsidRDefault="00AB7697" w:rsidP="00AB7697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B51BF">
              <w:rPr>
                <w:rFonts w:asciiTheme="majorBidi" w:hAnsiTheme="majorBidi" w:cstheme="majorBidi" w:hint="cs"/>
                <w:sz w:val="30"/>
                <w:szCs w:val="30"/>
              </w:rPr>
              <w:t>2</w:t>
            </w:r>
            <w:r w:rsidRPr="00D9541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B51BF">
              <w:rPr>
                <w:rFonts w:asciiTheme="majorBidi" w:hAnsiTheme="majorBidi" w:cstheme="majorBidi" w:hint="cs"/>
                <w:sz w:val="30"/>
                <w:szCs w:val="30"/>
              </w:rPr>
              <w:t>32</w:t>
            </w:r>
            <w:r w:rsidRPr="00CB51BF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78" w:type="dxa"/>
            <w:vAlign w:val="center"/>
          </w:tcPr>
          <w:p w14:paraId="107843AA" w14:textId="77777777" w:rsidR="00AB7697" w:rsidRPr="00D9541E" w:rsidRDefault="00AB7697" w:rsidP="00AB769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4" w:type="dxa"/>
            <w:vAlign w:val="center"/>
          </w:tcPr>
          <w:p w14:paraId="70C87E9C" w14:textId="59657FAB" w:rsidR="00AB7697" w:rsidRPr="00D9541E" w:rsidRDefault="00AB7697" w:rsidP="00AB7697">
            <w:pPr>
              <w:tabs>
                <w:tab w:val="clear" w:pos="680"/>
                <w:tab w:val="clear" w:pos="907"/>
                <w:tab w:val="left" w:pos="100"/>
                <w:tab w:val="left" w:pos="370"/>
              </w:tabs>
              <w:ind w:right="4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        </w:t>
            </w:r>
            <w:r w:rsidRPr="00D9541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  <w:vAlign w:val="center"/>
          </w:tcPr>
          <w:p w14:paraId="56AE2D2B" w14:textId="77777777" w:rsidR="00AB7697" w:rsidRPr="00D9541E" w:rsidRDefault="00AB7697" w:rsidP="00AB769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vAlign w:val="center"/>
          </w:tcPr>
          <w:p w14:paraId="7307A641" w14:textId="77777777" w:rsidR="00AB7697" w:rsidRPr="00D9541E" w:rsidRDefault="00AB7697" w:rsidP="00AB7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  <w:tab w:val="left" w:pos="262"/>
                <w:tab w:val="left" w:pos="530"/>
              </w:tabs>
              <w:ind w:right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        </w:t>
            </w:r>
            <w:r w:rsidRPr="00D9541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  <w:vAlign w:val="center"/>
          </w:tcPr>
          <w:p w14:paraId="07821170" w14:textId="77777777" w:rsidR="00AB7697" w:rsidRPr="00D9541E" w:rsidRDefault="00AB7697" w:rsidP="00AB769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vAlign w:val="center"/>
          </w:tcPr>
          <w:p w14:paraId="23E3B90D" w14:textId="523FEFF4" w:rsidR="00AB7697" w:rsidRPr="00D9541E" w:rsidRDefault="00AB7697" w:rsidP="00AB7697">
            <w:pPr>
              <w:tabs>
                <w:tab w:val="left" w:pos="628"/>
              </w:tabs>
              <w:ind w:right="1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498,716</w:t>
            </w:r>
          </w:p>
        </w:tc>
        <w:tc>
          <w:tcPr>
            <w:tcW w:w="180" w:type="dxa"/>
            <w:vAlign w:val="center"/>
          </w:tcPr>
          <w:p w14:paraId="723EE683" w14:textId="77777777" w:rsidR="00AB7697" w:rsidRPr="00B64833" w:rsidRDefault="00AB7697" w:rsidP="00AB7697">
            <w:pPr>
              <w:ind w:right="-1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center"/>
          </w:tcPr>
          <w:p w14:paraId="721E11AB" w14:textId="77777777" w:rsidR="00AB7697" w:rsidRPr="00D9541E" w:rsidRDefault="00AB7697" w:rsidP="00AB7697">
            <w:pPr>
              <w:tabs>
                <w:tab w:val="left" w:pos="628"/>
              </w:tabs>
              <w:ind w:right="19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B51BF">
              <w:rPr>
                <w:rFonts w:asciiTheme="majorBidi" w:hAnsiTheme="majorBidi" w:cstheme="majorBidi"/>
                <w:sz w:val="30"/>
                <w:szCs w:val="30"/>
              </w:rPr>
              <w:t>42</w:t>
            </w:r>
            <w:r w:rsidRPr="00CB51BF">
              <w:rPr>
                <w:rFonts w:asciiTheme="majorBidi" w:hAnsiTheme="majorBidi" w:cstheme="majorBidi" w:hint="cs"/>
                <w:sz w:val="30"/>
                <w:szCs w:val="30"/>
              </w:rPr>
              <w:t>6</w:t>
            </w:r>
            <w:r w:rsidRPr="00D9541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B51BF">
              <w:rPr>
                <w:rFonts w:asciiTheme="majorBidi" w:hAnsiTheme="majorBidi" w:cstheme="majorBidi" w:hint="cs"/>
                <w:sz w:val="30"/>
                <w:szCs w:val="30"/>
              </w:rPr>
              <w:t>6</w:t>
            </w:r>
            <w:r w:rsidRPr="00297648">
              <w:rPr>
                <w:rFonts w:asciiTheme="majorBidi" w:hAnsiTheme="majorBidi" w:cstheme="majorBidi" w:hint="cs"/>
                <w:sz w:val="30"/>
                <w:szCs w:val="30"/>
              </w:rPr>
              <w:t>9</w:t>
            </w:r>
            <w:r w:rsidRPr="00CB51BF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80" w:type="dxa"/>
            <w:vAlign w:val="center"/>
          </w:tcPr>
          <w:p w14:paraId="0698C47C" w14:textId="77777777" w:rsidR="00AB7697" w:rsidRPr="00B64833" w:rsidRDefault="00AB7697" w:rsidP="00AB7697">
            <w:pPr>
              <w:ind w:right="-1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ED12E0" w:rsidRPr="00CE726B" w14:paraId="16E1F978" w14:textId="77777777" w:rsidTr="00BA1CAE">
        <w:trPr>
          <w:cantSplit/>
        </w:trPr>
        <w:tc>
          <w:tcPr>
            <w:tcW w:w="3825" w:type="dxa"/>
            <w:vAlign w:val="center"/>
          </w:tcPr>
          <w:p w14:paraId="4EDF1AD0" w14:textId="77777777" w:rsidR="00ED12E0" w:rsidRPr="00CE726B" w:rsidRDefault="00ED12E0" w:rsidP="00BA1CAE">
            <w:pPr>
              <w:pStyle w:val="acctfourfigures"/>
              <w:tabs>
                <w:tab w:val="clear" w:pos="765"/>
                <w:tab w:val="decimal" w:pos="0"/>
              </w:tabs>
              <w:spacing w:line="30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64833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  รายได้ระหว่างส่วนงาน</w:t>
            </w:r>
          </w:p>
        </w:tc>
        <w:tc>
          <w:tcPr>
            <w:tcW w:w="179" w:type="dxa"/>
            <w:vAlign w:val="center"/>
          </w:tcPr>
          <w:p w14:paraId="6014882F" w14:textId="77777777" w:rsidR="00ED12E0" w:rsidRPr="00CE726B" w:rsidRDefault="00ED12E0" w:rsidP="00BA1CA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0EB95F20" w14:textId="77777777" w:rsidR="00ED12E0" w:rsidRPr="00CE726B" w:rsidRDefault="00ED12E0" w:rsidP="00BA1CA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6" w:type="dxa"/>
            <w:vAlign w:val="center"/>
          </w:tcPr>
          <w:p w14:paraId="7882FF40" w14:textId="77777777" w:rsidR="00ED12E0" w:rsidRPr="00CE726B" w:rsidRDefault="00ED12E0" w:rsidP="00BA1CA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54873608" w14:textId="77777777" w:rsidR="00ED12E0" w:rsidRPr="00CE726B" w:rsidRDefault="00ED12E0" w:rsidP="00BA1CA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  <w:vAlign w:val="center"/>
          </w:tcPr>
          <w:p w14:paraId="6230AD71" w14:textId="3709D669" w:rsidR="00ED12E0" w:rsidRPr="00D9541E" w:rsidRDefault="007151BE" w:rsidP="00BA1CA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  <w:vAlign w:val="center"/>
          </w:tcPr>
          <w:p w14:paraId="007AAE68" w14:textId="77777777" w:rsidR="00ED12E0" w:rsidRPr="00D9541E" w:rsidRDefault="00ED12E0" w:rsidP="00BA1CA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  <w:vAlign w:val="center"/>
          </w:tcPr>
          <w:p w14:paraId="7D8183E6" w14:textId="77777777" w:rsidR="00ED12E0" w:rsidRPr="00D9541E" w:rsidRDefault="00ED12E0" w:rsidP="00BA1CA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9541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  <w:vAlign w:val="center"/>
          </w:tcPr>
          <w:p w14:paraId="6CAE10A1" w14:textId="77777777" w:rsidR="00ED12E0" w:rsidRPr="00D9541E" w:rsidRDefault="00ED12E0" w:rsidP="00BA1CA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  <w:vAlign w:val="center"/>
          </w:tcPr>
          <w:p w14:paraId="6CC0E274" w14:textId="36C54ED6" w:rsidR="00ED12E0" w:rsidRPr="00D9541E" w:rsidRDefault="006D1E5C" w:rsidP="00BA1CA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806FD0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,853</w:t>
            </w:r>
          </w:p>
        </w:tc>
        <w:tc>
          <w:tcPr>
            <w:tcW w:w="178" w:type="dxa"/>
            <w:vAlign w:val="center"/>
          </w:tcPr>
          <w:p w14:paraId="3EBC609F" w14:textId="77777777" w:rsidR="00ED12E0" w:rsidRPr="00D9541E" w:rsidRDefault="00ED12E0" w:rsidP="00BA1CA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tcBorders>
              <w:bottom w:val="single" w:sz="4" w:space="0" w:color="auto"/>
            </w:tcBorders>
            <w:vAlign w:val="center"/>
          </w:tcPr>
          <w:p w14:paraId="5BD37D91" w14:textId="77777777" w:rsidR="00ED12E0" w:rsidRPr="00D9541E" w:rsidRDefault="00ED12E0" w:rsidP="00BA1CA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97648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CB51BF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D9541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B51BF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297648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178" w:type="dxa"/>
            <w:vAlign w:val="center"/>
          </w:tcPr>
          <w:p w14:paraId="5B84FA4B" w14:textId="77777777" w:rsidR="00ED12E0" w:rsidRPr="00D9541E" w:rsidRDefault="00ED12E0" w:rsidP="00BA1CA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4" w:type="dxa"/>
            <w:tcBorders>
              <w:bottom w:val="single" w:sz="4" w:space="0" w:color="auto"/>
            </w:tcBorders>
            <w:vAlign w:val="center"/>
          </w:tcPr>
          <w:p w14:paraId="1782E830" w14:textId="37FDACD5" w:rsidR="00ED12E0" w:rsidRPr="00D9541E" w:rsidRDefault="006D1E5C" w:rsidP="00AB7697">
            <w:pPr>
              <w:tabs>
                <w:tab w:val="clear" w:pos="907"/>
                <w:tab w:val="left" w:pos="730"/>
              </w:tabs>
              <w:ind w:right="-5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(7</w:t>
            </w:r>
            <w:r w:rsidR="00AB7697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,853)</w:t>
            </w:r>
          </w:p>
        </w:tc>
        <w:tc>
          <w:tcPr>
            <w:tcW w:w="178" w:type="dxa"/>
            <w:vAlign w:val="center"/>
          </w:tcPr>
          <w:p w14:paraId="14124438" w14:textId="77777777" w:rsidR="00ED12E0" w:rsidRPr="00D9541E" w:rsidRDefault="00ED12E0" w:rsidP="00BA1CA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1BCFD676" w14:textId="77777777" w:rsidR="00ED12E0" w:rsidRPr="00D9541E" w:rsidRDefault="00ED12E0" w:rsidP="00BA1CA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9541E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297648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CB51BF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D9541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B51BF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297648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D9541E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78" w:type="dxa"/>
            <w:vAlign w:val="center"/>
          </w:tcPr>
          <w:p w14:paraId="0F63369A" w14:textId="77777777" w:rsidR="00ED12E0" w:rsidRPr="00D9541E" w:rsidRDefault="00ED12E0" w:rsidP="00BA1CA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tcBorders>
              <w:bottom w:val="single" w:sz="4" w:space="0" w:color="auto"/>
            </w:tcBorders>
            <w:vAlign w:val="center"/>
          </w:tcPr>
          <w:p w14:paraId="6C325B3A" w14:textId="79E535FC" w:rsidR="00ED12E0" w:rsidRPr="00D9541E" w:rsidRDefault="006D1E5C" w:rsidP="00BA1CAE">
            <w:pPr>
              <w:tabs>
                <w:tab w:val="left" w:pos="628"/>
              </w:tabs>
              <w:ind w:right="19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center"/>
          </w:tcPr>
          <w:p w14:paraId="62E2C37E" w14:textId="77777777" w:rsidR="00ED12E0" w:rsidRPr="00B64833" w:rsidRDefault="00ED12E0" w:rsidP="00BA1CAE">
            <w:pPr>
              <w:ind w:right="-1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3072A9B1" w14:textId="77777777" w:rsidR="00ED12E0" w:rsidRPr="00D9541E" w:rsidRDefault="00ED12E0" w:rsidP="00BA1CAE">
            <w:pPr>
              <w:tabs>
                <w:tab w:val="left" w:pos="628"/>
              </w:tabs>
              <w:ind w:right="1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9541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center"/>
          </w:tcPr>
          <w:p w14:paraId="39E4BAE0" w14:textId="77777777" w:rsidR="00ED12E0" w:rsidRPr="00B64833" w:rsidRDefault="00ED12E0" w:rsidP="00BA1CAE">
            <w:pPr>
              <w:ind w:right="-1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ED12E0" w:rsidRPr="00CE726B" w14:paraId="5C21F063" w14:textId="77777777" w:rsidTr="00BA1CAE">
        <w:trPr>
          <w:cantSplit/>
        </w:trPr>
        <w:tc>
          <w:tcPr>
            <w:tcW w:w="3825" w:type="dxa"/>
            <w:vAlign w:val="center"/>
          </w:tcPr>
          <w:p w14:paraId="762C3F1E" w14:textId="77777777" w:rsidR="00ED12E0" w:rsidRPr="00CE726B" w:rsidRDefault="00ED12E0" w:rsidP="00BA1CAE">
            <w:pPr>
              <w:spacing w:line="300" w:lineRule="exact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6483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179" w:type="dxa"/>
            <w:vAlign w:val="center"/>
          </w:tcPr>
          <w:p w14:paraId="1A7E4987" w14:textId="77777777" w:rsidR="00ED12E0" w:rsidRPr="00CE726B" w:rsidRDefault="00ED12E0" w:rsidP="00BA1CAE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79D77B9C" w14:textId="77777777" w:rsidR="00ED12E0" w:rsidRPr="00CE726B" w:rsidRDefault="00ED12E0" w:rsidP="00BA1CAE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6" w:type="dxa"/>
            <w:vAlign w:val="center"/>
          </w:tcPr>
          <w:p w14:paraId="5AADF905" w14:textId="77777777" w:rsidR="00ED12E0" w:rsidRPr="00CE726B" w:rsidRDefault="00ED12E0" w:rsidP="00BA1CAE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5F371DA4" w14:textId="77777777" w:rsidR="00ED12E0" w:rsidRPr="00CE726B" w:rsidRDefault="00ED12E0" w:rsidP="00BA1CAE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078FAD6" w14:textId="7D44143C" w:rsidR="00ED12E0" w:rsidRPr="00D9541E" w:rsidRDefault="006D1E5C" w:rsidP="00BA1CAE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495,680</w:t>
            </w:r>
          </w:p>
        </w:tc>
        <w:tc>
          <w:tcPr>
            <w:tcW w:w="178" w:type="dxa"/>
            <w:vAlign w:val="center"/>
          </w:tcPr>
          <w:p w14:paraId="1C3BD0EA" w14:textId="77777777" w:rsidR="00ED12E0" w:rsidRPr="00D9541E" w:rsidRDefault="00ED12E0" w:rsidP="00BA1CAE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DCA6D6F" w14:textId="77777777" w:rsidR="00ED12E0" w:rsidRPr="00D9541E" w:rsidRDefault="00ED12E0" w:rsidP="00BA1CAE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B51B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424</w:t>
            </w:r>
            <w:r w:rsidRPr="00D9541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B51B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</w:t>
            </w:r>
            <w:r w:rsidRPr="0029764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78" w:type="dxa"/>
            <w:vAlign w:val="center"/>
          </w:tcPr>
          <w:p w14:paraId="19D51FA8" w14:textId="77777777" w:rsidR="00ED12E0" w:rsidRPr="00D9541E" w:rsidRDefault="00ED12E0" w:rsidP="00BA1CAE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02C2BD4" w14:textId="05F9860E" w:rsidR="00ED12E0" w:rsidRPr="00D9541E" w:rsidRDefault="006D1E5C" w:rsidP="00BA1CAE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  <w:r w:rsidR="002946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,889</w:t>
            </w:r>
          </w:p>
        </w:tc>
        <w:tc>
          <w:tcPr>
            <w:tcW w:w="178" w:type="dxa"/>
            <w:vAlign w:val="center"/>
          </w:tcPr>
          <w:p w14:paraId="599A158B" w14:textId="77777777" w:rsidR="00ED12E0" w:rsidRPr="00D9541E" w:rsidRDefault="00ED12E0" w:rsidP="00BA1CAE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73951D0" w14:textId="77777777" w:rsidR="00ED12E0" w:rsidRPr="00D9541E" w:rsidRDefault="00ED12E0" w:rsidP="00BA1CAE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9764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  <w:r w:rsidRPr="00CB51BF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3</w:t>
            </w:r>
            <w:r w:rsidRPr="00D9541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B51BF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63</w:t>
            </w:r>
            <w:r w:rsidRPr="00CB51B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178" w:type="dxa"/>
            <w:vAlign w:val="center"/>
          </w:tcPr>
          <w:p w14:paraId="3D0443A6" w14:textId="77777777" w:rsidR="00ED12E0" w:rsidRPr="00D9541E" w:rsidRDefault="00ED12E0" w:rsidP="00BA1CAE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7A3FBC9" w14:textId="3009E6AD" w:rsidR="00ED12E0" w:rsidRPr="00D9541E" w:rsidRDefault="006D1E5C" w:rsidP="00AB7697">
            <w:pPr>
              <w:ind w:right="-5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(7</w:t>
            </w:r>
            <w:r w:rsidR="00AB769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,853)</w:t>
            </w:r>
          </w:p>
        </w:tc>
        <w:tc>
          <w:tcPr>
            <w:tcW w:w="178" w:type="dxa"/>
            <w:vAlign w:val="center"/>
          </w:tcPr>
          <w:p w14:paraId="18FF4EF9" w14:textId="77777777" w:rsidR="00ED12E0" w:rsidRPr="00D9541E" w:rsidRDefault="00ED12E0" w:rsidP="00BA1CAE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5857117" w14:textId="77777777" w:rsidR="00ED12E0" w:rsidRPr="00D9541E" w:rsidRDefault="00ED12E0" w:rsidP="00BA1CAE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9541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Pr="0029764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  <w:r w:rsidRPr="00CB51B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D9541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B51B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29764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 w:rsidRPr="00D9541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78" w:type="dxa"/>
            <w:vAlign w:val="center"/>
          </w:tcPr>
          <w:p w14:paraId="3B502F89" w14:textId="77777777" w:rsidR="00ED12E0" w:rsidRPr="00D9541E" w:rsidRDefault="00ED12E0" w:rsidP="00BA1CAE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E3C6CBF" w14:textId="147D5C22" w:rsidR="00ED12E0" w:rsidRPr="00D9541E" w:rsidRDefault="006D1E5C" w:rsidP="00BA1CAE">
            <w:pPr>
              <w:ind w:right="-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498,716</w:t>
            </w:r>
          </w:p>
        </w:tc>
        <w:tc>
          <w:tcPr>
            <w:tcW w:w="180" w:type="dxa"/>
            <w:vAlign w:val="center"/>
          </w:tcPr>
          <w:p w14:paraId="3F2483EC" w14:textId="77777777" w:rsidR="00ED12E0" w:rsidRPr="00B64833" w:rsidRDefault="00ED12E0" w:rsidP="00BA1CAE">
            <w:pPr>
              <w:ind w:right="-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6E5D8D6" w14:textId="77777777" w:rsidR="00ED12E0" w:rsidRPr="00D9541E" w:rsidRDefault="00ED12E0" w:rsidP="00BA1CAE">
            <w:pPr>
              <w:ind w:right="-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B51B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42</w:t>
            </w:r>
            <w:r w:rsidRPr="00CB51BF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6</w:t>
            </w:r>
            <w:r w:rsidRPr="00D9541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B51BF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6</w:t>
            </w:r>
            <w:r w:rsidRPr="00297648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9</w:t>
            </w:r>
            <w:r w:rsidRPr="00CB51B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80" w:type="dxa"/>
            <w:vAlign w:val="center"/>
          </w:tcPr>
          <w:p w14:paraId="6ABC7D5B" w14:textId="77777777" w:rsidR="00ED12E0" w:rsidRPr="00B64833" w:rsidRDefault="00ED12E0" w:rsidP="00BA1CAE">
            <w:pPr>
              <w:ind w:right="-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ED12E0" w:rsidRPr="00CE726B" w14:paraId="54593DE5" w14:textId="77777777" w:rsidTr="00BA1CAE">
        <w:trPr>
          <w:cantSplit/>
          <w:trHeight w:val="325"/>
        </w:trPr>
        <w:tc>
          <w:tcPr>
            <w:tcW w:w="3825" w:type="dxa"/>
            <w:vAlign w:val="center"/>
          </w:tcPr>
          <w:p w14:paraId="1D0FE820" w14:textId="77777777" w:rsidR="00ED12E0" w:rsidRPr="00B64833" w:rsidRDefault="00ED12E0" w:rsidP="00BA1CAE">
            <w:pPr>
              <w:spacing w:line="180" w:lineRule="atLeast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9" w:type="dxa"/>
            <w:vAlign w:val="center"/>
          </w:tcPr>
          <w:p w14:paraId="0648C528" w14:textId="77777777" w:rsidR="00ED12E0" w:rsidRPr="00CE726B" w:rsidRDefault="00ED12E0" w:rsidP="00BA1CAE">
            <w:pPr>
              <w:pStyle w:val="acctfourfigures"/>
              <w:tabs>
                <w:tab w:val="clear" w:pos="765"/>
                <w:tab w:val="decimal" w:pos="639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30C0457B" w14:textId="77777777" w:rsidR="00ED12E0" w:rsidRPr="00CE726B" w:rsidRDefault="00ED12E0" w:rsidP="00BA1CAE">
            <w:pPr>
              <w:pStyle w:val="acctfourfigures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6" w:type="dxa"/>
            <w:vAlign w:val="center"/>
          </w:tcPr>
          <w:p w14:paraId="5B365121" w14:textId="77777777" w:rsidR="00ED12E0" w:rsidRPr="00CE726B" w:rsidRDefault="00ED12E0" w:rsidP="00BA1CAE">
            <w:pPr>
              <w:pStyle w:val="acctfourfigures"/>
              <w:tabs>
                <w:tab w:val="clear" w:pos="765"/>
                <w:tab w:val="decimal" w:pos="639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4DD349D6" w14:textId="77777777" w:rsidR="00ED12E0" w:rsidRPr="00CE726B" w:rsidRDefault="00ED12E0" w:rsidP="00BA1CAE">
            <w:pPr>
              <w:pStyle w:val="acctfourfigures"/>
              <w:tabs>
                <w:tab w:val="clear" w:pos="765"/>
                <w:tab w:val="decimal" w:pos="64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double" w:sz="4" w:space="0" w:color="auto"/>
            </w:tcBorders>
            <w:vAlign w:val="center"/>
          </w:tcPr>
          <w:p w14:paraId="3DC47155" w14:textId="77777777" w:rsidR="00ED12E0" w:rsidRPr="00D9541E" w:rsidRDefault="00ED12E0" w:rsidP="00BA1CAE">
            <w:pPr>
              <w:pStyle w:val="acctfourfigures"/>
              <w:tabs>
                <w:tab w:val="clear" w:pos="765"/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343C9482" w14:textId="77777777" w:rsidR="00ED12E0" w:rsidRPr="00D9541E" w:rsidRDefault="00ED12E0" w:rsidP="00BA1CAE">
            <w:pPr>
              <w:pStyle w:val="acctfourfigures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double" w:sz="4" w:space="0" w:color="auto"/>
            </w:tcBorders>
            <w:vAlign w:val="center"/>
          </w:tcPr>
          <w:p w14:paraId="131A15C6" w14:textId="77777777" w:rsidR="00ED12E0" w:rsidRPr="00D9541E" w:rsidRDefault="00ED12E0" w:rsidP="00BA1CAE">
            <w:pPr>
              <w:pStyle w:val="acctfourfigures"/>
              <w:tabs>
                <w:tab w:val="clear" w:pos="765"/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6AC1F889" w14:textId="77777777" w:rsidR="00ED12E0" w:rsidRPr="00D9541E" w:rsidRDefault="00ED12E0" w:rsidP="00BA1CAE">
            <w:pPr>
              <w:pStyle w:val="acctfourfigures"/>
              <w:tabs>
                <w:tab w:val="clear" w:pos="765"/>
                <w:tab w:val="decimal" w:pos="64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double" w:sz="4" w:space="0" w:color="auto"/>
            </w:tcBorders>
            <w:vAlign w:val="center"/>
          </w:tcPr>
          <w:p w14:paraId="2E689509" w14:textId="77777777" w:rsidR="00ED12E0" w:rsidRPr="00D9541E" w:rsidRDefault="00ED12E0" w:rsidP="00BA1CAE">
            <w:pPr>
              <w:pStyle w:val="acctfourfigures"/>
              <w:tabs>
                <w:tab w:val="clear" w:pos="765"/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7D2A3802" w14:textId="77777777" w:rsidR="00ED12E0" w:rsidRPr="00D9541E" w:rsidRDefault="00ED12E0" w:rsidP="00BA1CAE">
            <w:pPr>
              <w:pStyle w:val="acctfourfigures"/>
              <w:tabs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double" w:sz="4" w:space="0" w:color="auto"/>
            </w:tcBorders>
            <w:vAlign w:val="center"/>
          </w:tcPr>
          <w:p w14:paraId="57B39857" w14:textId="77777777" w:rsidR="00ED12E0" w:rsidRPr="00D9541E" w:rsidRDefault="00ED12E0" w:rsidP="00BA1CAE">
            <w:pPr>
              <w:pStyle w:val="acctfourfigures"/>
              <w:tabs>
                <w:tab w:val="clear" w:pos="765"/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1FE825F0" w14:textId="77777777" w:rsidR="00ED12E0" w:rsidRPr="00D9541E" w:rsidRDefault="00ED12E0" w:rsidP="00BA1CAE">
            <w:pPr>
              <w:pStyle w:val="acctfourfigures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4" w:type="dxa"/>
            <w:tcBorders>
              <w:top w:val="double" w:sz="4" w:space="0" w:color="auto"/>
            </w:tcBorders>
            <w:vAlign w:val="center"/>
          </w:tcPr>
          <w:p w14:paraId="280423FB" w14:textId="77777777" w:rsidR="00ED12E0" w:rsidRPr="00D9541E" w:rsidRDefault="00ED12E0" w:rsidP="00BA1CAE">
            <w:pPr>
              <w:spacing w:line="18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41E52C13" w14:textId="77777777" w:rsidR="00ED12E0" w:rsidRPr="00D9541E" w:rsidRDefault="00ED12E0" w:rsidP="00BA1CAE">
            <w:pPr>
              <w:pStyle w:val="acctfourfigures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vAlign w:val="center"/>
          </w:tcPr>
          <w:p w14:paraId="0FD8B138" w14:textId="77777777" w:rsidR="00ED12E0" w:rsidRPr="00D9541E" w:rsidRDefault="00ED12E0" w:rsidP="00BA1CAE">
            <w:pPr>
              <w:pStyle w:val="acctfourfigures"/>
              <w:tabs>
                <w:tab w:val="clear" w:pos="765"/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07135C6E" w14:textId="77777777" w:rsidR="00ED12E0" w:rsidRPr="00D9541E" w:rsidRDefault="00ED12E0" w:rsidP="00BA1CAE">
            <w:pPr>
              <w:pStyle w:val="acctfourfigures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tcBorders>
              <w:top w:val="double" w:sz="4" w:space="0" w:color="auto"/>
            </w:tcBorders>
            <w:vAlign w:val="center"/>
          </w:tcPr>
          <w:p w14:paraId="0CCDAC73" w14:textId="77777777" w:rsidR="00ED12E0" w:rsidRPr="00D9541E" w:rsidRDefault="00ED12E0" w:rsidP="00BA1CAE">
            <w:pPr>
              <w:pStyle w:val="acctfourfigures"/>
              <w:tabs>
                <w:tab w:val="clear" w:pos="765"/>
                <w:tab w:val="decimal" w:pos="551"/>
              </w:tabs>
              <w:spacing w:line="180" w:lineRule="atLeast"/>
              <w:ind w:left="-79" w:right="-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center"/>
          </w:tcPr>
          <w:p w14:paraId="495D6C01" w14:textId="77777777" w:rsidR="00ED12E0" w:rsidRPr="00D9541E" w:rsidRDefault="00ED12E0" w:rsidP="00BA1CAE">
            <w:pPr>
              <w:pStyle w:val="acctfourfigures"/>
              <w:tabs>
                <w:tab w:val="clear" w:pos="765"/>
                <w:tab w:val="decimal" w:pos="551"/>
              </w:tabs>
              <w:spacing w:line="180" w:lineRule="atLeast"/>
              <w:ind w:left="-79" w:right="-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center"/>
          </w:tcPr>
          <w:p w14:paraId="20052CFE" w14:textId="77777777" w:rsidR="00ED12E0" w:rsidRPr="00D9541E" w:rsidRDefault="00ED12E0" w:rsidP="00BA1CAE">
            <w:pPr>
              <w:spacing w:line="18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center"/>
          </w:tcPr>
          <w:p w14:paraId="019BE2D2" w14:textId="77777777" w:rsidR="00ED12E0" w:rsidRPr="00CE726B" w:rsidRDefault="00ED12E0" w:rsidP="00BA1CAE">
            <w:pPr>
              <w:pStyle w:val="acctfourfigures"/>
              <w:tabs>
                <w:tab w:val="clear" w:pos="765"/>
                <w:tab w:val="decimal" w:pos="551"/>
              </w:tabs>
              <w:spacing w:line="180" w:lineRule="atLeast"/>
              <w:ind w:left="-79" w:right="-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D12E0" w:rsidRPr="00CE726B" w14:paraId="3F6CB732" w14:textId="77777777" w:rsidTr="00BA1CAE">
        <w:trPr>
          <w:cantSplit/>
          <w:trHeight w:val="262"/>
        </w:trPr>
        <w:tc>
          <w:tcPr>
            <w:tcW w:w="3825" w:type="dxa"/>
            <w:vAlign w:val="center"/>
          </w:tcPr>
          <w:p w14:paraId="7EA86F74" w14:textId="77777777" w:rsidR="00ED12E0" w:rsidRPr="00B64833" w:rsidRDefault="00ED12E0" w:rsidP="00BA1CAE">
            <w:pPr>
              <w:spacing w:line="180" w:lineRule="atLeast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6483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การจำแนกรายได้</w:t>
            </w:r>
          </w:p>
        </w:tc>
        <w:tc>
          <w:tcPr>
            <w:tcW w:w="179" w:type="dxa"/>
            <w:vAlign w:val="center"/>
          </w:tcPr>
          <w:p w14:paraId="1EC8A4B6" w14:textId="77777777" w:rsidR="00ED12E0" w:rsidRPr="00CE726B" w:rsidRDefault="00ED12E0" w:rsidP="00BA1CAE">
            <w:pPr>
              <w:pStyle w:val="acctfourfigures"/>
              <w:tabs>
                <w:tab w:val="clear" w:pos="765"/>
                <w:tab w:val="decimal" w:pos="639"/>
              </w:tabs>
              <w:spacing w:line="180" w:lineRule="atLeast"/>
              <w:ind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12639F6E" w14:textId="77777777" w:rsidR="00ED12E0" w:rsidRPr="00CE726B" w:rsidRDefault="00ED12E0" w:rsidP="00BA1CAE">
            <w:pPr>
              <w:pStyle w:val="acctfourfigures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6" w:type="dxa"/>
            <w:vAlign w:val="center"/>
          </w:tcPr>
          <w:p w14:paraId="12E7F31D" w14:textId="77777777" w:rsidR="00ED12E0" w:rsidRPr="00CE726B" w:rsidRDefault="00ED12E0" w:rsidP="00BA1CAE">
            <w:pPr>
              <w:pStyle w:val="acctfourfigures"/>
              <w:tabs>
                <w:tab w:val="clear" w:pos="765"/>
                <w:tab w:val="decimal" w:pos="639"/>
              </w:tabs>
              <w:spacing w:line="180" w:lineRule="atLeast"/>
              <w:ind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67666331" w14:textId="77777777" w:rsidR="00ED12E0" w:rsidRPr="00CE726B" w:rsidRDefault="00ED12E0" w:rsidP="00BA1CAE">
            <w:pPr>
              <w:pStyle w:val="acctfourfigures"/>
              <w:tabs>
                <w:tab w:val="clear" w:pos="765"/>
                <w:tab w:val="decimal" w:pos="64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vAlign w:val="center"/>
          </w:tcPr>
          <w:p w14:paraId="5DF84FD3" w14:textId="77777777" w:rsidR="00ED12E0" w:rsidRPr="00D9541E" w:rsidRDefault="00ED12E0" w:rsidP="00BA1CAE">
            <w:pPr>
              <w:pStyle w:val="acctfourfigures"/>
              <w:tabs>
                <w:tab w:val="clear" w:pos="765"/>
                <w:tab w:val="decimal" w:pos="551"/>
              </w:tabs>
              <w:spacing w:line="180" w:lineRule="atLeast"/>
              <w:ind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1A1B499D" w14:textId="77777777" w:rsidR="00ED12E0" w:rsidRPr="00D9541E" w:rsidRDefault="00ED12E0" w:rsidP="00BA1CAE">
            <w:pPr>
              <w:pStyle w:val="acctfourfigures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vAlign w:val="center"/>
          </w:tcPr>
          <w:p w14:paraId="23E3DE75" w14:textId="77777777" w:rsidR="00ED12E0" w:rsidRPr="00D9541E" w:rsidRDefault="00ED12E0" w:rsidP="00BA1CAE">
            <w:pPr>
              <w:pStyle w:val="acctfourfigures"/>
              <w:tabs>
                <w:tab w:val="clear" w:pos="765"/>
                <w:tab w:val="decimal" w:pos="551"/>
              </w:tabs>
              <w:spacing w:line="180" w:lineRule="atLeast"/>
              <w:ind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77DA00D9" w14:textId="77777777" w:rsidR="00ED12E0" w:rsidRPr="00D9541E" w:rsidRDefault="00ED12E0" w:rsidP="00BA1CAE">
            <w:pPr>
              <w:pStyle w:val="acctfourfigures"/>
              <w:tabs>
                <w:tab w:val="clear" w:pos="765"/>
                <w:tab w:val="decimal" w:pos="64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vAlign w:val="center"/>
          </w:tcPr>
          <w:p w14:paraId="015F7694" w14:textId="77777777" w:rsidR="00ED12E0" w:rsidRPr="00D9541E" w:rsidRDefault="00ED12E0" w:rsidP="00BA1CAE">
            <w:pPr>
              <w:pStyle w:val="acctfourfigures"/>
              <w:tabs>
                <w:tab w:val="clear" w:pos="765"/>
                <w:tab w:val="decimal" w:pos="551"/>
              </w:tabs>
              <w:spacing w:line="180" w:lineRule="atLeast"/>
              <w:ind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4654B50D" w14:textId="77777777" w:rsidR="00ED12E0" w:rsidRPr="00D9541E" w:rsidRDefault="00ED12E0" w:rsidP="00BA1CAE">
            <w:pPr>
              <w:pStyle w:val="acctfourfigures"/>
              <w:tabs>
                <w:tab w:val="decimal" w:pos="551"/>
              </w:tabs>
              <w:spacing w:line="180" w:lineRule="atLeast"/>
              <w:ind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vAlign w:val="center"/>
          </w:tcPr>
          <w:p w14:paraId="3AB290C9" w14:textId="77777777" w:rsidR="00ED12E0" w:rsidRPr="00D9541E" w:rsidRDefault="00ED12E0" w:rsidP="00BA1CAE">
            <w:pPr>
              <w:pStyle w:val="acctfourfigures"/>
              <w:tabs>
                <w:tab w:val="clear" w:pos="765"/>
                <w:tab w:val="decimal" w:pos="551"/>
              </w:tabs>
              <w:spacing w:line="180" w:lineRule="atLeast"/>
              <w:ind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6F6944E3" w14:textId="77777777" w:rsidR="00ED12E0" w:rsidRPr="00D9541E" w:rsidRDefault="00ED12E0" w:rsidP="00BA1CAE">
            <w:pPr>
              <w:pStyle w:val="acctfourfigures"/>
              <w:spacing w:line="180" w:lineRule="atLeast"/>
              <w:ind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4" w:type="dxa"/>
            <w:vAlign w:val="center"/>
          </w:tcPr>
          <w:p w14:paraId="34849873" w14:textId="77777777" w:rsidR="00ED12E0" w:rsidRPr="00D9541E" w:rsidRDefault="00ED12E0" w:rsidP="00BA1CAE">
            <w:pPr>
              <w:spacing w:line="18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5DD9417A" w14:textId="77777777" w:rsidR="00ED12E0" w:rsidRPr="00D9541E" w:rsidRDefault="00ED12E0" w:rsidP="00BA1CAE">
            <w:pPr>
              <w:pStyle w:val="acctfourfigures"/>
              <w:spacing w:line="180" w:lineRule="atLeast"/>
              <w:ind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vAlign w:val="center"/>
          </w:tcPr>
          <w:p w14:paraId="72B1CD05" w14:textId="77777777" w:rsidR="00ED12E0" w:rsidRPr="00D9541E" w:rsidRDefault="00ED12E0" w:rsidP="00BA1CAE">
            <w:pPr>
              <w:pStyle w:val="acctfourfigures"/>
              <w:tabs>
                <w:tab w:val="clear" w:pos="765"/>
                <w:tab w:val="decimal" w:pos="551"/>
              </w:tabs>
              <w:spacing w:line="180" w:lineRule="atLeast"/>
              <w:ind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2A1321A5" w14:textId="77777777" w:rsidR="00ED12E0" w:rsidRPr="00D9541E" w:rsidRDefault="00ED12E0" w:rsidP="00BA1CAE">
            <w:pPr>
              <w:pStyle w:val="acctfourfigures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vAlign w:val="center"/>
          </w:tcPr>
          <w:p w14:paraId="3AFE6EEA" w14:textId="77777777" w:rsidR="00ED12E0" w:rsidRPr="00D9541E" w:rsidRDefault="00ED12E0" w:rsidP="00BA1CAE">
            <w:pPr>
              <w:pStyle w:val="acctfourfigures"/>
              <w:tabs>
                <w:tab w:val="clear" w:pos="765"/>
                <w:tab w:val="decimal" w:pos="551"/>
              </w:tabs>
              <w:spacing w:line="180" w:lineRule="atLeast"/>
              <w:ind w:right="-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center"/>
          </w:tcPr>
          <w:p w14:paraId="4DF1D4C8" w14:textId="77777777" w:rsidR="00ED12E0" w:rsidRPr="00D9541E" w:rsidRDefault="00ED12E0" w:rsidP="00BA1CAE">
            <w:pPr>
              <w:pStyle w:val="acctfourfigures"/>
              <w:tabs>
                <w:tab w:val="clear" w:pos="765"/>
                <w:tab w:val="decimal" w:pos="551"/>
              </w:tabs>
              <w:spacing w:line="180" w:lineRule="atLeast"/>
              <w:ind w:left="-79" w:right="-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517CEB53" w14:textId="77777777" w:rsidR="00ED12E0" w:rsidRPr="00D9541E" w:rsidRDefault="00ED12E0" w:rsidP="00BA1CAE">
            <w:pPr>
              <w:spacing w:line="18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center"/>
          </w:tcPr>
          <w:p w14:paraId="405CB3DB" w14:textId="77777777" w:rsidR="00ED12E0" w:rsidRPr="00CE726B" w:rsidRDefault="00ED12E0" w:rsidP="00BA1CAE">
            <w:pPr>
              <w:pStyle w:val="acctfourfigures"/>
              <w:tabs>
                <w:tab w:val="clear" w:pos="765"/>
                <w:tab w:val="decimal" w:pos="551"/>
              </w:tabs>
              <w:spacing w:line="180" w:lineRule="atLeast"/>
              <w:ind w:left="-79" w:right="-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D12E0" w:rsidRPr="00CE726B" w14:paraId="3C53973C" w14:textId="77777777" w:rsidTr="00BA1CAE">
        <w:trPr>
          <w:cantSplit/>
          <w:trHeight w:val="262"/>
        </w:trPr>
        <w:tc>
          <w:tcPr>
            <w:tcW w:w="3825" w:type="dxa"/>
            <w:vAlign w:val="center"/>
          </w:tcPr>
          <w:p w14:paraId="48BCBC73" w14:textId="77777777" w:rsidR="00ED12E0" w:rsidRPr="00CE726B" w:rsidRDefault="00ED12E0" w:rsidP="00BA1CAE">
            <w:pPr>
              <w:pStyle w:val="acctfourfigures"/>
              <w:tabs>
                <w:tab w:val="clear" w:pos="765"/>
                <w:tab w:val="decimal" w:pos="0"/>
              </w:tabs>
              <w:spacing w:line="300" w:lineRule="exact"/>
              <w:ind w:right="-79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B6483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ส่วนงานภูมิศาสตร์หลัก</w:t>
            </w:r>
          </w:p>
        </w:tc>
        <w:tc>
          <w:tcPr>
            <w:tcW w:w="179" w:type="dxa"/>
            <w:vAlign w:val="center"/>
          </w:tcPr>
          <w:p w14:paraId="0B9665F7" w14:textId="77777777" w:rsidR="00ED12E0" w:rsidRPr="00CE726B" w:rsidRDefault="00ED12E0" w:rsidP="00BA1CA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23D27492" w14:textId="77777777" w:rsidR="00ED12E0" w:rsidRPr="00CE726B" w:rsidRDefault="00ED12E0" w:rsidP="00BA1CA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6" w:type="dxa"/>
            <w:vAlign w:val="center"/>
          </w:tcPr>
          <w:p w14:paraId="5BCED596" w14:textId="77777777" w:rsidR="00ED12E0" w:rsidRPr="00CE726B" w:rsidRDefault="00ED12E0" w:rsidP="00BA1CA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28E4BF73" w14:textId="77777777" w:rsidR="00ED12E0" w:rsidRPr="00CE726B" w:rsidRDefault="00ED12E0" w:rsidP="00BA1CA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vAlign w:val="center"/>
          </w:tcPr>
          <w:p w14:paraId="6A915E17" w14:textId="77777777" w:rsidR="00ED12E0" w:rsidRPr="00D9541E" w:rsidRDefault="00ED12E0" w:rsidP="00BA1CA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65D384DA" w14:textId="77777777" w:rsidR="00ED12E0" w:rsidRPr="00D9541E" w:rsidRDefault="00ED12E0" w:rsidP="00BA1CA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vAlign w:val="center"/>
          </w:tcPr>
          <w:p w14:paraId="7E9C79A1" w14:textId="77777777" w:rsidR="00ED12E0" w:rsidRPr="00D9541E" w:rsidRDefault="00ED12E0" w:rsidP="00BA1CA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53F31EE8" w14:textId="77777777" w:rsidR="00ED12E0" w:rsidRPr="00D9541E" w:rsidRDefault="00ED12E0" w:rsidP="00BA1CA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vAlign w:val="center"/>
          </w:tcPr>
          <w:p w14:paraId="30F58937" w14:textId="77777777" w:rsidR="00ED12E0" w:rsidRPr="00D9541E" w:rsidRDefault="00ED12E0" w:rsidP="00BA1CA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569DE223" w14:textId="77777777" w:rsidR="00ED12E0" w:rsidRPr="00D9541E" w:rsidRDefault="00ED12E0" w:rsidP="00BA1CA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vAlign w:val="center"/>
          </w:tcPr>
          <w:p w14:paraId="01F94CC8" w14:textId="77777777" w:rsidR="00ED12E0" w:rsidRPr="00D9541E" w:rsidRDefault="00ED12E0" w:rsidP="00BA1CA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540355FE" w14:textId="77777777" w:rsidR="00ED12E0" w:rsidRPr="00D9541E" w:rsidRDefault="00ED12E0" w:rsidP="00BA1CA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4" w:type="dxa"/>
            <w:vAlign w:val="center"/>
          </w:tcPr>
          <w:p w14:paraId="1F06DA1A" w14:textId="77777777" w:rsidR="00ED12E0" w:rsidRPr="00D9541E" w:rsidRDefault="00ED12E0" w:rsidP="00BA1CA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64E9E658" w14:textId="77777777" w:rsidR="00ED12E0" w:rsidRPr="00D9541E" w:rsidRDefault="00ED12E0" w:rsidP="00BA1CA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vAlign w:val="center"/>
          </w:tcPr>
          <w:p w14:paraId="7C36A212" w14:textId="77777777" w:rsidR="00ED12E0" w:rsidRPr="00D9541E" w:rsidRDefault="00ED12E0" w:rsidP="00BA1CA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56F48027" w14:textId="77777777" w:rsidR="00ED12E0" w:rsidRPr="00D9541E" w:rsidRDefault="00ED12E0" w:rsidP="00BA1CA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vAlign w:val="center"/>
          </w:tcPr>
          <w:p w14:paraId="7CE53C7E" w14:textId="77777777" w:rsidR="00ED12E0" w:rsidRPr="00D9541E" w:rsidRDefault="00ED12E0" w:rsidP="00BA1CA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center"/>
          </w:tcPr>
          <w:p w14:paraId="014EB64C" w14:textId="77777777" w:rsidR="00ED12E0" w:rsidRPr="00D9541E" w:rsidRDefault="00ED12E0" w:rsidP="00BA1CA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43B43349" w14:textId="77777777" w:rsidR="00ED12E0" w:rsidRPr="00D9541E" w:rsidRDefault="00ED12E0" w:rsidP="00BA1CA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center"/>
          </w:tcPr>
          <w:p w14:paraId="732061C4" w14:textId="77777777" w:rsidR="00ED12E0" w:rsidRPr="00CE726B" w:rsidRDefault="00ED12E0" w:rsidP="00BA1CA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B7697" w:rsidRPr="00CE726B" w14:paraId="2B6EC817" w14:textId="77777777" w:rsidTr="00BA1CAE">
        <w:trPr>
          <w:cantSplit/>
          <w:trHeight w:val="262"/>
        </w:trPr>
        <w:tc>
          <w:tcPr>
            <w:tcW w:w="3825" w:type="dxa"/>
            <w:vAlign w:val="center"/>
          </w:tcPr>
          <w:p w14:paraId="6DDDBC86" w14:textId="77777777" w:rsidR="00AB7697" w:rsidRPr="00CE726B" w:rsidRDefault="00AB7697" w:rsidP="00AB7697">
            <w:pPr>
              <w:pStyle w:val="acctfourfigures"/>
              <w:tabs>
                <w:tab w:val="clear" w:pos="765"/>
                <w:tab w:val="decimal" w:pos="0"/>
              </w:tabs>
              <w:spacing w:line="300" w:lineRule="exact"/>
              <w:ind w:right="-79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B64833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ไทย</w:t>
            </w:r>
          </w:p>
        </w:tc>
        <w:tc>
          <w:tcPr>
            <w:tcW w:w="179" w:type="dxa"/>
            <w:vAlign w:val="center"/>
          </w:tcPr>
          <w:p w14:paraId="6E9657D0" w14:textId="77777777" w:rsidR="00AB7697" w:rsidRPr="00CE726B" w:rsidRDefault="00AB7697" w:rsidP="00AB769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18B3BF93" w14:textId="77777777" w:rsidR="00AB7697" w:rsidRPr="00CE726B" w:rsidRDefault="00AB7697" w:rsidP="00AB769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6" w:type="dxa"/>
            <w:vAlign w:val="center"/>
          </w:tcPr>
          <w:p w14:paraId="42C92B5E" w14:textId="77777777" w:rsidR="00AB7697" w:rsidRPr="00CE726B" w:rsidRDefault="00AB7697" w:rsidP="00AB769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3A917B22" w14:textId="77777777" w:rsidR="00AB7697" w:rsidRPr="00CE726B" w:rsidRDefault="00AB7697" w:rsidP="00AB769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vAlign w:val="center"/>
          </w:tcPr>
          <w:p w14:paraId="7A2D93DA" w14:textId="15B33832" w:rsidR="00AB7697" w:rsidRPr="00D9541E" w:rsidRDefault="00AB7697" w:rsidP="00AB769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205,000</w:t>
            </w:r>
          </w:p>
        </w:tc>
        <w:tc>
          <w:tcPr>
            <w:tcW w:w="178" w:type="dxa"/>
            <w:vAlign w:val="center"/>
          </w:tcPr>
          <w:p w14:paraId="418DFD7E" w14:textId="77777777" w:rsidR="00AB7697" w:rsidRPr="00D9541E" w:rsidRDefault="00AB7697" w:rsidP="00AB769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vAlign w:val="center"/>
          </w:tcPr>
          <w:p w14:paraId="7F42A8CE" w14:textId="77777777" w:rsidR="00AB7697" w:rsidRPr="00D9541E" w:rsidRDefault="00AB7697" w:rsidP="00AB7697">
            <w:pPr>
              <w:tabs>
                <w:tab w:val="clear" w:pos="907"/>
                <w:tab w:val="left" w:pos="820"/>
              </w:tabs>
              <w:ind w:right="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B51BF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297648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CB51BF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D9541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97648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  <w:tc>
          <w:tcPr>
            <w:tcW w:w="178" w:type="dxa"/>
            <w:vAlign w:val="center"/>
          </w:tcPr>
          <w:p w14:paraId="3B52E577" w14:textId="77777777" w:rsidR="00AB7697" w:rsidRPr="00D9541E" w:rsidRDefault="00AB7697" w:rsidP="00AB769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vAlign w:val="center"/>
          </w:tcPr>
          <w:p w14:paraId="7639DF2B" w14:textId="66485AAE" w:rsidR="00AB7697" w:rsidRPr="00D9541E" w:rsidRDefault="00AB7697" w:rsidP="00AB769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3,036</w:t>
            </w:r>
          </w:p>
        </w:tc>
        <w:tc>
          <w:tcPr>
            <w:tcW w:w="178" w:type="dxa"/>
            <w:vAlign w:val="center"/>
          </w:tcPr>
          <w:p w14:paraId="253365C4" w14:textId="77777777" w:rsidR="00AB7697" w:rsidRPr="00D9541E" w:rsidRDefault="00AB7697" w:rsidP="00AB769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vAlign w:val="center"/>
          </w:tcPr>
          <w:p w14:paraId="3FD3CE78" w14:textId="77777777" w:rsidR="00AB7697" w:rsidRPr="00D9541E" w:rsidRDefault="00AB7697" w:rsidP="00AB769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B51BF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D9541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B51BF">
              <w:rPr>
                <w:rFonts w:asciiTheme="majorBidi" w:hAnsiTheme="majorBidi" w:cstheme="majorBidi"/>
                <w:sz w:val="30"/>
                <w:szCs w:val="30"/>
              </w:rPr>
              <w:t>42</w:t>
            </w:r>
            <w:r w:rsidRPr="00297648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78" w:type="dxa"/>
            <w:vAlign w:val="center"/>
          </w:tcPr>
          <w:p w14:paraId="3BA4A943" w14:textId="77777777" w:rsidR="00AB7697" w:rsidRPr="00D9541E" w:rsidRDefault="00AB7697" w:rsidP="00AB769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4" w:type="dxa"/>
            <w:vAlign w:val="center"/>
          </w:tcPr>
          <w:p w14:paraId="36FE36BF" w14:textId="423CDEE4" w:rsidR="00AB7697" w:rsidRPr="00D9541E" w:rsidRDefault="00AB7697" w:rsidP="00AB7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</w:tabs>
              <w:ind w:right="4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9541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  <w:vAlign w:val="center"/>
          </w:tcPr>
          <w:p w14:paraId="51871B32" w14:textId="77777777" w:rsidR="00AB7697" w:rsidRPr="00D9541E" w:rsidRDefault="00AB7697" w:rsidP="00AB769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vAlign w:val="center"/>
          </w:tcPr>
          <w:p w14:paraId="472B36E3" w14:textId="77777777" w:rsidR="00AB7697" w:rsidRPr="00D9541E" w:rsidRDefault="00AB7697" w:rsidP="00AB7697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        </w:t>
            </w:r>
            <w:r w:rsidRPr="00D9541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  <w:vAlign w:val="center"/>
          </w:tcPr>
          <w:p w14:paraId="5FE5879E" w14:textId="77777777" w:rsidR="00AB7697" w:rsidRPr="00D9541E" w:rsidRDefault="00AB7697" w:rsidP="00AB769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vAlign w:val="center"/>
          </w:tcPr>
          <w:p w14:paraId="03909A7C" w14:textId="2763B61D" w:rsidR="00AB7697" w:rsidRPr="00D9541E" w:rsidRDefault="00AB7697" w:rsidP="00AB769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208,036</w:t>
            </w:r>
          </w:p>
        </w:tc>
        <w:tc>
          <w:tcPr>
            <w:tcW w:w="180" w:type="dxa"/>
            <w:vAlign w:val="center"/>
          </w:tcPr>
          <w:p w14:paraId="5D83319B" w14:textId="77777777" w:rsidR="00AB7697" w:rsidRPr="00D9541E" w:rsidRDefault="00AB7697" w:rsidP="00AB769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0D12E7BF" w14:textId="77777777" w:rsidR="00AB7697" w:rsidRPr="00D9541E" w:rsidRDefault="00AB7697" w:rsidP="00AB769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B51BF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297648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CB51BF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D9541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B51BF">
              <w:rPr>
                <w:rFonts w:asciiTheme="majorBidi" w:hAnsiTheme="majorBidi" w:cstheme="majorBidi"/>
                <w:sz w:val="30"/>
                <w:szCs w:val="30"/>
              </w:rPr>
              <w:t>42</w:t>
            </w:r>
            <w:r w:rsidRPr="00297648">
              <w:rPr>
                <w:rFonts w:asciiTheme="majorBidi" w:hAnsiTheme="majorBidi" w:cstheme="majorBidi" w:hint="cs"/>
                <w:sz w:val="30"/>
                <w:szCs w:val="30"/>
              </w:rPr>
              <w:t>7</w:t>
            </w:r>
          </w:p>
        </w:tc>
        <w:tc>
          <w:tcPr>
            <w:tcW w:w="180" w:type="dxa"/>
            <w:vAlign w:val="center"/>
          </w:tcPr>
          <w:p w14:paraId="29513519" w14:textId="77777777" w:rsidR="00AB7697" w:rsidRPr="00CE726B" w:rsidRDefault="00AB7697" w:rsidP="00AB769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D12E0" w:rsidRPr="00CE726B" w14:paraId="7509756E" w14:textId="77777777" w:rsidTr="00BA1CAE">
        <w:trPr>
          <w:cantSplit/>
          <w:trHeight w:val="262"/>
        </w:trPr>
        <w:tc>
          <w:tcPr>
            <w:tcW w:w="3825" w:type="dxa"/>
            <w:vAlign w:val="center"/>
          </w:tcPr>
          <w:p w14:paraId="53FEE32F" w14:textId="77777777" w:rsidR="00ED12E0" w:rsidRPr="00CE726B" w:rsidRDefault="00ED12E0" w:rsidP="00BA1CAE">
            <w:pPr>
              <w:pStyle w:val="acctfourfigures"/>
              <w:tabs>
                <w:tab w:val="clear" w:pos="765"/>
                <w:tab w:val="decimal" w:pos="0"/>
              </w:tabs>
              <w:spacing w:line="300" w:lineRule="exact"/>
              <w:ind w:right="-79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B64833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ต่างประเทศ</w:t>
            </w:r>
          </w:p>
        </w:tc>
        <w:tc>
          <w:tcPr>
            <w:tcW w:w="179" w:type="dxa"/>
            <w:vAlign w:val="center"/>
          </w:tcPr>
          <w:p w14:paraId="745E7131" w14:textId="77777777" w:rsidR="00ED12E0" w:rsidRPr="00CE726B" w:rsidRDefault="00ED12E0" w:rsidP="00BA1CA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66294CF3" w14:textId="77777777" w:rsidR="00ED12E0" w:rsidRPr="00CE726B" w:rsidRDefault="00ED12E0" w:rsidP="00BA1CA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6" w:type="dxa"/>
            <w:vAlign w:val="center"/>
          </w:tcPr>
          <w:p w14:paraId="5979F2B3" w14:textId="77777777" w:rsidR="00ED12E0" w:rsidRPr="00CE726B" w:rsidRDefault="00ED12E0" w:rsidP="00BA1CA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36609080" w14:textId="77777777" w:rsidR="00ED12E0" w:rsidRPr="00CE726B" w:rsidRDefault="00ED12E0" w:rsidP="00BA1CA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  <w:vAlign w:val="center"/>
          </w:tcPr>
          <w:p w14:paraId="31943F50" w14:textId="222DC288" w:rsidR="00ED12E0" w:rsidRPr="00D9541E" w:rsidRDefault="002946A5" w:rsidP="00BA1CA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290,680</w:t>
            </w:r>
          </w:p>
        </w:tc>
        <w:tc>
          <w:tcPr>
            <w:tcW w:w="178" w:type="dxa"/>
            <w:vAlign w:val="center"/>
          </w:tcPr>
          <w:p w14:paraId="1F4DBE79" w14:textId="77777777" w:rsidR="00ED12E0" w:rsidRPr="00D9541E" w:rsidRDefault="00ED12E0" w:rsidP="00BA1CA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  <w:vAlign w:val="center"/>
          </w:tcPr>
          <w:p w14:paraId="0490FCB4" w14:textId="77777777" w:rsidR="00ED12E0" w:rsidRPr="00D9541E" w:rsidRDefault="00ED12E0" w:rsidP="00BA1CAE">
            <w:pPr>
              <w:tabs>
                <w:tab w:val="clear" w:pos="907"/>
                <w:tab w:val="left" w:pos="820"/>
              </w:tabs>
              <w:ind w:right="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B51BF">
              <w:rPr>
                <w:rFonts w:asciiTheme="majorBidi" w:hAnsiTheme="majorBidi" w:cstheme="majorBidi"/>
                <w:sz w:val="30"/>
                <w:szCs w:val="30"/>
              </w:rPr>
              <w:t>21</w:t>
            </w:r>
            <w:r w:rsidRPr="00297648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Pr="00D9541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B51BF">
              <w:rPr>
                <w:rFonts w:asciiTheme="majorBidi" w:hAnsiTheme="majorBidi" w:cstheme="majorBidi"/>
                <w:sz w:val="30"/>
                <w:szCs w:val="30"/>
              </w:rPr>
              <w:t>36</w:t>
            </w:r>
            <w:r w:rsidRPr="00297648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78" w:type="dxa"/>
            <w:vAlign w:val="center"/>
          </w:tcPr>
          <w:p w14:paraId="493B4993" w14:textId="77777777" w:rsidR="00ED12E0" w:rsidRPr="00D9541E" w:rsidRDefault="00ED12E0" w:rsidP="00BA1CA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  <w:vAlign w:val="center"/>
          </w:tcPr>
          <w:p w14:paraId="0282717C" w14:textId="4BCF55E6" w:rsidR="00ED12E0" w:rsidRPr="00D9541E" w:rsidRDefault="002946A5" w:rsidP="00BA1CA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73,853</w:t>
            </w:r>
          </w:p>
        </w:tc>
        <w:tc>
          <w:tcPr>
            <w:tcW w:w="178" w:type="dxa"/>
            <w:vAlign w:val="center"/>
          </w:tcPr>
          <w:p w14:paraId="614856CB" w14:textId="77777777" w:rsidR="00ED12E0" w:rsidRPr="00D9541E" w:rsidRDefault="00ED12E0" w:rsidP="00BA1CA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tcBorders>
              <w:bottom w:val="single" w:sz="4" w:space="0" w:color="auto"/>
            </w:tcBorders>
            <w:vAlign w:val="center"/>
          </w:tcPr>
          <w:p w14:paraId="2F36A528" w14:textId="77777777" w:rsidR="00ED12E0" w:rsidRPr="00D9541E" w:rsidRDefault="00ED12E0" w:rsidP="00BA1CA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97648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CB51BF">
              <w:rPr>
                <w:rFonts w:asciiTheme="majorBidi" w:hAnsiTheme="majorBidi" w:cstheme="majorBidi" w:hint="cs"/>
                <w:sz w:val="30"/>
                <w:szCs w:val="30"/>
              </w:rPr>
              <w:t>2</w:t>
            </w:r>
            <w:r w:rsidRPr="00D9541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B51BF">
              <w:rPr>
                <w:rFonts w:asciiTheme="majorBidi" w:hAnsiTheme="majorBidi" w:cstheme="majorBidi" w:hint="cs"/>
                <w:sz w:val="30"/>
                <w:szCs w:val="30"/>
              </w:rPr>
              <w:t>2</w:t>
            </w:r>
            <w:r w:rsidRPr="00297648">
              <w:rPr>
                <w:rFonts w:asciiTheme="majorBidi" w:hAnsiTheme="majorBidi" w:cstheme="majorBidi"/>
                <w:sz w:val="30"/>
                <w:szCs w:val="30"/>
              </w:rPr>
              <w:t>07</w:t>
            </w:r>
          </w:p>
        </w:tc>
        <w:tc>
          <w:tcPr>
            <w:tcW w:w="178" w:type="dxa"/>
            <w:vAlign w:val="center"/>
          </w:tcPr>
          <w:p w14:paraId="5E6AC03A" w14:textId="77777777" w:rsidR="00ED12E0" w:rsidRPr="00D9541E" w:rsidRDefault="00ED12E0" w:rsidP="00BA1CA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4" w:type="dxa"/>
            <w:tcBorders>
              <w:bottom w:val="single" w:sz="4" w:space="0" w:color="auto"/>
            </w:tcBorders>
            <w:vAlign w:val="center"/>
          </w:tcPr>
          <w:p w14:paraId="405D62F6" w14:textId="2FD71B49" w:rsidR="00ED12E0" w:rsidRPr="00D9541E" w:rsidRDefault="002946A5" w:rsidP="00AB7697">
            <w:pPr>
              <w:tabs>
                <w:tab w:val="clear" w:pos="907"/>
                <w:tab w:val="left" w:pos="0"/>
              </w:tabs>
              <w:ind w:right="-5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(73,853)</w:t>
            </w:r>
          </w:p>
        </w:tc>
        <w:tc>
          <w:tcPr>
            <w:tcW w:w="178" w:type="dxa"/>
            <w:vAlign w:val="center"/>
          </w:tcPr>
          <w:p w14:paraId="59AA54CD" w14:textId="77777777" w:rsidR="00ED12E0" w:rsidRPr="00D9541E" w:rsidRDefault="00ED12E0" w:rsidP="00BA1CA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768429B7" w14:textId="77777777" w:rsidR="00ED12E0" w:rsidRPr="00D9541E" w:rsidRDefault="00ED12E0" w:rsidP="00BA1CA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9541E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297648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CB51BF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D9541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B51BF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297648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D9541E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78" w:type="dxa"/>
            <w:vAlign w:val="center"/>
          </w:tcPr>
          <w:p w14:paraId="47414B3D" w14:textId="77777777" w:rsidR="00ED12E0" w:rsidRPr="00D9541E" w:rsidRDefault="00ED12E0" w:rsidP="00BA1CA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tcBorders>
              <w:bottom w:val="single" w:sz="4" w:space="0" w:color="auto"/>
            </w:tcBorders>
            <w:vAlign w:val="center"/>
          </w:tcPr>
          <w:p w14:paraId="2EF04372" w14:textId="78DFA0F3" w:rsidR="00ED12E0" w:rsidRPr="00D9541E" w:rsidRDefault="002946A5" w:rsidP="00BA1CA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290,680</w:t>
            </w:r>
          </w:p>
        </w:tc>
        <w:tc>
          <w:tcPr>
            <w:tcW w:w="180" w:type="dxa"/>
            <w:vAlign w:val="center"/>
          </w:tcPr>
          <w:p w14:paraId="52582F8D" w14:textId="77777777" w:rsidR="00ED12E0" w:rsidRPr="00D9541E" w:rsidRDefault="00ED12E0" w:rsidP="00BA1CA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1C250479" w14:textId="77777777" w:rsidR="00ED12E0" w:rsidRPr="00D9541E" w:rsidRDefault="00ED12E0" w:rsidP="00BA1CAE">
            <w:pPr>
              <w:tabs>
                <w:tab w:val="left" w:pos="628"/>
              </w:tabs>
              <w:ind w:right="1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B51BF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CB51BF">
              <w:rPr>
                <w:rFonts w:asciiTheme="majorBidi" w:hAnsiTheme="majorBidi" w:cstheme="majorBidi" w:hint="cs"/>
                <w:sz w:val="30"/>
                <w:szCs w:val="30"/>
              </w:rPr>
              <w:t>2</w:t>
            </w:r>
            <w:r w:rsidRPr="00297648">
              <w:rPr>
                <w:rFonts w:asciiTheme="majorBidi" w:hAnsiTheme="majorBidi" w:cstheme="majorBidi" w:hint="cs"/>
                <w:sz w:val="30"/>
                <w:szCs w:val="30"/>
              </w:rPr>
              <w:t>0</w:t>
            </w:r>
            <w:r w:rsidRPr="00D9541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B51BF">
              <w:rPr>
                <w:rFonts w:asciiTheme="majorBidi" w:hAnsiTheme="majorBidi" w:cstheme="majorBidi" w:hint="cs"/>
                <w:sz w:val="30"/>
                <w:szCs w:val="30"/>
              </w:rPr>
              <w:t>2</w:t>
            </w:r>
            <w:r w:rsidRPr="00CB51BF">
              <w:rPr>
                <w:rFonts w:asciiTheme="majorBidi" w:hAnsiTheme="majorBidi" w:cstheme="majorBidi"/>
                <w:sz w:val="30"/>
                <w:szCs w:val="30"/>
              </w:rPr>
              <w:t>64</w:t>
            </w:r>
          </w:p>
        </w:tc>
        <w:tc>
          <w:tcPr>
            <w:tcW w:w="180" w:type="dxa"/>
            <w:vAlign w:val="center"/>
          </w:tcPr>
          <w:p w14:paraId="53295E0A" w14:textId="77777777" w:rsidR="00ED12E0" w:rsidRPr="00CE726B" w:rsidRDefault="00ED12E0" w:rsidP="00BA1CA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D12E0" w:rsidRPr="00CE726B" w14:paraId="10E78D79" w14:textId="77777777" w:rsidTr="00BA1CAE">
        <w:trPr>
          <w:cantSplit/>
          <w:trHeight w:val="262"/>
        </w:trPr>
        <w:tc>
          <w:tcPr>
            <w:tcW w:w="3825" w:type="dxa"/>
            <w:vAlign w:val="center"/>
          </w:tcPr>
          <w:p w14:paraId="06EAE7F6" w14:textId="77777777" w:rsidR="00ED12E0" w:rsidRPr="00B64833" w:rsidRDefault="00ED12E0" w:rsidP="00BA1CAE">
            <w:pPr>
              <w:spacing w:line="300" w:lineRule="exact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6483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179" w:type="dxa"/>
            <w:vAlign w:val="center"/>
          </w:tcPr>
          <w:p w14:paraId="7CD18A87" w14:textId="77777777" w:rsidR="00ED12E0" w:rsidRPr="00CE726B" w:rsidRDefault="00ED12E0" w:rsidP="00BA1CAE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0DBC45CC" w14:textId="77777777" w:rsidR="00ED12E0" w:rsidRPr="00CE726B" w:rsidRDefault="00ED12E0" w:rsidP="00BA1CAE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6" w:type="dxa"/>
            <w:vAlign w:val="center"/>
          </w:tcPr>
          <w:p w14:paraId="0ACE5431" w14:textId="77777777" w:rsidR="00ED12E0" w:rsidRPr="00CE726B" w:rsidRDefault="00ED12E0" w:rsidP="00BA1CAE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28808E4E" w14:textId="77777777" w:rsidR="00ED12E0" w:rsidRPr="00CE726B" w:rsidRDefault="00ED12E0" w:rsidP="00BA1CAE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6E00A25" w14:textId="608335F4" w:rsidR="00ED12E0" w:rsidRPr="00B64833" w:rsidRDefault="002946A5" w:rsidP="00BA1CAE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495,680</w:t>
            </w:r>
          </w:p>
        </w:tc>
        <w:tc>
          <w:tcPr>
            <w:tcW w:w="178" w:type="dxa"/>
            <w:vAlign w:val="center"/>
          </w:tcPr>
          <w:p w14:paraId="3BF2160B" w14:textId="77777777" w:rsidR="00ED12E0" w:rsidRPr="00D9541E" w:rsidRDefault="00ED12E0" w:rsidP="00BA1CAE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1446D5A" w14:textId="77777777" w:rsidR="00ED12E0" w:rsidRPr="00D9541E" w:rsidRDefault="00ED12E0" w:rsidP="00BA1CAE">
            <w:pPr>
              <w:tabs>
                <w:tab w:val="clear" w:pos="907"/>
                <w:tab w:val="left" w:pos="820"/>
              </w:tabs>
              <w:ind w:right="1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B51B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424</w:t>
            </w:r>
            <w:r w:rsidRPr="00D9541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B51B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</w:t>
            </w:r>
            <w:r w:rsidRPr="0029764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78" w:type="dxa"/>
            <w:vAlign w:val="center"/>
          </w:tcPr>
          <w:p w14:paraId="4923E8DE" w14:textId="77777777" w:rsidR="00ED12E0" w:rsidRPr="00D9541E" w:rsidRDefault="00ED12E0" w:rsidP="00BA1CAE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1A957F5" w14:textId="4828D131" w:rsidR="00ED12E0" w:rsidRPr="00D9541E" w:rsidRDefault="002946A5" w:rsidP="00BA1CAE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76,889</w:t>
            </w:r>
          </w:p>
        </w:tc>
        <w:tc>
          <w:tcPr>
            <w:tcW w:w="178" w:type="dxa"/>
            <w:vAlign w:val="center"/>
          </w:tcPr>
          <w:p w14:paraId="589FF42C" w14:textId="77777777" w:rsidR="00ED12E0" w:rsidRPr="00D9541E" w:rsidRDefault="00ED12E0" w:rsidP="00BA1CAE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B670F3C" w14:textId="77777777" w:rsidR="00ED12E0" w:rsidRPr="00D9541E" w:rsidRDefault="00ED12E0" w:rsidP="00BA1CAE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9764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  <w:r w:rsidRPr="00CB51BF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3</w:t>
            </w:r>
            <w:r w:rsidRPr="00D9541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B51B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634</w:t>
            </w:r>
          </w:p>
        </w:tc>
        <w:tc>
          <w:tcPr>
            <w:tcW w:w="178" w:type="dxa"/>
            <w:vAlign w:val="center"/>
          </w:tcPr>
          <w:p w14:paraId="0BC0282C" w14:textId="77777777" w:rsidR="00ED12E0" w:rsidRPr="00D9541E" w:rsidRDefault="00ED12E0" w:rsidP="00BA1CAE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5D1DC60" w14:textId="10D4F492" w:rsidR="00ED12E0" w:rsidRPr="00D9541E" w:rsidRDefault="002946A5" w:rsidP="00AB7697">
            <w:pPr>
              <w:tabs>
                <w:tab w:val="clear" w:pos="907"/>
                <w:tab w:val="left" w:pos="0"/>
              </w:tabs>
              <w:ind w:right="-5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(73,853)</w:t>
            </w:r>
          </w:p>
        </w:tc>
        <w:tc>
          <w:tcPr>
            <w:tcW w:w="178" w:type="dxa"/>
            <w:vAlign w:val="center"/>
          </w:tcPr>
          <w:p w14:paraId="3F003826" w14:textId="77777777" w:rsidR="00ED12E0" w:rsidRPr="00D9541E" w:rsidRDefault="00ED12E0" w:rsidP="00BA1CAE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676EB84" w14:textId="77777777" w:rsidR="00ED12E0" w:rsidRPr="00D9541E" w:rsidRDefault="00ED12E0" w:rsidP="00BA1CAE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9541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Pr="0029764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  <w:r w:rsidRPr="00CB51B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D9541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B51B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29764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 w:rsidRPr="00D9541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78" w:type="dxa"/>
            <w:vAlign w:val="center"/>
          </w:tcPr>
          <w:p w14:paraId="1B35D509" w14:textId="77777777" w:rsidR="00ED12E0" w:rsidRPr="00D9541E" w:rsidRDefault="00ED12E0" w:rsidP="00BA1CAE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B3A88F1" w14:textId="073EAE75" w:rsidR="00ED12E0" w:rsidRPr="00B64833" w:rsidRDefault="002946A5" w:rsidP="00BA1CAE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498,716</w:t>
            </w:r>
          </w:p>
        </w:tc>
        <w:tc>
          <w:tcPr>
            <w:tcW w:w="180" w:type="dxa"/>
            <w:vAlign w:val="center"/>
          </w:tcPr>
          <w:p w14:paraId="0FA47B1E" w14:textId="77777777" w:rsidR="00ED12E0" w:rsidRPr="00D9541E" w:rsidRDefault="00ED12E0" w:rsidP="00BA1CAE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413E13A" w14:textId="77777777" w:rsidR="00ED12E0" w:rsidRPr="00D9541E" w:rsidRDefault="00ED12E0" w:rsidP="00BA1CAE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B51B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42</w:t>
            </w:r>
            <w:r w:rsidRPr="00CB51BF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6</w:t>
            </w:r>
            <w:r w:rsidRPr="00D9541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B51B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 w:rsidRPr="0029764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  <w:r w:rsidRPr="00CB51B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80" w:type="dxa"/>
            <w:vAlign w:val="center"/>
          </w:tcPr>
          <w:p w14:paraId="79B431CD" w14:textId="77777777" w:rsidR="00ED12E0" w:rsidRPr="00CE726B" w:rsidRDefault="00ED12E0" w:rsidP="00BA1CAE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ED12E0" w:rsidRPr="00CE726B" w14:paraId="3EDCF88F" w14:textId="77777777" w:rsidTr="00BA1CAE">
        <w:trPr>
          <w:cantSplit/>
          <w:trHeight w:val="262"/>
        </w:trPr>
        <w:tc>
          <w:tcPr>
            <w:tcW w:w="3825" w:type="dxa"/>
            <w:vAlign w:val="center"/>
          </w:tcPr>
          <w:p w14:paraId="1E2B0226" w14:textId="77777777" w:rsidR="00ED12E0" w:rsidRPr="00CE726B" w:rsidRDefault="00ED12E0" w:rsidP="00BA1CAE">
            <w:pPr>
              <w:spacing w:line="300" w:lineRule="exact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79" w:type="dxa"/>
            <w:vAlign w:val="center"/>
          </w:tcPr>
          <w:p w14:paraId="72FE1F34" w14:textId="77777777" w:rsidR="00ED12E0" w:rsidRPr="00CE726B" w:rsidRDefault="00ED12E0" w:rsidP="00BA1CAE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19FFFEF6" w14:textId="77777777" w:rsidR="00ED12E0" w:rsidRPr="00CE726B" w:rsidRDefault="00ED12E0" w:rsidP="00BA1CAE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6" w:type="dxa"/>
            <w:vAlign w:val="center"/>
          </w:tcPr>
          <w:p w14:paraId="0CE4DA98" w14:textId="77777777" w:rsidR="00ED12E0" w:rsidRPr="00CE726B" w:rsidRDefault="00ED12E0" w:rsidP="00BA1CAE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42A2A7AD" w14:textId="77777777" w:rsidR="00ED12E0" w:rsidRPr="00CE726B" w:rsidRDefault="00ED12E0" w:rsidP="00BA1CAE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double" w:sz="4" w:space="0" w:color="auto"/>
            </w:tcBorders>
            <w:vAlign w:val="center"/>
          </w:tcPr>
          <w:p w14:paraId="750762FF" w14:textId="77777777" w:rsidR="00ED12E0" w:rsidRPr="00D9541E" w:rsidRDefault="00ED12E0" w:rsidP="00BA1CAE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376DD7F5" w14:textId="77777777" w:rsidR="00ED12E0" w:rsidRPr="00D9541E" w:rsidRDefault="00ED12E0" w:rsidP="00BA1CAE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double" w:sz="4" w:space="0" w:color="auto"/>
            </w:tcBorders>
            <w:vAlign w:val="center"/>
          </w:tcPr>
          <w:p w14:paraId="0C02ADA5" w14:textId="77777777" w:rsidR="00ED12E0" w:rsidRPr="00D9541E" w:rsidRDefault="00ED12E0" w:rsidP="00BA1CAE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5DCC4C09" w14:textId="77777777" w:rsidR="00ED12E0" w:rsidRPr="00D9541E" w:rsidRDefault="00ED12E0" w:rsidP="00BA1CAE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double" w:sz="4" w:space="0" w:color="auto"/>
            </w:tcBorders>
            <w:vAlign w:val="center"/>
          </w:tcPr>
          <w:p w14:paraId="018DDED9" w14:textId="77777777" w:rsidR="00ED12E0" w:rsidRPr="00D9541E" w:rsidRDefault="00ED12E0" w:rsidP="00BA1CAE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3AAADBB0" w14:textId="77777777" w:rsidR="00ED12E0" w:rsidRPr="00D9541E" w:rsidRDefault="00ED12E0" w:rsidP="00BA1CAE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double" w:sz="4" w:space="0" w:color="auto"/>
            </w:tcBorders>
            <w:vAlign w:val="center"/>
          </w:tcPr>
          <w:p w14:paraId="47BAB2E6" w14:textId="77777777" w:rsidR="00ED12E0" w:rsidRPr="00D9541E" w:rsidRDefault="00ED12E0" w:rsidP="00BA1CAE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606DFD31" w14:textId="77777777" w:rsidR="00ED12E0" w:rsidRPr="00D9541E" w:rsidRDefault="00ED12E0" w:rsidP="00BA1CAE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4" w:type="dxa"/>
            <w:tcBorders>
              <w:top w:val="double" w:sz="4" w:space="0" w:color="auto"/>
            </w:tcBorders>
            <w:vAlign w:val="center"/>
          </w:tcPr>
          <w:p w14:paraId="76972042" w14:textId="77777777" w:rsidR="00ED12E0" w:rsidRPr="00D9541E" w:rsidRDefault="00ED12E0" w:rsidP="00BA1CAE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1EBD6D8E" w14:textId="77777777" w:rsidR="00ED12E0" w:rsidRPr="00D9541E" w:rsidRDefault="00ED12E0" w:rsidP="00BA1CAE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vAlign w:val="center"/>
          </w:tcPr>
          <w:p w14:paraId="64209183" w14:textId="77777777" w:rsidR="00ED12E0" w:rsidRPr="00D9541E" w:rsidRDefault="00ED12E0" w:rsidP="00BA1CAE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507B3FE1" w14:textId="77777777" w:rsidR="00ED12E0" w:rsidRPr="00D9541E" w:rsidRDefault="00ED12E0" w:rsidP="00BA1CAE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0" w:type="dxa"/>
            <w:tcBorders>
              <w:top w:val="double" w:sz="4" w:space="0" w:color="auto"/>
            </w:tcBorders>
            <w:vAlign w:val="center"/>
          </w:tcPr>
          <w:p w14:paraId="234E8D28" w14:textId="77777777" w:rsidR="00ED12E0" w:rsidRPr="00D9541E" w:rsidRDefault="00ED12E0" w:rsidP="00BA1CAE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center"/>
          </w:tcPr>
          <w:p w14:paraId="1789F905" w14:textId="77777777" w:rsidR="00ED12E0" w:rsidRPr="00D9541E" w:rsidRDefault="00ED12E0" w:rsidP="00BA1CAE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center"/>
          </w:tcPr>
          <w:p w14:paraId="23230537" w14:textId="77777777" w:rsidR="00ED12E0" w:rsidRPr="00D9541E" w:rsidRDefault="00ED12E0" w:rsidP="00BA1CAE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center"/>
          </w:tcPr>
          <w:p w14:paraId="118BE500" w14:textId="77777777" w:rsidR="00ED12E0" w:rsidRPr="00CE726B" w:rsidRDefault="00ED12E0" w:rsidP="00BA1CAE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ED12E0" w:rsidRPr="00CE726B" w14:paraId="7AA1A9A6" w14:textId="77777777" w:rsidTr="00BA1CAE">
        <w:trPr>
          <w:cantSplit/>
          <w:trHeight w:val="262"/>
        </w:trPr>
        <w:tc>
          <w:tcPr>
            <w:tcW w:w="3825" w:type="dxa"/>
            <w:vAlign w:val="center"/>
          </w:tcPr>
          <w:p w14:paraId="3E384B55" w14:textId="77777777" w:rsidR="00ED12E0" w:rsidRPr="00B64833" w:rsidRDefault="00ED12E0" w:rsidP="00BA1CAE">
            <w:pPr>
              <w:spacing w:line="300" w:lineRule="exact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6483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จังหวะเวลาในการรับรู้รายได้</w:t>
            </w:r>
          </w:p>
        </w:tc>
        <w:tc>
          <w:tcPr>
            <w:tcW w:w="179" w:type="dxa"/>
            <w:vAlign w:val="center"/>
          </w:tcPr>
          <w:p w14:paraId="10AEDD5D" w14:textId="77777777" w:rsidR="00ED12E0" w:rsidRPr="00CE726B" w:rsidRDefault="00ED12E0" w:rsidP="00BA1CAE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1F6EF854" w14:textId="77777777" w:rsidR="00ED12E0" w:rsidRPr="00CE726B" w:rsidRDefault="00ED12E0" w:rsidP="00BA1CAE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6" w:type="dxa"/>
            <w:vAlign w:val="center"/>
          </w:tcPr>
          <w:p w14:paraId="7F396330" w14:textId="77777777" w:rsidR="00ED12E0" w:rsidRPr="00CE726B" w:rsidRDefault="00ED12E0" w:rsidP="00BA1CAE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579F1CE0" w14:textId="77777777" w:rsidR="00ED12E0" w:rsidRPr="00CE726B" w:rsidRDefault="00ED12E0" w:rsidP="00BA1CAE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vAlign w:val="center"/>
          </w:tcPr>
          <w:p w14:paraId="0E23A1B5" w14:textId="77777777" w:rsidR="00ED12E0" w:rsidRPr="00D9541E" w:rsidRDefault="00ED12E0" w:rsidP="00BA1CAE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07FF588D" w14:textId="77777777" w:rsidR="00ED12E0" w:rsidRPr="00D9541E" w:rsidRDefault="00ED12E0" w:rsidP="00BA1CAE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vAlign w:val="center"/>
          </w:tcPr>
          <w:p w14:paraId="69F4CABF" w14:textId="77777777" w:rsidR="00ED12E0" w:rsidRPr="00D9541E" w:rsidRDefault="00ED12E0" w:rsidP="00BA1CAE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6F13040F" w14:textId="77777777" w:rsidR="00ED12E0" w:rsidRPr="00D9541E" w:rsidRDefault="00ED12E0" w:rsidP="00BA1CAE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vAlign w:val="center"/>
          </w:tcPr>
          <w:p w14:paraId="478FAB42" w14:textId="77777777" w:rsidR="00ED12E0" w:rsidRPr="00D9541E" w:rsidRDefault="00ED12E0" w:rsidP="00BA1CAE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6DA9EDE6" w14:textId="77777777" w:rsidR="00ED12E0" w:rsidRPr="00D9541E" w:rsidRDefault="00ED12E0" w:rsidP="00BA1CAE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  <w:vAlign w:val="center"/>
          </w:tcPr>
          <w:p w14:paraId="2B18721D" w14:textId="77777777" w:rsidR="00ED12E0" w:rsidRPr="00D9541E" w:rsidRDefault="00ED12E0" w:rsidP="00BA1CAE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63DE8931" w14:textId="77777777" w:rsidR="00ED12E0" w:rsidRPr="00D9541E" w:rsidRDefault="00ED12E0" w:rsidP="00BA1CAE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4" w:type="dxa"/>
            <w:vAlign w:val="center"/>
          </w:tcPr>
          <w:p w14:paraId="6B4201A7" w14:textId="77777777" w:rsidR="00ED12E0" w:rsidRPr="00D9541E" w:rsidRDefault="00ED12E0" w:rsidP="00BA1CAE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5E46503D" w14:textId="77777777" w:rsidR="00ED12E0" w:rsidRPr="00D9541E" w:rsidRDefault="00ED12E0" w:rsidP="00BA1CAE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  <w:vAlign w:val="center"/>
          </w:tcPr>
          <w:p w14:paraId="4A8115A4" w14:textId="77777777" w:rsidR="00ED12E0" w:rsidRPr="00D9541E" w:rsidRDefault="00ED12E0" w:rsidP="00BA1CAE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55281A7B" w14:textId="77777777" w:rsidR="00ED12E0" w:rsidRPr="00D9541E" w:rsidRDefault="00ED12E0" w:rsidP="00BA1CAE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0" w:type="dxa"/>
            <w:vAlign w:val="center"/>
          </w:tcPr>
          <w:p w14:paraId="7E8CBBB8" w14:textId="77777777" w:rsidR="00ED12E0" w:rsidRPr="00D9541E" w:rsidRDefault="00ED12E0" w:rsidP="00BA1CAE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center"/>
          </w:tcPr>
          <w:p w14:paraId="780A7647" w14:textId="77777777" w:rsidR="00ED12E0" w:rsidRPr="00D9541E" w:rsidRDefault="00ED12E0" w:rsidP="00BA1CAE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44688C7C" w14:textId="77777777" w:rsidR="00ED12E0" w:rsidRPr="00D9541E" w:rsidRDefault="00ED12E0" w:rsidP="00BA1CAE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center"/>
          </w:tcPr>
          <w:p w14:paraId="79E25346" w14:textId="77777777" w:rsidR="00ED12E0" w:rsidRPr="00CE726B" w:rsidRDefault="00ED12E0" w:rsidP="00BA1CAE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ED12E0" w:rsidRPr="00CE726B" w14:paraId="625FA315" w14:textId="77777777" w:rsidTr="00BA1CAE">
        <w:trPr>
          <w:cantSplit/>
          <w:trHeight w:val="262"/>
        </w:trPr>
        <w:tc>
          <w:tcPr>
            <w:tcW w:w="3825" w:type="dxa"/>
            <w:vAlign w:val="center"/>
          </w:tcPr>
          <w:p w14:paraId="26F64403" w14:textId="77777777" w:rsidR="00ED12E0" w:rsidRPr="00CE726B" w:rsidRDefault="00ED12E0" w:rsidP="00BA1CAE">
            <w:pPr>
              <w:spacing w:line="300" w:lineRule="exact"/>
              <w:ind w:right="-79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B64833">
              <w:rPr>
                <w:rFonts w:asciiTheme="majorBidi" w:hAnsiTheme="majorBidi" w:cstheme="majorBidi"/>
                <w:sz w:val="30"/>
                <w:szCs w:val="30"/>
                <w:cs/>
              </w:rPr>
              <w:t>ตลอดช่วงเวลาหนึ่ง</w:t>
            </w:r>
          </w:p>
        </w:tc>
        <w:tc>
          <w:tcPr>
            <w:tcW w:w="179" w:type="dxa"/>
            <w:vAlign w:val="center"/>
          </w:tcPr>
          <w:p w14:paraId="509BE08F" w14:textId="77777777" w:rsidR="00ED12E0" w:rsidRPr="00CE726B" w:rsidRDefault="00ED12E0" w:rsidP="00BA1CAE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0702B401" w14:textId="77777777" w:rsidR="00ED12E0" w:rsidRPr="00CE726B" w:rsidRDefault="00ED12E0" w:rsidP="00BA1CAE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6" w:type="dxa"/>
            <w:vAlign w:val="center"/>
          </w:tcPr>
          <w:p w14:paraId="0DC04CFA" w14:textId="77777777" w:rsidR="00ED12E0" w:rsidRPr="00CE726B" w:rsidRDefault="00ED12E0" w:rsidP="00BA1CAE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2555D8A8" w14:textId="77777777" w:rsidR="00ED12E0" w:rsidRPr="00CE726B" w:rsidRDefault="00ED12E0" w:rsidP="00BA1CAE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vAlign w:val="center"/>
          </w:tcPr>
          <w:p w14:paraId="69656398" w14:textId="2DA63598" w:rsidR="00ED12E0" w:rsidRPr="00D9541E" w:rsidRDefault="002946A5" w:rsidP="00BA1CA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495,680</w:t>
            </w:r>
          </w:p>
        </w:tc>
        <w:tc>
          <w:tcPr>
            <w:tcW w:w="178" w:type="dxa"/>
            <w:vAlign w:val="center"/>
          </w:tcPr>
          <w:p w14:paraId="71AAB1C1" w14:textId="77777777" w:rsidR="00ED12E0" w:rsidRPr="00D9541E" w:rsidRDefault="00ED12E0" w:rsidP="00BA1CA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vAlign w:val="center"/>
          </w:tcPr>
          <w:p w14:paraId="3C723CC3" w14:textId="77777777" w:rsidR="00ED12E0" w:rsidRPr="00D9541E" w:rsidRDefault="00ED12E0" w:rsidP="00BA1CA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B51BF">
              <w:rPr>
                <w:rFonts w:asciiTheme="majorBidi" w:hAnsiTheme="majorBidi" w:cstheme="majorBidi"/>
                <w:sz w:val="30"/>
                <w:szCs w:val="30"/>
              </w:rPr>
              <w:t>424</w:t>
            </w:r>
            <w:r w:rsidRPr="00D9541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B51BF">
              <w:rPr>
                <w:rFonts w:asciiTheme="majorBidi" w:hAnsiTheme="majorBidi" w:cstheme="majorBidi"/>
                <w:sz w:val="30"/>
                <w:szCs w:val="30"/>
              </w:rPr>
              <w:t>36</w:t>
            </w:r>
            <w:r w:rsidRPr="00297648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78" w:type="dxa"/>
            <w:vAlign w:val="center"/>
          </w:tcPr>
          <w:p w14:paraId="0591E43A" w14:textId="77777777" w:rsidR="00ED12E0" w:rsidRPr="00D9541E" w:rsidRDefault="00ED12E0" w:rsidP="00BA1CA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vAlign w:val="center"/>
          </w:tcPr>
          <w:p w14:paraId="48ED4150" w14:textId="6E9C2A1B" w:rsidR="00ED12E0" w:rsidRPr="00D9541E" w:rsidRDefault="002946A5" w:rsidP="00BA1CA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76,889</w:t>
            </w:r>
          </w:p>
        </w:tc>
        <w:tc>
          <w:tcPr>
            <w:tcW w:w="178" w:type="dxa"/>
            <w:vAlign w:val="center"/>
          </w:tcPr>
          <w:p w14:paraId="50EF7566" w14:textId="77777777" w:rsidR="00ED12E0" w:rsidRPr="00D9541E" w:rsidRDefault="00ED12E0" w:rsidP="00BA1CA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vAlign w:val="center"/>
          </w:tcPr>
          <w:p w14:paraId="0D77B402" w14:textId="77777777" w:rsidR="00ED12E0" w:rsidRPr="00D9541E" w:rsidRDefault="00ED12E0" w:rsidP="00BA1CA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97648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CB51BF">
              <w:rPr>
                <w:rFonts w:asciiTheme="majorBidi" w:hAnsiTheme="majorBidi" w:cstheme="majorBidi" w:hint="cs"/>
                <w:sz w:val="30"/>
                <w:szCs w:val="30"/>
              </w:rPr>
              <w:t>3</w:t>
            </w:r>
            <w:r w:rsidRPr="00D9541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B51BF">
              <w:rPr>
                <w:rFonts w:asciiTheme="majorBidi" w:hAnsiTheme="majorBidi" w:cstheme="majorBidi"/>
                <w:sz w:val="30"/>
                <w:szCs w:val="30"/>
              </w:rPr>
              <w:t>634</w:t>
            </w:r>
          </w:p>
        </w:tc>
        <w:tc>
          <w:tcPr>
            <w:tcW w:w="178" w:type="dxa"/>
            <w:vAlign w:val="center"/>
          </w:tcPr>
          <w:p w14:paraId="44415E0F" w14:textId="77777777" w:rsidR="00ED12E0" w:rsidRPr="00D9541E" w:rsidRDefault="00ED12E0" w:rsidP="00BA1CA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4" w:type="dxa"/>
            <w:vAlign w:val="center"/>
          </w:tcPr>
          <w:p w14:paraId="1AC23B2B" w14:textId="5232689C" w:rsidR="00ED12E0" w:rsidRPr="00D9541E" w:rsidRDefault="002946A5" w:rsidP="005F2374">
            <w:pPr>
              <w:tabs>
                <w:tab w:val="clear" w:pos="907"/>
                <w:tab w:val="left" w:pos="280"/>
              </w:tabs>
              <w:ind w:right="-5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(73,853)</w:t>
            </w:r>
          </w:p>
        </w:tc>
        <w:tc>
          <w:tcPr>
            <w:tcW w:w="178" w:type="dxa"/>
            <w:vAlign w:val="center"/>
          </w:tcPr>
          <w:p w14:paraId="2864B2AB" w14:textId="77777777" w:rsidR="00ED12E0" w:rsidRPr="00D9541E" w:rsidRDefault="00ED12E0" w:rsidP="00BA1CA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vAlign w:val="center"/>
          </w:tcPr>
          <w:p w14:paraId="3A271FFD" w14:textId="77777777" w:rsidR="00ED12E0" w:rsidRPr="00D9541E" w:rsidRDefault="00ED12E0" w:rsidP="00BA1CA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9541E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297648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CB51BF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D9541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B51BF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297648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D9541E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78" w:type="dxa"/>
            <w:vAlign w:val="center"/>
          </w:tcPr>
          <w:p w14:paraId="0A030CE6" w14:textId="77777777" w:rsidR="00ED12E0" w:rsidRPr="00D9541E" w:rsidRDefault="00ED12E0" w:rsidP="00BA1CA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vAlign w:val="center"/>
          </w:tcPr>
          <w:p w14:paraId="32127AD1" w14:textId="328C4FCC" w:rsidR="00ED12E0" w:rsidRPr="00D9541E" w:rsidRDefault="002946A5" w:rsidP="00BA1CA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498,716</w:t>
            </w:r>
          </w:p>
        </w:tc>
        <w:tc>
          <w:tcPr>
            <w:tcW w:w="180" w:type="dxa"/>
            <w:vAlign w:val="center"/>
          </w:tcPr>
          <w:p w14:paraId="09FE84A9" w14:textId="77777777" w:rsidR="00ED12E0" w:rsidRPr="00D9541E" w:rsidRDefault="00ED12E0" w:rsidP="00BA1CA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04340DFB" w14:textId="77777777" w:rsidR="00ED12E0" w:rsidRPr="00D9541E" w:rsidRDefault="00ED12E0" w:rsidP="00BA1CA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B51BF">
              <w:rPr>
                <w:rFonts w:asciiTheme="majorBidi" w:hAnsiTheme="majorBidi" w:cstheme="majorBidi"/>
                <w:sz w:val="30"/>
                <w:szCs w:val="30"/>
              </w:rPr>
              <w:t>42</w:t>
            </w:r>
            <w:r w:rsidRPr="00CB51BF">
              <w:rPr>
                <w:rFonts w:asciiTheme="majorBidi" w:hAnsiTheme="majorBidi" w:cstheme="majorBidi" w:hint="cs"/>
                <w:sz w:val="30"/>
                <w:szCs w:val="30"/>
              </w:rPr>
              <w:t>6</w:t>
            </w:r>
            <w:r w:rsidRPr="00D9541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B51BF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297648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Pr="00CB51BF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80" w:type="dxa"/>
            <w:vAlign w:val="center"/>
          </w:tcPr>
          <w:p w14:paraId="5C090DB4" w14:textId="77777777" w:rsidR="00ED12E0" w:rsidRPr="00CE726B" w:rsidRDefault="00ED12E0" w:rsidP="00BA1CAE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</w:tbl>
    <w:p w14:paraId="464A5EDA" w14:textId="77777777" w:rsidR="00ED12E0" w:rsidRPr="00CE726B" w:rsidRDefault="00ED12E0" w:rsidP="00ED12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2E259E99" w14:textId="77777777" w:rsidR="00ED12E0" w:rsidRPr="00CE726B" w:rsidRDefault="00ED12E0" w:rsidP="00ED12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</w:rPr>
        <w:sectPr w:rsidR="00ED12E0" w:rsidRPr="00CE726B" w:rsidSect="00BA1CAE">
          <w:headerReference w:type="default" r:id="rId14"/>
          <w:footerReference w:type="default" r:id="rId15"/>
          <w:pgSz w:w="16834" w:h="11909" w:orient="landscape" w:code="9"/>
          <w:pgMar w:top="1152" w:right="691" w:bottom="1152" w:left="576" w:header="720" w:footer="720" w:gutter="0"/>
          <w:cols w:space="720"/>
          <w:docGrid w:linePitch="245"/>
        </w:sectPr>
      </w:pPr>
    </w:p>
    <w:p w14:paraId="74421F68" w14:textId="732F0DE6" w:rsidR="00ED12E0" w:rsidRPr="00AF3771" w:rsidRDefault="00ED12E0" w:rsidP="00ED12E0">
      <w:pPr>
        <w:pStyle w:val="Heading8"/>
        <w:tabs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lastRenderedPageBreak/>
        <w:t>1</w:t>
      </w:r>
      <w:r w:rsidR="00880DBB">
        <w:rPr>
          <w:rFonts w:asciiTheme="majorBidi" w:hAnsiTheme="majorBidi" w:cstheme="majorBidi"/>
          <w:sz w:val="30"/>
          <w:szCs w:val="30"/>
        </w:rPr>
        <w:t>8</w:t>
      </w:r>
      <w:r w:rsidRPr="00CE726B">
        <w:rPr>
          <w:rFonts w:asciiTheme="majorBidi" w:hAnsiTheme="majorBidi" w:cstheme="majorBidi"/>
          <w:sz w:val="30"/>
          <w:szCs w:val="30"/>
        </w:rPr>
        <w:tab/>
      </w:r>
      <w:r w:rsidRPr="00B64833">
        <w:rPr>
          <w:rFonts w:asciiTheme="majorBidi" w:hAnsiTheme="majorBidi" w:cstheme="majorBidi"/>
          <w:sz w:val="30"/>
          <w:szCs w:val="30"/>
          <w:cs/>
        </w:rPr>
        <w:t>ข้อมูลเกี่ยวกับระดับและวิธีวัดมูลค่ายุติธรรมของเงินลงทุน</w:t>
      </w:r>
    </w:p>
    <w:p w14:paraId="27BBD218" w14:textId="77777777" w:rsidR="00ED12E0" w:rsidRPr="00DA76CD" w:rsidRDefault="00ED12E0" w:rsidP="00ED12E0">
      <w:pPr>
        <w:ind w:left="562" w:right="-45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20"/>
        <w:gridCol w:w="1441"/>
        <w:gridCol w:w="264"/>
        <w:gridCol w:w="1447"/>
        <w:gridCol w:w="250"/>
        <w:gridCol w:w="1458"/>
      </w:tblGrid>
      <w:tr w:rsidR="00ED12E0" w:rsidRPr="00DE1CDE" w14:paraId="7509D23D" w14:textId="77777777" w:rsidTr="00BA1CAE">
        <w:trPr>
          <w:tblHeader/>
        </w:trPr>
        <w:tc>
          <w:tcPr>
            <w:tcW w:w="2353" w:type="pct"/>
          </w:tcPr>
          <w:p w14:paraId="44EAEFE8" w14:textId="32CC84F4" w:rsidR="00ED12E0" w:rsidRPr="00DE1CDE" w:rsidRDefault="00940579" w:rsidP="00BA1CAE">
            <w:pPr>
              <w:spacing w:line="380" w:lineRule="exact"/>
              <w:ind w:left="-14" w:right="-13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64833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มูลค่ายุติธรรมจำแนกตามวิธีการประมาณมูลค่า</w:t>
            </w:r>
          </w:p>
        </w:tc>
        <w:tc>
          <w:tcPr>
            <w:tcW w:w="785" w:type="pct"/>
          </w:tcPr>
          <w:p w14:paraId="0402826F" w14:textId="77777777" w:rsidR="00ED12E0" w:rsidRPr="00B64833" w:rsidRDefault="00ED12E0" w:rsidP="00BA1CAE">
            <w:pPr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6483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ระดับที่ </w:t>
            </w:r>
            <w:r w:rsidRPr="00CB51BF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44" w:type="pct"/>
          </w:tcPr>
          <w:p w14:paraId="6F52860F" w14:textId="77777777" w:rsidR="00ED12E0" w:rsidRPr="00DE1CDE" w:rsidRDefault="00ED12E0" w:rsidP="00BA1CAE">
            <w:pPr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8" w:type="pct"/>
          </w:tcPr>
          <w:p w14:paraId="4BEDCDF5" w14:textId="77777777" w:rsidR="00ED12E0" w:rsidRPr="00B64833" w:rsidRDefault="00ED12E0" w:rsidP="00BA1CAE">
            <w:pPr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6483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ระดับที่ </w:t>
            </w:r>
            <w:r w:rsidRPr="00CB51BF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36" w:type="pct"/>
          </w:tcPr>
          <w:p w14:paraId="7D03080B" w14:textId="77777777" w:rsidR="00ED12E0" w:rsidRPr="00DE1CDE" w:rsidRDefault="00ED12E0" w:rsidP="00BA1CAE">
            <w:pPr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4" w:type="pct"/>
          </w:tcPr>
          <w:p w14:paraId="7858783E" w14:textId="77777777" w:rsidR="00ED12E0" w:rsidRPr="00B64833" w:rsidRDefault="00ED12E0" w:rsidP="00BA1CAE">
            <w:pPr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64833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ED12E0" w:rsidRPr="00F74A1D" w14:paraId="69B994A4" w14:textId="77777777" w:rsidTr="00BA1CAE">
        <w:trPr>
          <w:tblHeader/>
        </w:trPr>
        <w:tc>
          <w:tcPr>
            <w:tcW w:w="2353" w:type="pct"/>
          </w:tcPr>
          <w:p w14:paraId="14D367C6" w14:textId="77777777" w:rsidR="00ED12E0" w:rsidRPr="00DE1CDE" w:rsidRDefault="00ED12E0" w:rsidP="00BA1CAE">
            <w:pPr>
              <w:spacing w:line="380" w:lineRule="exact"/>
              <w:ind w:left="-14" w:right="-131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85" w:type="pct"/>
          </w:tcPr>
          <w:p w14:paraId="0D40C2EB" w14:textId="77777777" w:rsidR="00ED12E0" w:rsidRPr="00B64833" w:rsidRDefault="00ED12E0" w:rsidP="00BA1CAE">
            <w:pPr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" w:type="pct"/>
          </w:tcPr>
          <w:p w14:paraId="08825664" w14:textId="77777777" w:rsidR="00ED12E0" w:rsidRPr="00DE1CDE" w:rsidRDefault="00ED12E0" w:rsidP="00BA1CAE">
            <w:pPr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8" w:type="pct"/>
          </w:tcPr>
          <w:p w14:paraId="0B38E378" w14:textId="77777777" w:rsidR="00ED12E0" w:rsidRPr="00B64833" w:rsidRDefault="00ED12E0" w:rsidP="00BA1CAE">
            <w:pPr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6483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B6483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  <w:tc>
          <w:tcPr>
            <w:tcW w:w="136" w:type="pct"/>
          </w:tcPr>
          <w:p w14:paraId="207B1B5B" w14:textId="77777777" w:rsidR="00ED12E0" w:rsidRPr="00DE1CDE" w:rsidRDefault="00ED12E0" w:rsidP="00BA1CAE">
            <w:pPr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4" w:type="pct"/>
          </w:tcPr>
          <w:p w14:paraId="2DD544B5" w14:textId="77777777" w:rsidR="00ED12E0" w:rsidRPr="00B64833" w:rsidRDefault="00ED12E0" w:rsidP="00BA1CAE">
            <w:pPr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ED12E0" w:rsidRPr="00F74A1D" w14:paraId="56A5B3AF" w14:textId="77777777" w:rsidTr="00BA1CAE">
        <w:tc>
          <w:tcPr>
            <w:tcW w:w="2353" w:type="pct"/>
          </w:tcPr>
          <w:p w14:paraId="0F883CF6" w14:textId="77777777" w:rsidR="00ED12E0" w:rsidRPr="00B64833" w:rsidRDefault="00ED12E0" w:rsidP="00BA1CAE">
            <w:pPr>
              <w:spacing w:line="240" w:lineRule="auto"/>
              <w:ind w:right="-108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B6483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CB51B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DE1C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B6483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CB51B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785" w:type="pct"/>
          </w:tcPr>
          <w:p w14:paraId="789753A0" w14:textId="77777777" w:rsidR="00ED12E0" w:rsidRPr="00DE1CDE" w:rsidRDefault="00ED12E0" w:rsidP="00BA1CAE">
            <w:pPr>
              <w:tabs>
                <w:tab w:val="decimal" w:pos="972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60700C0C" w14:textId="77777777" w:rsidR="00ED12E0" w:rsidRPr="00DE1CDE" w:rsidRDefault="00ED12E0" w:rsidP="00BA1CAE">
            <w:pPr>
              <w:tabs>
                <w:tab w:val="clear" w:pos="907"/>
                <w:tab w:val="decimal" w:pos="909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8" w:type="pct"/>
          </w:tcPr>
          <w:p w14:paraId="458B09FE" w14:textId="77777777" w:rsidR="00ED12E0" w:rsidRPr="00DE1CDE" w:rsidRDefault="00ED12E0" w:rsidP="00BA1CAE">
            <w:pPr>
              <w:tabs>
                <w:tab w:val="decimal" w:pos="972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" w:type="pct"/>
          </w:tcPr>
          <w:p w14:paraId="020B22C1" w14:textId="77777777" w:rsidR="00ED12E0" w:rsidRPr="00DE1CDE" w:rsidRDefault="00ED12E0" w:rsidP="00BA1CAE">
            <w:pPr>
              <w:tabs>
                <w:tab w:val="clear" w:pos="907"/>
                <w:tab w:val="decimal" w:pos="909"/>
                <w:tab w:val="decimal" w:pos="972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4" w:type="pct"/>
          </w:tcPr>
          <w:p w14:paraId="0040F28D" w14:textId="77777777" w:rsidR="00ED12E0" w:rsidRPr="00DE1CDE" w:rsidRDefault="00ED12E0" w:rsidP="00BA1CAE">
            <w:pPr>
              <w:tabs>
                <w:tab w:val="decimal" w:pos="972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D12E0" w:rsidRPr="00F74A1D" w14:paraId="748FAC03" w14:textId="77777777" w:rsidTr="00BA1CAE">
        <w:tc>
          <w:tcPr>
            <w:tcW w:w="2353" w:type="pct"/>
          </w:tcPr>
          <w:p w14:paraId="2DEB34B5" w14:textId="77777777" w:rsidR="00ED12E0" w:rsidRPr="00B64833" w:rsidRDefault="00ED12E0" w:rsidP="00BA1CAE">
            <w:pPr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64833">
              <w:rPr>
                <w:rFonts w:asciiTheme="majorBidi" w:hAnsiTheme="majorBidi"/>
                <w:sz w:val="30"/>
                <w:szCs w:val="30"/>
                <w:cs/>
              </w:rPr>
              <w:t xml:space="preserve">เงินลงทุนในอสังหาริมทรัพย์ตามมูลค่ายุติธรรม </w:t>
            </w:r>
          </w:p>
        </w:tc>
        <w:tc>
          <w:tcPr>
            <w:tcW w:w="785" w:type="pct"/>
          </w:tcPr>
          <w:p w14:paraId="3351E22A" w14:textId="031C8C46" w:rsidR="00ED12E0" w:rsidRPr="0046062E" w:rsidRDefault="00F52974" w:rsidP="00BA1CAE">
            <w:pPr>
              <w:tabs>
                <w:tab w:val="decimal" w:pos="972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6062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675E3A00" w14:textId="77777777" w:rsidR="00ED12E0" w:rsidRPr="0046062E" w:rsidRDefault="00ED12E0" w:rsidP="00BA1CAE">
            <w:pPr>
              <w:tabs>
                <w:tab w:val="clear" w:pos="907"/>
                <w:tab w:val="decimal" w:pos="909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8" w:type="pct"/>
          </w:tcPr>
          <w:p w14:paraId="24E3FC8D" w14:textId="6373B390" w:rsidR="00ED12E0" w:rsidRPr="0046062E" w:rsidRDefault="00F52974" w:rsidP="00BA1CAE">
            <w:pPr>
              <w:tabs>
                <w:tab w:val="decimal" w:pos="972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6062E">
              <w:rPr>
                <w:rFonts w:asciiTheme="majorBidi" w:hAnsiTheme="majorBidi" w:cstheme="majorBidi"/>
                <w:sz w:val="30"/>
                <w:szCs w:val="30"/>
              </w:rPr>
              <w:t>7,507,987</w:t>
            </w:r>
          </w:p>
        </w:tc>
        <w:tc>
          <w:tcPr>
            <w:tcW w:w="136" w:type="pct"/>
          </w:tcPr>
          <w:p w14:paraId="595C6BF0" w14:textId="77777777" w:rsidR="00ED12E0" w:rsidRPr="0046062E" w:rsidRDefault="00ED12E0" w:rsidP="00BA1CAE">
            <w:pPr>
              <w:tabs>
                <w:tab w:val="clear" w:pos="907"/>
                <w:tab w:val="decimal" w:pos="909"/>
                <w:tab w:val="decimal" w:pos="972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4" w:type="pct"/>
          </w:tcPr>
          <w:p w14:paraId="49A5B14D" w14:textId="38AA0E08" w:rsidR="00ED12E0" w:rsidRPr="0046062E" w:rsidRDefault="00F52974" w:rsidP="00BA1CAE">
            <w:pPr>
              <w:tabs>
                <w:tab w:val="decimal" w:pos="972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6062E">
              <w:rPr>
                <w:rFonts w:asciiTheme="majorBidi" w:hAnsiTheme="majorBidi" w:cstheme="majorBidi"/>
                <w:sz w:val="30"/>
                <w:szCs w:val="30"/>
              </w:rPr>
              <w:t>7,507,987</w:t>
            </w:r>
          </w:p>
        </w:tc>
      </w:tr>
      <w:tr w:rsidR="00ED12E0" w:rsidRPr="00F74A1D" w14:paraId="462B2934" w14:textId="77777777" w:rsidTr="00BA1CAE">
        <w:tc>
          <w:tcPr>
            <w:tcW w:w="2353" w:type="pct"/>
          </w:tcPr>
          <w:p w14:paraId="46C6F583" w14:textId="77777777" w:rsidR="00ED12E0" w:rsidRPr="00B64833" w:rsidRDefault="00ED12E0" w:rsidP="00BA1CAE">
            <w:pPr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64833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กองทุนรวมตราสารหนี้</w:t>
            </w:r>
          </w:p>
        </w:tc>
        <w:tc>
          <w:tcPr>
            <w:tcW w:w="785" w:type="pct"/>
          </w:tcPr>
          <w:p w14:paraId="59C57755" w14:textId="6ADFDF19" w:rsidR="00ED12E0" w:rsidRPr="0046062E" w:rsidRDefault="00F52974" w:rsidP="00BA1CAE">
            <w:pPr>
              <w:tabs>
                <w:tab w:val="decimal" w:pos="972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6062E">
              <w:rPr>
                <w:rFonts w:asciiTheme="majorBidi" w:hAnsiTheme="majorBidi" w:cstheme="majorBidi"/>
                <w:sz w:val="30"/>
                <w:szCs w:val="30"/>
              </w:rPr>
              <w:t>46,092</w:t>
            </w:r>
          </w:p>
        </w:tc>
        <w:tc>
          <w:tcPr>
            <w:tcW w:w="144" w:type="pct"/>
          </w:tcPr>
          <w:p w14:paraId="077FE26E" w14:textId="77777777" w:rsidR="00ED12E0" w:rsidRPr="0046062E" w:rsidRDefault="00ED12E0" w:rsidP="00BA1CAE">
            <w:pPr>
              <w:tabs>
                <w:tab w:val="clear" w:pos="907"/>
                <w:tab w:val="decimal" w:pos="909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8" w:type="pct"/>
          </w:tcPr>
          <w:p w14:paraId="501E54AD" w14:textId="7A58913B" w:rsidR="00ED12E0" w:rsidRPr="0046062E" w:rsidRDefault="00F52974" w:rsidP="00BA1CAE">
            <w:pPr>
              <w:tabs>
                <w:tab w:val="decimal" w:pos="972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6062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6" w:type="pct"/>
          </w:tcPr>
          <w:p w14:paraId="36A34BF6" w14:textId="77777777" w:rsidR="00ED12E0" w:rsidRPr="0046062E" w:rsidRDefault="00ED12E0" w:rsidP="00BA1CAE">
            <w:pPr>
              <w:tabs>
                <w:tab w:val="clear" w:pos="907"/>
                <w:tab w:val="decimal" w:pos="909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4" w:type="pct"/>
          </w:tcPr>
          <w:p w14:paraId="31A5F169" w14:textId="179248AF" w:rsidR="00ED12E0" w:rsidRPr="0046062E" w:rsidRDefault="00F52974" w:rsidP="00BA1CAE">
            <w:pPr>
              <w:tabs>
                <w:tab w:val="decimal" w:pos="972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6062E">
              <w:rPr>
                <w:rFonts w:asciiTheme="majorBidi" w:hAnsiTheme="majorBidi" w:cstheme="majorBidi"/>
                <w:sz w:val="30"/>
                <w:szCs w:val="30"/>
              </w:rPr>
              <w:t>46,092</w:t>
            </w:r>
          </w:p>
        </w:tc>
      </w:tr>
      <w:tr w:rsidR="00ED12E0" w:rsidRPr="00F74A1D" w14:paraId="559E67C1" w14:textId="77777777" w:rsidTr="00BA1CAE">
        <w:tc>
          <w:tcPr>
            <w:tcW w:w="2353" w:type="pct"/>
          </w:tcPr>
          <w:p w14:paraId="00D8847D" w14:textId="77777777" w:rsidR="00ED12E0" w:rsidRPr="00B64833" w:rsidRDefault="00ED12E0" w:rsidP="00BA1CAE">
            <w:pPr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85" w:type="pct"/>
          </w:tcPr>
          <w:p w14:paraId="0D5F65A9" w14:textId="77777777" w:rsidR="00ED12E0" w:rsidRPr="0046062E" w:rsidRDefault="00ED12E0" w:rsidP="00BA1CAE">
            <w:pPr>
              <w:tabs>
                <w:tab w:val="decimal" w:pos="972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1FCBCB5B" w14:textId="77777777" w:rsidR="00ED12E0" w:rsidRPr="0046062E" w:rsidRDefault="00ED12E0" w:rsidP="00BA1CAE">
            <w:pPr>
              <w:tabs>
                <w:tab w:val="clear" w:pos="907"/>
                <w:tab w:val="decimal" w:pos="909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8" w:type="pct"/>
          </w:tcPr>
          <w:p w14:paraId="6845218F" w14:textId="77777777" w:rsidR="00ED12E0" w:rsidRPr="0046062E" w:rsidRDefault="00ED12E0" w:rsidP="00BA1CAE">
            <w:pPr>
              <w:tabs>
                <w:tab w:val="decimal" w:pos="972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" w:type="pct"/>
          </w:tcPr>
          <w:p w14:paraId="3F2555AF" w14:textId="77777777" w:rsidR="00ED12E0" w:rsidRPr="0046062E" w:rsidRDefault="00ED12E0" w:rsidP="00BA1CAE">
            <w:pPr>
              <w:tabs>
                <w:tab w:val="clear" w:pos="907"/>
                <w:tab w:val="decimal" w:pos="909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4" w:type="pct"/>
          </w:tcPr>
          <w:p w14:paraId="1654FDEF" w14:textId="77777777" w:rsidR="00ED12E0" w:rsidRPr="0046062E" w:rsidRDefault="00ED12E0" w:rsidP="00BA1CAE">
            <w:pPr>
              <w:tabs>
                <w:tab w:val="decimal" w:pos="972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D12E0" w:rsidRPr="00F74A1D" w14:paraId="0CA1EB6B" w14:textId="77777777" w:rsidTr="00BA1CAE">
        <w:tc>
          <w:tcPr>
            <w:tcW w:w="2353" w:type="pct"/>
          </w:tcPr>
          <w:p w14:paraId="38FF3E37" w14:textId="77777777" w:rsidR="00ED12E0" w:rsidRPr="00B64833" w:rsidRDefault="00ED12E0" w:rsidP="00BA1CAE">
            <w:pPr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6483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CB51B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DE1C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B6483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CB51B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785" w:type="pct"/>
          </w:tcPr>
          <w:p w14:paraId="33029B6C" w14:textId="77777777" w:rsidR="00ED12E0" w:rsidRPr="0046062E" w:rsidRDefault="00ED12E0" w:rsidP="00BA1CAE">
            <w:pPr>
              <w:tabs>
                <w:tab w:val="decimal" w:pos="972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0611571A" w14:textId="77777777" w:rsidR="00ED12E0" w:rsidRPr="0046062E" w:rsidRDefault="00ED12E0" w:rsidP="00BA1CAE">
            <w:pPr>
              <w:tabs>
                <w:tab w:val="clear" w:pos="907"/>
                <w:tab w:val="decimal" w:pos="909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8" w:type="pct"/>
          </w:tcPr>
          <w:p w14:paraId="62474441" w14:textId="77777777" w:rsidR="00ED12E0" w:rsidRPr="0046062E" w:rsidRDefault="00ED12E0" w:rsidP="00BA1CAE">
            <w:pPr>
              <w:tabs>
                <w:tab w:val="decimal" w:pos="972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" w:type="pct"/>
          </w:tcPr>
          <w:p w14:paraId="63125A36" w14:textId="77777777" w:rsidR="00ED12E0" w:rsidRPr="0046062E" w:rsidRDefault="00ED12E0" w:rsidP="00BA1CAE">
            <w:pPr>
              <w:tabs>
                <w:tab w:val="clear" w:pos="907"/>
                <w:tab w:val="decimal" w:pos="909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4" w:type="pct"/>
          </w:tcPr>
          <w:p w14:paraId="521BB956" w14:textId="77777777" w:rsidR="00ED12E0" w:rsidRPr="0046062E" w:rsidRDefault="00ED12E0" w:rsidP="00BA1CAE">
            <w:pPr>
              <w:tabs>
                <w:tab w:val="decimal" w:pos="972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D12E0" w:rsidRPr="00CE726B" w14:paraId="02561923" w14:textId="77777777" w:rsidTr="00BA1CAE">
        <w:tc>
          <w:tcPr>
            <w:tcW w:w="2353" w:type="pct"/>
          </w:tcPr>
          <w:p w14:paraId="3AD10CD0" w14:textId="77777777" w:rsidR="00ED12E0" w:rsidRPr="00B64833" w:rsidRDefault="00ED12E0" w:rsidP="00BA1CAE">
            <w:pPr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64833">
              <w:rPr>
                <w:rFonts w:asciiTheme="majorBidi" w:hAnsiTheme="majorBidi"/>
                <w:sz w:val="30"/>
                <w:szCs w:val="30"/>
                <w:cs/>
              </w:rPr>
              <w:t>เงินลงทุนในอสังหาริมทรัพย์ตามมูลค่ายุติธรรม</w:t>
            </w:r>
          </w:p>
        </w:tc>
        <w:tc>
          <w:tcPr>
            <w:tcW w:w="785" w:type="pct"/>
          </w:tcPr>
          <w:p w14:paraId="00E55019" w14:textId="77777777" w:rsidR="00ED12E0" w:rsidRPr="0046062E" w:rsidRDefault="00ED12E0" w:rsidP="00BA1CAE">
            <w:pPr>
              <w:tabs>
                <w:tab w:val="decimal" w:pos="972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6062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783E7BF6" w14:textId="77777777" w:rsidR="00ED12E0" w:rsidRPr="0046062E" w:rsidRDefault="00ED12E0" w:rsidP="00BA1CAE">
            <w:pPr>
              <w:tabs>
                <w:tab w:val="clear" w:pos="907"/>
                <w:tab w:val="decimal" w:pos="909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8" w:type="pct"/>
          </w:tcPr>
          <w:p w14:paraId="10268502" w14:textId="77777777" w:rsidR="00ED12E0" w:rsidRPr="0046062E" w:rsidRDefault="00ED12E0" w:rsidP="00BA1CAE">
            <w:pPr>
              <w:tabs>
                <w:tab w:val="decimal" w:pos="972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6062E">
              <w:rPr>
                <w:rFonts w:asciiTheme="majorBidi" w:hAnsiTheme="majorBidi" w:cstheme="majorBidi"/>
                <w:sz w:val="30"/>
                <w:szCs w:val="30"/>
              </w:rPr>
              <w:t>7,258,856</w:t>
            </w:r>
          </w:p>
        </w:tc>
        <w:tc>
          <w:tcPr>
            <w:tcW w:w="136" w:type="pct"/>
          </w:tcPr>
          <w:p w14:paraId="30C94750" w14:textId="77777777" w:rsidR="00ED12E0" w:rsidRPr="0046062E" w:rsidRDefault="00ED12E0" w:rsidP="00BA1CAE">
            <w:pPr>
              <w:tabs>
                <w:tab w:val="clear" w:pos="907"/>
                <w:tab w:val="decimal" w:pos="909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4" w:type="pct"/>
          </w:tcPr>
          <w:p w14:paraId="34C19AA2" w14:textId="77777777" w:rsidR="00ED12E0" w:rsidRPr="0046062E" w:rsidRDefault="00ED12E0" w:rsidP="00BA1CAE">
            <w:pPr>
              <w:tabs>
                <w:tab w:val="decimal" w:pos="972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6062E">
              <w:rPr>
                <w:rFonts w:asciiTheme="majorBidi" w:hAnsiTheme="majorBidi" w:cstheme="majorBidi"/>
                <w:sz w:val="30"/>
                <w:szCs w:val="30"/>
              </w:rPr>
              <w:t>7,258,856</w:t>
            </w:r>
          </w:p>
        </w:tc>
      </w:tr>
      <w:tr w:rsidR="00ED12E0" w:rsidRPr="00CE726B" w14:paraId="766AB2BE" w14:textId="77777777" w:rsidTr="00BA1CAE">
        <w:tc>
          <w:tcPr>
            <w:tcW w:w="2353" w:type="pct"/>
          </w:tcPr>
          <w:p w14:paraId="3C0F16DA" w14:textId="77777777" w:rsidR="00ED12E0" w:rsidRPr="00B64833" w:rsidRDefault="00ED12E0" w:rsidP="00BA1CAE">
            <w:pPr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64833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กองทุนรวมตราสารหนี้</w:t>
            </w:r>
          </w:p>
        </w:tc>
        <w:tc>
          <w:tcPr>
            <w:tcW w:w="785" w:type="pct"/>
          </w:tcPr>
          <w:p w14:paraId="29EC7973" w14:textId="77777777" w:rsidR="00ED12E0" w:rsidRPr="0046062E" w:rsidRDefault="00ED12E0" w:rsidP="00BA1CAE">
            <w:pPr>
              <w:tabs>
                <w:tab w:val="decimal" w:pos="972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6062E">
              <w:rPr>
                <w:rFonts w:asciiTheme="majorBidi" w:hAnsiTheme="majorBidi" w:cstheme="majorBidi"/>
                <w:sz w:val="30"/>
                <w:szCs w:val="30"/>
              </w:rPr>
              <w:t>14,036</w:t>
            </w:r>
          </w:p>
        </w:tc>
        <w:tc>
          <w:tcPr>
            <w:tcW w:w="144" w:type="pct"/>
          </w:tcPr>
          <w:p w14:paraId="6FFBE97F" w14:textId="77777777" w:rsidR="00ED12E0" w:rsidRPr="0046062E" w:rsidRDefault="00ED12E0" w:rsidP="00BA1CAE">
            <w:pPr>
              <w:tabs>
                <w:tab w:val="clear" w:pos="907"/>
                <w:tab w:val="decimal" w:pos="909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8" w:type="pct"/>
          </w:tcPr>
          <w:p w14:paraId="2E399A3C" w14:textId="77777777" w:rsidR="00ED12E0" w:rsidRPr="0046062E" w:rsidRDefault="00ED12E0" w:rsidP="00BA1CAE">
            <w:pPr>
              <w:tabs>
                <w:tab w:val="decimal" w:pos="972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6062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6" w:type="pct"/>
          </w:tcPr>
          <w:p w14:paraId="72DEB541" w14:textId="77777777" w:rsidR="00ED12E0" w:rsidRPr="0046062E" w:rsidRDefault="00ED12E0" w:rsidP="00BA1CAE">
            <w:pPr>
              <w:tabs>
                <w:tab w:val="clear" w:pos="907"/>
                <w:tab w:val="decimal" w:pos="909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4" w:type="pct"/>
          </w:tcPr>
          <w:p w14:paraId="64DC6710" w14:textId="77777777" w:rsidR="00ED12E0" w:rsidRPr="0046062E" w:rsidRDefault="00ED12E0" w:rsidP="00BA1CAE">
            <w:pPr>
              <w:tabs>
                <w:tab w:val="decimal" w:pos="972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6062E">
              <w:rPr>
                <w:rFonts w:asciiTheme="majorBidi" w:hAnsiTheme="majorBidi" w:cstheme="majorBidi"/>
                <w:sz w:val="30"/>
                <w:szCs w:val="30"/>
              </w:rPr>
              <w:t>14,036</w:t>
            </w:r>
          </w:p>
        </w:tc>
      </w:tr>
      <w:tr w:rsidR="00ED12E0" w:rsidRPr="00CE726B" w14:paraId="4FE406FB" w14:textId="77777777" w:rsidTr="00BA1CAE">
        <w:tc>
          <w:tcPr>
            <w:tcW w:w="2353" w:type="pct"/>
          </w:tcPr>
          <w:p w14:paraId="76580C5F" w14:textId="77777777" w:rsidR="00ED12E0" w:rsidRPr="00B64833" w:rsidRDefault="00ED12E0" w:rsidP="00BA1CAE">
            <w:pPr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85" w:type="pct"/>
          </w:tcPr>
          <w:p w14:paraId="2ADF8157" w14:textId="77777777" w:rsidR="00ED12E0" w:rsidRPr="0046062E" w:rsidRDefault="00ED12E0" w:rsidP="00BA1CAE">
            <w:pPr>
              <w:tabs>
                <w:tab w:val="decimal" w:pos="972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5B719E93" w14:textId="77777777" w:rsidR="00ED12E0" w:rsidRPr="0046062E" w:rsidRDefault="00ED12E0" w:rsidP="00BA1CAE">
            <w:pPr>
              <w:tabs>
                <w:tab w:val="clear" w:pos="907"/>
                <w:tab w:val="decimal" w:pos="909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8" w:type="pct"/>
          </w:tcPr>
          <w:p w14:paraId="30DD618B" w14:textId="77777777" w:rsidR="00ED12E0" w:rsidRPr="0046062E" w:rsidRDefault="00ED12E0" w:rsidP="00BA1CAE">
            <w:pPr>
              <w:tabs>
                <w:tab w:val="decimal" w:pos="972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" w:type="pct"/>
          </w:tcPr>
          <w:p w14:paraId="37F3D9CD" w14:textId="77777777" w:rsidR="00ED12E0" w:rsidRPr="0046062E" w:rsidRDefault="00ED12E0" w:rsidP="00BA1CAE">
            <w:pPr>
              <w:tabs>
                <w:tab w:val="clear" w:pos="907"/>
                <w:tab w:val="decimal" w:pos="909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4" w:type="pct"/>
          </w:tcPr>
          <w:p w14:paraId="20F7722E" w14:textId="77777777" w:rsidR="00ED12E0" w:rsidRPr="0046062E" w:rsidRDefault="00ED12E0" w:rsidP="00BA1CAE">
            <w:pPr>
              <w:tabs>
                <w:tab w:val="decimal" w:pos="972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</w:tbl>
    <w:p w14:paraId="79ECB4D4" w14:textId="77777777" w:rsidR="00ED12E0" w:rsidRPr="00CE726B" w:rsidRDefault="00ED12E0" w:rsidP="00ED12E0">
      <w:pPr>
        <w:tabs>
          <w:tab w:val="left" w:pos="540"/>
        </w:tabs>
        <w:spacing w:line="240" w:lineRule="auto"/>
        <w:ind w:left="547" w:right="-18"/>
        <w:jc w:val="thaiDistribute"/>
        <w:rPr>
          <w:rFonts w:asciiTheme="majorBidi" w:hAnsiTheme="majorBidi" w:cstheme="majorBidi"/>
          <w:sz w:val="30"/>
          <w:szCs w:val="30"/>
        </w:rPr>
      </w:pPr>
      <w:r w:rsidRPr="00B64833">
        <w:rPr>
          <w:rFonts w:asciiTheme="majorBidi" w:hAnsiTheme="majorBidi" w:cstheme="majorBidi"/>
          <w:sz w:val="30"/>
          <w:szCs w:val="30"/>
          <w:cs/>
        </w:rPr>
        <w:t xml:space="preserve">เครื่องมือทางการเงินซึ่งซื้อขายในตลาดที่ไม่ได้ถูกพิจารณาว่ามีสภาพคล่องแต่ถูกประเมินค่าจากราคาตลาดที่มีการอ้างอิงไว้อย่างชัดเจน การเสนอราคาซื้อขายโดยผู้ค้าหรือแหล่งกำหนดราคาที่เป็นทางเลือกซึ่งได้รับการสนับสนุนจากข้อมูลที่สังเกตได้จะถูกจัดอยู่ในระดับที่ </w:t>
      </w:r>
      <w:r w:rsidRPr="00CB51BF">
        <w:rPr>
          <w:rFonts w:asciiTheme="majorBidi" w:hAnsiTheme="majorBidi" w:cstheme="majorBidi"/>
          <w:sz w:val="30"/>
          <w:szCs w:val="30"/>
        </w:rPr>
        <w:t>2</w:t>
      </w:r>
      <w:r w:rsidRPr="00B64833">
        <w:rPr>
          <w:rFonts w:asciiTheme="majorBidi" w:hAnsiTheme="majorBidi" w:cstheme="majorBidi"/>
          <w:sz w:val="30"/>
          <w:szCs w:val="30"/>
          <w:cs/>
        </w:rPr>
        <w:t xml:space="preserve"> เครื่องมือการเงินเหล่านี้ประกอบด้วย</w:t>
      </w:r>
      <w:r w:rsidRPr="00B64833">
        <w:rPr>
          <w:rFonts w:asciiTheme="majorBidi" w:hAnsiTheme="majorBidi" w:cstheme="majorBidi" w:hint="cs"/>
          <w:sz w:val="30"/>
          <w:szCs w:val="30"/>
          <w:cs/>
        </w:rPr>
        <w:t>กองทุนรวมตราสารหนี้</w:t>
      </w:r>
    </w:p>
    <w:p w14:paraId="08E22D91" w14:textId="77777777" w:rsidR="00ED12E0" w:rsidRPr="00CE726B" w:rsidRDefault="00ED12E0" w:rsidP="00ED12E0">
      <w:pPr>
        <w:ind w:left="562" w:right="-45"/>
        <w:jc w:val="thaiDistribute"/>
        <w:rPr>
          <w:rFonts w:asciiTheme="majorBidi" w:hAnsiTheme="majorBidi" w:cstheme="majorBidi"/>
          <w:spacing w:val="-2"/>
          <w:sz w:val="30"/>
          <w:szCs w:val="30"/>
          <w:lang w:val="en-GB" w:bidi="ar-SA"/>
        </w:rPr>
      </w:pPr>
    </w:p>
    <w:p w14:paraId="67FAD396" w14:textId="18C41C68" w:rsidR="00ED12E0" w:rsidRPr="00CE726B" w:rsidRDefault="00940579" w:rsidP="00ED12E0">
      <w:pPr>
        <w:tabs>
          <w:tab w:val="left" w:pos="540"/>
        </w:tabs>
        <w:spacing w:line="240" w:lineRule="auto"/>
        <w:ind w:left="547" w:right="-18"/>
        <w:jc w:val="thaiDistribute"/>
        <w:rPr>
          <w:rFonts w:asciiTheme="majorBidi" w:hAnsiTheme="majorBidi" w:cstheme="majorBidi"/>
          <w:sz w:val="30"/>
          <w:szCs w:val="30"/>
        </w:rPr>
      </w:pPr>
      <w:r w:rsidRPr="00B64833">
        <w:rPr>
          <w:rFonts w:asciiTheme="majorBidi" w:hAnsiTheme="majorBidi"/>
          <w:sz w:val="30"/>
          <w:szCs w:val="30"/>
          <w:cs/>
        </w:rPr>
        <w:t xml:space="preserve">เงินลงทุนที่ถูกจัดประเภทในระดับ </w:t>
      </w:r>
      <w:r w:rsidR="00ED12E0" w:rsidRPr="00CB51BF">
        <w:rPr>
          <w:rFonts w:asciiTheme="majorBidi" w:hAnsiTheme="majorBidi" w:cstheme="majorBidi"/>
          <w:sz w:val="30"/>
          <w:szCs w:val="30"/>
        </w:rPr>
        <w:t>3</w:t>
      </w:r>
      <w:r w:rsidR="00ED12E0" w:rsidRPr="00B64833">
        <w:rPr>
          <w:rFonts w:asciiTheme="majorBidi" w:hAnsiTheme="majorBidi" w:cstheme="majorBidi"/>
          <w:sz w:val="30"/>
          <w:szCs w:val="30"/>
          <w:cs/>
        </w:rPr>
        <w:t xml:space="preserve"> มีข้อมูลที่สำคัญที่ไม่สามารถสังเกตได้เนื่องจากมีการซื้อขายไม่บ่อยนัก</w:t>
      </w:r>
      <w:r w:rsidR="00ED12E0">
        <w:rPr>
          <w:rFonts w:asciiTheme="majorBidi" w:hAnsiTheme="majorBidi" w:cstheme="majorBidi"/>
          <w:sz w:val="30"/>
          <w:szCs w:val="30"/>
        </w:rPr>
        <w:t xml:space="preserve"> </w:t>
      </w:r>
      <w:r w:rsidR="00ED12E0" w:rsidRPr="00B64833">
        <w:rPr>
          <w:rFonts w:asciiTheme="majorBidi" w:hAnsiTheme="majorBidi"/>
          <w:sz w:val="30"/>
          <w:szCs w:val="30"/>
          <w:cs/>
        </w:rPr>
        <w:t>วิธีการและข้อสมมติที่ใช้ในการวัดมูลค่าเปิดเผยในหมายเหตุข้อ</w:t>
      </w:r>
      <w:r w:rsidR="00ED12E0">
        <w:rPr>
          <w:rFonts w:asciiTheme="majorBidi" w:hAnsiTheme="majorBidi"/>
          <w:sz w:val="30"/>
          <w:szCs w:val="30"/>
        </w:rPr>
        <w:t xml:space="preserve"> </w:t>
      </w:r>
      <w:r w:rsidR="00362E5B">
        <w:rPr>
          <w:rFonts w:asciiTheme="majorBidi" w:hAnsiTheme="majorBidi"/>
          <w:sz w:val="30"/>
          <w:szCs w:val="30"/>
        </w:rPr>
        <w:t>7</w:t>
      </w:r>
    </w:p>
    <w:p w14:paraId="1C941F60" w14:textId="7598D04A" w:rsidR="00ED12E0" w:rsidRDefault="00ED12E0" w:rsidP="00ED12E0">
      <w:pPr>
        <w:ind w:left="562" w:right="-45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5DD9BC52" w14:textId="65AADF16" w:rsidR="00880DBB" w:rsidRDefault="00880DBB" w:rsidP="00880DBB">
      <w:pPr>
        <w:pStyle w:val="Heading8"/>
        <w:tabs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CB51BF">
        <w:rPr>
          <w:rFonts w:asciiTheme="majorBidi" w:hAnsiTheme="majorBidi" w:cstheme="majorBidi"/>
          <w:sz w:val="30"/>
          <w:szCs w:val="30"/>
        </w:rPr>
        <w:t>1</w:t>
      </w:r>
      <w:r>
        <w:rPr>
          <w:rFonts w:asciiTheme="majorBidi" w:hAnsiTheme="majorBidi" w:cstheme="majorBidi"/>
          <w:sz w:val="30"/>
          <w:szCs w:val="30"/>
        </w:rPr>
        <w:t>9</w:t>
      </w:r>
      <w:r w:rsidRPr="00CE726B">
        <w:rPr>
          <w:rFonts w:asciiTheme="majorBidi" w:hAnsiTheme="majorBidi" w:cstheme="majorBidi"/>
          <w:sz w:val="30"/>
          <w:szCs w:val="30"/>
        </w:rPr>
        <w:tab/>
      </w:r>
      <w:r w:rsidRPr="00B64833">
        <w:rPr>
          <w:rFonts w:asciiTheme="majorBidi" w:hAnsiTheme="majorBidi" w:cs="Angsana New"/>
          <w:sz w:val="30"/>
          <w:szCs w:val="30"/>
          <w:cs/>
        </w:rPr>
        <w:t>ภาระผูกพันกับบุคคลหรือกิจการที่ไม่เกี่ยวข้องกัน</w:t>
      </w:r>
    </w:p>
    <w:p w14:paraId="051A9087" w14:textId="77777777" w:rsidR="00880DBB" w:rsidRPr="00B64833" w:rsidRDefault="00880DBB" w:rsidP="00880DBB">
      <w:pPr>
        <w:tabs>
          <w:tab w:val="left" w:pos="540"/>
        </w:tabs>
        <w:spacing w:line="240" w:lineRule="auto"/>
        <w:ind w:left="547" w:right="-18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657"/>
        <w:gridCol w:w="1170"/>
        <w:gridCol w:w="272"/>
        <w:gridCol w:w="1081"/>
      </w:tblGrid>
      <w:tr w:rsidR="00880DBB" w:rsidRPr="00D1341E" w14:paraId="5B7C8B43" w14:textId="77777777" w:rsidTr="008E3283">
        <w:trPr>
          <w:trHeight w:val="344"/>
          <w:tblHeader/>
        </w:trPr>
        <w:tc>
          <w:tcPr>
            <w:tcW w:w="3626" w:type="pct"/>
            <w:shd w:val="clear" w:color="auto" w:fill="auto"/>
          </w:tcPr>
          <w:p w14:paraId="67274363" w14:textId="77777777" w:rsidR="00880DBB" w:rsidRPr="00B64833" w:rsidRDefault="00880DBB" w:rsidP="008E3283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7" w:type="pct"/>
            <w:shd w:val="clear" w:color="auto" w:fill="auto"/>
          </w:tcPr>
          <w:p w14:paraId="68511D94" w14:textId="77777777" w:rsidR="00880DBB" w:rsidRPr="00C00644" w:rsidRDefault="00880DBB" w:rsidP="008E3283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064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48" w:type="pct"/>
            <w:shd w:val="clear" w:color="auto" w:fill="auto"/>
          </w:tcPr>
          <w:p w14:paraId="0AE8B732" w14:textId="77777777" w:rsidR="00880DBB" w:rsidRPr="00C00644" w:rsidRDefault="00880DBB" w:rsidP="008E3283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</w:tcPr>
          <w:p w14:paraId="1CC8B961" w14:textId="77777777" w:rsidR="00880DBB" w:rsidRPr="00C00644" w:rsidRDefault="00880DBB" w:rsidP="008E3283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064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880DBB" w:rsidRPr="00D1341E" w14:paraId="0AEE4152" w14:textId="77777777" w:rsidTr="008E3283">
        <w:trPr>
          <w:trHeight w:val="344"/>
          <w:tblHeader/>
        </w:trPr>
        <w:tc>
          <w:tcPr>
            <w:tcW w:w="3626" w:type="pct"/>
            <w:shd w:val="clear" w:color="auto" w:fill="auto"/>
          </w:tcPr>
          <w:p w14:paraId="53F77F0D" w14:textId="77777777" w:rsidR="00880DBB" w:rsidRPr="00C00644" w:rsidRDefault="00880DBB" w:rsidP="008E3283">
            <w:pPr>
              <w:jc w:val="thaiDistribute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374" w:type="pct"/>
            <w:gridSpan w:val="3"/>
            <w:shd w:val="clear" w:color="auto" w:fill="auto"/>
          </w:tcPr>
          <w:p w14:paraId="58D1FD46" w14:textId="77777777" w:rsidR="00880DBB" w:rsidRPr="00C00644" w:rsidRDefault="00880DBB" w:rsidP="008E3283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6483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B6483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880DBB" w:rsidRPr="00D1341E" w14:paraId="0AE43378" w14:textId="77777777" w:rsidTr="008E3283">
        <w:tc>
          <w:tcPr>
            <w:tcW w:w="3626" w:type="pct"/>
            <w:shd w:val="clear" w:color="auto" w:fill="auto"/>
          </w:tcPr>
          <w:p w14:paraId="714CA6ED" w14:textId="77777777" w:rsidR="00880DBB" w:rsidRPr="00B64833" w:rsidRDefault="00880DBB" w:rsidP="008E3283">
            <w:pPr>
              <w:pStyle w:val="BodyText"/>
              <w:spacing w:after="0"/>
              <w:ind w:right="-13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6483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  <w:r w:rsidRPr="00C00644"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  <w:t xml:space="preserve"> </w:t>
            </w:r>
          </w:p>
        </w:tc>
        <w:tc>
          <w:tcPr>
            <w:tcW w:w="637" w:type="pct"/>
            <w:shd w:val="clear" w:color="auto" w:fill="auto"/>
          </w:tcPr>
          <w:p w14:paraId="24ACBE85" w14:textId="77777777" w:rsidR="00880DBB" w:rsidRPr="00C00644" w:rsidRDefault="00880DBB" w:rsidP="008E3283">
            <w:pPr>
              <w:pStyle w:val="BodyText"/>
              <w:tabs>
                <w:tab w:val="clear" w:pos="680"/>
                <w:tab w:val="decimal" w:pos="70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  <w:shd w:val="clear" w:color="auto" w:fill="auto"/>
          </w:tcPr>
          <w:p w14:paraId="1215C7DD" w14:textId="77777777" w:rsidR="00880DBB" w:rsidRPr="00C00644" w:rsidRDefault="00880DBB" w:rsidP="008E3283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</w:tcPr>
          <w:p w14:paraId="68A13110" w14:textId="77777777" w:rsidR="00880DBB" w:rsidRPr="00C00644" w:rsidRDefault="00880DBB" w:rsidP="008E3283">
            <w:pPr>
              <w:pStyle w:val="BodyText"/>
              <w:tabs>
                <w:tab w:val="decimal" w:pos="629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80DBB" w:rsidRPr="00EF520A" w14:paraId="597A1B09" w14:textId="77777777" w:rsidTr="008E3283">
        <w:tc>
          <w:tcPr>
            <w:tcW w:w="3626" w:type="pct"/>
            <w:shd w:val="clear" w:color="auto" w:fill="auto"/>
          </w:tcPr>
          <w:p w14:paraId="6F973159" w14:textId="77777777" w:rsidR="00880DBB" w:rsidRPr="00B64833" w:rsidRDefault="00880DBB" w:rsidP="008E3283">
            <w:pPr>
              <w:pStyle w:val="BodyText"/>
              <w:spacing w:after="0"/>
              <w:ind w:right="-13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64833">
              <w:rPr>
                <w:rFonts w:asciiTheme="majorBidi" w:hAnsiTheme="majorBidi"/>
                <w:sz w:val="30"/>
                <w:szCs w:val="30"/>
                <w:cs/>
              </w:rPr>
              <w:t>สัญญาปรับปรุงและตกแต่งโรงแรม</w:t>
            </w:r>
          </w:p>
        </w:tc>
        <w:tc>
          <w:tcPr>
            <w:tcW w:w="637" w:type="pct"/>
            <w:tcBorders>
              <w:bottom w:val="double" w:sz="4" w:space="0" w:color="auto"/>
            </w:tcBorders>
            <w:shd w:val="clear" w:color="auto" w:fill="auto"/>
          </w:tcPr>
          <w:p w14:paraId="164D0A5C" w14:textId="77777777" w:rsidR="00880DBB" w:rsidRPr="00C00644" w:rsidRDefault="00880DBB" w:rsidP="008E3283">
            <w:pPr>
              <w:pStyle w:val="BodyText"/>
              <w:spacing w:after="0"/>
              <w:ind w:left="-108"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148" w:type="pct"/>
            <w:shd w:val="clear" w:color="auto" w:fill="auto"/>
          </w:tcPr>
          <w:p w14:paraId="24933BF9" w14:textId="77777777" w:rsidR="00880DBB" w:rsidRPr="00C00644" w:rsidRDefault="00880DBB" w:rsidP="008E3283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bottom w:val="double" w:sz="4" w:space="0" w:color="auto"/>
            </w:tcBorders>
            <w:shd w:val="clear" w:color="auto" w:fill="auto"/>
          </w:tcPr>
          <w:p w14:paraId="3F707D0C" w14:textId="77777777" w:rsidR="00880DBB" w:rsidRPr="000500A1" w:rsidRDefault="00880DBB" w:rsidP="008E3283">
            <w:pPr>
              <w:pStyle w:val="BodyText"/>
              <w:spacing w:after="0"/>
              <w:ind w:left="-108" w:right="-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500A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75</w:t>
            </w:r>
          </w:p>
        </w:tc>
      </w:tr>
    </w:tbl>
    <w:p w14:paraId="027BAE48" w14:textId="77777777" w:rsidR="00880DBB" w:rsidRPr="00CE726B" w:rsidRDefault="00880DBB" w:rsidP="003E6222">
      <w:pPr>
        <w:ind w:right="-45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79845F58" w14:textId="77777777" w:rsidR="00ED12E0" w:rsidRDefault="00ED12E0" w:rsidP="00ED12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CB51BF">
        <w:rPr>
          <w:rFonts w:ascii="Angsana New" w:hAnsi="Angsana New"/>
          <w:b/>
          <w:bCs/>
          <w:sz w:val="30"/>
          <w:szCs w:val="30"/>
        </w:rPr>
        <w:t>2</w:t>
      </w:r>
      <w:r>
        <w:rPr>
          <w:rFonts w:ascii="Angsana New" w:hAnsi="Angsana New"/>
          <w:b/>
          <w:bCs/>
          <w:sz w:val="30"/>
          <w:szCs w:val="30"/>
        </w:rPr>
        <w:t>0</w:t>
      </w:r>
      <w:r w:rsidRPr="00297510">
        <w:rPr>
          <w:rFonts w:ascii="Angsana New" w:hAnsi="Angsana New"/>
          <w:b/>
          <w:bCs/>
          <w:sz w:val="30"/>
          <w:szCs w:val="30"/>
        </w:rPr>
        <w:tab/>
      </w:r>
      <w:r w:rsidRPr="00B64833">
        <w:rPr>
          <w:rFonts w:ascii="Angsana New" w:hAnsi="Angsana New"/>
          <w:b/>
          <w:bCs/>
          <w:sz w:val="30"/>
          <w:szCs w:val="30"/>
          <w:cs/>
        </w:rPr>
        <w:t>เหตุการณ์ภายหลังรอบระยะเวลาที่รายงาน</w:t>
      </w:r>
    </w:p>
    <w:p w14:paraId="664A9905" w14:textId="77777777" w:rsidR="00ED12E0" w:rsidRPr="00DA76CD" w:rsidRDefault="00ED12E0" w:rsidP="00ED12E0">
      <w:pPr>
        <w:ind w:left="562" w:right="-45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009E1A53" w14:textId="46201451" w:rsidR="00ED12E0" w:rsidRPr="00516E1F" w:rsidRDefault="00516E1F" w:rsidP="00516E1F">
      <w:pPr>
        <w:tabs>
          <w:tab w:val="left" w:pos="540"/>
        </w:tabs>
        <w:spacing w:line="240" w:lineRule="auto"/>
        <w:ind w:left="547" w:right="-18"/>
        <w:jc w:val="thaiDistribute"/>
        <w:rPr>
          <w:rFonts w:asciiTheme="majorBidi" w:hAnsiTheme="majorBidi" w:cstheme="majorBidi" w:hint="cs"/>
          <w:sz w:val="30"/>
          <w:szCs w:val="30"/>
          <w:cs/>
        </w:rPr>
      </w:pPr>
      <w:r w:rsidRPr="001B4788">
        <w:rPr>
          <w:rFonts w:asciiTheme="majorBidi" w:hAnsiTheme="majorBidi" w:cstheme="majorBidi"/>
          <w:sz w:val="30"/>
          <w:szCs w:val="30"/>
          <w:cs/>
        </w:rPr>
        <w:t xml:space="preserve">ในการประชุมคณะกรรมการบริษัทของผู้จัดการกองทรัสต์เมื่อวันที่ </w:t>
      </w:r>
      <w:r w:rsidRPr="001B4788">
        <w:rPr>
          <w:rFonts w:asciiTheme="majorBidi" w:hAnsiTheme="majorBidi" w:cstheme="majorBidi"/>
          <w:sz w:val="30"/>
          <w:szCs w:val="30"/>
        </w:rPr>
        <w:t>21</w:t>
      </w:r>
      <w:r w:rsidRPr="001B4788">
        <w:rPr>
          <w:rFonts w:asciiTheme="majorBidi" w:hAnsiTheme="majorBidi" w:cstheme="majorBidi" w:hint="cs"/>
          <w:sz w:val="30"/>
          <w:szCs w:val="30"/>
          <w:cs/>
        </w:rPr>
        <w:t xml:space="preserve"> กุมภาพันธ์ </w:t>
      </w:r>
      <w:r w:rsidRPr="001B4788">
        <w:rPr>
          <w:rFonts w:asciiTheme="majorBidi" w:hAnsiTheme="majorBidi" w:cstheme="majorBidi" w:hint="cs"/>
          <w:sz w:val="30"/>
          <w:szCs w:val="30"/>
        </w:rPr>
        <w:t>256</w:t>
      </w:r>
      <w:r w:rsidRPr="001B4788">
        <w:rPr>
          <w:rFonts w:asciiTheme="majorBidi" w:hAnsiTheme="majorBidi" w:cstheme="majorBidi"/>
          <w:sz w:val="30"/>
          <w:szCs w:val="30"/>
        </w:rPr>
        <w:t>5</w:t>
      </w:r>
      <w:r w:rsidRPr="001B4788">
        <w:rPr>
          <w:rFonts w:asciiTheme="majorBidi" w:hAnsiTheme="majorBidi" w:cstheme="majorBidi" w:hint="cs"/>
          <w:sz w:val="30"/>
          <w:szCs w:val="30"/>
          <w:cs/>
        </w:rPr>
        <w:t xml:space="preserve"> คณะกรรมการได้มีมติอนุมัติให้จ่ายประโยชน์ตอบแทนของกองทรัสต์จากงวดผลการดำเนินงานตั้งแต่วันที่ </w:t>
      </w:r>
      <w:r w:rsidRPr="001B4788">
        <w:rPr>
          <w:rFonts w:asciiTheme="majorBidi" w:hAnsiTheme="majorBidi" w:cstheme="majorBidi" w:hint="cs"/>
          <w:sz w:val="30"/>
          <w:szCs w:val="30"/>
        </w:rPr>
        <w:t>1</w:t>
      </w:r>
      <w:r w:rsidRPr="001B4788">
        <w:rPr>
          <w:rFonts w:asciiTheme="majorBidi" w:hAnsiTheme="majorBidi" w:cstheme="majorBidi" w:hint="cs"/>
          <w:sz w:val="30"/>
          <w:szCs w:val="30"/>
          <w:cs/>
        </w:rPr>
        <w:t xml:space="preserve"> กรกฎาคม </w:t>
      </w:r>
      <w:r w:rsidRPr="001B4788">
        <w:rPr>
          <w:rFonts w:asciiTheme="majorBidi" w:hAnsiTheme="majorBidi" w:cstheme="majorBidi" w:hint="cs"/>
          <w:sz w:val="30"/>
          <w:szCs w:val="30"/>
        </w:rPr>
        <w:t>256</w:t>
      </w:r>
      <w:r w:rsidRPr="001B4788">
        <w:rPr>
          <w:rFonts w:asciiTheme="majorBidi" w:hAnsiTheme="majorBidi" w:cstheme="majorBidi"/>
          <w:sz w:val="30"/>
          <w:szCs w:val="30"/>
        </w:rPr>
        <w:t>4</w:t>
      </w:r>
      <w:r w:rsidRPr="001B4788">
        <w:rPr>
          <w:rFonts w:asciiTheme="majorBidi" w:hAnsiTheme="majorBidi" w:cstheme="majorBidi" w:hint="cs"/>
          <w:sz w:val="30"/>
          <w:szCs w:val="30"/>
          <w:cs/>
        </w:rPr>
        <w:t xml:space="preserve"> ถึง </w:t>
      </w:r>
      <w:r>
        <w:rPr>
          <w:rFonts w:asciiTheme="majorBidi" w:hAnsiTheme="majorBidi" w:cstheme="majorBidi"/>
          <w:sz w:val="30"/>
          <w:szCs w:val="30"/>
        </w:rPr>
        <w:br/>
      </w:r>
      <w:r w:rsidRPr="001B4788">
        <w:rPr>
          <w:rFonts w:asciiTheme="majorBidi" w:hAnsiTheme="majorBidi" w:cstheme="majorBidi" w:hint="cs"/>
          <w:sz w:val="30"/>
          <w:szCs w:val="30"/>
        </w:rPr>
        <w:t>31</w:t>
      </w:r>
      <w:r w:rsidRPr="00B64833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1B4788"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 w:rsidRPr="001B4788">
        <w:rPr>
          <w:rFonts w:asciiTheme="majorBidi" w:hAnsiTheme="majorBidi" w:cstheme="majorBidi" w:hint="cs"/>
          <w:sz w:val="30"/>
          <w:szCs w:val="30"/>
        </w:rPr>
        <w:t>256</w:t>
      </w:r>
      <w:r w:rsidRPr="001B4788">
        <w:rPr>
          <w:rFonts w:asciiTheme="majorBidi" w:hAnsiTheme="majorBidi" w:cstheme="majorBidi"/>
          <w:sz w:val="30"/>
          <w:szCs w:val="30"/>
        </w:rPr>
        <w:t>4</w:t>
      </w:r>
      <w:r w:rsidRPr="001B4788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B64833">
        <w:rPr>
          <w:rFonts w:asciiTheme="majorBidi" w:hAnsiTheme="majorBidi" w:cstheme="majorBidi" w:hint="cs"/>
          <w:sz w:val="30"/>
          <w:szCs w:val="30"/>
          <w:cs/>
        </w:rPr>
        <w:t xml:space="preserve">ในอัตราหน่วยละ </w:t>
      </w:r>
      <w:r>
        <w:rPr>
          <w:rFonts w:asciiTheme="majorBidi" w:hAnsiTheme="majorBidi" w:cstheme="majorBidi"/>
          <w:sz w:val="30"/>
          <w:szCs w:val="30"/>
        </w:rPr>
        <w:t>0.213</w:t>
      </w:r>
      <w:r w:rsidRPr="00B64833">
        <w:rPr>
          <w:rFonts w:asciiTheme="majorBidi" w:hAnsiTheme="majorBidi" w:cstheme="majorBidi" w:hint="cs"/>
          <w:sz w:val="30"/>
          <w:szCs w:val="30"/>
          <w:cs/>
        </w:rPr>
        <w:t xml:space="preserve"> บาท รวมเป็นจำนวนเงินทั้งสิ้น </w:t>
      </w:r>
      <w:r>
        <w:rPr>
          <w:rFonts w:asciiTheme="majorBidi" w:hAnsiTheme="majorBidi" w:cstheme="majorBidi"/>
          <w:sz w:val="30"/>
          <w:szCs w:val="30"/>
        </w:rPr>
        <w:t>151.55</w:t>
      </w:r>
      <w:r w:rsidRPr="00B64833">
        <w:rPr>
          <w:rFonts w:asciiTheme="majorBidi" w:hAnsiTheme="majorBidi" w:cstheme="majorBidi" w:hint="cs"/>
          <w:sz w:val="30"/>
          <w:szCs w:val="30"/>
          <w:cs/>
        </w:rPr>
        <w:t xml:space="preserve"> ล้าน</w:t>
      </w:r>
      <w:r w:rsidRPr="001B4788">
        <w:rPr>
          <w:rFonts w:asciiTheme="majorBidi" w:hAnsiTheme="majorBidi" w:cstheme="majorBidi" w:hint="cs"/>
          <w:sz w:val="30"/>
          <w:szCs w:val="30"/>
          <w:cs/>
        </w:rPr>
        <w:t>บาท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 w:rsidRPr="001B4788">
        <w:rPr>
          <w:rFonts w:asciiTheme="majorBidi" w:hAnsiTheme="majorBidi" w:cstheme="majorBidi" w:hint="cs"/>
          <w:sz w:val="30"/>
          <w:szCs w:val="30"/>
          <w:cs/>
        </w:rPr>
        <w:t>โ</w:t>
      </w:r>
      <w:r w:rsidRPr="00B64833">
        <w:rPr>
          <w:rFonts w:asciiTheme="majorBidi" w:hAnsiTheme="majorBidi" w:cstheme="majorBidi" w:hint="cs"/>
          <w:sz w:val="30"/>
          <w:szCs w:val="30"/>
          <w:cs/>
        </w:rPr>
        <w:t>ดยประโยชน์ตอบแทนดังกล่าวจะจ่ายให้แก่ผู้ถือหน่วยทรัสต์ในเดือน</w:t>
      </w:r>
      <w:r w:rsidRPr="001B4788">
        <w:rPr>
          <w:rFonts w:asciiTheme="majorBidi" w:hAnsiTheme="majorBidi" w:cstheme="majorBidi" w:hint="cs"/>
          <w:sz w:val="30"/>
          <w:szCs w:val="30"/>
          <w:cs/>
        </w:rPr>
        <w:t xml:space="preserve">มีนาคม </w:t>
      </w:r>
      <w:r w:rsidRPr="001B4788">
        <w:rPr>
          <w:rFonts w:asciiTheme="majorBidi" w:hAnsiTheme="majorBidi" w:cstheme="majorBidi" w:hint="cs"/>
          <w:sz w:val="30"/>
          <w:szCs w:val="30"/>
        </w:rPr>
        <w:t>256</w:t>
      </w:r>
      <w:r w:rsidRPr="001B4788">
        <w:rPr>
          <w:rFonts w:asciiTheme="majorBidi" w:hAnsiTheme="majorBidi" w:cstheme="majorBidi"/>
          <w:sz w:val="30"/>
          <w:szCs w:val="30"/>
        </w:rPr>
        <w:t>5</w:t>
      </w:r>
    </w:p>
    <w:sectPr w:rsidR="00ED12E0" w:rsidRPr="00516E1F" w:rsidSect="00BA1CAE">
      <w:headerReference w:type="default" r:id="rId16"/>
      <w:footerReference w:type="default" r:id="rId17"/>
      <w:pgSz w:w="11909" w:h="16834" w:code="9"/>
      <w:pgMar w:top="691" w:right="1152" w:bottom="576" w:left="115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41AEF0A" w14:textId="77777777" w:rsidR="006776B9" w:rsidRDefault="006776B9" w:rsidP="004956B4">
      <w:r>
        <w:separator/>
      </w:r>
    </w:p>
  </w:endnote>
  <w:endnote w:type="continuationSeparator" w:id="0">
    <w:p w14:paraId="2B6F034A" w14:textId="77777777" w:rsidR="006776B9" w:rsidRDefault="006776B9" w:rsidP="004956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53AB552" w14:textId="77777777" w:rsidR="00516E1F" w:rsidRDefault="00516E1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522168143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773B7F6E" w14:textId="77777777" w:rsidR="008E3283" w:rsidRPr="00240D11" w:rsidRDefault="008E3283" w:rsidP="00BA1CAE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240D11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240D11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240D11">
          <w:rPr>
            <w:rFonts w:asciiTheme="majorBidi" w:hAnsiTheme="majorBidi" w:cstheme="majorBidi"/>
            <w:sz w:val="30"/>
            <w:szCs w:val="30"/>
          </w:rPr>
          <w:fldChar w:fldCharType="separate"/>
        </w:r>
        <w:r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297648">
          <w:rPr>
            <w:rFonts w:asciiTheme="majorBidi" w:hAnsiTheme="majorBidi" w:cstheme="majorBidi"/>
            <w:noProof/>
            <w:sz w:val="30"/>
            <w:szCs w:val="30"/>
          </w:rPr>
          <w:t>9</w:t>
        </w:r>
        <w:r w:rsidRPr="00240D11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  <w:p w14:paraId="40949486" w14:textId="77777777" w:rsidR="008E3283" w:rsidRDefault="008E3283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CB8E8E6" w14:textId="77777777" w:rsidR="00516E1F" w:rsidRDefault="00516E1F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471321164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6764200F" w14:textId="77777777" w:rsidR="008E3283" w:rsidRPr="00240D11" w:rsidRDefault="008E3283" w:rsidP="00BA1CAE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240D11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240D11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240D11">
          <w:rPr>
            <w:rFonts w:asciiTheme="majorBidi" w:hAnsiTheme="majorBidi" w:cstheme="majorBidi"/>
            <w:sz w:val="30"/>
            <w:szCs w:val="30"/>
          </w:rPr>
          <w:fldChar w:fldCharType="separate"/>
        </w:r>
        <w:r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297648">
          <w:rPr>
            <w:rFonts w:asciiTheme="majorBidi" w:hAnsiTheme="majorBidi" w:cstheme="majorBidi"/>
            <w:noProof/>
            <w:sz w:val="30"/>
            <w:szCs w:val="30"/>
          </w:rPr>
          <w:t>9</w:t>
        </w:r>
        <w:r w:rsidRPr="00240D11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  <w:p w14:paraId="072EDAB6" w14:textId="77777777" w:rsidR="008E3283" w:rsidRDefault="008E3283"/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243450140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522A41A3" w14:textId="77777777" w:rsidR="008E3283" w:rsidRPr="00607FD1" w:rsidRDefault="008E3283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607FD1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607FD1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607FD1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CB51BF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607FD1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655EE62" w14:textId="77777777" w:rsidR="006776B9" w:rsidRDefault="006776B9" w:rsidP="004956B4">
      <w:r>
        <w:separator/>
      </w:r>
    </w:p>
  </w:footnote>
  <w:footnote w:type="continuationSeparator" w:id="0">
    <w:p w14:paraId="5931C63C" w14:textId="77777777" w:rsidR="006776B9" w:rsidRDefault="006776B9" w:rsidP="004956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0343BD3" w14:textId="77777777" w:rsidR="00516E1F" w:rsidRDefault="00516E1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C64987A" w14:textId="77777777" w:rsidR="008E3283" w:rsidRPr="00B64833" w:rsidRDefault="008E3283" w:rsidP="00BA1CAE">
    <w:pPr>
      <w:ind w:right="-233"/>
      <w:jc w:val="thaiDistribute"/>
      <w:rPr>
        <w:rFonts w:ascii="Angsana New" w:hAnsi="Angsana New"/>
        <w:b/>
        <w:bCs/>
        <w:sz w:val="32"/>
        <w:szCs w:val="32"/>
        <w:cs/>
      </w:rPr>
    </w:pPr>
    <w:r w:rsidRPr="00B64833">
      <w:rPr>
        <w:rFonts w:hint="cs"/>
        <w:b/>
        <w:bCs/>
        <w:sz w:val="32"/>
        <w:szCs w:val="32"/>
        <w:cs/>
      </w:rPr>
      <w:t>ทรัสต์เพื่อการลงทุนในอสังหาริมทรัพย์</w:t>
    </w:r>
    <w:r w:rsidRPr="00B64833">
      <w:rPr>
        <w:b/>
        <w:bCs/>
        <w:sz w:val="32"/>
        <w:szCs w:val="32"/>
        <w:cs/>
      </w:rPr>
      <w:t>และสิทธิการเช่าดุสิตธานี</w:t>
    </w:r>
    <w:r w:rsidRPr="00B64833">
      <w:rPr>
        <w:rFonts w:hint="cs"/>
        <w:b/>
        <w:bCs/>
        <w:sz w:val="32"/>
        <w:szCs w:val="32"/>
        <w:cs/>
      </w:rPr>
      <w:t xml:space="preserve"> และบริษัทย่อย</w:t>
    </w:r>
  </w:p>
  <w:p w14:paraId="4A3A4E3F" w14:textId="77777777" w:rsidR="008E3283" w:rsidRDefault="008E3283" w:rsidP="00BA1CAE">
    <w:pPr>
      <w:pStyle w:val="acctmainheading"/>
      <w:spacing w:after="0" w:line="240" w:lineRule="atLeast"/>
      <w:rPr>
        <w:rFonts w:ascii="Angsana New" w:hAnsi="Angsana New"/>
        <w:sz w:val="32"/>
        <w:szCs w:val="32"/>
        <w:lang w:val="en-US" w:bidi="th-TH"/>
      </w:rPr>
    </w:pPr>
    <w:r w:rsidRPr="00B64833">
      <w:rPr>
        <w:rFonts w:ascii="Angsana New" w:hAnsi="Angsana New" w:hint="cs"/>
        <w:b w:val="0"/>
        <w:bCs/>
        <w:sz w:val="32"/>
        <w:szCs w:val="32"/>
        <w:cs/>
        <w:lang w:val="en-US" w:bidi="th-TH"/>
      </w:rPr>
      <w:t>หมายเหตุประกอบงบการเงิน</w:t>
    </w:r>
    <w:r>
      <w:rPr>
        <w:rFonts w:ascii="Angsana New" w:hAnsi="Angsana New" w:hint="cs"/>
        <w:b w:val="0"/>
        <w:bCs/>
        <w:sz w:val="32"/>
        <w:szCs w:val="32"/>
        <w:rtl/>
        <w:cs/>
      </w:rPr>
      <w:t xml:space="preserve"> </w:t>
    </w:r>
    <w:r>
      <w:rPr>
        <w:rFonts w:ascii="Angsana New" w:hAnsi="Angsana New"/>
        <w:b w:val="0"/>
        <w:bCs/>
        <w:sz w:val="32"/>
        <w:szCs w:val="32"/>
      </w:rPr>
      <w:br/>
    </w:r>
    <w:r w:rsidRPr="00B64833">
      <w:rPr>
        <w:rFonts w:ascii="Angsana New" w:hAnsi="Angsana New"/>
        <w:b w:val="0"/>
        <w:bCs/>
        <w:sz w:val="32"/>
        <w:szCs w:val="32"/>
        <w:cs/>
        <w:lang w:val="en-US" w:bidi="th-TH"/>
      </w:rPr>
      <w:t>สำหรับ</w:t>
    </w:r>
    <w:r w:rsidRPr="00B64833">
      <w:rPr>
        <w:rFonts w:ascii="Angsana New" w:hAnsi="Angsana New" w:hint="cs"/>
        <w:bCs/>
        <w:sz w:val="32"/>
        <w:szCs w:val="32"/>
        <w:cs/>
        <w:lang w:val="en-US" w:bidi="th-TH"/>
      </w:rPr>
      <w:t xml:space="preserve">ปีสิ้นสุดวันที่ </w:t>
    </w:r>
    <w:r w:rsidRPr="00CB51BF">
      <w:rPr>
        <w:rFonts w:ascii="Angsana New" w:hAnsi="Angsana New" w:hint="cs"/>
        <w:bCs/>
        <w:sz w:val="32"/>
        <w:szCs w:val="32"/>
        <w:lang w:val="en-US" w:bidi="th-TH"/>
      </w:rPr>
      <w:t>3</w:t>
    </w:r>
    <w:r w:rsidRPr="00CB51BF">
      <w:rPr>
        <w:rFonts w:ascii="Angsana New" w:hAnsi="Angsana New"/>
        <w:bCs/>
        <w:sz w:val="32"/>
        <w:szCs w:val="32"/>
        <w:lang w:val="en-US" w:bidi="th-TH"/>
      </w:rPr>
      <w:t>1</w:t>
    </w:r>
    <w:r w:rsidRPr="00B64833">
      <w:rPr>
        <w:rFonts w:ascii="Angsana New" w:hAnsi="Angsana New" w:hint="cs"/>
        <w:bCs/>
        <w:sz w:val="32"/>
        <w:szCs w:val="32"/>
        <w:cs/>
        <w:lang w:val="en-US" w:bidi="th-TH"/>
      </w:rPr>
      <w:t xml:space="preserve"> ธันวาคม </w:t>
    </w:r>
    <w:r w:rsidRPr="00CB51BF">
      <w:rPr>
        <w:rFonts w:ascii="Angsana New" w:hAnsi="Angsana New"/>
        <w:bCs/>
        <w:sz w:val="32"/>
        <w:szCs w:val="32"/>
        <w:lang w:val="en-US" w:bidi="th-TH"/>
      </w:rPr>
      <w:t>256</w:t>
    </w:r>
    <w:r>
      <w:rPr>
        <w:rFonts w:ascii="Angsana New" w:hAnsi="Angsana New"/>
        <w:bCs/>
        <w:sz w:val="32"/>
        <w:szCs w:val="32"/>
        <w:lang w:val="en-US" w:bidi="th-TH"/>
      </w:rPr>
      <w:t>4</w:t>
    </w:r>
  </w:p>
  <w:p w14:paraId="39D8A898" w14:textId="77777777" w:rsidR="008E3283" w:rsidRPr="00240D11" w:rsidRDefault="008E3283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B34D18A" w14:textId="77777777" w:rsidR="00516E1F" w:rsidRDefault="00516E1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B51AA40" w14:textId="77777777" w:rsidR="008E3283" w:rsidRPr="00B64833" w:rsidRDefault="008E3283" w:rsidP="00BA1CAE">
    <w:pPr>
      <w:ind w:right="-233"/>
      <w:jc w:val="thaiDistribute"/>
      <w:rPr>
        <w:rFonts w:ascii="Angsana New" w:hAnsi="Angsana New"/>
        <w:b/>
        <w:bCs/>
        <w:sz w:val="32"/>
        <w:szCs w:val="32"/>
        <w:cs/>
      </w:rPr>
    </w:pPr>
    <w:r w:rsidRPr="00B64833">
      <w:rPr>
        <w:rFonts w:hint="cs"/>
        <w:b/>
        <w:bCs/>
        <w:sz w:val="32"/>
        <w:szCs w:val="32"/>
        <w:cs/>
      </w:rPr>
      <w:t>ทรัสต์เพื่อการลงทุนในอสังหาริมทรัพย์</w:t>
    </w:r>
    <w:r w:rsidRPr="00B64833">
      <w:rPr>
        <w:b/>
        <w:bCs/>
        <w:sz w:val="32"/>
        <w:szCs w:val="32"/>
        <w:cs/>
      </w:rPr>
      <w:t>และสิทธิการเช่าดุสิตธานี</w:t>
    </w:r>
    <w:r w:rsidRPr="00B64833">
      <w:rPr>
        <w:rFonts w:hint="cs"/>
        <w:b/>
        <w:bCs/>
        <w:sz w:val="32"/>
        <w:szCs w:val="32"/>
        <w:cs/>
      </w:rPr>
      <w:t xml:space="preserve"> และบริษัทย่อย</w:t>
    </w:r>
  </w:p>
  <w:p w14:paraId="76FD1484" w14:textId="77777777" w:rsidR="008E3283" w:rsidRDefault="008E3283" w:rsidP="00BA1CAE">
    <w:pPr>
      <w:pStyle w:val="acctmainheading"/>
      <w:spacing w:after="0" w:line="240" w:lineRule="atLeast"/>
      <w:rPr>
        <w:rFonts w:ascii="Angsana New" w:hAnsi="Angsana New"/>
        <w:sz w:val="32"/>
        <w:szCs w:val="32"/>
        <w:lang w:val="en-US" w:bidi="th-TH"/>
      </w:rPr>
    </w:pPr>
    <w:r w:rsidRPr="00B64833">
      <w:rPr>
        <w:rFonts w:ascii="Angsana New" w:hAnsi="Angsana New" w:hint="cs"/>
        <w:b w:val="0"/>
        <w:bCs/>
        <w:sz w:val="32"/>
        <w:szCs w:val="32"/>
        <w:cs/>
        <w:lang w:val="en-US" w:bidi="th-TH"/>
      </w:rPr>
      <w:t>หมายเหตุประกอบงบการเงิน</w:t>
    </w:r>
    <w:r>
      <w:rPr>
        <w:rFonts w:ascii="Angsana New" w:hAnsi="Angsana New" w:hint="cs"/>
        <w:b w:val="0"/>
        <w:bCs/>
        <w:sz w:val="32"/>
        <w:szCs w:val="32"/>
        <w:rtl/>
        <w:cs/>
      </w:rPr>
      <w:t xml:space="preserve"> </w:t>
    </w:r>
    <w:r>
      <w:rPr>
        <w:rFonts w:ascii="Angsana New" w:hAnsi="Angsana New"/>
        <w:b w:val="0"/>
        <w:bCs/>
        <w:sz w:val="32"/>
        <w:szCs w:val="32"/>
      </w:rPr>
      <w:br/>
    </w:r>
    <w:r w:rsidRPr="00B64833">
      <w:rPr>
        <w:rFonts w:ascii="Angsana New" w:hAnsi="Angsana New"/>
        <w:b w:val="0"/>
        <w:bCs/>
        <w:sz w:val="32"/>
        <w:szCs w:val="32"/>
        <w:cs/>
        <w:lang w:val="en-US" w:bidi="th-TH"/>
      </w:rPr>
      <w:t>สำหรับ</w:t>
    </w:r>
    <w:r w:rsidRPr="00B64833">
      <w:rPr>
        <w:rFonts w:ascii="Angsana New" w:hAnsi="Angsana New" w:hint="cs"/>
        <w:bCs/>
        <w:sz w:val="32"/>
        <w:szCs w:val="32"/>
        <w:cs/>
        <w:lang w:val="en-US" w:bidi="th-TH"/>
      </w:rPr>
      <w:t xml:space="preserve">ปีสิ้นสุดวันที่ </w:t>
    </w:r>
    <w:r w:rsidRPr="00CB51BF">
      <w:rPr>
        <w:rFonts w:ascii="Angsana New" w:hAnsi="Angsana New" w:hint="cs"/>
        <w:bCs/>
        <w:sz w:val="32"/>
        <w:szCs w:val="32"/>
        <w:lang w:val="en-US" w:bidi="th-TH"/>
      </w:rPr>
      <w:t>3</w:t>
    </w:r>
    <w:r w:rsidRPr="00CB51BF">
      <w:rPr>
        <w:rFonts w:ascii="Angsana New" w:hAnsi="Angsana New"/>
        <w:bCs/>
        <w:sz w:val="32"/>
        <w:szCs w:val="32"/>
        <w:lang w:val="en-US" w:bidi="th-TH"/>
      </w:rPr>
      <w:t>1</w:t>
    </w:r>
    <w:r w:rsidRPr="00B64833">
      <w:rPr>
        <w:rFonts w:ascii="Angsana New" w:hAnsi="Angsana New" w:hint="cs"/>
        <w:bCs/>
        <w:sz w:val="32"/>
        <w:szCs w:val="32"/>
        <w:cs/>
        <w:lang w:val="en-US" w:bidi="th-TH"/>
      </w:rPr>
      <w:t xml:space="preserve"> ธันวาคม </w:t>
    </w:r>
    <w:r w:rsidRPr="00CB51BF">
      <w:rPr>
        <w:rFonts w:ascii="Angsana New" w:hAnsi="Angsana New"/>
        <w:bCs/>
        <w:sz w:val="32"/>
        <w:szCs w:val="32"/>
        <w:lang w:val="en-US" w:bidi="th-TH"/>
      </w:rPr>
      <w:t>256</w:t>
    </w:r>
    <w:r>
      <w:rPr>
        <w:rFonts w:ascii="Angsana New" w:hAnsi="Angsana New"/>
        <w:bCs/>
        <w:sz w:val="32"/>
        <w:szCs w:val="32"/>
        <w:lang w:val="en-US" w:bidi="th-TH"/>
      </w:rPr>
      <w:t>4</w:t>
    </w:r>
  </w:p>
  <w:p w14:paraId="6608FFCA" w14:textId="77777777" w:rsidR="008E3283" w:rsidRPr="00240D11" w:rsidRDefault="008E3283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AA49D82" w14:textId="77777777" w:rsidR="008E3283" w:rsidRPr="00B64833" w:rsidRDefault="008E3283" w:rsidP="00BA1CAE">
    <w:pPr>
      <w:ind w:right="-233"/>
      <w:jc w:val="thaiDistribute"/>
      <w:rPr>
        <w:rFonts w:ascii="Angsana New" w:hAnsi="Angsana New"/>
        <w:b/>
        <w:bCs/>
        <w:sz w:val="32"/>
        <w:szCs w:val="32"/>
        <w:cs/>
      </w:rPr>
    </w:pPr>
    <w:r w:rsidRPr="00B64833">
      <w:rPr>
        <w:rFonts w:hint="cs"/>
        <w:b/>
        <w:bCs/>
        <w:sz w:val="32"/>
        <w:szCs w:val="32"/>
        <w:cs/>
      </w:rPr>
      <w:t>ทรัสต์เพื่อการลงทุนในอสังหาริมทรัพย์</w:t>
    </w:r>
    <w:r w:rsidRPr="00B64833">
      <w:rPr>
        <w:b/>
        <w:bCs/>
        <w:sz w:val="32"/>
        <w:szCs w:val="32"/>
        <w:cs/>
      </w:rPr>
      <w:t>และสิทธิการเช่าดุสิตธานี</w:t>
    </w:r>
    <w:r w:rsidRPr="00B64833">
      <w:rPr>
        <w:rFonts w:hint="cs"/>
        <w:b/>
        <w:bCs/>
        <w:sz w:val="32"/>
        <w:szCs w:val="32"/>
        <w:cs/>
      </w:rPr>
      <w:t xml:space="preserve"> และบริษัทย่อย</w:t>
    </w:r>
  </w:p>
  <w:p w14:paraId="283B60EA" w14:textId="77777777" w:rsidR="008E3283" w:rsidRDefault="008E3283" w:rsidP="00BA1CAE">
    <w:pPr>
      <w:pStyle w:val="acctmainheading"/>
      <w:spacing w:after="0" w:line="240" w:lineRule="atLeast"/>
      <w:rPr>
        <w:rFonts w:ascii="Angsana New" w:hAnsi="Angsana New"/>
        <w:sz w:val="32"/>
        <w:szCs w:val="32"/>
        <w:lang w:val="en-US" w:bidi="th-TH"/>
      </w:rPr>
    </w:pPr>
    <w:r w:rsidRPr="00B64833">
      <w:rPr>
        <w:rFonts w:ascii="Angsana New" w:hAnsi="Angsana New" w:hint="cs"/>
        <w:b w:val="0"/>
        <w:bCs/>
        <w:sz w:val="32"/>
        <w:szCs w:val="32"/>
        <w:cs/>
        <w:lang w:val="en-US" w:bidi="th-TH"/>
      </w:rPr>
      <w:t>หมายเหตุประกอบงบการเงิน</w:t>
    </w:r>
    <w:r>
      <w:rPr>
        <w:rFonts w:ascii="Angsana New" w:hAnsi="Angsana New" w:hint="cs"/>
        <w:b w:val="0"/>
        <w:bCs/>
        <w:sz w:val="32"/>
        <w:szCs w:val="32"/>
        <w:rtl/>
        <w:cs/>
      </w:rPr>
      <w:t xml:space="preserve"> </w:t>
    </w:r>
    <w:r>
      <w:rPr>
        <w:rFonts w:ascii="Angsana New" w:hAnsi="Angsana New"/>
        <w:b w:val="0"/>
        <w:bCs/>
        <w:sz w:val="32"/>
        <w:szCs w:val="32"/>
      </w:rPr>
      <w:br/>
    </w:r>
    <w:r w:rsidRPr="00B64833">
      <w:rPr>
        <w:rFonts w:ascii="Angsana New" w:hAnsi="Angsana New"/>
        <w:b w:val="0"/>
        <w:bCs/>
        <w:sz w:val="32"/>
        <w:szCs w:val="32"/>
        <w:cs/>
        <w:lang w:val="en-US" w:bidi="th-TH"/>
      </w:rPr>
      <w:t>สำหรับ</w:t>
    </w:r>
    <w:r w:rsidRPr="00B64833">
      <w:rPr>
        <w:rFonts w:ascii="Angsana New" w:hAnsi="Angsana New" w:hint="cs"/>
        <w:bCs/>
        <w:sz w:val="32"/>
        <w:szCs w:val="32"/>
        <w:cs/>
        <w:lang w:val="en-US" w:bidi="th-TH"/>
      </w:rPr>
      <w:t xml:space="preserve">ปีสิ้นสุดวันที่ </w:t>
    </w:r>
    <w:r w:rsidRPr="00CB51BF">
      <w:rPr>
        <w:rFonts w:ascii="Angsana New" w:hAnsi="Angsana New" w:hint="cs"/>
        <w:bCs/>
        <w:sz w:val="32"/>
        <w:szCs w:val="32"/>
        <w:lang w:val="en-US" w:bidi="th-TH"/>
      </w:rPr>
      <w:t>3</w:t>
    </w:r>
    <w:r w:rsidRPr="00CB51BF">
      <w:rPr>
        <w:rFonts w:ascii="Angsana New" w:hAnsi="Angsana New"/>
        <w:bCs/>
        <w:sz w:val="32"/>
        <w:szCs w:val="32"/>
        <w:lang w:val="en-US" w:bidi="th-TH"/>
      </w:rPr>
      <w:t>1</w:t>
    </w:r>
    <w:r w:rsidRPr="00B64833">
      <w:rPr>
        <w:rFonts w:ascii="Angsana New" w:hAnsi="Angsana New" w:hint="cs"/>
        <w:bCs/>
        <w:sz w:val="32"/>
        <w:szCs w:val="32"/>
        <w:cs/>
        <w:lang w:val="en-US" w:bidi="th-TH"/>
      </w:rPr>
      <w:t xml:space="preserve"> ธันวาคม </w:t>
    </w:r>
    <w:r w:rsidRPr="00CB51BF">
      <w:rPr>
        <w:rFonts w:ascii="Angsana New" w:hAnsi="Angsana New"/>
        <w:bCs/>
        <w:sz w:val="32"/>
        <w:szCs w:val="32"/>
        <w:lang w:val="en-US" w:bidi="th-TH"/>
      </w:rPr>
      <w:t>256</w:t>
    </w:r>
    <w:r>
      <w:rPr>
        <w:rFonts w:ascii="Angsana New" w:hAnsi="Angsana New"/>
        <w:bCs/>
        <w:sz w:val="32"/>
        <w:szCs w:val="32"/>
        <w:lang w:val="en-US" w:bidi="th-TH"/>
      </w:rPr>
      <w:t>4</w:t>
    </w:r>
  </w:p>
  <w:p w14:paraId="0901BEF0" w14:textId="77777777" w:rsidR="008E3283" w:rsidRPr="00E76658" w:rsidRDefault="008E3283" w:rsidP="00BA1CA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A871C29"/>
    <w:multiLevelType w:val="hybridMultilevel"/>
    <w:tmpl w:val="7032AE3E"/>
    <w:lvl w:ilvl="0" w:tplc="7C9CF85C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F2B7518"/>
    <w:multiLevelType w:val="hybridMultilevel"/>
    <w:tmpl w:val="8D2449C0"/>
    <w:lvl w:ilvl="0" w:tplc="FFFFFFFF">
      <w:start w:val="1"/>
      <w:numFmt w:val="thaiLetters"/>
      <w:lvlText w:val="(%1)"/>
      <w:lvlJc w:val="left"/>
      <w:pPr>
        <w:ind w:left="93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56" w:hanging="360"/>
      </w:pPr>
    </w:lvl>
    <w:lvl w:ilvl="2" w:tplc="0409001B" w:tentative="1">
      <w:start w:val="1"/>
      <w:numFmt w:val="lowerRoman"/>
      <w:lvlText w:val="%3."/>
      <w:lvlJc w:val="right"/>
      <w:pPr>
        <w:ind w:left="2376" w:hanging="180"/>
      </w:pPr>
    </w:lvl>
    <w:lvl w:ilvl="3" w:tplc="0409000F" w:tentative="1">
      <w:start w:val="1"/>
      <w:numFmt w:val="decimal"/>
      <w:lvlText w:val="%4."/>
      <w:lvlJc w:val="left"/>
      <w:pPr>
        <w:ind w:left="3096" w:hanging="360"/>
      </w:pPr>
    </w:lvl>
    <w:lvl w:ilvl="4" w:tplc="04090019" w:tentative="1">
      <w:start w:val="1"/>
      <w:numFmt w:val="lowerLetter"/>
      <w:lvlText w:val="%5."/>
      <w:lvlJc w:val="left"/>
      <w:pPr>
        <w:ind w:left="3816" w:hanging="360"/>
      </w:pPr>
    </w:lvl>
    <w:lvl w:ilvl="5" w:tplc="0409001B" w:tentative="1">
      <w:start w:val="1"/>
      <w:numFmt w:val="lowerRoman"/>
      <w:lvlText w:val="%6."/>
      <w:lvlJc w:val="right"/>
      <w:pPr>
        <w:ind w:left="4536" w:hanging="180"/>
      </w:pPr>
    </w:lvl>
    <w:lvl w:ilvl="6" w:tplc="0409000F" w:tentative="1">
      <w:start w:val="1"/>
      <w:numFmt w:val="decimal"/>
      <w:lvlText w:val="%7."/>
      <w:lvlJc w:val="left"/>
      <w:pPr>
        <w:ind w:left="5256" w:hanging="360"/>
      </w:pPr>
    </w:lvl>
    <w:lvl w:ilvl="7" w:tplc="04090019" w:tentative="1">
      <w:start w:val="1"/>
      <w:numFmt w:val="lowerLetter"/>
      <w:lvlText w:val="%8."/>
      <w:lvlJc w:val="left"/>
      <w:pPr>
        <w:ind w:left="5976" w:hanging="360"/>
      </w:pPr>
    </w:lvl>
    <w:lvl w:ilvl="8" w:tplc="040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3" w15:restartNumberingAfterBreak="0">
    <w:nsid w:val="24C42CE9"/>
    <w:multiLevelType w:val="hybridMultilevel"/>
    <w:tmpl w:val="803AAFF8"/>
    <w:lvl w:ilvl="0" w:tplc="0150D178">
      <w:start w:val="1"/>
      <w:numFmt w:val="thaiLetters"/>
      <w:lvlText w:val="(%1)"/>
      <w:lvlJc w:val="left"/>
      <w:pPr>
        <w:ind w:left="54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C933692"/>
    <w:multiLevelType w:val="multilevel"/>
    <w:tmpl w:val="1918209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5" w15:restartNumberingAfterBreak="0">
    <w:nsid w:val="2DAF5C78"/>
    <w:multiLevelType w:val="multilevel"/>
    <w:tmpl w:val="7C903C8C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6" w15:restartNumberingAfterBreak="0">
    <w:nsid w:val="2E8D1A72"/>
    <w:multiLevelType w:val="singleLevel"/>
    <w:tmpl w:val="BE80B264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7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8" w15:restartNumberingAfterBreak="0">
    <w:nsid w:val="33B2685A"/>
    <w:multiLevelType w:val="hybridMultilevel"/>
    <w:tmpl w:val="BC00C6E0"/>
    <w:lvl w:ilvl="0" w:tplc="A42836E0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F6153D"/>
    <w:multiLevelType w:val="hybridMultilevel"/>
    <w:tmpl w:val="4B6A89C4"/>
    <w:lvl w:ilvl="0" w:tplc="A1302F34">
      <w:start w:val="1"/>
      <w:numFmt w:val="thaiLetters"/>
      <w:lvlText w:val="(%1)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246E81"/>
    <w:multiLevelType w:val="hybridMultilevel"/>
    <w:tmpl w:val="946A18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EE70FB5"/>
    <w:multiLevelType w:val="singleLevel"/>
    <w:tmpl w:val="F56A7C0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2" w15:restartNumberingAfterBreak="0">
    <w:nsid w:val="603E072C"/>
    <w:multiLevelType w:val="hybridMultilevel"/>
    <w:tmpl w:val="0BF2B236"/>
    <w:lvl w:ilvl="0" w:tplc="5400F776">
      <w:start w:val="1"/>
      <w:numFmt w:val="bullet"/>
      <w:lvlText w:val="-"/>
      <w:lvlJc w:val="left"/>
      <w:pPr>
        <w:ind w:left="1242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9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02" w:hanging="360"/>
      </w:pPr>
      <w:rPr>
        <w:rFonts w:ascii="Wingdings" w:hAnsi="Wingdings" w:hint="default"/>
      </w:rPr>
    </w:lvl>
  </w:abstractNum>
  <w:abstractNum w:abstractNumId="13" w15:restartNumberingAfterBreak="0">
    <w:nsid w:val="66FE7AE1"/>
    <w:multiLevelType w:val="hybridMultilevel"/>
    <w:tmpl w:val="6472C970"/>
    <w:lvl w:ilvl="0" w:tplc="F6D887A0">
      <w:start w:val="1"/>
      <w:numFmt w:val="decimal"/>
      <w:lvlText w:val="%1)"/>
      <w:lvlJc w:val="left"/>
      <w:pPr>
        <w:ind w:left="90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4" w15:restartNumberingAfterBreak="0">
    <w:nsid w:val="73850BE6"/>
    <w:multiLevelType w:val="hybridMultilevel"/>
    <w:tmpl w:val="01F0BF02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77B52447"/>
    <w:multiLevelType w:val="hybridMultilevel"/>
    <w:tmpl w:val="B9187A7A"/>
    <w:lvl w:ilvl="0" w:tplc="EFF67540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2"/>
  </w:num>
  <w:num w:numId="3">
    <w:abstractNumId w:val="1"/>
  </w:num>
  <w:num w:numId="4">
    <w:abstractNumId w:val="0"/>
  </w:num>
  <w:num w:numId="5">
    <w:abstractNumId w:val="8"/>
  </w:num>
  <w:num w:numId="6">
    <w:abstractNumId w:val="2"/>
  </w:num>
  <w:num w:numId="7">
    <w:abstractNumId w:val="10"/>
  </w:num>
  <w:num w:numId="8">
    <w:abstractNumId w:val="14"/>
  </w:num>
  <w:num w:numId="9">
    <w:abstractNumId w:val="13"/>
  </w:num>
  <w:num w:numId="10">
    <w:abstractNumId w:val="5"/>
  </w:num>
  <w:num w:numId="11">
    <w:abstractNumId w:val="3"/>
  </w:num>
  <w:num w:numId="12">
    <w:abstractNumId w:val="6"/>
  </w:num>
  <w:num w:numId="13">
    <w:abstractNumId w:val="11"/>
  </w:num>
  <w:num w:numId="14">
    <w:abstractNumId w:val="4"/>
  </w:num>
  <w:num w:numId="15">
    <w:abstractNumId w:val="9"/>
  </w:num>
  <w:num w:numId="16">
    <w:abstractNumId w:val="15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76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1"/>
  </w:docVars>
  <w:rsids>
    <w:rsidRoot w:val="00127299"/>
    <w:rsid w:val="00000472"/>
    <w:rsid w:val="00000481"/>
    <w:rsid w:val="000004C4"/>
    <w:rsid w:val="000010B7"/>
    <w:rsid w:val="000015AB"/>
    <w:rsid w:val="000019C7"/>
    <w:rsid w:val="00002354"/>
    <w:rsid w:val="000027AB"/>
    <w:rsid w:val="00003E85"/>
    <w:rsid w:val="0000523F"/>
    <w:rsid w:val="00005ACB"/>
    <w:rsid w:val="00005D4D"/>
    <w:rsid w:val="000061B5"/>
    <w:rsid w:val="00006B0D"/>
    <w:rsid w:val="000076BC"/>
    <w:rsid w:val="00010B38"/>
    <w:rsid w:val="00010C1A"/>
    <w:rsid w:val="00010EAE"/>
    <w:rsid w:val="00011603"/>
    <w:rsid w:val="00011DD5"/>
    <w:rsid w:val="00012EF0"/>
    <w:rsid w:val="000131EA"/>
    <w:rsid w:val="000132F9"/>
    <w:rsid w:val="0001416C"/>
    <w:rsid w:val="000142EC"/>
    <w:rsid w:val="000143C3"/>
    <w:rsid w:val="00017136"/>
    <w:rsid w:val="00017F1C"/>
    <w:rsid w:val="0002045A"/>
    <w:rsid w:val="00020595"/>
    <w:rsid w:val="00020A62"/>
    <w:rsid w:val="00020D43"/>
    <w:rsid w:val="00021B84"/>
    <w:rsid w:val="00021D86"/>
    <w:rsid w:val="000228B6"/>
    <w:rsid w:val="000231B6"/>
    <w:rsid w:val="0002374E"/>
    <w:rsid w:val="00023E11"/>
    <w:rsid w:val="0002424D"/>
    <w:rsid w:val="0002484C"/>
    <w:rsid w:val="00025269"/>
    <w:rsid w:val="00025C43"/>
    <w:rsid w:val="000263B7"/>
    <w:rsid w:val="00026B1D"/>
    <w:rsid w:val="00026D24"/>
    <w:rsid w:val="00026D96"/>
    <w:rsid w:val="000306CA"/>
    <w:rsid w:val="00030F9A"/>
    <w:rsid w:val="000312D8"/>
    <w:rsid w:val="000313B0"/>
    <w:rsid w:val="000314D5"/>
    <w:rsid w:val="000315E3"/>
    <w:rsid w:val="00031697"/>
    <w:rsid w:val="0003348C"/>
    <w:rsid w:val="000339B8"/>
    <w:rsid w:val="00033BC3"/>
    <w:rsid w:val="00033E0C"/>
    <w:rsid w:val="000341BF"/>
    <w:rsid w:val="00034BF0"/>
    <w:rsid w:val="00035AA5"/>
    <w:rsid w:val="0003616D"/>
    <w:rsid w:val="00037A64"/>
    <w:rsid w:val="00037B04"/>
    <w:rsid w:val="00040BED"/>
    <w:rsid w:val="000413A6"/>
    <w:rsid w:val="00041A06"/>
    <w:rsid w:val="00042C7F"/>
    <w:rsid w:val="00044B66"/>
    <w:rsid w:val="0004544B"/>
    <w:rsid w:val="000454F3"/>
    <w:rsid w:val="00045911"/>
    <w:rsid w:val="00045EAB"/>
    <w:rsid w:val="00046321"/>
    <w:rsid w:val="00046C59"/>
    <w:rsid w:val="00046DB0"/>
    <w:rsid w:val="00046DCD"/>
    <w:rsid w:val="00047188"/>
    <w:rsid w:val="0004738A"/>
    <w:rsid w:val="00047546"/>
    <w:rsid w:val="00047926"/>
    <w:rsid w:val="00047A09"/>
    <w:rsid w:val="00047B9A"/>
    <w:rsid w:val="0005011D"/>
    <w:rsid w:val="000505E4"/>
    <w:rsid w:val="0005068F"/>
    <w:rsid w:val="00051BFC"/>
    <w:rsid w:val="00053100"/>
    <w:rsid w:val="000537DF"/>
    <w:rsid w:val="000549B5"/>
    <w:rsid w:val="00054C47"/>
    <w:rsid w:val="00055675"/>
    <w:rsid w:val="00055960"/>
    <w:rsid w:val="00055D63"/>
    <w:rsid w:val="000573E4"/>
    <w:rsid w:val="000574DA"/>
    <w:rsid w:val="0006137F"/>
    <w:rsid w:val="0006145D"/>
    <w:rsid w:val="000615C0"/>
    <w:rsid w:val="00061E16"/>
    <w:rsid w:val="00062151"/>
    <w:rsid w:val="000622B0"/>
    <w:rsid w:val="000630BD"/>
    <w:rsid w:val="00063100"/>
    <w:rsid w:val="0006322F"/>
    <w:rsid w:val="000646A7"/>
    <w:rsid w:val="000648B0"/>
    <w:rsid w:val="00064A07"/>
    <w:rsid w:val="00064A3A"/>
    <w:rsid w:val="00064C86"/>
    <w:rsid w:val="000651C0"/>
    <w:rsid w:val="0006544D"/>
    <w:rsid w:val="000656E1"/>
    <w:rsid w:val="00065C80"/>
    <w:rsid w:val="00066971"/>
    <w:rsid w:val="00066F83"/>
    <w:rsid w:val="00067194"/>
    <w:rsid w:val="000674D3"/>
    <w:rsid w:val="00067D22"/>
    <w:rsid w:val="000703F9"/>
    <w:rsid w:val="000706C9"/>
    <w:rsid w:val="00070B6D"/>
    <w:rsid w:val="00071164"/>
    <w:rsid w:val="000711B2"/>
    <w:rsid w:val="00071A72"/>
    <w:rsid w:val="00072854"/>
    <w:rsid w:val="000730CF"/>
    <w:rsid w:val="0007399D"/>
    <w:rsid w:val="00073CB1"/>
    <w:rsid w:val="000742E5"/>
    <w:rsid w:val="000744FA"/>
    <w:rsid w:val="0007509B"/>
    <w:rsid w:val="000751B4"/>
    <w:rsid w:val="000754D3"/>
    <w:rsid w:val="0007573C"/>
    <w:rsid w:val="000759E5"/>
    <w:rsid w:val="00075A6C"/>
    <w:rsid w:val="00075CC3"/>
    <w:rsid w:val="00077B34"/>
    <w:rsid w:val="00077D95"/>
    <w:rsid w:val="0008017A"/>
    <w:rsid w:val="000817CE"/>
    <w:rsid w:val="00081E56"/>
    <w:rsid w:val="00082121"/>
    <w:rsid w:val="0008241C"/>
    <w:rsid w:val="000829A2"/>
    <w:rsid w:val="00082C4D"/>
    <w:rsid w:val="00082F02"/>
    <w:rsid w:val="0008356D"/>
    <w:rsid w:val="0008361B"/>
    <w:rsid w:val="000843B6"/>
    <w:rsid w:val="00084689"/>
    <w:rsid w:val="00084E31"/>
    <w:rsid w:val="00085093"/>
    <w:rsid w:val="0008690D"/>
    <w:rsid w:val="00086AAB"/>
    <w:rsid w:val="0008714C"/>
    <w:rsid w:val="00087C9A"/>
    <w:rsid w:val="00090B7A"/>
    <w:rsid w:val="00090D4D"/>
    <w:rsid w:val="00093949"/>
    <w:rsid w:val="00094AC9"/>
    <w:rsid w:val="0009505F"/>
    <w:rsid w:val="0009521D"/>
    <w:rsid w:val="00096052"/>
    <w:rsid w:val="00096388"/>
    <w:rsid w:val="000968DC"/>
    <w:rsid w:val="00096E62"/>
    <w:rsid w:val="000970E2"/>
    <w:rsid w:val="00097406"/>
    <w:rsid w:val="0009756E"/>
    <w:rsid w:val="00097B2A"/>
    <w:rsid w:val="00097EEF"/>
    <w:rsid w:val="000A0B11"/>
    <w:rsid w:val="000A0EAC"/>
    <w:rsid w:val="000A1EFB"/>
    <w:rsid w:val="000A2E6C"/>
    <w:rsid w:val="000A30C8"/>
    <w:rsid w:val="000A373D"/>
    <w:rsid w:val="000A37CC"/>
    <w:rsid w:val="000A3ECC"/>
    <w:rsid w:val="000A69F0"/>
    <w:rsid w:val="000A6B1D"/>
    <w:rsid w:val="000A6C35"/>
    <w:rsid w:val="000A76F6"/>
    <w:rsid w:val="000A7772"/>
    <w:rsid w:val="000B0BBA"/>
    <w:rsid w:val="000B0E74"/>
    <w:rsid w:val="000B1152"/>
    <w:rsid w:val="000B1407"/>
    <w:rsid w:val="000B1B44"/>
    <w:rsid w:val="000B21D6"/>
    <w:rsid w:val="000B34C9"/>
    <w:rsid w:val="000B4771"/>
    <w:rsid w:val="000B4BDA"/>
    <w:rsid w:val="000B4FE2"/>
    <w:rsid w:val="000B61FC"/>
    <w:rsid w:val="000B64A9"/>
    <w:rsid w:val="000B6805"/>
    <w:rsid w:val="000B69DA"/>
    <w:rsid w:val="000B6E77"/>
    <w:rsid w:val="000B71ED"/>
    <w:rsid w:val="000B77AC"/>
    <w:rsid w:val="000B78AD"/>
    <w:rsid w:val="000B7A60"/>
    <w:rsid w:val="000C0946"/>
    <w:rsid w:val="000C0D65"/>
    <w:rsid w:val="000C118A"/>
    <w:rsid w:val="000C1A62"/>
    <w:rsid w:val="000C2E03"/>
    <w:rsid w:val="000C3463"/>
    <w:rsid w:val="000C34EA"/>
    <w:rsid w:val="000C4B8F"/>
    <w:rsid w:val="000C5408"/>
    <w:rsid w:val="000C6260"/>
    <w:rsid w:val="000C654B"/>
    <w:rsid w:val="000C680B"/>
    <w:rsid w:val="000C69E7"/>
    <w:rsid w:val="000C6D34"/>
    <w:rsid w:val="000D02D5"/>
    <w:rsid w:val="000D0D11"/>
    <w:rsid w:val="000D1944"/>
    <w:rsid w:val="000D1AB9"/>
    <w:rsid w:val="000D2025"/>
    <w:rsid w:val="000D238C"/>
    <w:rsid w:val="000D27CC"/>
    <w:rsid w:val="000D28C0"/>
    <w:rsid w:val="000D2F52"/>
    <w:rsid w:val="000D30F7"/>
    <w:rsid w:val="000D380E"/>
    <w:rsid w:val="000D3865"/>
    <w:rsid w:val="000D3BF0"/>
    <w:rsid w:val="000D41FB"/>
    <w:rsid w:val="000D51DC"/>
    <w:rsid w:val="000D6982"/>
    <w:rsid w:val="000D6C5A"/>
    <w:rsid w:val="000D7082"/>
    <w:rsid w:val="000D79DC"/>
    <w:rsid w:val="000D7F02"/>
    <w:rsid w:val="000D7F7A"/>
    <w:rsid w:val="000D7FDD"/>
    <w:rsid w:val="000E0521"/>
    <w:rsid w:val="000E0A51"/>
    <w:rsid w:val="000E0A74"/>
    <w:rsid w:val="000E1CE6"/>
    <w:rsid w:val="000E262F"/>
    <w:rsid w:val="000E2F3D"/>
    <w:rsid w:val="000E32A0"/>
    <w:rsid w:val="000E4781"/>
    <w:rsid w:val="000E4BCB"/>
    <w:rsid w:val="000E4CF7"/>
    <w:rsid w:val="000E4D74"/>
    <w:rsid w:val="000E60CA"/>
    <w:rsid w:val="000E65AE"/>
    <w:rsid w:val="000E6682"/>
    <w:rsid w:val="000E6BD2"/>
    <w:rsid w:val="000E6CEA"/>
    <w:rsid w:val="000E74E0"/>
    <w:rsid w:val="000E7516"/>
    <w:rsid w:val="000E7A45"/>
    <w:rsid w:val="000E7E13"/>
    <w:rsid w:val="000F0C0E"/>
    <w:rsid w:val="000F1E9F"/>
    <w:rsid w:val="000F1FD1"/>
    <w:rsid w:val="000F202D"/>
    <w:rsid w:val="000F2E63"/>
    <w:rsid w:val="000F3351"/>
    <w:rsid w:val="000F354B"/>
    <w:rsid w:val="000F36A3"/>
    <w:rsid w:val="000F3AA6"/>
    <w:rsid w:val="000F4A78"/>
    <w:rsid w:val="000F58B7"/>
    <w:rsid w:val="000F5956"/>
    <w:rsid w:val="000F5F28"/>
    <w:rsid w:val="000F61FD"/>
    <w:rsid w:val="000F6C6C"/>
    <w:rsid w:val="000F7221"/>
    <w:rsid w:val="000F7443"/>
    <w:rsid w:val="0010035A"/>
    <w:rsid w:val="001005A4"/>
    <w:rsid w:val="001012B7"/>
    <w:rsid w:val="001024B3"/>
    <w:rsid w:val="00102B13"/>
    <w:rsid w:val="00102C97"/>
    <w:rsid w:val="00102E78"/>
    <w:rsid w:val="0010356C"/>
    <w:rsid w:val="00103AAB"/>
    <w:rsid w:val="00103B53"/>
    <w:rsid w:val="00103FFC"/>
    <w:rsid w:val="001045F7"/>
    <w:rsid w:val="00104AD9"/>
    <w:rsid w:val="00105119"/>
    <w:rsid w:val="001053CE"/>
    <w:rsid w:val="001058A0"/>
    <w:rsid w:val="001059F8"/>
    <w:rsid w:val="00105C27"/>
    <w:rsid w:val="00105CB6"/>
    <w:rsid w:val="00105CFA"/>
    <w:rsid w:val="00106220"/>
    <w:rsid w:val="00106454"/>
    <w:rsid w:val="001064E0"/>
    <w:rsid w:val="00106D4E"/>
    <w:rsid w:val="00107622"/>
    <w:rsid w:val="001077C4"/>
    <w:rsid w:val="00110F10"/>
    <w:rsid w:val="00111491"/>
    <w:rsid w:val="00112171"/>
    <w:rsid w:val="00112377"/>
    <w:rsid w:val="00114070"/>
    <w:rsid w:val="0011494D"/>
    <w:rsid w:val="00114A5D"/>
    <w:rsid w:val="00115547"/>
    <w:rsid w:val="00116845"/>
    <w:rsid w:val="00120302"/>
    <w:rsid w:val="00120716"/>
    <w:rsid w:val="00120924"/>
    <w:rsid w:val="00121083"/>
    <w:rsid w:val="001213DB"/>
    <w:rsid w:val="00121D13"/>
    <w:rsid w:val="001229AB"/>
    <w:rsid w:val="00122AD2"/>
    <w:rsid w:val="00122E8F"/>
    <w:rsid w:val="00123041"/>
    <w:rsid w:val="00123BD9"/>
    <w:rsid w:val="00123EE9"/>
    <w:rsid w:val="00124623"/>
    <w:rsid w:val="00125164"/>
    <w:rsid w:val="0012534F"/>
    <w:rsid w:val="0012657B"/>
    <w:rsid w:val="0012696B"/>
    <w:rsid w:val="00126C10"/>
    <w:rsid w:val="00127299"/>
    <w:rsid w:val="0013009D"/>
    <w:rsid w:val="0013030D"/>
    <w:rsid w:val="001316B5"/>
    <w:rsid w:val="00131CB9"/>
    <w:rsid w:val="00131FE9"/>
    <w:rsid w:val="00132190"/>
    <w:rsid w:val="001321B2"/>
    <w:rsid w:val="00132612"/>
    <w:rsid w:val="00134220"/>
    <w:rsid w:val="00134AEA"/>
    <w:rsid w:val="00134E49"/>
    <w:rsid w:val="00135449"/>
    <w:rsid w:val="00135E34"/>
    <w:rsid w:val="00136DFE"/>
    <w:rsid w:val="0013711E"/>
    <w:rsid w:val="00137843"/>
    <w:rsid w:val="00137F08"/>
    <w:rsid w:val="001403A6"/>
    <w:rsid w:val="00140B39"/>
    <w:rsid w:val="00140E34"/>
    <w:rsid w:val="00140F68"/>
    <w:rsid w:val="00140FB7"/>
    <w:rsid w:val="001417E1"/>
    <w:rsid w:val="00142EB0"/>
    <w:rsid w:val="0014404F"/>
    <w:rsid w:val="00144700"/>
    <w:rsid w:val="00144D61"/>
    <w:rsid w:val="001465B2"/>
    <w:rsid w:val="001468A0"/>
    <w:rsid w:val="00147279"/>
    <w:rsid w:val="001472BD"/>
    <w:rsid w:val="0014753A"/>
    <w:rsid w:val="0015067F"/>
    <w:rsid w:val="00150A2B"/>
    <w:rsid w:val="00150CD7"/>
    <w:rsid w:val="00152B69"/>
    <w:rsid w:val="00153008"/>
    <w:rsid w:val="00153AFC"/>
    <w:rsid w:val="00154228"/>
    <w:rsid w:val="0015432B"/>
    <w:rsid w:val="00154DBE"/>
    <w:rsid w:val="00155D9B"/>
    <w:rsid w:val="00155F70"/>
    <w:rsid w:val="001564DB"/>
    <w:rsid w:val="00160FCF"/>
    <w:rsid w:val="00161A96"/>
    <w:rsid w:val="00161E83"/>
    <w:rsid w:val="001620C9"/>
    <w:rsid w:val="00162E06"/>
    <w:rsid w:val="00162EF2"/>
    <w:rsid w:val="00163371"/>
    <w:rsid w:val="001637EA"/>
    <w:rsid w:val="001646DD"/>
    <w:rsid w:val="001649E6"/>
    <w:rsid w:val="00164BD4"/>
    <w:rsid w:val="0016677E"/>
    <w:rsid w:val="00166961"/>
    <w:rsid w:val="0016711F"/>
    <w:rsid w:val="001672BD"/>
    <w:rsid w:val="00167B12"/>
    <w:rsid w:val="001707EA"/>
    <w:rsid w:val="00170E03"/>
    <w:rsid w:val="001717A5"/>
    <w:rsid w:val="00171D05"/>
    <w:rsid w:val="001727DC"/>
    <w:rsid w:val="00172D43"/>
    <w:rsid w:val="00173638"/>
    <w:rsid w:val="00174510"/>
    <w:rsid w:val="001745C1"/>
    <w:rsid w:val="00174961"/>
    <w:rsid w:val="00174E06"/>
    <w:rsid w:val="001755DC"/>
    <w:rsid w:val="00176283"/>
    <w:rsid w:val="001762F1"/>
    <w:rsid w:val="00176557"/>
    <w:rsid w:val="001808C6"/>
    <w:rsid w:val="00180C8F"/>
    <w:rsid w:val="00180EEF"/>
    <w:rsid w:val="00180F55"/>
    <w:rsid w:val="0018159A"/>
    <w:rsid w:val="001816AF"/>
    <w:rsid w:val="001817C5"/>
    <w:rsid w:val="00181DC8"/>
    <w:rsid w:val="001829C5"/>
    <w:rsid w:val="00182F60"/>
    <w:rsid w:val="001833FE"/>
    <w:rsid w:val="00183B68"/>
    <w:rsid w:val="00183EA0"/>
    <w:rsid w:val="001842F9"/>
    <w:rsid w:val="00184878"/>
    <w:rsid w:val="001853F3"/>
    <w:rsid w:val="00185761"/>
    <w:rsid w:val="00185908"/>
    <w:rsid w:val="00186036"/>
    <w:rsid w:val="001861E7"/>
    <w:rsid w:val="001867F4"/>
    <w:rsid w:val="001869F3"/>
    <w:rsid w:val="00186B44"/>
    <w:rsid w:val="001871E7"/>
    <w:rsid w:val="00187B67"/>
    <w:rsid w:val="001900B4"/>
    <w:rsid w:val="001901CC"/>
    <w:rsid w:val="001903AA"/>
    <w:rsid w:val="00191B63"/>
    <w:rsid w:val="00192018"/>
    <w:rsid w:val="0019224C"/>
    <w:rsid w:val="001923FE"/>
    <w:rsid w:val="001934DA"/>
    <w:rsid w:val="00193B33"/>
    <w:rsid w:val="001943AC"/>
    <w:rsid w:val="001948C2"/>
    <w:rsid w:val="00194BD3"/>
    <w:rsid w:val="00196CA6"/>
    <w:rsid w:val="00196F9A"/>
    <w:rsid w:val="00197DB7"/>
    <w:rsid w:val="00197EC9"/>
    <w:rsid w:val="001A1E93"/>
    <w:rsid w:val="001A2886"/>
    <w:rsid w:val="001A2A7E"/>
    <w:rsid w:val="001A2BAC"/>
    <w:rsid w:val="001A3E4D"/>
    <w:rsid w:val="001A4268"/>
    <w:rsid w:val="001A4424"/>
    <w:rsid w:val="001A4E0C"/>
    <w:rsid w:val="001A4EBB"/>
    <w:rsid w:val="001A5235"/>
    <w:rsid w:val="001A53FA"/>
    <w:rsid w:val="001A5869"/>
    <w:rsid w:val="001A5DE1"/>
    <w:rsid w:val="001A63AF"/>
    <w:rsid w:val="001A739C"/>
    <w:rsid w:val="001B000C"/>
    <w:rsid w:val="001B10D2"/>
    <w:rsid w:val="001B11BE"/>
    <w:rsid w:val="001B1C98"/>
    <w:rsid w:val="001B1F7E"/>
    <w:rsid w:val="001B1F8F"/>
    <w:rsid w:val="001B2794"/>
    <w:rsid w:val="001B302B"/>
    <w:rsid w:val="001B34EF"/>
    <w:rsid w:val="001B4788"/>
    <w:rsid w:val="001B4CFB"/>
    <w:rsid w:val="001B56A1"/>
    <w:rsid w:val="001B5D68"/>
    <w:rsid w:val="001B603D"/>
    <w:rsid w:val="001B6159"/>
    <w:rsid w:val="001B6335"/>
    <w:rsid w:val="001B64BB"/>
    <w:rsid w:val="001B7525"/>
    <w:rsid w:val="001C08CE"/>
    <w:rsid w:val="001C0EEA"/>
    <w:rsid w:val="001C16DA"/>
    <w:rsid w:val="001C1BF0"/>
    <w:rsid w:val="001C1F97"/>
    <w:rsid w:val="001C4035"/>
    <w:rsid w:val="001C4394"/>
    <w:rsid w:val="001C46AE"/>
    <w:rsid w:val="001C477C"/>
    <w:rsid w:val="001C4C8E"/>
    <w:rsid w:val="001C6053"/>
    <w:rsid w:val="001C6531"/>
    <w:rsid w:val="001C6632"/>
    <w:rsid w:val="001C6FAB"/>
    <w:rsid w:val="001C70DE"/>
    <w:rsid w:val="001C7184"/>
    <w:rsid w:val="001C775D"/>
    <w:rsid w:val="001D0E9C"/>
    <w:rsid w:val="001D1A7B"/>
    <w:rsid w:val="001D1D1C"/>
    <w:rsid w:val="001D1EC8"/>
    <w:rsid w:val="001D218A"/>
    <w:rsid w:val="001D26F9"/>
    <w:rsid w:val="001D292B"/>
    <w:rsid w:val="001D393B"/>
    <w:rsid w:val="001D3CC5"/>
    <w:rsid w:val="001D42D2"/>
    <w:rsid w:val="001D4BC1"/>
    <w:rsid w:val="001D5241"/>
    <w:rsid w:val="001D55C9"/>
    <w:rsid w:val="001D57CC"/>
    <w:rsid w:val="001D6C86"/>
    <w:rsid w:val="001D6E19"/>
    <w:rsid w:val="001D6F60"/>
    <w:rsid w:val="001D7310"/>
    <w:rsid w:val="001D7728"/>
    <w:rsid w:val="001D798D"/>
    <w:rsid w:val="001E010C"/>
    <w:rsid w:val="001E1C75"/>
    <w:rsid w:val="001E1CDB"/>
    <w:rsid w:val="001E1F35"/>
    <w:rsid w:val="001E204C"/>
    <w:rsid w:val="001E28B4"/>
    <w:rsid w:val="001E2AAC"/>
    <w:rsid w:val="001E30F0"/>
    <w:rsid w:val="001E36DE"/>
    <w:rsid w:val="001E382C"/>
    <w:rsid w:val="001E4B80"/>
    <w:rsid w:val="001E5175"/>
    <w:rsid w:val="001E52C1"/>
    <w:rsid w:val="001E58F5"/>
    <w:rsid w:val="001E7602"/>
    <w:rsid w:val="001E785F"/>
    <w:rsid w:val="001E789C"/>
    <w:rsid w:val="001F033E"/>
    <w:rsid w:val="001F04E5"/>
    <w:rsid w:val="001F05CA"/>
    <w:rsid w:val="001F1210"/>
    <w:rsid w:val="001F146F"/>
    <w:rsid w:val="001F19CB"/>
    <w:rsid w:val="001F1C2E"/>
    <w:rsid w:val="001F22B1"/>
    <w:rsid w:val="001F2517"/>
    <w:rsid w:val="001F33C3"/>
    <w:rsid w:val="001F34E4"/>
    <w:rsid w:val="001F3AFB"/>
    <w:rsid w:val="001F3C44"/>
    <w:rsid w:val="001F4CAE"/>
    <w:rsid w:val="001F51D0"/>
    <w:rsid w:val="001F54DC"/>
    <w:rsid w:val="001F5625"/>
    <w:rsid w:val="001F5C17"/>
    <w:rsid w:val="001F5C62"/>
    <w:rsid w:val="001F6465"/>
    <w:rsid w:val="001F6508"/>
    <w:rsid w:val="001F67F6"/>
    <w:rsid w:val="001F69FB"/>
    <w:rsid w:val="001F6E25"/>
    <w:rsid w:val="001F7162"/>
    <w:rsid w:val="001F74F5"/>
    <w:rsid w:val="001F76D3"/>
    <w:rsid w:val="001F78C7"/>
    <w:rsid w:val="001F7A12"/>
    <w:rsid w:val="00200110"/>
    <w:rsid w:val="002006A9"/>
    <w:rsid w:val="00200B8B"/>
    <w:rsid w:val="002012D6"/>
    <w:rsid w:val="0020178D"/>
    <w:rsid w:val="00201C3A"/>
    <w:rsid w:val="00202D37"/>
    <w:rsid w:val="00203109"/>
    <w:rsid w:val="002035C2"/>
    <w:rsid w:val="00203B06"/>
    <w:rsid w:val="0020448B"/>
    <w:rsid w:val="00204B6D"/>
    <w:rsid w:val="00204D9D"/>
    <w:rsid w:val="002053D5"/>
    <w:rsid w:val="00206681"/>
    <w:rsid w:val="00207117"/>
    <w:rsid w:val="00207120"/>
    <w:rsid w:val="0020766F"/>
    <w:rsid w:val="0020768A"/>
    <w:rsid w:val="0021034F"/>
    <w:rsid w:val="0021056F"/>
    <w:rsid w:val="002106CE"/>
    <w:rsid w:val="00210AFA"/>
    <w:rsid w:val="00211981"/>
    <w:rsid w:val="0021282F"/>
    <w:rsid w:val="00212C60"/>
    <w:rsid w:val="002136F8"/>
    <w:rsid w:val="002138F0"/>
    <w:rsid w:val="00213F06"/>
    <w:rsid w:val="00216CFD"/>
    <w:rsid w:val="00220B33"/>
    <w:rsid w:val="00220FFB"/>
    <w:rsid w:val="00221929"/>
    <w:rsid w:val="002219A0"/>
    <w:rsid w:val="00221C90"/>
    <w:rsid w:val="00222220"/>
    <w:rsid w:val="00222463"/>
    <w:rsid w:val="002235A1"/>
    <w:rsid w:val="00223735"/>
    <w:rsid w:val="0022381A"/>
    <w:rsid w:val="00223936"/>
    <w:rsid w:val="00223D8D"/>
    <w:rsid w:val="002240C1"/>
    <w:rsid w:val="0022557A"/>
    <w:rsid w:val="00225E40"/>
    <w:rsid w:val="00226A76"/>
    <w:rsid w:val="00227A8F"/>
    <w:rsid w:val="0023083D"/>
    <w:rsid w:val="00230971"/>
    <w:rsid w:val="00231242"/>
    <w:rsid w:val="00231387"/>
    <w:rsid w:val="0023163C"/>
    <w:rsid w:val="0023215B"/>
    <w:rsid w:val="00232A33"/>
    <w:rsid w:val="00232CE3"/>
    <w:rsid w:val="00233024"/>
    <w:rsid w:val="00234889"/>
    <w:rsid w:val="002348C7"/>
    <w:rsid w:val="00234B84"/>
    <w:rsid w:val="0023501E"/>
    <w:rsid w:val="00235384"/>
    <w:rsid w:val="00236B8B"/>
    <w:rsid w:val="00236BE0"/>
    <w:rsid w:val="00240217"/>
    <w:rsid w:val="00240BCA"/>
    <w:rsid w:val="00241167"/>
    <w:rsid w:val="00241682"/>
    <w:rsid w:val="002417F3"/>
    <w:rsid w:val="0024340C"/>
    <w:rsid w:val="00243E9A"/>
    <w:rsid w:val="00243EBF"/>
    <w:rsid w:val="00244266"/>
    <w:rsid w:val="00244AFB"/>
    <w:rsid w:val="002453BA"/>
    <w:rsid w:val="0024541C"/>
    <w:rsid w:val="0024582D"/>
    <w:rsid w:val="00245D08"/>
    <w:rsid w:val="002471D4"/>
    <w:rsid w:val="0025086A"/>
    <w:rsid w:val="0025179F"/>
    <w:rsid w:val="00251BBD"/>
    <w:rsid w:val="00252146"/>
    <w:rsid w:val="002527C9"/>
    <w:rsid w:val="00252CE3"/>
    <w:rsid w:val="0025369B"/>
    <w:rsid w:val="00253B7E"/>
    <w:rsid w:val="00253FEA"/>
    <w:rsid w:val="0025449D"/>
    <w:rsid w:val="00254E1B"/>
    <w:rsid w:val="002579FB"/>
    <w:rsid w:val="00257E2F"/>
    <w:rsid w:val="0026014E"/>
    <w:rsid w:val="002602D8"/>
    <w:rsid w:val="00261504"/>
    <w:rsid w:val="00261924"/>
    <w:rsid w:val="00261B0C"/>
    <w:rsid w:val="00261F1B"/>
    <w:rsid w:val="00262024"/>
    <w:rsid w:val="002622D9"/>
    <w:rsid w:val="00262A54"/>
    <w:rsid w:val="00262EBD"/>
    <w:rsid w:val="002643CE"/>
    <w:rsid w:val="00264AED"/>
    <w:rsid w:val="0026571C"/>
    <w:rsid w:val="00265A63"/>
    <w:rsid w:val="002663C2"/>
    <w:rsid w:val="0026676C"/>
    <w:rsid w:val="00266BD3"/>
    <w:rsid w:val="002675B4"/>
    <w:rsid w:val="00267A04"/>
    <w:rsid w:val="00267F21"/>
    <w:rsid w:val="00270023"/>
    <w:rsid w:val="00270839"/>
    <w:rsid w:val="00270C33"/>
    <w:rsid w:val="00270F3A"/>
    <w:rsid w:val="00270F42"/>
    <w:rsid w:val="00271591"/>
    <w:rsid w:val="00272714"/>
    <w:rsid w:val="00272F3E"/>
    <w:rsid w:val="0027300A"/>
    <w:rsid w:val="00273299"/>
    <w:rsid w:val="00273E91"/>
    <w:rsid w:val="00274F39"/>
    <w:rsid w:val="00275011"/>
    <w:rsid w:val="00275C95"/>
    <w:rsid w:val="00275F65"/>
    <w:rsid w:val="0027607F"/>
    <w:rsid w:val="00277480"/>
    <w:rsid w:val="002778AE"/>
    <w:rsid w:val="00280740"/>
    <w:rsid w:val="00280B29"/>
    <w:rsid w:val="002819B3"/>
    <w:rsid w:val="0028208B"/>
    <w:rsid w:val="00283376"/>
    <w:rsid w:val="002838C9"/>
    <w:rsid w:val="00284AC0"/>
    <w:rsid w:val="00285936"/>
    <w:rsid w:val="00286016"/>
    <w:rsid w:val="002868C6"/>
    <w:rsid w:val="00286D2E"/>
    <w:rsid w:val="00286DD4"/>
    <w:rsid w:val="00287394"/>
    <w:rsid w:val="00290222"/>
    <w:rsid w:val="00291021"/>
    <w:rsid w:val="00291283"/>
    <w:rsid w:val="002913F3"/>
    <w:rsid w:val="00291F91"/>
    <w:rsid w:val="00292126"/>
    <w:rsid w:val="00292399"/>
    <w:rsid w:val="00292A30"/>
    <w:rsid w:val="00293089"/>
    <w:rsid w:val="002931E4"/>
    <w:rsid w:val="00293262"/>
    <w:rsid w:val="0029371A"/>
    <w:rsid w:val="00293941"/>
    <w:rsid w:val="002939AC"/>
    <w:rsid w:val="002946A5"/>
    <w:rsid w:val="00294889"/>
    <w:rsid w:val="00294BB1"/>
    <w:rsid w:val="00294C43"/>
    <w:rsid w:val="002962FB"/>
    <w:rsid w:val="00296874"/>
    <w:rsid w:val="00296BE8"/>
    <w:rsid w:val="00297510"/>
    <w:rsid w:val="002976EE"/>
    <w:rsid w:val="00297A86"/>
    <w:rsid w:val="002A0254"/>
    <w:rsid w:val="002A0EA5"/>
    <w:rsid w:val="002A36A1"/>
    <w:rsid w:val="002A491E"/>
    <w:rsid w:val="002A5AA8"/>
    <w:rsid w:val="002A5C13"/>
    <w:rsid w:val="002A6123"/>
    <w:rsid w:val="002A6345"/>
    <w:rsid w:val="002A6B83"/>
    <w:rsid w:val="002A7373"/>
    <w:rsid w:val="002A762D"/>
    <w:rsid w:val="002A7BA0"/>
    <w:rsid w:val="002A7F1D"/>
    <w:rsid w:val="002B0027"/>
    <w:rsid w:val="002B017E"/>
    <w:rsid w:val="002B0584"/>
    <w:rsid w:val="002B0969"/>
    <w:rsid w:val="002B20C5"/>
    <w:rsid w:val="002B320E"/>
    <w:rsid w:val="002B3294"/>
    <w:rsid w:val="002B360D"/>
    <w:rsid w:val="002B371B"/>
    <w:rsid w:val="002B4830"/>
    <w:rsid w:val="002B4AFE"/>
    <w:rsid w:val="002B4BE1"/>
    <w:rsid w:val="002B4CFC"/>
    <w:rsid w:val="002B5272"/>
    <w:rsid w:val="002B54F4"/>
    <w:rsid w:val="002B5638"/>
    <w:rsid w:val="002B5796"/>
    <w:rsid w:val="002B5C9A"/>
    <w:rsid w:val="002B6ACD"/>
    <w:rsid w:val="002B6E91"/>
    <w:rsid w:val="002B6F7C"/>
    <w:rsid w:val="002B7485"/>
    <w:rsid w:val="002C13BE"/>
    <w:rsid w:val="002C14EF"/>
    <w:rsid w:val="002C333C"/>
    <w:rsid w:val="002C34A7"/>
    <w:rsid w:val="002C3668"/>
    <w:rsid w:val="002C40ED"/>
    <w:rsid w:val="002C4C94"/>
    <w:rsid w:val="002C6820"/>
    <w:rsid w:val="002C6CC7"/>
    <w:rsid w:val="002C6CED"/>
    <w:rsid w:val="002C6D37"/>
    <w:rsid w:val="002C718D"/>
    <w:rsid w:val="002C76F2"/>
    <w:rsid w:val="002D051B"/>
    <w:rsid w:val="002D0D86"/>
    <w:rsid w:val="002D0E69"/>
    <w:rsid w:val="002D14A3"/>
    <w:rsid w:val="002D1927"/>
    <w:rsid w:val="002D2E69"/>
    <w:rsid w:val="002D3085"/>
    <w:rsid w:val="002D3782"/>
    <w:rsid w:val="002D4906"/>
    <w:rsid w:val="002D4A34"/>
    <w:rsid w:val="002D4A7E"/>
    <w:rsid w:val="002D4D77"/>
    <w:rsid w:val="002D642B"/>
    <w:rsid w:val="002D6EC7"/>
    <w:rsid w:val="002D6F2E"/>
    <w:rsid w:val="002D715B"/>
    <w:rsid w:val="002D7566"/>
    <w:rsid w:val="002D768E"/>
    <w:rsid w:val="002E10D2"/>
    <w:rsid w:val="002E1522"/>
    <w:rsid w:val="002E15C0"/>
    <w:rsid w:val="002E207A"/>
    <w:rsid w:val="002E2301"/>
    <w:rsid w:val="002E2717"/>
    <w:rsid w:val="002E2783"/>
    <w:rsid w:val="002E30E6"/>
    <w:rsid w:val="002E3123"/>
    <w:rsid w:val="002E49BC"/>
    <w:rsid w:val="002E52C5"/>
    <w:rsid w:val="002E53F3"/>
    <w:rsid w:val="002E544C"/>
    <w:rsid w:val="002E595B"/>
    <w:rsid w:val="002E59ED"/>
    <w:rsid w:val="002E633F"/>
    <w:rsid w:val="002E765B"/>
    <w:rsid w:val="002E7747"/>
    <w:rsid w:val="002E7D6D"/>
    <w:rsid w:val="002F0020"/>
    <w:rsid w:val="002F0339"/>
    <w:rsid w:val="002F0C8D"/>
    <w:rsid w:val="002F10B3"/>
    <w:rsid w:val="002F1829"/>
    <w:rsid w:val="002F1898"/>
    <w:rsid w:val="002F1CD1"/>
    <w:rsid w:val="002F220C"/>
    <w:rsid w:val="002F2533"/>
    <w:rsid w:val="002F2C50"/>
    <w:rsid w:val="002F3721"/>
    <w:rsid w:val="002F3F60"/>
    <w:rsid w:val="002F3FEA"/>
    <w:rsid w:val="002F44F5"/>
    <w:rsid w:val="002F4F08"/>
    <w:rsid w:val="002F54A8"/>
    <w:rsid w:val="002F58A4"/>
    <w:rsid w:val="002F7563"/>
    <w:rsid w:val="002F7C48"/>
    <w:rsid w:val="00300121"/>
    <w:rsid w:val="0030016A"/>
    <w:rsid w:val="00300675"/>
    <w:rsid w:val="00301149"/>
    <w:rsid w:val="00302038"/>
    <w:rsid w:val="0030208F"/>
    <w:rsid w:val="003021F4"/>
    <w:rsid w:val="00302E89"/>
    <w:rsid w:val="00303A3C"/>
    <w:rsid w:val="00305033"/>
    <w:rsid w:val="003057D6"/>
    <w:rsid w:val="00305961"/>
    <w:rsid w:val="003059B5"/>
    <w:rsid w:val="0030658A"/>
    <w:rsid w:val="00306CFA"/>
    <w:rsid w:val="003073C9"/>
    <w:rsid w:val="00307C72"/>
    <w:rsid w:val="00307F45"/>
    <w:rsid w:val="003103B8"/>
    <w:rsid w:val="00310D6A"/>
    <w:rsid w:val="00311D31"/>
    <w:rsid w:val="00312050"/>
    <w:rsid w:val="0031234D"/>
    <w:rsid w:val="00312957"/>
    <w:rsid w:val="00312D55"/>
    <w:rsid w:val="0031366A"/>
    <w:rsid w:val="00315AA5"/>
    <w:rsid w:val="00317668"/>
    <w:rsid w:val="00317C9A"/>
    <w:rsid w:val="00317D0E"/>
    <w:rsid w:val="003201DC"/>
    <w:rsid w:val="003207C4"/>
    <w:rsid w:val="00320BD0"/>
    <w:rsid w:val="003218A9"/>
    <w:rsid w:val="00321EEF"/>
    <w:rsid w:val="003229C6"/>
    <w:rsid w:val="00322A27"/>
    <w:rsid w:val="00322B53"/>
    <w:rsid w:val="00322D30"/>
    <w:rsid w:val="00323D42"/>
    <w:rsid w:val="00323F79"/>
    <w:rsid w:val="003241E0"/>
    <w:rsid w:val="00325007"/>
    <w:rsid w:val="003255FC"/>
    <w:rsid w:val="003256DD"/>
    <w:rsid w:val="00325BF4"/>
    <w:rsid w:val="00325C70"/>
    <w:rsid w:val="00325FD5"/>
    <w:rsid w:val="003265A9"/>
    <w:rsid w:val="0032679C"/>
    <w:rsid w:val="003269AB"/>
    <w:rsid w:val="003270C6"/>
    <w:rsid w:val="003271F2"/>
    <w:rsid w:val="0032767C"/>
    <w:rsid w:val="00332105"/>
    <w:rsid w:val="003325C5"/>
    <w:rsid w:val="00332E2E"/>
    <w:rsid w:val="00332EC4"/>
    <w:rsid w:val="00332EFA"/>
    <w:rsid w:val="00333520"/>
    <w:rsid w:val="003335EE"/>
    <w:rsid w:val="00333F3B"/>
    <w:rsid w:val="003341E7"/>
    <w:rsid w:val="00335F81"/>
    <w:rsid w:val="0033703D"/>
    <w:rsid w:val="00337339"/>
    <w:rsid w:val="003409CD"/>
    <w:rsid w:val="00340BAD"/>
    <w:rsid w:val="003419EE"/>
    <w:rsid w:val="00341D87"/>
    <w:rsid w:val="00342196"/>
    <w:rsid w:val="003426A7"/>
    <w:rsid w:val="00342831"/>
    <w:rsid w:val="003433FC"/>
    <w:rsid w:val="00343664"/>
    <w:rsid w:val="0034431D"/>
    <w:rsid w:val="003445E6"/>
    <w:rsid w:val="00344735"/>
    <w:rsid w:val="003448D7"/>
    <w:rsid w:val="00345E6D"/>
    <w:rsid w:val="00345ECE"/>
    <w:rsid w:val="00347156"/>
    <w:rsid w:val="00347D4C"/>
    <w:rsid w:val="0035000D"/>
    <w:rsid w:val="00350B0D"/>
    <w:rsid w:val="003512CD"/>
    <w:rsid w:val="003515F8"/>
    <w:rsid w:val="003518FA"/>
    <w:rsid w:val="00352159"/>
    <w:rsid w:val="0035397F"/>
    <w:rsid w:val="003539BF"/>
    <w:rsid w:val="003539F8"/>
    <w:rsid w:val="00354581"/>
    <w:rsid w:val="003548BF"/>
    <w:rsid w:val="003556D4"/>
    <w:rsid w:val="0035650B"/>
    <w:rsid w:val="00356A46"/>
    <w:rsid w:val="0035739A"/>
    <w:rsid w:val="003574E5"/>
    <w:rsid w:val="003578E3"/>
    <w:rsid w:val="00357A8D"/>
    <w:rsid w:val="00357C07"/>
    <w:rsid w:val="00357E59"/>
    <w:rsid w:val="003604E5"/>
    <w:rsid w:val="0036057C"/>
    <w:rsid w:val="003606B4"/>
    <w:rsid w:val="00361847"/>
    <w:rsid w:val="003620F1"/>
    <w:rsid w:val="00362998"/>
    <w:rsid w:val="00362DAF"/>
    <w:rsid w:val="00362E5B"/>
    <w:rsid w:val="00364277"/>
    <w:rsid w:val="00364ED8"/>
    <w:rsid w:val="0036553E"/>
    <w:rsid w:val="00365E94"/>
    <w:rsid w:val="00366580"/>
    <w:rsid w:val="0036662A"/>
    <w:rsid w:val="00366A64"/>
    <w:rsid w:val="00366FE1"/>
    <w:rsid w:val="003670DE"/>
    <w:rsid w:val="0036784E"/>
    <w:rsid w:val="00367F29"/>
    <w:rsid w:val="00370A64"/>
    <w:rsid w:val="0037106F"/>
    <w:rsid w:val="0037130E"/>
    <w:rsid w:val="003718A5"/>
    <w:rsid w:val="00372307"/>
    <w:rsid w:val="00372410"/>
    <w:rsid w:val="003724F8"/>
    <w:rsid w:val="0037310A"/>
    <w:rsid w:val="00373816"/>
    <w:rsid w:val="00373B2A"/>
    <w:rsid w:val="00373CE9"/>
    <w:rsid w:val="003740E8"/>
    <w:rsid w:val="003749C9"/>
    <w:rsid w:val="00374A94"/>
    <w:rsid w:val="003758C5"/>
    <w:rsid w:val="00375C30"/>
    <w:rsid w:val="00375C4D"/>
    <w:rsid w:val="003769E2"/>
    <w:rsid w:val="00376B4B"/>
    <w:rsid w:val="00376C59"/>
    <w:rsid w:val="00376FD4"/>
    <w:rsid w:val="003778BB"/>
    <w:rsid w:val="0038030A"/>
    <w:rsid w:val="003804B8"/>
    <w:rsid w:val="00380B84"/>
    <w:rsid w:val="00381B8B"/>
    <w:rsid w:val="00382138"/>
    <w:rsid w:val="003821BA"/>
    <w:rsid w:val="003823FC"/>
    <w:rsid w:val="00382B2F"/>
    <w:rsid w:val="00382BD7"/>
    <w:rsid w:val="00382C9F"/>
    <w:rsid w:val="00382EB1"/>
    <w:rsid w:val="00383A37"/>
    <w:rsid w:val="00383B65"/>
    <w:rsid w:val="00384123"/>
    <w:rsid w:val="003841AF"/>
    <w:rsid w:val="003846CF"/>
    <w:rsid w:val="003847EE"/>
    <w:rsid w:val="00384828"/>
    <w:rsid w:val="003849DB"/>
    <w:rsid w:val="00385455"/>
    <w:rsid w:val="00385F92"/>
    <w:rsid w:val="003869BF"/>
    <w:rsid w:val="00387341"/>
    <w:rsid w:val="003878E5"/>
    <w:rsid w:val="00387F13"/>
    <w:rsid w:val="0039081C"/>
    <w:rsid w:val="00390F46"/>
    <w:rsid w:val="003913BE"/>
    <w:rsid w:val="0039182F"/>
    <w:rsid w:val="00391D76"/>
    <w:rsid w:val="00391E6A"/>
    <w:rsid w:val="00391FA3"/>
    <w:rsid w:val="0039281E"/>
    <w:rsid w:val="00392A32"/>
    <w:rsid w:val="0039323E"/>
    <w:rsid w:val="00393F36"/>
    <w:rsid w:val="003944B2"/>
    <w:rsid w:val="003948D0"/>
    <w:rsid w:val="003950A0"/>
    <w:rsid w:val="00395876"/>
    <w:rsid w:val="00395B43"/>
    <w:rsid w:val="00395E0C"/>
    <w:rsid w:val="00395F6C"/>
    <w:rsid w:val="003963A6"/>
    <w:rsid w:val="00396A1A"/>
    <w:rsid w:val="00396A66"/>
    <w:rsid w:val="003974D1"/>
    <w:rsid w:val="003975F7"/>
    <w:rsid w:val="00397F91"/>
    <w:rsid w:val="00397FEE"/>
    <w:rsid w:val="003A216D"/>
    <w:rsid w:val="003A2AB8"/>
    <w:rsid w:val="003A2B27"/>
    <w:rsid w:val="003A2C9E"/>
    <w:rsid w:val="003A2FF9"/>
    <w:rsid w:val="003A3E1B"/>
    <w:rsid w:val="003A442E"/>
    <w:rsid w:val="003A444F"/>
    <w:rsid w:val="003A5247"/>
    <w:rsid w:val="003A55BC"/>
    <w:rsid w:val="003A5A4A"/>
    <w:rsid w:val="003A5E9B"/>
    <w:rsid w:val="003A5F64"/>
    <w:rsid w:val="003A62D7"/>
    <w:rsid w:val="003A67EB"/>
    <w:rsid w:val="003A7034"/>
    <w:rsid w:val="003A727C"/>
    <w:rsid w:val="003B0313"/>
    <w:rsid w:val="003B10F4"/>
    <w:rsid w:val="003B1B72"/>
    <w:rsid w:val="003B1F27"/>
    <w:rsid w:val="003B21F7"/>
    <w:rsid w:val="003B22FF"/>
    <w:rsid w:val="003B2608"/>
    <w:rsid w:val="003B2A43"/>
    <w:rsid w:val="003B380B"/>
    <w:rsid w:val="003B4E8C"/>
    <w:rsid w:val="003B557F"/>
    <w:rsid w:val="003B55D3"/>
    <w:rsid w:val="003B5711"/>
    <w:rsid w:val="003B5F37"/>
    <w:rsid w:val="003C0453"/>
    <w:rsid w:val="003C0C79"/>
    <w:rsid w:val="003C2C78"/>
    <w:rsid w:val="003C365F"/>
    <w:rsid w:val="003C39BB"/>
    <w:rsid w:val="003C3B4B"/>
    <w:rsid w:val="003C4CD3"/>
    <w:rsid w:val="003C50B0"/>
    <w:rsid w:val="003C5CA9"/>
    <w:rsid w:val="003C655B"/>
    <w:rsid w:val="003C6DC9"/>
    <w:rsid w:val="003C7F4B"/>
    <w:rsid w:val="003D0CFD"/>
    <w:rsid w:val="003D16EB"/>
    <w:rsid w:val="003D2290"/>
    <w:rsid w:val="003D2561"/>
    <w:rsid w:val="003D270C"/>
    <w:rsid w:val="003D27B6"/>
    <w:rsid w:val="003D2DCC"/>
    <w:rsid w:val="003D34EF"/>
    <w:rsid w:val="003D3F17"/>
    <w:rsid w:val="003D49C4"/>
    <w:rsid w:val="003D55A8"/>
    <w:rsid w:val="003D65D3"/>
    <w:rsid w:val="003D6AA4"/>
    <w:rsid w:val="003D6C87"/>
    <w:rsid w:val="003D72CF"/>
    <w:rsid w:val="003D7365"/>
    <w:rsid w:val="003D7D4A"/>
    <w:rsid w:val="003D7EA9"/>
    <w:rsid w:val="003E060F"/>
    <w:rsid w:val="003E0B8C"/>
    <w:rsid w:val="003E113F"/>
    <w:rsid w:val="003E14A3"/>
    <w:rsid w:val="003E1706"/>
    <w:rsid w:val="003E2473"/>
    <w:rsid w:val="003E2F67"/>
    <w:rsid w:val="003E3346"/>
    <w:rsid w:val="003E3676"/>
    <w:rsid w:val="003E3927"/>
    <w:rsid w:val="003E3F40"/>
    <w:rsid w:val="003E4082"/>
    <w:rsid w:val="003E4201"/>
    <w:rsid w:val="003E4EE7"/>
    <w:rsid w:val="003E6222"/>
    <w:rsid w:val="003E62A5"/>
    <w:rsid w:val="003E639C"/>
    <w:rsid w:val="003E6541"/>
    <w:rsid w:val="003E6DB6"/>
    <w:rsid w:val="003E7AB0"/>
    <w:rsid w:val="003E7AD9"/>
    <w:rsid w:val="003E7FAF"/>
    <w:rsid w:val="003F0180"/>
    <w:rsid w:val="003F0A1B"/>
    <w:rsid w:val="003F0AF9"/>
    <w:rsid w:val="003F0C90"/>
    <w:rsid w:val="003F179D"/>
    <w:rsid w:val="003F18E6"/>
    <w:rsid w:val="003F1BBB"/>
    <w:rsid w:val="003F1D56"/>
    <w:rsid w:val="003F2823"/>
    <w:rsid w:val="003F288C"/>
    <w:rsid w:val="003F3346"/>
    <w:rsid w:val="003F5158"/>
    <w:rsid w:val="003F5777"/>
    <w:rsid w:val="003F5D33"/>
    <w:rsid w:val="003F60E9"/>
    <w:rsid w:val="00400198"/>
    <w:rsid w:val="00400606"/>
    <w:rsid w:val="00400E0F"/>
    <w:rsid w:val="00401741"/>
    <w:rsid w:val="00401940"/>
    <w:rsid w:val="00401EE8"/>
    <w:rsid w:val="004023B1"/>
    <w:rsid w:val="00402D69"/>
    <w:rsid w:val="0040353F"/>
    <w:rsid w:val="004035FC"/>
    <w:rsid w:val="00403FDF"/>
    <w:rsid w:val="00405DE6"/>
    <w:rsid w:val="004068C7"/>
    <w:rsid w:val="004070D6"/>
    <w:rsid w:val="004070DE"/>
    <w:rsid w:val="00410086"/>
    <w:rsid w:val="00410657"/>
    <w:rsid w:val="004111F7"/>
    <w:rsid w:val="0041164B"/>
    <w:rsid w:val="004130C9"/>
    <w:rsid w:val="004143C6"/>
    <w:rsid w:val="00414660"/>
    <w:rsid w:val="00414946"/>
    <w:rsid w:val="00414C71"/>
    <w:rsid w:val="0041625E"/>
    <w:rsid w:val="0041629A"/>
    <w:rsid w:val="00417351"/>
    <w:rsid w:val="004174E2"/>
    <w:rsid w:val="00417896"/>
    <w:rsid w:val="00417CDA"/>
    <w:rsid w:val="00417E98"/>
    <w:rsid w:val="0042194D"/>
    <w:rsid w:val="00421A72"/>
    <w:rsid w:val="00421EE8"/>
    <w:rsid w:val="004233D6"/>
    <w:rsid w:val="0042343D"/>
    <w:rsid w:val="00423D0E"/>
    <w:rsid w:val="00423DB0"/>
    <w:rsid w:val="00424080"/>
    <w:rsid w:val="004240AE"/>
    <w:rsid w:val="00424C2A"/>
    <w:rsid w:val="00425E22"/>
    <w:rsid w:val="00426A9B"/>
    <w:rsid w:val="00426FA0"/>
    <w:rsid w:val="0042764D"/>
    <w:rsid w:val="00427E6E"/>
    <w:rsid w:val="00427FC6"/>
    <w:rsid w:val="004302FA"/>
    <w:rsid w:val="00430713"/>
    <w:rsid w:val="00430C6E"/>
    <w:rsid w:val="00431891"/>
    <w:rsid w:val="00431932"/>
    <w:rsid w:val="00432795"/>
    <w:rsid w:val="004329CB"/>
    <w:rsid w:val="00432E12"/>
    <w:rsid w:val="00432F4B"/>
    <w:rsid w:val="004333B5"/>
    <w:rsid w:val="00433431"/>
    <w:rsid w:val="00433D3C"/>
    <w:rsid w:val="00433D96"/>
    <w:rsid w:val="004348B2"/>
    <w:rsid w:val="00435C6D"/>
    <w:rsid w:val="0043657F"/>
    <w:rsid w:val="00436795"/>
    <w:rsid w:val="00436EAE"/>
    <w:rsid w:val="00436EDF"/>
    <w:rsid w:val="00437A33"/>
    <w:rsid w:val="00437B65"/>
    <w:rsid w:val="00437B90"/>
    <w:rsid w:val="00437D8A"/>
    <w:rsid w:val="0044060D"/>
    <w:rsid w:val="00440663"/>
    <w:rsid w:val="004407D8"/>
    <w:rsid w:val="0044081C"/>
    <w:rsid w:val="0044096A"/>
    <w:rsid w:val="00440D62"/>
    <w:rsid w:val="004416F0"/>
    <w:rsid w:val="00442B14"/>
    <w:rsid w:val="00444068"/>
    <w:rsid w:val="00444A28"/>
    <w:rsid w:val="00444D1F"/>
    <w:rsid w:val="00445EF2"/>
    <w:rsid w:val="004461CE"/>
    <w:rsid w:val="00446619"/>
    <w:rsid w:val="004466D6"/>
    <w:rsid w:val="00446B5C"/>
    <w:rsid w:val="00446FAC"/>
    <w:rsid w:val="0044798C"/>
    <w:rsid w:val="00447A42"/>
    <w:rsid w:val="00447FF3"/>
    <w:rsid w:val="00450120"/>
    <w:rsid w:val="00450221"/>
    <w:rsid w:val="00450F01"/>
    <w:rsid w:val="00451990"/>
    <w:rsid w:val="004519DF"/>
    <w:rsid w:val="004528CE"/>
    <w:rsid w:val="004530D2"/>
    <w:rsid w:val="00453180"/>
    <w:rsid w:val="00454483"/>
    <w:rsid w:val="00454DA6"/>
    <w:rsid w:val="0045536C"/>
    <w:rsid w:val="004565C9"/>
    <w:rsid w:val="004565D9"/>
    <w:rsid w:val="004569C0"/>
    <w:rsid w:val="004571B3"/>
    <w:rsid w:val="004575C8"/>
    <w:rsid w:val="0045778C"/>
    <w:rsid w:val="00457798"/>
    <w:rsid w:val="00457BF3"/>
    <w:rsid w:val="0046000A"/>
    <w:rsid w:val="004602B6"/>
    <w:rsid w:val="0046062E"/>
    <w:rsid w:val="00460A91"/>
    <w:rsid w:val="0046109D"/>
    <w:rsid w:val="0046112C"/>
    <w:rsid w:val="00461EB7"/>
    <w:rsid w:val="00462282"/>
    <w:rsid w:val="00462544"/>
    <w:rsid w:val="0046296B"/>
    <w:rsid w:val="00462D6D"/>
    <w:rsid w:val="00462DA7"/>
    <w:rsid w:val="00463739"/>
    <w:rsid w:val="004642F9"/>
    <w:rsid w:val="004644FB"/>
    <w:rsid w:val="004651F3"/>
    <w:rsid w:val="00465E0E"/>
    <w:rsid w:val="004662C4"/>
    <w:rsid w:val="00466685"/>
    <w:rsid w:val="00466A5B"/>
    <w:rsid w:val="00466C1F"/>
    <w:rsid w:val="00467AC8"/>
    <w:rsid w:val="00467D9E"/>
    <w:rsid w:val="00471F44"/>
    <w:rsid w:val="004721B4"/>
    <w:rsid w:val="00472365"/>
    <w:rsid w:val="00473193"/>
    <w:rsid w:val="004736A8"/>
    <w:rsid w:val="004737E7"/>
    <w:rsid w:val="004742C9"/>
    <w:rsid w:val="00474B36"/>
    <w:rsid w:val="00474FAD"/>
    <w:rsid w:val="00475F33"/>
    <w:rsid w:val="00475F52"/>
    <w:rsid w:val="0047684E"/>
    <w:rsid w:val="0047768B"/>
    <w:rsid w:val="0047788F"/>
    <w:rsid w:val="0047790E"/>
    <w:rsid w:val="00477EFC"/>
    <w:rsid w:val="00477F63"/>
    <w:rsid w:val="004801C1"/>
    <w:rsid w:val="00480E51"/>
    <w:rsid w:val="00480EA9"/>
    <w:rsid w:val="00481399"/>
    <w:rsid w:val="00482934"/>
    <w:rsid w:val="00482D28"/>
    <w:rsid w:val="004836DD"/>
    <w:rsid w:val="00485409"/>
    <w:rsid w:val="00485515"/>
    <w:rsid w:val="004864AE"/>
    <w:rsid w:val="0048663B"/>
    <w:rsid w:val="00486AFF"/>
    <w:rsid w:val="004906F0"/>
    <w:rsid w:val="00490E10"/>
    <w:rsid w:val="00490FC8"/>
    <w:rsid w:val="004916C6"/>
    <w:rsid w:val="004919C8"/>
    <w:rsid w:val="00491E6C"/>
    <w:rsid w:val="004921F6"/>
    <w:rsid w:val="004924A2"/>
    <w:rsid w:val="00492BF1"/>
    <w:rsid w:val="00492DE2"/>
    <w:rsid w:val="00493C2E"/>
    <w:rsid w:val="004946DC"/>
    <w:rsid w:val="0049490E"/>
    <w:rsid w:val="00494A63"/>
    <w:rsid w:val="004956B4"/>
    <w:rsid w:val="0049587F"/>
    <w:rsid w:val="00495FF6"/>
    <w:rsid w:val="0049665F"/>
    <w:rsid w:val="00496772"/>
    <w:rsid w:val="004969A4"/>
    <w:rsid w:val="00496C2C"/>
    <w:rsid w:val="004A1B1C"/>
    <w:rsid w:val="004A1E86"/>
    <w:rsid w:val="004A22C5"/>
    <w:rsid w:val="004A37DA"/>
    <w:rsid w:val="004A39C2"/>
    <w:rsid w:val="004A3A45"/>
    <w:rsid w:val="004A3B8B"/>
    <w:rsid w:val="004A3DB0"/>
    <w:rsid w:val="004A4701"/>
    <w:rsid w:val="004A5853"/>
    <w:rsid w:val="004A5DD4"/>
    <w:rsid w:val="004A634E"/>
    <w:rsid w:val="004A63E4"/>
    <w:rsid w:val="004A6A7D"/>
    <w:rsid w:val="004A7B2F"/>
    <w:rsid w:val="004B02CC"/>
    <w:rsid w:val="004B0B6B"/>
    <w:rsid w:val="004B13F5"/>
    <w:rsid w:val="004B1692"/>
    <w:rsid w:val="004B27F2"/>
    <w:rsid w:val="004B3C4F"/>
    <w:rsid w:val="004B40D9"/>
    <w:rsid w:val="004B439F"/>
    <w:rsid w:val="004B5047"/>
    <w:rsid w:val="004B56CC"/>
    <w:rsid w:val="004B591B"/>
    <w:rsid w:val="004B5B8C"/>
    <w:rsid w:val="004B6290"/>
    <w:rsid w:val="004B62E4"/>
    <w:rsid w:val="004B6414"/>
    <w:rsid w:val="004B7B41"/>
    <w:rsid w:val="004B7BB6"/>
    <w:rsid w:val="004B7CC0"/>
    <w:rsid w:val="004C114C"/>
    <w:rsid w:val="004C19A2"/>
    <w:rsid w:val="004C2097"/>
    <w:rsid w:val="004C2B18"/>
    <w:rsid w:val="004C2EE3"/>
    <w:rsid w:val="004C33F6"/>
    <w:rsid w:val="004C37E6"/>
    <w:rsid w:val="004C3AAE"/>
    <w:rsid w:val="004C3EE2"/>
    <w:rsid w:val="004C4105"/>
    <w:rsid w:val="004C49DC"/>
    <w:rsid w:val="004C5920"/>
    <w:rsid w:val="004C6088"/>
    <w:rsid w:val="004C61BB"/>
    <w:rsid w:val="004C61F2"/>
    <w:rsid w:val="004C6563"/>
    <w:rsid w:val="004C7068"/>
    <w:rsid w:val="004D0980"/>
    <w:rsid w:val="004D10FC"/>
    <w:rsid w:val="004D11BF"/>
    <w:rsid w:val="004D166B"/>
    <w:rsid w:val="004D2840"/>
    <w:rsid w:val="004D2A1D"/>
    <w:rsid w:val="004D3344"/>
    <w:rsid w:val="004D3B30"/>
    <w:rsid w:val="004D3D1C"/>
    <w:rsid w:val="004D3F69"/>
    <w:rsid w:val="004D40EF"/>
    <w:rsid w:val="004D41F2"/>
    <w:rsid w:val="004D5169"/>
    <w:rsid w:val="004D58D2"/>
    <w:rsid w:val="004D5B94"/>
    <w:rsid w:val="004D6DF8"/>
    <w:rsid w:val="004D6F95"/>
    <w:rsid w:val="004D7A75"/>
    <w:rsid w:val="004E009F"/>
    <w:rsid w:val="004E03DC"/>
    <w:rsid w:val="004E07A8"/>
    <w:rsid w:val="004E12F8"/>
    <w:rsid w:val="004E16B7"/>
    <w:rsid w:val="004E1EE7"/>
    <w:rsid w:val="004E1F7C"/>
    <w:rsid w:val="004E227F"/>
    <w:rsid w:val="004E27FA"/>
    <w:rsid w:val="004E28A2"/>
    <w:rsid w:val="004E2A70"/>
    <w:rsid w:val="004E2B2D"/>
    <w:rsid w:val="004E2BA7"/>
    <w:rsid w:val="004E30C0"/>
    <w:rsid w:val="004E35FA"/>
    <w:rsid w:val="004E3689"/>
    <w:rsid w:val="004E3D6A"/>
    <w:rsid w:val="004E4A25"/>
    <w:rsid w:val="004E4AE8"/>
    <w:rsid w:val="004E51F3"/>
    <w:rsid w:val="004E57C1"/>
    <w:rsid w:val="004E5950"/>
    <w:rsid w:val="004E5F53"/>
    <w:rsid w:val="004E695D"/>
    <w:rsid w:val="004E79D9"/>
    <w:rsid w:val="004F01E8"/>
    <w:rsid w:val="004F0974"/>
    <w:rsid w:val="004F0B32"/>
    <w:rsid w:val="004F1D10"/>
    <w:rsid w:val="004F26F9"/>
    <w:rsid w:val="004F2D35"/>
    <w:rsid w:val="004F3A98"/>
    <w:rsid w:val="004F3B07"/>
    <w:rsid w:val="004F4656"/>
    <w:rsid w:val="004F497D"/>
    <w:rsid w:val="004F523C"/>
    <w:rsid w:val="004F60A5"/>
    <w:rsid w:val="004F611B"/>
    <w:rsid w:val="004F653C"/>
    <w:rsid w:val="004F6743"/>
    <w:rsid w:val="004F6C9B"/>
    <w:rsid w:val="004F7097"/>
    <w:rsid w:val="004F7C98"/>
    <w:rsid w:val="00500298"/>
    <w:rsid w:val="005007A3"/>
    <w:rsid w:val="005017BE"/>
    <w:rsid w:val="00501907"/>
    <w:rsid w:val="00502299"/>
    <w:rsid w:val="00503A38"/>
    <w:rsid w:val="00503C4D"/>
    <w:rsid w:val="00503E49"/>
    <w:rsid w:val="00504A0C"/>
    <w:rsid w:val="00504E74"/>
    <w:rsid w:val="005055A0"/>
    <w:rsid w:val="005061A2"/>
    <w:rsid w:val="005116F8"/>
    <w:rsid w:val="00512CB6"/>
    <w:rsid w:val="005138E4"/>
    <w:rsid w:val="00513EE9"/>
    <w:rsid w:val="00514776"/>
    <w:rsid w:val="00514F05"/>
    <w:rsid w:val="005164F8"/>
    <w:rsid w:val="00516CA9"/>
    <w:rsid w:val="00516E1F"/>
    <w:rsid w:val="00517A4A"/>
    <w:rsid w:val="00517DA4"/>
    <w:rsid w:val="00520466"/>
    <w:rsid w:val="0052149A"/>
    <w:rsid w:val="00521783"/>
    <w:rsid w:val="00521CDF"/>
    <w:rsid w:val="00522E7E"/>
    <w:rsid w:val="00522FA9"/>
    <w:rsid w:val="005230F2"/>
    <w:rsid w:val="00523198"/>
    <w:rsid w:val="005237E4"/>
    <w:rsid w:val="00523806"/>
    <w:rsid w:val="00523B29"/>
    <w:rsid w:val="00523DC3"/>
    <w:rsid w:val="00523FA6"/>
    <w:rsid w:val="00524168"/>
    <w:rsid w:val="0052467F"/>
    <w:rsid w:val="00524B3D"/>
    <w:rsid w:val="005250AB"/>
    <w:rsid w:val="00525EF7"/>
    <w:rsid w:val="005267D8"/>
    <w:rsid w:val="005267E4"/>
    <w:rsid w:val="00526F70"/>
    <w:rsid w:val="00527097"/>
    <w:rsid w:val="005274E5"/>
    <w:rsid w:val="00527930"/>
    <w:rsid w:val="00527964"/>
    <w:rsid w:val="00530013"/>
    <w:rsid w:val="00530086"/>
    <w:rsid w:val="00531559"/>
    <w:rsid w:val="00531DEE"/>
    <w:rsid w:val="00532330"/>
    <w:rsid w:val="005329C5"/>
    <w:rsid w:val="00533106"/>
    <w:rsid w:val="0053376C"/>
    <w:rsid w:val="00533A13"/>
    <w:rsid w:val="005340DD"/>
    <w:rsid w:val="00534320"/>
    <w:rsid w:val="0053478C"/>
    <w:rsid w:val="005352D7"/>
    <w:rsid w:val="00535689"/>
    <w:rsid w:val="00535C49"/>
    <w:rsid w:val="0053612B"/>
    <w:rsid w:val="00536258"/>
    <w:rsid w:val="0053640B"/>
    <w:rsid w:val="0053655C"/>
    <w:rsid w:val="00536F15"/>
    <w:rsid w:val="00537F5F"/>
    <w:rsid w:val="005406E4"/>
    <w:rsid w:val="005422EE"/>
    <w:rsid w:val="00542333"/>
    <w:rsid w:val="005424F8"/>
    <w:rsid w:val="00542D52"/>
    <w:rsid w:val="00543D1A"/>
    <w:rsid w:val="0054402D"/>
    <w:rsid w:val="0054493D"/>
    <w:rsid w:val="00544B0E"/>
    <w:rsid w:val="00544CA1"/>
    <w:rsid w:val="005454AE"/>
    <w:rsid w:val="00546057"/>
    <w:rsid w:val="005464D4"/>
    <w:rsid w:val="00546F31"/>
    <w:rsid w:val="00547059"/>
    <w:rsid w:val="005509C8"/>
    <w:rsid w:val="00550FA3"/>
    <w:rsid w:val="00551155"/>
    <w:rsid w:val="00551534"/>
    <w:rsid w:val="0055360E"/>
    <w:rsid w:val="00553683"/>
    <w:rsid w:val="00553B28"/>
    <w:rsid w:val="00553D54"/>
    <w:rsid w:val="00554381"/>
    <w:rsid w:val="0055438E"/>
    <w:rsid w:val="00554393"/>
    <w:rsid w:val="00554678"/>
    <w:rsid w:val="00554A09"/>
    <w:rsid w:val="00554B74"/>
    <w:rsid w:val="00554EBD"/>
    <w:rsid w:val="00555E7C"/>
    <w:rsid w:val="005563B6"/>
    <w:rsid w:val="0055689B"/>
    <w:rsid w:val="005578FA"/>
    <w:rsid w:val="00557FD6"/>
    <w:rsid w:val="00560EC4"/>
    <w:rsid w:val="00561217"/>
    <w:rsid w:val="0056179B"/>
    <w:rsid w:val="00561897"/>
    <w:rsid w:val="00561CF7"/>
    <w:rsid w:val="00561DDC"/>
    <w:rsid w:val="0056392D"/>
    <w:rsid w:val="0056466F"/>
    <w:rsid w:val="005662AF"/>
    <w:rsid w:val="005663C2"/>
    <w:rsid w:val="005672C9"/>
    <w:rsid w:val="00567310"/>
    <w:rsid w:val="0056781C"/>
    <w:rsid w:val="00567851"/>
    <w:rsid w:val="00567F9D"/>
    <w:rsid w:val="00567FB4"/>
    <w:rsid w:val="0057208C"/>
    <w:rsid w:val="0057258D"/>
    <w:rsid w:val="005729D2"/>
    <w:rsid w:val="00572B6F"/>
    <w:rsid w:val="00572CCE"/>
    <w:rsid w:val="00572D2B"/>
    <w:rsid w:val="0057445A"/>
    <w:rsid w:val="005744B7"/>
    <w:rsid w:val="00574F72"/>
    <w:rsid w:val="00575330"/>
    <w:rsid w:val="00575416"/>
    <w:rsid w:val="00575802"/>
    <w:rsid w:val="00575873"/>
    <w:rsid w:val="005758FF"/>
    <w:rsid w:val="00577542"/>
    <w:rsid w:val="0057765F"/>
    <w:rsid w:val="005776A0"/>
    <w:rsid w:val="005776C0"/>
    <w:rsid w:val="0058000D"/>
    <w:rsid w:val="00580458"/>
    <w:rsid w:val="0058091E"/>
    <w:rsid w:val="00580ACB"/>
    <w:rsid w:val="00580B06"/>
    <w:rsid w:val="00580DED"/>
    <w:rsid w:val="00580F65"/>
    <w:rsid w:val="00581066"/>
    <w:rsid w:val="00582C3A"/>
    <w:rsid w:val="00583AF7"/>
    <w:rsid w:val="0058465D"/>
    <w:rsid w:val="005847B5"/>
    <w:rsid w:val="0058492B"/>
    <w:rsid w:val="005849ED"/>
    <w:rsid w:val="0058667E"/>
    <w:rsid w:val="00586DC8"/>
    <w:rsid w:val="0058709F"/>
    <w:rsid w:val="00587B5B"/>
    <w:rsid w:val="00587D64"/>
    <w:rsid w:val="00590305"/>
    <w:rsid w:val="005903EA"/>
    <w:rsid w:val="005905D3"/>
    <w:rsid w:val="0059131F"/>
    <w:rsid w:val="00591359"/>
    <w:rsid w:val="00591948"/>
    <w:rsid w:val="005925D9"/>
    <w:rsid w:val="00592831"/>
    <w:rsid w:val="00592BAC"/>
    <w:rsid w:val="00593E8B"/>
    <w:rsid w:val="00595906"/>
    <w:rsid w:val="00595FBF"/>
    <w:rsid w:val="00595FFC"/>
    <w:rsid w:val="005965AE"/>
    <w:rsid w:val="005965C5"/>
    <w:rsid w:val="00597139"/>
    <w:rsid w:val="00597302"/>
    <w:rsid w:val="00597B6B"/>
    <w:rsid w:val="00597DA9"/>
    <w:rsid w:val="005A08E3"/>
    <w:rsid w:val="005A0CE1"/>
    <w:rsid w:val="005A2526"/>
    <w:rsid w:val="005A2546"/>
    <w:rsid w:val="005A25A7"/>
    <w:rsid w:val="005A2A66"/>
    <w:rsid w:val="005A35B3"/>
    <w:rsid w:val="005A35FF"/>
    <w:rsid w:val="005A3823"/>
    <w:rsid w:val="005A3AAA"/>
    <w:rsid w:val="005A3EDF"/>
    <w:rsid w:val="005A415B"/>
    <w:rsid w:val="005A42DA"/>
    <w:rsid w:val="005A4669"/>
    <w:rsid w:val="005A4D0B"/>
    <w:rsid w:val="005A510D"/>
    <w:rsid w:val="005A512D"/>
    <w:rsid w:val="005A7622"/>
    <w:rsid w:val="005A7638"/>
    <w:rsid w:val="005A76FE"/>
    <w:rsid w:val="005A7BC7"/>
    <w:rsid w:val="005B0356"/>
    <w:rsid w:val="005B0918"/>
    <w:rsid w:val="005B17E1"/>
    <w:rsid w:val="005B2228"/>
    <w:rsid w:val="005B23C9"/>
    <w:rsid w:val="005B24C7"/>
    <w:rsid w:val="005B27A5"/>
    <w:rsid w:val="005B336E"/>
    <w:rsid w:val="005B3C4A"/>
    <w:rsid w:val="005B5866"/>
    <w:rsid w:val="005B5D51"/>
    <w:rsid w:val="005B5D93"/>
    <w:rsid w:val="005B60DF"/>
    <w:rsid w:val="005B6EEE"/>
    <w:rsid w:val="005C0219"/>
    <w:rsid w:val="005C12F5"/>
    <w:rsid w:val="005C17C3"/>
    <w:rsid w:val="005C215A"/>
    <w:rsid w:val="005C21AE"/>
    <w:rsid w:val="005C2EB2"/>
    <w:rsid w:val="005C31B6"/>
    <w:rsid w:val="005C3E63"/>
    <w:rsid w:val="005C471F"/>
    <w:rsid w:val="005C4777"/>
    <w:rsid w:val="005C4EAC"/>
    <w:rsid w:val="005C4F27"/>
    <w:rsid w:val="005C56F2"/>
    <w:rsid w:val="005C5BF2"/>
    <w:rsid w:val="005C623D"/>
    <w:rsid w:val="005C6D6C"/>
    <w:rsid w:val="005C6E6C"/>
    <w:rsid w:val="005C6F69"/>
    <w:rsid w:val="005C717A"/>
    <w:rsid w:val="005C71E6"/>
    <w:rsid w:val="005C7D60"/>
    <w:rsid w:val="005D0C93"/>
    <w:rsid w:val="005D0E39"/>
    <w:rsid w:val="005D1359"/>
    <w:rsid w:val="005D154E"/>
    <w:rsid w:val="005D17A7"/>
    <w:rsid w:val="005D2222"/>
    <w:rsid w:val="005D2DB8"/>
    <w:rsid w:val="005D3689"/>
    <w:rsid w:val="005D5024"/>
    <w:rsid w:val="005D5888"/>
    <w:rsid w:val="005D5AEA"/>
    <w:rsid w:val="005D61C1"/>
    <w:rsid w:val="005D64A5"/>
    <w:rsid w:val="005D6DC9"/>
    <w:rsid w:val="005D6E79"/>
    <w:rsid w:val="005D73D9"/>
    <w:rsid w:val="005D7F93"/>
    <w:rsid w:val="005E07AF"/>
    <w:rsid w:val="005E0F29"/>
    <w:rsid w:val="005E105A"/>
    <w:rsid w:val="005E2C52"/>
    <w:rsid w:val="005E2F16"/>
    <w:rsid w:val="005E2F87"/>
    <w:rsid w:val="005E3CFC"/>
    <w:rsid w:val="005E3F37"/>
    <w:rsid w:val="005E47B1"/>
    <w:rsid w:val="005E4ADB"/>
    <w:rsid w:val="005E5B9A"/>
    <w:rsid w:val="005E6D37"/>
    <w:rsid w:val="005E7C1D"/>
    <w:rsid w:val="005E7EBF"/>
    <w:rsid w:val="005F025E"/>
    <w:rsid w:val="005F0460"/>
    <w:rsid w:val="005F0EBD"/>
    <w:rsid w:val="005F1DBE"/>
    <w:rsid w:val="005F2318"/>
    <w:rsid w:val="005F2374"/>
    <w:rsid w:val="005F3309"/>
    <w:rsid w:val="005F3AFE"/>
    <w:rsid w:val="005F4916"/>
    <w:rsid w:val="005F4A60"/>
    <w:rsid w:val="005F4E5D"/>
    <w:rsid w:val="005F5101"/>
    <w:rsid w:val="005F5A76"/>
    <w:rsid w:val="005F5E26"/>
    <w:rsid w:val="005F63D5"/>
    <w:rsid w:val="005F6554"/>
    <w:rsid w:val="005F6B8B"/>
    <w:rsid w:val="00600225"/>
    <w:rsid w:val="00600A5B"/>
    <w:rsid w:val="00600AB0"/>
    <w:rsid w:val="00600D30"/>
    <w:rsid w:val="00600E62"/>
    <w:rsid w:val="00600E67"/>
    <w:rsid w:val="00601C45"/>
    <w:rsid w:val="0060291B"/>
    <w:rsid w:val="006030D0"/>
    <w:rsid w:val="00603209"/>
    <w:rsid w:val="006033CA"/>
    <w:rsid w:val="0060366B"/>
    <w:rsid w:val="00603A90"/>
    <w:rsid w:val="00603EA5"/>
    <w:rsid w:val="00604380"/>
    <w:rsid w:val="00604E6E"/>
    <w:rsid w:val="00604FE6"/>
    <w:rsid w:val="00605081"/>
    <w:rsid w:val="00605112"/>
    <w:rsid w:val="006059F9"/>
    <w:rsid w:val="00605EC0"/>
    <w:rsid w:val="00606E8F"/>
    <w:rsid w:val="0061056C"/>
    <w:rsid w:val="0061068A"/>
    <w:rsid w:val="00610B8B"/>
    <w:rsid w:val="00612348"/>
    <w:rsid w:val="006128F3"/>
    <w:rsid w:val="0061486E"/>
    <w:rsid w:val="00614DB1"/>
    <w:rsid w:val="00614F92"/>
    <w:rsid w:val="00615E02"/>
    <w:rsid w:val="006160C8"/>
    <w:rsid w:val="00616BF2"/>
    <w:rsid w:val="00617548"/>
    <w:rsid w:val="006177DA"/>
    <w:rsid w:val="00620195"/>
    <w:rsid w:val="00621472"/>
    <w:rsid w:val="006234F2"/>
    <w:rsid w:val="00623745"/>
    <w:rsid w:val="00623A3B"/>
    <w:rsid w:val="00623D7B"/>
    <w:rsid w:val="00624EA0"/>
    <w:rsid w:val="006303A5"/>
    <w:rsid w:val="00630BE9"/>
    <w:rsid w:val="00630C4D"/>
    <w:rsid w:val="00631F80"/>
    <w:rsid w:val="00633038"/>
    <w:rsid w:val="00634216"/>
    <w:rsid w:val="00634EB8"/>
    <w:rsid w:val="006350C4"/>
    <w:rsid w:val="00635678"/>
    <w:rsid w:val="00635ACB"/>
    <w:rsid w:val="00635CF6"/>
    <w:rsid w:val="00637C4D"/>
    <w:rsid w:val="00637D79"/>
    <w:rsid w:val="00640477"/>
    <w:rsid w:val="00641501"/>
    <w:rsid w:val="0064178C"/>
    <w:rsid w:val="00641D33"/>
    <w:rsid w:val="00641F61"/>
    <w:rsid w:val="00642B04"/>
    <w:rsid w:val="00643173"/>
    <w:rsid w:val="00643B01"/>
    <w:rsid w:val="006444F5"/>
    <w:rsid w:val="00644586"/>
    <w:rsid w:val="00644829"/>
    <w:rsid w:val="00644B04"/>
    <w:rsid w:val="0064584D"/>
    <w:rsid w:val="00645A07"/>
    <w:rsid w:val="00646311"/>
    <w:rsid w:val="006472AE"/>
    <w:rsid w:val="00647CFD"/>
    <w:rsid w:val="00650B47"/>
    <w:rsid w:val="00651220"/>
    <w:rsid w:val="00651758"/>
    <w:rsid w:val="00651E8A"/>
    <w:rsid w:val="00651EB8"/>
    <w:rsid w:val="006530B5"/>
    <w:rsid w:val="0065433C"/>
    <w:rsid w:val="00654929"/>
    <w:rsid w:val="00654DEF"/>
    <w:rsid w:val="00655CA2"/>
    <w:rsid w:val="00655CB8"/>
    <w:rsid w:val="006560EF"/>
    <w:rsid w:val="00656C81"/>
    <w:rsid w:val="00657982"/>
    <w:rsid w:val="00657AE8"/>
    <w:rsid w:val="006602B7"/>
    <w:rsid w:val="00661620"/>
    <w:rsid w:val="00661DCB"/>
    <w:rsid w:val="00661EA1"/>
    <w:rsid w:val="006631C2"/>
    <w:rsid w:val="006631D6"/>
    <w:rsid w:val="00664999"/>
    <w:rsid w:val="006656CC"/>
    <w:rsid w:val="00666228"/>
    <w:rsid w:val="00666927"/>
    <w:rsid w:val="00666966"/>
    <w:rsid w:val="00666D6B"/>
    <w:rsid w:val="006704E3"/>
    <w:rsid w:val="00670A1E"/>
    <w:rsid w:val="00671066"/>
    <w:rsid w:val="006716B8"/>
    <w:rsid w:val="00671965"/>
    <w:rsid w:val="00671B18"/>
    <w:rsid w:val="00672460"/>
    <w:rsid w:val="0067257D"/>
    <w:rsid w:val="00673811"/>
    <w:rsid w:val="00673CBE"/>
    <w:rsid w:val="00673D57"/>
    <w:rsid w:val="00673E1A"/>
    <w:rsid w:val="00674505"/>
    <w:rsid w:val="00675231"/>
    <w:rsid w:val="00676176"/>
    <w:rsid w:val="00676C3D"/>
    <w:rsid w:val="00677178"/>
    <w:rsid w:val="0067734D"/>
    <w:rsid w:val="006775E7"/>
    <w:rsid w:val="006776B9"/>
    <w:rsid w:val="0068063F"/>
    <w:rsid w:val="00680C22"/>
    <w:rsid w:val="00680F0D"/>
    <w:rsid w:val="00681A91"/>
    <w:rsid w:val="00682632"/>
    <w:rsid w:val="00682BD9"/>
    <w:rsid w:val="0068315C"/>
    <w:rsid w:val="00684A25"/>
    <w:rsid w:val="00684E71"/>
    <w:rsid w:val="0068505D"/>
    <w:rsid w:val="0068526E"/>
    <w:rsid w:val="00685444"/>
    <w:rsid w:val="00685ABC"/>
    <w:rsid w:val="006862F6"/>
    <w:rsid w:val="006863B7"/>
    <w:rsid w:val="0068735E"/>
    <w:rsid w:val="00687373"/>
    <w:rsid w:val="00687631"/>
    <w:rsid w:val="00687DF9"/>
    <w:rsid w:val="006904C9"/>
    <w:rsid w:val="00690622"/>
    <w:rsid w:val="00690ED6"/>
    <w:rsid w:val="006926DC"/>
    <w:rsid w:val="006928CB"/>
    <w:rsid w:val="00692EEF"/>
    <w:rsid w:val="0069325E"/>
    <w:rsid w:val="00693D23"/>
    <w:rsid w:val="00693E2E"/>
    <w:rsid w:val="0069422A"/>
    <w:rsid w:val="00695608"/>
    <w:rsid w:val="006958B8"/>
    <w:rsid w:val="00695B66"/>
    <w:rsid w:val="006967D6"/>
    <w:rsid w:val="00696DA4"/>
    <w:rsid w:val="00696E73"/>
    <w:rsid w:val="0069706F"/>
    <w:rsid w:val="0069762E"/>
    <w:rsid w:val="006979A0"/>
    <w:rsid w:val="00697C3C"/>
    <w:rsid w:val="006A041B"/>
    <w:rsid w:val="006A04AF"/>
    <w:rsid w:val="006A1601"/>
    <w:rsid w:val="006A174D"/>
    <w:rsid w:val="006A1AE6"/>
    <w:rsid w:val="006A2B4F"/>
    <w:rsid w:val="006A3941"/>
    <w:rsid w:val="006A4235"/>
    <w:rsid w:val="006A5327"/>
    <w:rsid w:val="006A5D49"/>
    <w:rsid w:val="006A68D7"/>
    <w:rsid w:val="006A6A60"/>
    <w:rsid w:val="006A73C2"/>
    <w:rsid w:val="006A7681"/>
    <w:rsid w:val="006B01D9"/>
    <w:rsid w:val="006B0991"/>
    <w:rsid w:val="006B0B72"/>
    <w:rsid w:val="006B1108"/>
    <w:rsid w:val="006B196A"/>
    <w:rsid w:val="006B2043"/>
    <w:rsid w:val="006B2180"/>
    <w:rsid w:val="006B2412"/>
    <w:rsid w:val="006B297C"/>
    <w:rsid w:val="006B2B83"/>
    <w:rsid w:val="006B2E8B"/>
    <w:rsid w:val="006B36A0"/>
    <w:rsid w:val="006B43A8"/>
    <w:rsid w:val="006B4B19"/>
    <w:rsid w:val="006B5809"/>
    <w:rsid w:val="006B5AC6"/>
    <w:rsid w:val="006B685F"/>
    <w:rsid w:val="006B6FAA"/>
    <w:rsid w:val="006B754D"/>
    <w:rsid w:val="006C011F"/>
    <w:rsid w:val="006C0A18"/>
    <w:rsid w:val="006C139A"/>
    <w:rsid w:val="006C1752"/>
    <w:rsid w:val="006C1BC0"/>
    <w:rsid w:val="006C24D9"/>
    <w:rsid w:val="006C2725"/>
    <w:rsid w:val="006C2729"/>
    <w:rsid w:val="006C2D93"/>
    <w:rsid w:val="006C36D0"/>
    <w:rsid w:val="006C3869"/>
    <w:rsid w:val="006C3CB2"/>
    <w:rsid w:val="006C6007"/>
    <w:rsid w:val="006C64A2"/>
    <w:rsid w:val="006D10CE"/>
    <w:rsid w:val="006D1187"/>
    <w:rsid w:val="006D14D8"/>
    <w:rsid w:val="006D1809"/>
    <w:rsid w:val="006D1836"/>
    <w:rsid w:val="006D1E5C"/>
    <w:rsid w:val="006D2771"/>
    <w:rsid w:val="006D4068"/>
    <w:rsid w:val="006D4FE8"/>
    <w:rsid w:val="006D5079"/>
    <w:rsid w:val="006D52FB"/>
    <w:rsid w:val="006D58E2"/>
    <w:rsid w:val="006D5F23"/>
    <w:rsid w:val="006D63E3"/>
    <w:rsid w:val="006D65EC"/>
    <w:rsid w:val="006D66F9"/>
    <w:rsid w:val="006D6C1D"/>
    <w:rsid w:val="006D6E67"/>
    <w:rsid w:val="006D6ED5"/>
    <w:rsid w:val="006D70B4"/>
    <w:rsid w:val="006D7262"/>
    <w:rsid w:val="006D782B"/>
    <w:rsid w:val="006D7FF5"/>
    <w:rsid w:val="006E0360"/>
    <w:rsid w:val="006E054A"/>
    <w:rsid w:val="006E05FB"/>
    <w:rsid w:val="006E0BA2"/>
    <w:rsid w:val="006E0D3F"/>
    <w:rsid w:val="006E103A"/>
    <w:rsid w:val="006E1695"/>
    <w:rsid w:val="006E1C24"/>
    <w:rsid w:val="006E25F4"/>
    <w:rsid w:val="006E28CE"/>
    <w:rsid w:val="006E4173"/>
    <w:rsid w:val="006E48DF"/>
    <w:rsid w:val="006E4B8F"/>
    <w:rsid w:val="006E552B"/>
    <w:rsid w:val="006E577B"/>
    <w:rsid w:val="006E5B67"/>
    <w:rsid w:val="006E6346"/>
    <w:rsid w:val="006E6BF0"/>
    <w:rsid w:val="006E6F8A"/>
    <w:rsid w:val="006E75EA"/>
    <w:rsid w:val="006E7DEE"/>
    <w:rsid w:val="006F078A"/>
    <w:rsid w:val="006F0EE9"/>
    <w:rsid w:val="006F48AF"/>
    <w:rsid w:val="006F5798"/>
    <w:rsid w:val="006F5D99"/>
    <w:rsid w:val="006F6144"/>
    <w:rsid w:val="006F66F2"/>
    <w:rsid w:val="006F6850"/>
    <w:rsid w:val="006F6885"/>
    <w:rsid w:val="006F6A7A"/>
    <w:rsid w:val="006F6C7A"/>
    <w:rsid w:val="006F7322"/>
    <w:rsid w:val="006F7B62"/>
    <w:rsid w:val="006F7DED"/>
    <w:rsid w:val="00700A5B"/>
    <w:rsid w:val="00700BFB"/>
    <w:rsid w:val="00700F6B"/>
    <w:rsid w:val="0070136C"/>
    <w:rsid w:val="00701502"/>
    <w:rsid w:val="00701C33"/>
    <w:rsid w:val="007024E1"/>
    <w:rsid w:val="007025B6"/>
    <w:rsid w:val="0070323D"/>
    <w:rsid w:val="0070328B"/>
    <w:rsid w:val="00704E28"/>
    <w:rsid w:val="00704EED"/>
    <w:rsid w:val="007059B5"/>
    <w:rsid w:val="00705CE2"/>
    <w:rsid w:val="00706008"/>
    <w:rsid w:val="00707D12"/>
    <w:rsid w:val="00707DBA"/>
    <w:rsid w:val="00710341"/>
    <w:rsid w:val="00710471"/>
    <w:rsid w:val="00710EAC"/>
    <w:rsid w:val="0071149A"/>
    <w:rsid w:val="00712F07"/>
    <w:rsid w:val="007142C7"/>
    <w:rsid w:val="00714AB9"/>
    <w:rsid w:val="00714C6B"/>
    <w:rsid w:val="007151BE"/>
    <w:rsid w:val="007154AA"/>
    <w:rsid w:val="00716128"/>
    <w:rsid w:val="007173D2"/>
    <w:rsid w:val="00720307"/>
    <w:rsid w:val="0072040D"/>
    <w:rsid w:val="00720FD3"/>
    <w:rsid w:val="0072157F"/>
    <w:rsid w:val="00721DDB"/>
    <w:rsid w:val="007235ED"/>
    <w:rsid w:val="0072487A"/>
    <w:rsid w:val="00724E68"/>
    <w:rsid w:val="00725477"/>
    <w:rsid w:val="00725B8C"/>
    <w:rsid w:val="007261AB"/>
    <w:rsid w:val="0072629D"/>
    <w:rsid w:val="007308F5"/>
    <w:rsid w:val="007310CB"/>
    <w:rsid w:val="00731D02"/>
    <w:rsid w:val="00732D3F"/>
    <w:rsid w:val="007335BC"/>
    <w:rsid w:val="00733C03"/>
    <w:rsid w:val="00734509"/>
    <w:rsid w:val="007345E9"/>
    <w:rsid w:val="00735875"/>
    <w:rsid w:val="007359AD"/>
    <w:rsid w:val="00735B4B"/>
    <w:rsid w:val="00736501"/>
    <w:rsid w:val="00737585"/>
    <w:rsid w:val="0073767B"/>
    <w:rsid w:val="00740906"/>
    <w:rsid w:val="007413A9"/>
    <w:rsid w:val="007413F7"/>
    <w:rsid w:val="0074224A"/>
    <w:rsid w:val="0074305A"/>
    <w:rsid w:val="00743E7F"/>
    <w:rsid w:val="0074523C"/>
    <w:rsid w:val="007454AD"/>
    <w:rsid w:val="00745AB8"/>
    <w:rsid w:val="00745AE8"/>
    <w:rsid w:val="00745D39"/>
    <w:rsid w:val="007464C9"/>
    <w:rsid w:val="00746AAE"/>
    <w:rsid w:val="00747393"/>
    <w:rsid w:val="0074769E"/>
    <w:rsid w:val="00747A34"/>
    <w:rsid w:val="00747C75"/>
    <w:rsid w:val="00747F04"/>
    <w:rsid w:val="00750A82"/>
    <w:rsid w:val="00750B99"/>
    <w:rsid w:val="00750C1C"/>
    <w:rsid w:val="00750F5A"/>
    <w:rsid w:val="00751F4A"/>
    <w:rsid w:val="007542A8"/>
    <w:rsid w:val="00754840"/>
    <w:rsid w:val="00754891"/>
    <w:rsid w:val="00754D2F"/>
    <w:rsid w:val="007550A7"/>
    <w:rsid w:val="00755A4F"/>
    <w:rsid w:val="00755B0A"/>
    <w:rsid w:val="00755E9F"/>
    <w:rsid w:val="007562C3"/>
    <w:rsid w:val="00756EC7"/>
    <w:rsid w:val="00757696"/>
    <w:rsid w:val="007600AB"/>
    <w:rsid w:val="0076017E"/>
    <w:rsid w:val="00760491"/>
    <w:rsid w:val="00760C23"/>
    <w:rsid w:val="0076144D"/>
    <w:rsid w:val="00761759"/>
    <w:rsid w:val="00761A44"/>
    <w:rsid w:val="00762F60"/>
    <w:rsid w:val="007636AD"/>
    <w:rsid w:val="0076376E"/>
    <w:rsid w:val="00763935"/>
    <w:rsid w:val="00764DB0"/>
    <w:rsid w:val="00764F71"/>
    <w:rsid w:val="00765416"/>
    <w:rsid w:val="007656D5"/>
    <w:rsid w:val="00765725"/>
    <w:rsid w:val="00767A7A"/>
    <w:rsid w:val="00770A1A"/>
    <w:rsid w:val="00770FCE"/>
    <w:rsid w:val="007714C8"/>
    <w:rsid w:val="007721BF"/>
    <w:rsid w:val="007726DC"/>
    <w:rsid w:val="00773D01"/>
    <w:rsid w:val="007746F5"/>
    <w:rsid w:val="007754FF"/>
    <w:rsid w:val="00775BA3"/>
    <w:rsid w:val="00775D7D"/>
    <w:rsid w:val="007760D7"/>
    <w:rsid w:val="007762A1"/>
    <w:rsid w:val="00776936"/>
    <w:rsid w:val="00776FC0"/>
    <w:rsid w:val="00777F1B"/>
    <w:rsid w:val="00780631"/>
    <w:rsid w:val="0078155E"/>
    <w:rsid w:val="00781979"/>
    <w:rsid w:val="00781C4C"/>
    <w:rsid w:val="00781F77"/>
    <w:rsid w:val="00782362"/>
    <w:rsid w:val="0078243D"/>
    <w:rsid w:val="007829E8"/>
    <w:rsid w:val="00782A43"/>
    <w:rsid w:val="00782E5F"/>
    <w:rsid w:val="00783AD2"/>
    <w:rsid w:val="0078432E"/>
    <w:rsid w:val="0078474D"/>
    <w:rsid w:val="00785075"/>
    <w:rsid w:val="007856A9"/>
    <w:rsid w:val="0078580E"/>
    <w:rsid w:val="00785AF7"/>
    <w:rsid w:val="00785DA2"/>
    <w:rsid w:val="007860E9"/>
    <w:rsid w:val="007865A2"/>
    <w:rsid w:val="00786A67"/>
    <w:rsid w:val="00786F61"/>
    <w:rsid w:val="00787D3F"/>
    <w:rsid w:val="00790DBF"/>
    <w:rsid w:val="0079107F"/>
    <w:rsid w:val="00791363"/>
    <w:rsid w:val="007915C9"/>
    <w:rsid w:val="007916B1"/>
    <w:rsid w:val="00791B11"/>
    <w:rsid w:val="00791FE8"/>
    <w:rsid w:val="007931EF"/>
    <w:rsid w:val="0079415A"/>
    <w:rsid w:val="007946E7"/>
    <w:rsid w:val="007948A0"/>
    <w:rsid w:val="007954C2"/>
    <w:rsid w:val="007957A2"/>
    <w:rsid w:val="007961A7"/>
    <w:rsid w:val="007969A2"/>
    <w:rsid w:val="00796E04"/>
    <w:rsid w:val="007971FF"/>
    <w:rsid w:val="00797AD6"/>
    <w:rsid w:val="00797EE9"/>
    <w:rsid w:val="007A0D28"/>
    <w:rsid w:val="007A1C13"/>
    <w:rsid w:val="007A20D2"/>
    <w:rsid w:val="007A2921"/>
    <w:rsid w:val="007A2D85"/>
    <w:rsid w:val="007A3B54"/>
    <w:rsid w:val="007A4B77"/>
    <w:rsid w:val="007A501A"/>
    <w:rsid w:val="007A63B1"/>
    <w:rsid w:val="007A67B7"/>
    <w:rsid w:val="007A713A"/>
    <w:rsid w:val="007A7509"/>
    <w:rsid w:val="007B0177"/>
    <w:rsid w:val="007B06FC"/>
    <w:rsid w:val="007B09EE"/>
    <w:rsid w:val="007B0B16"/>
    <w:rsid w:val="007B0E90"/>
    <w:rsid w:val="007B1693"/>
    <w:rsid w:val="007B1758"/>
    <w:rsid w:val="007B1C0F"/>
    <w:rsid w:val="007B1DC7"/>
    <w:rsid w:val="007B21DC"/>
    <w:rsid w:val="007B2489"/>
    <w:rsid w:val="007B355B"/>
    <w:rsid w:val="007B37D4"/>
    <w:rsid w:val="007B4098"/>
    <w:rsid w:val="007B4374"/>
    <w:rsid w:val="007B4792"/>
    <w:rsid w:val="007B49B4"/>
    <w:rsid w:val="007B4A70"/>
    <w:rsid w:val="007B4C41"/>
    <w:rsid w:val="007B5020"/>
    <w:rsid w:val="007B5840"/>
    <w:rsid w:val="007B597F"/>
    <w:rsid w:val="007B614F"/>
    <w:rsid w:val="007B6258"/>
    <w:rsid w:val="007B6B43"/>
    <w:rsid w:val="007C005E"/>
    <w:rsid w:val="007C089C"/>
    <w:rsid w:val="007C0C74"/>
    <w:rsid w:val="007C178E"/>
    <w:rsid w:val="007C1C9D"/>
    <w:rsid w:val="007C1D82"/>
    <w:rsid w:val="007C1EDC"/>
    <w:rsid w:val="007C237C"/>
    <w:rsid w:val="007C24DB"/>
    <w:rsid w:val="007C32C0"/>
    <w:rsid w:val="007C32FC"/>
    <w:rsid w:val="007C33E8"/>
    <w:rsid w:val="007C3692"/>
    <w:rsid w:val="007C3926"/>
    <w:rsid w:val="007C42E6"/>
    <w:rsid w:val="007C45DA"/>
    <w:rsid w:val="007C4796"/>
    <w:rsid w:val="007C495D"/>
    <w:rsid w:val="007C4C62"/>
    <w:rsid w:val="007C4E67"/>
    <w:rsid w:val="007C4EA0"/>
    <w:rsid w:val="007C536A"/>
    <w:rsid w:val="007C65D2"/>
    <w:rsid w:val="007C69D8"/>
    <w:rsid w:val="007C6AB6"/>
    <w:rsid w:val="007D2210"/>
    <w:rsid w:val="007D2873"/>
    <w:rsid w:val="007D2E99"/>
    <w:rsid w:val="007D3DA6"/>
    <w:rsid w:val="007D4158"/>
    <w:rsid w:val="007D49F4"/>
    <w:rsid w:val="007D4F84"/>
    <w:rsid w:val="007D5B74"/>
    <w:rsid w:val="007D5D1F"/>
    <w:rsid w:val="007D5FEA"/>
    <w:rsid w:val="007D6512"/>
    <w:rsid w:val="007E0331"/>
    <w:rsid w:val="007E169A"/>
    <w:rsid w:val="007E1F41"/>
    <w:rsid w:val="007E2905"/>
    <w:rsid w:val="007E3686"/>
    <w:rsid w:val="007E3727"/>
    <w:rsid w:val="007E4A82"/>
    <w:rsid w:val="007E5226"/>
    <w:rsid w:val="007E530C"/>
    <w:rsid w:val="007E5AB6"/>
    <w:rsid w:val="007E5AC9"/>
    <w:rsid w:val="007E5B36"/>
    <w:rsid w:val="007E5E52"/>
    <w:rsid w:val="007E6F00"/>
    <w:rsid w:val="007E7A62"/>
    <w:rsid w:val="007E7F2C"/>
    <w:rsid w:val="007F031E"/>
    <w:rsid w:val="007F05F7"/>
    <w:rsid w:val="007F0799"/>
    <w:rsid w:val="007F0D4E"/>
    <w:rsid w:val="007F10B4"/>
    <w:rsid w:val="007F1391"/>
    <w:rsid w:val="007F1444"/>
    <w:rsid w:val="007F252E"/>
    <w:rsid w:val="007F2989"/>
    <w:rsid w:val="007F2C27"/>
    <w:rsid w:val="007F315D"/>
    <w:rsid w:val="007F33A4"/>
    <w:rsid w:val="007F340C"/>
    <w:rsid w:val="007F3615"/>
    <w:rsid w:val="007F3BA1"/>
    <w:rsid w:val="007F3BD9"/>
    <w:rsid w:val="007F4BDA"/>
    <w:rsid w:val="007F5132"/>
    <w:rsid w:val="007F51A9"/>
    <w:rsid w:val="007F5E6F"/>
    <w:rsid w:val="007F60E9"/>
    <w:rsid w:val="007F63D7"/>
    <w:rsid w:val="007F6EF5"/>
    <w:rsid w:val="007F7DE0"/>
    <w:rsid w:val="007F7E8F"/>
    <w:rsid w:val="0080097C"/>
    <w:rsid w:val="00801352"/>
    <w:rsid w:val="00802DFB"/>
    <w:rsid w:val="0080378C"/>
    <w:rsid w:val="00803CC8"/>
    <w:rsid w:val="00804D6B"/>
    <w:rsid w:val="008051F0"/>
    <w:rsid w:val="0080522B"/>
    <w:rsid w:val="0080548D"/>
    <w:rsid w:val="00805951"/>
    <w:rsid w:val="00805DE6"/>
    <w:rsid w:val="0080695D"/>
    <w:rsid w:val="00806FD0"/>
    <w:rsid w:val="00810382"/>
    <w:rsid w:val="00810A38"/>
    <w:rsid w:val="00811226"/>
    <w:rsid w:val="008116ED"/>
    <w:rsid w:val="00811DC6"/>
    <w:rsid w:val="00812293"/>
    <w:rsid w:val="008126C0"/>
    <w:rsid w:val="0081291D"/>
    <w:rsid w:val="00813649"/>
    <w:rsid w:val="008142BC"/>
    <w:rsid w:val="00814408"/>
    <w:rsid w:val="00814881"/>
    <w:rsid w:val="0081649A"/>
    <w:rsid w:val="008168B8"/>
    <w:rsid w:val="0081770A"/>
    <w:rsid w:val="00817F85"/>
    <w:rsid w:val="00820674"/>
    <w:rsid w:val="008212F0"/>
    <w:rsid w:val="00821F41"/>
    <w:rsid w:val="00822127"/>
    <w:rsid w:val="008223C5"/>
    <w:rsid w:val="008231E9"/>
    <w:rsid w:val="00823BAE"/>
    <w:rsid w:val="00823EED"/>
    <w:rsid w:val="00824295"/>
    <w:rsid w:val="00824B4A"/>
    <w:rsid w:val="00824D85"/>
    <w:rsid w:val="00824E54"/>
    <w:rsid w:val="008256EC"/>
    <w:rsid w:val="0082594B"/>
    <w:rsid w:val="00825CD2"/>
    <w:rsid w:val="00826B90"/>
    <w:rsid w:val="00826D0F"/>
    <w:rsid w:val="00827927"/>
    <w:rsid w:val="00827DBF"/>
    <w:rsid w:val="00827F45"/>
    <w:rsid w:val="008300A4"/>
    <w:rsid w:val="008305C5"/>
    <w:rsid w:val="008308FA"/>
    <w:rsid w:val="00831C93"/>
    <w:rsid w:val="00831DC6"/>
    <w:rsid w:val="00832D27"/>
    <w:rsid w:val="00833811"/>
    <w:rsid w:val="00833A8A"/>
    <w:rsid w:val="00833D86"/>
    <w:rsid w:val="00833F65"/>
    <w:rsid w:val="00834205"/>
    <w:rsid w:val="0083461B"/>
    <w:rsid w:val="00835406"/>
    <w:rsid w:val="00835ACB"/>
    <w:rsid w:val="00835CB1"/>
    <w:rsid w:val="008360CC"/>
    <w:rsid w:val="0083614D"/>
    <w:rsid w:val="00836627"/>
    <w:rsid w:val="0083752A"/>
    <w:rsid w:val="00837CE3"/>
    <w:rsid w:val="00840206"/>
    <w:rsid w:val="00840971"/>
    <w:rsid w:val="00840EB5"/>
    <w:rsid w:val="00840F6E"/>
    <w:rsid w:val="008417EE"/>
    <w:rsid w:val="00841AFA"/>
    <w:rsid w:val="00841C7D"/>
    <w:rsid w:val="00842B90"/>
    <w:rsid w:val="0084319F"/>
    <w:rsid w:val="008433FB"/>
    <w:rsid w:val="00843724"/>
    <w:rsid w:val="0084479A"/>
    <w:rsid w:val="0084483B"/>
    <w:rsid w:val="00844D57"/>
    <w:rsid w:val="00846913"/>
    <w:rsid w:val="008473F2"/>
    <w:rsid w:val="00847B4C"/>
    <w:rsid w:val="00850A3B"/>
    <w:rsid w:val="00851007"/>
    <w:rsid w:val="00851412"/>
    <w:rsid w:val="008515E0"/>
    <w:rsid w:val="008518DC"/>
    <w:rsid w:val="008527EA"/>
    <w:rsid w:val="00852887"/>
    <w:rsid w:val="00852C64"/>
    <w:rsid w:val="00853141"/>
    <w:rsid w:val="00854543"/>
    <w:rsid w:val="0085460D"/>
    <w:rsid w:val="008559CD"/>
    <w:rsid w:val="0085656A"/>
    <w:rsid w:val="00856B54"/>
    <w:rsid w:val="00856D6D"/>
    <w:rsid w:val="00860227"/>
    <w:rsid w:val="00861553"/>
    <w:rsid w:val="00861DD4"/>
    <w:rsid w:val="00862840"/>
    <w:rsid w:val="00862D42"/>
    <w:rsid w:val="008637D4"/>
    <w:rsid w:val="00863E72"/>
    <w:rsid w:val="00864130"/>
    <w:rsid w:val="008648F5"/>
    <w:rsid w:val="00865B61"/>
    <w:rsid w:val="00865DF8"/>
    <w:rsid w:val="00866309"/>
    <w:rsid w:val="008664EA"/>
    <w:rsid w:val="008671C2"/>
    <w:rsid w:val="00867540"/>
    <w:rsid w:val="00867CE2"/>
    <w:rsid w:val="00867D27"/>
    <w:rsid w:val="00867EB8"/>
    <w:rsid w:val="00870E7C"/>
    <w:rsid w:val="0087106B"/>
    <w:rsid w:val="0087116F"/>
    <w:rsid w:val="008713D8"/>
    <w:rsid w:val="008718ED"/>
    <w:rsid w:val="00871A8B"/>
    <w:rsid w:val="00871FD2"/>
    <w:rsid w:val="00872061"/>
    <w:rsid w:val="0087207C"/>
    <w:rsid w:val="0087224B"/>
    <w:rsid w:val="0087247F"/>
    <w:rsid w:val="00873193"/>
    <w:rsid w:val="0087360C"/>
    <w:rsid w:val="008737BA"/>
    <w:rsid w:val="00875037"/>
    <w:rsid w:val="0087509C"/>
    <w:rsid w:val="00875229"/>
    <w:rsid w:val="008752C4"/>
    <w:rsid w:val="0087534E"/>
    <w:rsid w:val="00875D61"/>
    <w:rsid w:val="00875F0D"/>
    <w:rsid w:val="00876516"/>
    <w:rsid w:val="00876523"/>
    <w:rsid w:val="0087666B"/>
    <w:rsid w:val="00876A7C"/>
    <w:rsid w:val="00880647"/>
    <w:rsid w:val="00880DBB"/>
    <w:rsid w:val="008843FA"/>
    <w:rsid w:val="00884587"/>
    <w:rsid w:val="008847B4"/>
    <w:rsid w:val="00884CF1"/>
    <w:rsid w:val="00885251"/>
    <w:rsid w:val="00885558"/>
    <w:rsid w:val="008859FF"/>
    <w:rsid w:val="00885A2D"/>
    <w:rsid w:val="008867FC"/>
    <w:rsid w:val="00886CBA"/>
    <w:rsid w:val="00887218"/>
    <w:rsid w:val="008875E4"/>
    <w:rsid w:val="00887C96"/>
    <w:rsid w:val="00887CEC"/>
    <w:rsid w:val="00887E62"/>
    <w:rsid w:val="00890645"/>
    <w:rsid w:val="00890670"/>
    <w:rsid w:val="0089129A"/>
    <w:rsid w:val="0089230F"/>
    <w:rsid w:val="00892451"/>
    <w:rsid w:val="00892758"/>
    <w:rsid w:val="008927DF"/>
    <w:rsid w:val="00892E7E"/>
    <w:rsid w:val="00892E9F"/>
    <w:rsid w:val="008939D8"/>
    <w:rsid w:val="0089431D"/>
    <w:rsid w:val="008946F7"/>
    <w:rsid w:val="00894AB7"/>
    <w:rsid w:val="00895DBA"/>
    <w:rsid w:val="00896379"/>
    <w:rsid w:val="008964DE"/>
    <w:rsid w:val="00896790"/>
    <w:rsid w:val="00897834"/>
    <w:rsid w:val="008979C6"/>
    <w:rsid w:val="008A03C7"/>
    <w:rsid w:val="008A06C6"/>
    <w:rsid w:val="008A0916"/>
    <w:rsid w:val="008A1960"/>
    <w:rsid w:val="008A1AC5"/>
    <w:rsid w:val="008A256E"/>
    <w:rsid w:val="008A29FA"/>
    <w:rsid w:val="008A3125"/>
    <w:rsid w:val="008A45C5"/>
    <w:rsid w:val="008A4A5E"/>
    <w:rsid w:val="008A4DB7"/>
    <w:rsid w:val="008A4E05"/>
    <w:rsid w:val="008A5827"/>
    <w:rsid w:val="008A6847"/>
    <w:rsid w:val="008A6FEF"/>
    <w:rsid w:val="008B0362"/>
    <w:rsid w:val="008B0516"/>
    <w:rsid w:val="008B0ABC"/>
    <w:rsid w:val="008B0B76"/>
    <w:rsid w:val="008B0DD1"/>
    <w:rsid w:val="008B0DF7"/>
    <w:rsid w:val="008B39FC"/>
    <w:rsid w:val="008B44FB"/>
    <w:rsid w:val="008B46D3"/>
    <w:rsid w:val="008B517A"/>
    <w:rsid w:val="008B57B9"/>
    <w:rsid w:val="008B59AC"/>
    <w:rsid w:val="008B69AA"/>
    <w:rsid w:val="008B69D9"/>
    <w:rsid w:val="008B6E98"/>
    <w:rsid w:val="008B6F11"/>
    <w:rsid w:val="008B719A"/>
    <w:rsid w:val="008C031F"/>
    <w:rsid w:val="008C0FE9"/>
    <w:rsid w:val="008C1272"/>
    <w:rsid w:val="008C1A09"/>
    <w:rsid w:val="008C2909"/>
    <w:rsid w:val="008C2C8A"/>
    <w:rsid w:val="008C3074"/>
    <w:rsid w:val="008C370D"/>
    <w:rsid w:val="008C543F"/>
    <w:rsid w:val="008C5EAF"/>
    <w:rsid w:val="008C5F55"/>
    <w:rsid w:val="008C69C0"/>
    <w:rsid w:val="008C700D"/>
    <w:rsid w:val="008C7619"/>
    <w:rsid w:val="008D03BB"/>
    <w:rsid w:val="008D118D"/>
    <w:rsid w:val="008D1460"/>
    <w:rsid w:val="008D15E5"/>
    <w:rsid w:val="008D16F4"/>
    <w:rsid w:val="008D1A05"/>
    <w:rsid w:val="008D242D"/>
    <w:rsid w:val="008D28C2"/>
    <w:rsid w:val="008D2D9F"/>
    <w:rsid w:val="008D3692"/>
    <w:rsid w:val="008D435B"/>
    <w:rsid w:val="008D438D"/>
    <w:rsid w:val="008D43F7"/>
    <w:rsid w:val="008D440B"/>
    <w:rsid w:val="008D4566"/>
    <w:rsid w:val="008D4577"/>
    <w:rsid w:val="008D45C3"/>
    <w:rsid w:val="008D5F99"/>
    <w:rsid w:val="008D6780"/>
    <w:rsid w:val="008D75D9"/>
    <w:rsid w:val="008D7FFB"/>
    <w:rsid w:val="008E031F"/>
    <w:rsid w:val="008E0449"/>
    <w:rsid w:val="008E05F7"/>
    <w:rsid w:val="008E076E"/>
    <w:rsid w:val="008E087A"/>
    <w:rsid w:val="008E0C39"/>
    <w:rsid w:val="008E11A9"/>
    <w:rsid w:val="008E1606"/>
    <w:rsid w:val="008E18D1"/>
    <w:rsid w:val="008E1BF5"/>
    <w:rsid w:val="008E1C85"/>
    <w:rsid w:val="008E21BC"/>
    <w:rsid w:val="008E26CA"/>
    <w:rsid w:val="008E27F1"/>
    <w:rsid w:val="008E2C40"/>
    <w:rsid w:val="008E2F7E"/>
    <w:rsid w:val="008E3283"/>
    <w:rsid w:val="008E38E4"/>
    <w:rsid w:val="008E3932"/>
    <w:rsid w:val="008E4EDA"/>
    <w:rsid w:val="008E50A5"/>
    <w:rsid w:val="008E5684"/>
    <w:rsid w:val="008E58CF"/>
    <w:rsid w:val="008E5A86"/>
    <w:rsid w:val="008E629E"/>
    <w:rsid w:val="008E634B"/>
    <w:rsid w:val="008E6B55"/>
    <w:rsid w:val="008E6EF9"/>
    <w:rsid w:val="008E741D"/>
    <w:rsid w:val="008E7659"/>
    <w:rsid w:val="008E7666"/>
    <w:rsid w:val="008E7AA3"/>
    <w:rsid w:val="008E7BF7"/>
    <w:rsid w:val="008F0245"/>
    <w:rsid w:val="008F0507"/>
    <w:rsid w:val="008F08B8"/>
    <w:rsid w:val="008F1324"/>
    <w:rsid w:val="008F1D7F"/>
    <w:rsid w:val="008F2C63"/>
    <w:rsid w:val="008F31B4"/>
    <w:rsid w:val="008F3335"/>
    <w:rsid w:val="008F39ED"/>
    <w:rsid w:val="008F3AB0"/>
    <w:rsid w:val="008F4F9D"/>
    <w:rsid w:val="008F5146"/>
    <w:rsid w:val="008F57ED"/>
    <w:rsid w:val="008F58C9"/>
    <w:rsid w:val="008F5F72"/>
    <w:rsid w:val="008F6165"/>
    <w:rsid w:val="008F616A"/>
    <w:rsid w:val="008F6AC7"/>
    <w:rsid w:val="008F6B60"/>
    <w:rsid w:val="008F6C30"/>
    <w:rsid w:val="008F6EBC"/>
    <w:rsid w:val="008F6FE7"/>
    <w:rsid w:val="008F7296"/>
    <w:rsid w:val="008F731A"/>
    <w:rsid w:val="008F73A0"/>
    <w:rsid w:val="008F749E"/>
    <w:rsid w:val="008F7864"/>
    <w:rsid w:val="008F7D90"/>
    <w:rsid w:val="009003BC"/>
    <w:rsid w:val="009013AD"/>
    <w:rsid w:val="00901527"/>
    <w:rsid w:val="0090168C"/>
    <w:rsid w:val="009017B4"/>
    <w:rsid w:val="00902F97"/>
    <w:rsid w:val="00903836"/>
    <w:rsid w:val="00904777"/>
    <w:rsid w:val="00904F5E"/>
    <w:rsid w:val="009052C0"/>
    <w:rsid w:val="00905357"/>
    <w:rsid w:val="0090558A"/>
    <w:rsid w:val="009057F4"/>
    <w:rsid w:val="009067A4"/>
    <w:rsid w:val="00907612"/>
    <w:rsid w:val="00907946"/>
    <w:rsid w:val="00907A67"/>
    <w:rsid w:val="00907AAC"/>
    <w:rsid w:val="00910655"/>
    <w:rsid w:val="00910BE7"/>
    <w:rsid w:val="00910C7A"/>
    <w:rsid w:val="00911837"/>
    <w:rsid w:val="00911950"/>
    <w:rsid w:val="00911F5C"/>
    <w:rsid w:val="009126C9"/>
    <w:rsid w:val="00912B56"/>
    <w:rsid w:val="00912E7D"/>
    <w:rsid w:val="00912F9F"/>
    <w:rsid w:val="00913679"/>
    <w:rsid w:val="009136CF"/>
    <w:rsid w:val="00913B6A"/>
    <w:rsid w:val="00913C4E"/>
    <w:rsid w:val="009141D7"/>
    <w:rsid w:val="009149CA"/>
    <w:rsid w:val="00915770"/>
    <w:rsid w:val="00916E6F"/>
    <w:rsid w:val="00916E74"/>
    <w:rsid w:val="00917C5A"/>
    <w:rsid w:val="0092028F"/>
    <w:rsid w:val="00920958"/>
    <w:rsid w:val="00920F73"/>
    <w:rsid w:val="0092108F"/>
    <w:rsid w:val="00921940"/>
    <w:rsid w:val="00921CF6"/>
    <w:rsid w:val="00921EE7"/>
    <w:rsid w:val="00922826"/>
    <w:rsid w:val="00923452"/>
    <w:rsid w:val="00923B87"/>
    <w:rsid w:val="009240CE"/>
    <w:rsid w:val="009257FA"/>
    <w:rsid w:val="009268A5"/>
    <w:rsid w:val="00926CFB"/>
    <w:rsid w:val="009271FD"/>
    <w:rsid w:val="009302DA"/>
    <w:rsid w:val="009312EE"/>
    <w:rsid w:val="009318FD"/>
    <w:rsid w:val="00932D97"/>
    <w:rsid w:val="009334EB"/>
    <w:rsid w:val="009346A3"/>
    <w:rsid w:val="00934913"/>
    <w:rsid w:val="00934C3E"/>
    <w:rsid w:val="0093519D"/>
    <w:rsid w:val="0093587B"/>
    <w:rsid w:val="00935E5F"/>
    <w:rsid w:val="0093745A"/>
    <w:rsid w:val="00937C99"/>
    <w:rsid w:val="00940290"/>
    <w:rsid w:val="00940579"/>
    <w:rsid w:val="00940A8E"/>
    <w:rsid w:val="00941C58"/>
    <w:rsid w:val="00942538"/>
    <w:rsid w:val="00942DC2"/>
    <w:rsid w:val="0094306B"/>
    <w:rsid w:val="009434A3"/>
    <w:rsid w:val="009440A2"/>
    <w:rsid w:val="009446A4"/>
    <w:rsid w:val="009447C2"/>
    <w:rsid w:val="00944A17"/>
    <w:rsid w:val="00944CF0"/>
    <w:rsid w:val="00944E6E"/>
    <w:rsid w:val="009454E2"/>
    <w:rsid w:val="009477E8"/>
    <w:rsid w:val="00947A44"/>
    <w:rsid w:val="00950244"/>
    <w:rsid w:val="00950424"/>
    <w:rsid w:val="00950AC4"/>
    <w:rsid w:val="009511AC"/>
    <w:rsid w:val="00951206"/>
    <w:rsid w:val="0095175C"/>
    <w:rsid w:val="0095225A"/>
    <w:rsid w:val="009522EA"/>
    <w:rsid w:val="00952933"/>
    <w:rsid w:val="009537D6"/>
    <w:rsid w:val="00953B8F"/>
    <w:rsid w:val="0095424A"/>
    <w:rsid w:val="009543E7"/>
    <w:rsid w:val="00954AB5"/>
    <w:rsid w:val="00955F85"/>
    <w:rsid w:val="00956543"/>
    <w:rsid w:val="00956A53"/>
    <w:rsid w:val="00956F2E"/>
    <w:rsid w:val="00957661"/>
    <w:rsid w:val="00960E2F"/>
    <w:rsid w:val="00961BA4"/>
    <w:rsid w:val="00961D52"/>
    <w:rsid w:val="00961E9C"/>
    <w:rsid w:val="00962DC7"/>
    <w:rsid w:val="0096304D"/>
    <w:rsid w:val="0096393B"/>
    <w:rsid w:val="00963BAD"/>
    <w:rsid w:val="00964805"/>
    <w:rsid w:val="00964CAB"/>
    <w:rsid w:val="00964EB7"/>
    <w:rsid w:val="0096559A"/>
    <w:rsid w:val="009657D8"/>
    <w:rsid w:val="00965AAC"/>
    <w:rsid w:val="009660A3"/>
    <w:rsid w:val="0096630A"/>
    <w:rsid w:val="0096635F"/>
    <w:rsid w:val="009666F1"/>
    <w:rsid w:val="00967400"/>
    <w:rsid w:val="00967401"/>
    <w:rsid w:val="00967B38"/>
    <w:rsid w:val="00967DF3"/>
    <w:rsid w:val="00970617"/>
    <w:rsid w:val="00970633"/>
    <w:rsid w:val="00970AF1"/>
    <w:rsid w:val="00970B32"/>
    <w:rsid w:val="0097144B"/>
    <w:rsid w:val="00972C59"/>
    <w:rsid w:val="009730B4"/>
    <w:rsid w:val="00973A73"/>
    <w:rsid w:val="0097408D"/>
    <w:rsid w:val="00974FC5"/>
    <w:rsid w:val="00975F7A"/>
    <w:rsid w:val="00976661"/>
    <w:rsid w:val="00976AC4"/>
    <w:rsid w:val="0097777A"/>
    <w:rsid w:val="00977F12"/>
    <w:rsid w:val="00980169"/>
    <w:rsid w:val="0098053B"/>
    <w:rsid w:val="009805FB"/>
    <w:rsid w:val="00980B0B"/>
    <w:rsid w:val="00980C65"/>
    <w:rsid w:val="00980D68"/>
    <w:rsid w:val="0098174E"/>
    <w:rsid w:val="009818DB"/>
    <w:rsid w:val="00982596"/>
    <w:rsid w:val="0098260C"/>
    <w:rsid w:val="00983356"/>
    <w:rsid w:val="009839C3"/>
    <w:rsid w:val="00983F4E"/>
    <w:rsid w:val="0098406D"/>
    <w:rsid w:val="0098434D"/>
    <w:rsid w:val="0098436A"/>
    <w:rsid w:val="00984954"/>
    <w:rsid w:val="009857E9"/>
    <w:rsid w:val="009858D2"/>
    <w:rsid w:val="00985C2D"/>
    <w:rsid w:val="00985E5F"/>
    <w:rsid w:val="00986101"/>
    <w:rsid w:val="0098734E"/>
    <w:rsid w:val="00987753"/>
    <w:rsid w:val="00990275"/>
    <w:rsid w:val="00990A29"/>
    <w:rsid w:val="00990BC4"/>
    <w:rsid w:val="00990E8B"/>
    <w:rsid w:val="00991C7B"/>
    <w:rsid w:val="0099226E"/>
    <w:rsid w:val="00992639"/>
    <w:rsid w:val="00993893"/>
    <w:rsid w:val="00994758"/>
    <w:rsid w:val="00994C05"/>
    <w:rsid w:val="009965A8"/>
    <w:rsid w:val="00996920"/>
    <w:rsid w:val="009969B2"/>
    <w:rsid w:val="00997219"/>
    <w:rsid w:val="0099746A"/>
    <w:rsid w:val="009A065F"/>
    <w:rsid w:val="009A0A2D"/>
    <w:rsid w:val="009A1A6F"/>
    <w:rsid w:val="009A1DD5"/>
    <w:rsid w:val="009A1ED0"/>
    <w:rsid w:val="009A2184"/>
    <w:rsid w:val="009A29B3"/>
    <w:rsid w:val="009A2C55"/>
    <w:rsid w:val="009A35BB"/>
    <w:rsid w:val="009A4B38"/>
    <w:rsid w:val="009A4D59"/>
    <w:rsid w:val="009A4F75"/>
    <w:rsid w:val="009A5CC1"/>
    <w:rsid w:val="009A5D3D"/>
    <w:rsid w:val="009A6470"/>
    <w:rsid w:val="009B0072"/>
    <w:rsid w:val="009B043B"/>
    <w:rsid w:val="009B04EA"/>
    <w:rsid w:val="009B0D98"/>
    <w:rsid w:val="009B0EFE"/>
    <w:rsid w:val="009B1D38"/>
    <w:rsid w:val="009B3169"/>
    <w:rsid w:val="009B3681"/>
    <w:rsid w:val="009B36CB"/>
    <w:rsid w:val="009B3EC9"/>
    <w:rsid w:val="009B456F"/>
    <w:rsid w:val="009B4577"/>
    <w:rsid w:val="009B471B"/>
    <w:rsid w:val="009B4AA7"/>
    <w:rsid w:val="009B4BA4"/>
    <w:rsid w:val="009B59F6"/>
    <w:rsid w:val="009B5E6C"/>
    <w:rsid w:val="009B632E"/>
    <w:rsid w:val="009B64E4"/>
    <w:rsid w:val="009B686B"/>
    <w:rsid w:val="009B6C9E"/>
    <w:rsid w:val="009B6E69"/>
    <w:rsid w:val="009B7183"/>
    <w:rsid w:val="009B7431"/>
    <w:rsid w:val="009B74A6"/>
    <w:rsid w:val="009B7DC4"/>
    <w:rsid w:val="009C03AC"/>
    <w:rsid w:val="009C03C2"/>
    <w:rsid w:val="009C0A42"/>
    <w:rsid w:val="009C0BAB"/>
    <w:rsid w:val="009C13FB"/>
    <w:rsid w:val="009C1484"/>
    <w:rsid w:val="009C1AA6"/>
    <w:rsid w:val="009C1B92"/>
    <w:rsid w:val="009C1D47"/>
    <w:rsid w:val="009C2398"/>
    <w:rsid w:val="009C2565"/>
    <w:rsid w:val="009C286E"/>
    <w:rsid w:val="009C2E0B"/>
    <w:rsid w:val="009C30FF"/>
    <w:rsid w:val="009C34AB"/>
    <w:rsid w:val="009C36FD"/>
    <w:rsid w:val="009C3A85"/>
    <w:rsid w:val="009C3E70"/>
    <w:rsid w:val="009C4E2D"/>
    <w:rsid w:val="009C5294"/>
    <w:rsid w:val="009C5CED"/>
    <w:rsid w:val="009C707E"/>
    <w:rsid w:val="009C72A1"/>
    <w:rsid w:val="009C7F89"/>
    <w:rsid w:val="009D1598"/>
    <w:rsid w:val="009D1F4F"/>
    <w:rsid w:val="009D22D4"/>
    <w:rsid w:val="009D2390"/>
    <w:rsid w:val="009D2A64"/>
    <w:rsid w:val="009D2E4A"/>
    <w:rsid w:val="009D3898"/>
    <w:rsid w:val="009D3AC1"/>
    <w:rsid w:val="009D3D1C"/>
    <w:rsid w:val="009D4C38"/>
    <w:rsid w:val="009D71D8"/>
    <w:rsid w:val="009D7C88"/>
    <w:rsid w:val="009E044D"/>
    <w:rsid w:val="009E0B3E"/>
    <w:rsid w:val="009E17B2"/>
    <w:rsid w:val="009E1B68"/>
    <w:rsid w:val="009E1EF7"/>
    <w:rsid w:val="009E23F0"/>
    <w:rsid w:val="009E30FD"/>
    <w:rsid w:val="009E359E"/>
    <w:rsid w:val="009E4A04"/>
    <w:rsid w:val="009E4A19"/>
    <w:rsid w:val="009E4E71"/>
    <w:rsid w:val="009E5FF4"/>
    <w:rsid w:val="009E6117"/>
    <w:rsid w:val="009E6E16"/>
    <w:rsid w:val="009F05F5"/>
    <w:rsid w:val="009F08DA"/>
    <w:rsid w:val="009F198D"/>
    <w:rsid w:val="009F233F"/>
    <w:rsid w:val="009F23BA"/>
    <w:rsid w:val="009F290E"/>
    <w:rsid w:val="009F317C"/>
    <w:rsid w:val="009F3DBE"/>
    <w:rsid w:val="009F451F"/>
    <w:rsid w:val="009F4715"/>
    <w:rsid w:val="009F4AA2"/>
    <w:rsid w:val="009F4BD7"/>
    <w:rsid w:val="009F4EBE"/>
    <w:rsid w:val="009F5B93"/>
    <w:rsid w:val="009F7684"/>
    <w:rsid w:val="00A007B0"/>
    <w:rsid w:val="00A0081B"/>
    <w:rsid w:val="00A012CE"/>
    <w:rsid w:val="00A015A1"/>
    <w:rsid w:val="00A0228B"/>
    <w:rsid w:val="00A027DD"/>
    <w:rsid w:val="00A0282B"/>
    <w:rsid w:val="00A02B0D"/>
    <w:rsid w:val="00A02B35"/>
    <w:rsid w:val="00A0304C"/>
    <w:rsid w:val="00A03123"/>
    <w:rsid w:val="00A04398"/>
    <w:rsid w:val="00A0475E"/>
    <w:rsid w:val="00A04BC4"/>
    <w:rsid w:val="00A04FB9"/>
    <w:rsid w:val="00A055CD"/>
    <w:rsid w:val="00A07021"/>
    <w:rsid w:val="00A07DE5"/>
    <w:rsid w:val="00A1091A"/>
    <w:rsid w:val="00A11A4D"/>
    <w:rsid w:val="00A11A77"/>
    <w:rsid w:val="00A11C22"/>
    <w:rsid w:val="00A12AB4"/>
    <w:rsid w:val="00A12CB5"/>
    <w:rsid w:val="00A1397A"/>
    <w:rsid w:val="00A13A8F"/>
    <w:rsid w:val="00A13B08"/>
    <w:rsid w:val="00A14172"/>
    <w:rsid w:val="00A143BC"/>
    <w:rsid w:val="00A145D6"/>
    <w:rsid w:val="00A14885"/>
    <w:rsid w:val="00A14AF2"/>
    <w:rsid w:val="00A16777"/>
    <w:rsid w:val="00A167D7"/>
    <w:rsid w:val="00A17506"/>
    <w:rsid w:val="00A178A9"/>
    <w:rsid w:val="00A17A4F"/>
    <w:rsid w:val="00A17C99"/>
    <w:rsid w:val="00A17E51"/>
    <w:rsid w:val="00A20351"/>
    <w:rsid w:val="00A212AB"/>
    <w:rsid w:val="00A22680"/>
    <w:rsid w:val="00A22929"/>
    <w:rsid w:val="00A22A4F"/>
    <w:rsid w:val="00A22D61"/>
    <w:rsid w:val="00A23253"/>
    <w:rsid w:val="00A239A0"/>
    <w:rsid w:val="00A23D05"/>
    <w:rsid w:val="00A23E94"/>
    <w:rsid w:val="00A24139"/>
    <w:rsid w:val="00A24430"/>
    <w:rsid w:val="00A2445C"/>
    <w:rsid w:val="00A24534"/>
    <w:rsid w:val="00A25021"/>
    <w:rsid w:val="00A2518B"/>
    <w:rsid w:val="00A256AB"/>
    <w:rsid w:val="00A25D36"/>
    <w:rsid w:val="00A272E9"/>
    <w:rsid w:val="00A27F39"/>
    <w:rsid w:val="00A30826"/>
    <w:rsid w:val="00A308A4"/>
    <w:rsid w:val="00A31EED"/>
    <w:rsid w:val="00A33727"/>
    <w:rsid w:val="00A339E9"/>
    <w:rsid w:val="00A34328"/>
    <w:rsid w:val="00A344B1"/>
    <w:rsid w:val="00A34E56"/>
    <w:rsid w:val="00A35418"/>
    <w:rsid w:val="00A3556D"/>
    <w:rsid w:val="00A35CCE"/>
    <w:rsid w:val="00A35E7B"/>
    <w:rsid w:val="00A363A4"/>
    <w:rsid w:val="00A36B24"/>
    <w:rsid w:val="00A36EF6"/>
    <w:rsid w:val="00A37EDB"/>
    <w:rsid w:val="00A37FF2"/>
    <w:rsid w:val="00A4071E"/>
    <w:rsid w:val="00A41C74"/>
    <w:rsid w:val="00A421C1"/>
    <w:rsid w:val="00A4230F"/>
    <w:rsid w:val="00A438CC"/>
    <w:rsid w:val="00A43BE5"/>
    <w:rsid w:val="00A44865"/>
    <w:rsid w:val="00A44CB8"/>
    <w:rsid w:val="00A45518"/>
    <w:rsid w:val="00A458C4"/>
    <w:rsid w:val="00A45BB2"/>
    <w:rsid w:val="00A465C5"/>
    <w:rsid w:val="00A46E40"/>
    <w:rsid w:val="00A474D0"/>
    <w:rsid w:val="00A503E5"/>
    <w:rsid w:val="00A50815"/>
    <w:rsid w:val="00A50E2B"/>
    <w:rsid w:val="00A5157F"/>
    <w:rsid w:val="00A5233D"/>
    <w:rsid w:val="00A53225"/>
    <w:rsid w:val="00A5322A"/>
    <w:rsid w:val="00A543CE"/>
    <w:rsid w:val="00A544B0"/>
    <w:rsid w:val="00A54E8F"/>
    <w:rsid w:val="00A55194"/>
    <w:rsid w:val="00A55475"/>
    <w:rsid w:val="00A5593A"/>
    <w:rsid w:val="00A55FC3"/>
    <w:rsid w:val="00A5642A"/>
    <w:rsid w:val="00A56477"/>
    <w:rsid w:val="00A56B9C"/>
    <w:rsid w:val="00A606DB"/>
    <w:rsid w:val="00A608C4"/>
    <w:rsid w:val="00A61639"/>
    <w:rsid w:val="00A616CB"/>
    <w:rsid w:val="00A6195A"/>
    <w:rsid w:val="00A61B95"/>
    <w:rsid w:val="00A61CFB"/>
    <w:rsid w:val="00A628D2"/>
    <w:rsid w:val="00A629BB"/>
    <w:rsid w:val="00A62A33"/>
    <w:rsid w:val="00A63167"/>
    <w:rsid w:val="00A63C94"/>
    <w:rsid w:val="00A63F18"/>
    <w:rsid w:val="00A64300"/>
    <w:rsid w:val="00A659E0"/>
    <w:rsid w:val="00A6650A"/>
    <w:rsid w:val="00A67049"/>
    <w:rsid w:val="00A679D8"/>
    <w:rsid w:val="00A70BC1"/>
    <w:rsid w:val="00A713DE"/>
    <w:rsid w:val="00A7205B"/>
    <w:rsid w:val="00A7259B"/>
    <w:rsid w:val="00A726AF"/>
    <w:rsid w:val="00A7435C"/>
    <w:rsid w:val="00A746EC"/>
    <w:rsid w:val="00A74A57"/>
    <w:rsid w:val="00A75080"/>
    <w:rsid w:val="00A757C4"/>
    <w:rsid w:val="00A76ED4"/>
    <w:rsid w:val="00A7706A"/>
    <w:rsid w:val="00A7728B"/>
    <w:rsid w:val="00A77A5B"/>
    <w:rsid w:val="00A77B7D"/>
    <w:rsid w:val="00A80120"/>
    <w:rsid w:val="00A8114F"/>
    <w:rsid w:val="00A81498"/>
    <w:rsid w:val="00A81A71"/>
    <w:rsid w:val="00A81E4C"/>
    <w:rsid w:val="00A82125"/>
    <w:rsid w:val="00A829A2"/>
    <w:rsid w:val="00A82ECA"/>
    <w:rsid w:val="00A835A1"/>
    <w:rsid w:val="00A85849"/>
    <w:rsid w:val="00A85B85"/>
    <w:rsid w:val="00A85E84"/>
    <w:rsid w:val="00A86526"/>
    <w:rsid w:val="00A865E6"/>
    <w:rsid w:val="00A87734"/>
    <w:rsid w:val="00A87A54"/>
    <w:rsid w:val="00A90145"/>
    <w:rsid w:val="00A904C2"/>
    <w:rsid w:val="00A908AB"/>
    <w:rsid w:val="00A91173"/>
    <w:rsid w:val="00A916C6"/>
    <w:rsid w:val="00A91D99"/>
    <w:rsid w:val="00A91FC5"/>
    <w:rsid w:val="00A922AF"/>
    <w:rsid w:val="00A92652"/>
    <w:rsid w:val="00A92C8C"/>
    <w:rsid w:val="00A933A5"/>
    <w:rsid w:val="00A93C23"/>
    <w:rsid w:val="00A94598"/>
    <w:rsid w:val="00A94690"/>
    <w:rsid w:val="00A9482E"/>
    <w:rsid w:val="00A94C92"/>
    <w:rsid w:val="00A94D61"/>
    <w:rsid w:val="00A94D89"/>
    <w:rsid w:val="00A94D98"/>
    <w:rsid w:val="00A95559"/>
    <w:rsid w:val="00A961D4"/>
    <w:rsid w:val="00A96273"/>
    <w:rsid w:val="00A96711"/>
    <w:rsid w:val="00A96AB8"/>
    <w:rsid w:val="00A96B80"/>
    <w:rsid w:val="00A970F6"/>
    <w:rsid w:val="00A971F1"/>
    <w:rsid w:val="00A97944"/>
    <w:rsid w:val="00AA0DB7"/>
    <w:rsid w:val="00AA1541"/>
    <w:rsid w:val="00AA173B"/>
    <w:rsid w:val="00AA1991"/>
    <w:rsid w:val="00AA34CA"/>
    <w:rsid w:val="00AA47E7"/>
    <w:rsid w:val="00AA59DA"/>
    <w:rsid w:val="00AA605C"/>
    <w:rsid w:val="00AA64EF"/>
    <w:rsid w:val="00AA7149"/>
    <w:rsid w:val="00AA7607"/>
    <w:rsid w:val="00AA7D76"/>
    <w:rsid w:val="00AB024C"/>
    <w:rsid w:val="00AB06B2"/>
    <w:rsid w:val="00AB111A"/>
    <w:rsid w:val="00AB1155"/>
    <w:rsid w:val="00AB12C9"/>
    <w:rsid w:val="00AB1907"/>
    <w:rsid w:val="00AB1CC2"/>
    <w:rsid w:val="00AB1F78"/>
    <w:rsid w:val="00AB1F97"/>
    <w:rsid w:val="00AB2678"/>
    <w:rsid w:val="00AB2F9C"/>
    <w:rsid w:val="00AB3058"/>
    <w:rsid w:val="00AB3142"/>
    <w:rsid w:val="00AB34B3"/>
    <w:rsid w:val="00AB34EE"/>
    <w:rsid w:val="00AB3B9B"/>
    <w:rsid w:val="00AB3CAD"/>
    <w:rsid w:val="00AB3FB5"/>
    <w:rsid w:val="00AB53ED"/>
    <w:rsid w:val="00AB605A"/>
    <w:rsid w:val="00AB62DC"/>
    <w:rsid w:val="00AB65B8"/>
    <w:rsid w:val="00AB6B23"/>
    <w:rsid w:val="00AB6CAE"/>
    <w:rsid w:val="00AB713D"/>
    <w:rsid w:val="00AB7635"/>
    <w:rsid w:val="00AB7697"/>
    <w:rsid w:val="00AB7A55"/>
    <w:rsid w:val="00AC08B5"/>
    <w:rsid w:val="00AC13BD"/>
    <w:rsid w:val="00AC211D"/>
    <w:rsid w:val="00AC2A4F"/>
    <w:rsid w:val="00AC2A86"/>
    <w:rsid w:val="00AC2B46"/>
    <w:rsid w:val="00AC422D"/>
    <w:rsid w:val="00AC5049"/>
    <w:rsid w:val="00AC55CC"/>
    <w:rsid w:val="00AC55FD"/>
    <w:rsid w:val="00AC58EA"/>
    <w:rsid w:val="00AC59BC"/>
    <w:rsid w:val="00AC59EE"/>
    <w:rsid w:val="00AC5A7F"/>
    <w:rsid w:val="00AC5C62"/>
    <w:rsid w:val="00AC5FD1"/>
    <w:rsid w:val="00AC6502"/>
    <w:rsid w:val="00AC7213"/>
    <w:rsid w:val="00AC7933"/>
    <w:rsid w:val="00AC7BC1"/>
    <w:rsid w:val="00AC7EA1"/>
    <w:rsid w:val="00AD0AC1"/>
    <w:rsid w:val="00AD0B6A"/>
    <w:rsid w:val="00AD1094"/>
    <w:rsid w:val="00AD13A6"/>
    <w:rsid w:val="00AD1D41"/>
    <w:rsid w:val="00AD232B"/>
    <w:rsid w:val="00AD2D34"/>
    <w:rsid w:val="00AD42C0"/>
    <w:rsid w:val="00AD4407"/>
    <w:rsid w:val="00AD4D06"/>
    <w:rsid w:val="00AD5722"/>
    <w:rsid w:val="00AD63A6"/>
    <w:rsid w:val="00AD6A14"/>
    <w:rsid w:val="00AD7CE9"/>
    <w:rsid w:val="00AE0E30"/>
    <w:rsid w:val="00AE12A3"/>
    <w:rsid w:val="00AE1796"/>
    <w:rsid w:val="00AE199A"/>
    <w:rsid w:val="00AE27FC"/>
    <w:rsid w:val="00AE3570"/>
    <w:rsid w:val="00AE35A4"/>
    <w:rsid w:val="00AE36DB"/>
    <w:rsid w:val="00AE49ED"/>
    <w:rsid w:val="00AE4C67"/>
    <w:rsid w:val="00AE4E05"/>
    <w:rsid w:val="00AE50FF"/>
    <w:rsid w:val="00AE5930"/>
    <w:rsid w:val="00AE5B86"/>
    <w:rsid w:val="00AE60FD"/>
    <w:rsid w:val="00AE674D"/>
    <w:rsid w:val="00AE6EE9"/>
    <w:rsid w:val="00AE7717"/>
    <w:rsid w:val="00AF022B"/>
    <w:rsid w:val="00AF09B8"/>
    <w:rsid w:val="00AF0DDF"/>
    <w:rsid w:val="00AF11CF"/>
    <w:rsid w:val="00AF14F1"/>
    <w:rsid w:val="00AF1E4C"/>
    <w:rsid w:val="00AF1F3E"/>
    <w:rsid w:val="00AF2AEE"/>
    <w:rsid w:val="00AF31D3"/>
    <w:rsid w:val="00AF32CA"/>
    <w:rsid w:val="00AF3FE9"/>
    <w:rsid w:val="00AF4204"/>
    <w:rsid w:val="00AF44C4"/>
    <w:rsid w:val="00AF456C"/>
    <w:rsid w:val="00AF49CF"/>
    <w:rsid w:val="00AF49F9"/>
    <w:rsid w:val="00AF539E"/>
    <w:rsid w:val="00AF583D"/>
    <w:rsid w:val="00AF62C6"/>
    <w:rsid w:val="00AF6367"/>
    <w:rsid w:val="00AF7BFA"/>
    <w:rsid w:val="00B018B6"/>
    <w:rsid w:val="00B0198D"/>
    <w:rsid w:val="00B02320"/>
    <w:rsid w:val="00B02D50"/>
    <w:rsid w:val="00B0303C"/>
    <w:rsid w:val="00B03387"/>
    <w:rsid w:val="00B03828"/>
    <w:rsid w:val="00B03842"/>
    <w:rsid w:val="00B03C82"/>
    <w:rsid w:val="00B0410D"/>
    <w:rsid w:val="00B04355"/>
    <w:rsid w:val="00B04FC0"/>
    <w:rsid w:val="00B051FF"/>
    <w:rsid w:val="00B05EEC"/>
    <w:rsid w:val="00B06463"/>
    <w:rsid w:val="00B0690E"/>
    <w:rsid w:val="00B06F85"/>
    <w:rsid w:val="00B07438"/>
    <w:rsid w:val="00B077FC"/>
    <w:rsid w:val="00B07A63"/>
    <w:rsid w:val="00B07B68"/>
    <w:rsid w:val="00B10C8E"/>
    <w:rsid w:val="00B10D1A"/>
    <w:rsid w:val="00B10E96"/>
    <w:rsid w:val="00B1241D"/>
    <w:rsid w:val="00B12EC2"/>
    <w:rsid w:val="00B13725"/>
    <w:rsid w:val="00B14E31"/>
    <w:rsid w:val="00B15E55"/>
    <w:rsid w:val="00B16CB1"/>
    <w:rsid w:val="00B170EA"/>
    <w:rsid w:val="00B17294"/>
    <w:rsid w:val="00B172F7"/>
    <w:rsid w:val="00B179F4"/>
    <w:rsid w:val="00B17F13"/>
    <w:rsid w:val="00B17F48"/>
    <w:rsid w:val="00B203F1"/>
    <w:rsid w:val="00B20487"/>
    <w:rsid w:val="00B205B2"/>
    <w:rsid w:val="00B20EBC"/>
    <w:rsid w:val="00B21282"/>
    <w:rsid w:val="00B21E37"/>
    <w:rsid w:val="00B21E6C"/>
    <w:rsid w:val="00B23C5A"/>
    <w:rsid w:val="00B240BF"/>
    <w:rsid w:val="00B24356"/>
    <w:rsid w:val="00B24576"/>
    <w:rsid w:val="00B246BF"/>
    <w:rsid w:val="00B24796"/>
    <w:rsid w:val="00B24E96"/>
    <w:rsid w:val="00B25005"/>
    <w:rsid w:val="00B25EDA"/>
    <w:rsid w:val="00B27895"/>
    <w:rsid w:val="00B316E6"/>
    <w:rsid w:val="00B3191A"/>
    <w:rsid w:val="00B31DEC"/>
    <w:rsid w:val="00B32867"/>
    <w:rsid w:val="00B3322D"/>
    <w:rsid w:val="00B33C65"/>
    <w:rsid w:val="00B345AA"/>
    <w:rsid w:val="00B34B24"/>
    <w:rsid w:val="00B34B50"/>
    <w:rsid w:val="00B35251"/>
    <w:rsid w:val="00B36A7B"/>
    <w:rsid w:val="00B3740A"/>
    <w:rsid w:val="00B411F9"/>
    <w:rsid w:val="00B416F7"/>
    <w:rsid w:val="00B419E5"/>
    <w:rsid w:val="00B41A82"/>
    <w:rsid w:val="00B41EE4"/>
    <w:rsid w:val="00B42428"/>
    <w:rsid w:val="00B43810"/>
    <w:rsid w:val="00B43FEC"/>
    <w:rsid w:val="00B4414B"/>
    <w:rsid w:val="00B4417D"/>
    <w:rsid w:val="00B45647"/>
    <w:rsid w:val="00B463D5"/>
    <w:rsid w:val="00B468D8"/>
    <w:rsid w:val="00B4769A"/>
    <w:rsid w:val="00B47F87"/>
    <w:rsid w:val="00B51EF6"/>
    <w:rsid w:val="00B53B7B"/>
    <w:rsid w:val="00B543CF"/>
    <w:rsid w:val="00B5492E"/>
    <w:rsid w:val="00B549E6"/>
    <w:rsid w:val="00B54A71"/>
    <w:rsid w:val="00B551E0"/>
    <w:rsid w:val="00B552F2"/>
    <w:rsid w:val="00B55D33"/>
    <w:rsid w:val="00B56467"/>
    <w:rsid w:val="00B57034"/>
    <w:rsid w:val="00B576DF"/>
    <w:rsid w:val="00B57B62"/>
    <w:rsid w:val="00B604BA"/>
    <w:rsid w:val="00B60757"/>
    <w:rsid w:val="00B60835"/>
    <w:rsid w:val="00B6087D"/>
    <w:rsid w:val="00B60B31"/>
    <w:rsid w:val="00B61103"/>
    <w:rsid w:val="00B6251F"/>
    <w:rsid w:val="00B62A7B"/>
    <w:rsid w:val="00B62D41"/>
    <w:rsid w:val="00B63A3C"/>
    <w:rsid w:val="00B64833"/>
    <w:rsid w:val="00B650FB"/>
    <w:rsid w:val="00B6541B"/>
    <w:rsid w:val="00B6565B"/>
    <w:rsid w:val="00B660FE"/>
    <w:rsid w:val="00B70E7A"/>
    <w:rsid w:val="00B710B7"/>
    <w:rsid w:val="00B7168B"/>
    <w:rsid w:val="00B71C7B"/>
    <w:rsid w:val="00B72347"/>
    <w:rsid w:val="00B7238C"/>
    <w:rsid w:val="00B72BA0"/>
    <w:rsid w:val="00B73EEA"/>
    <w:rsid w:val="00B7402B"/>
    <w:rsid w:val="00B7452F"/>
    <w:rsid w:val="00B746DF"/>
    <w:rsid w:val="00B74787"/>
    <w:rsid w:val="00B74AE7"/>
    <w:rsid w:val="00B754FF"/>
    <w:rsid w:val="00B77355"/>
    <w:rsid w:val="00B774B3"/>
    <w:rsid w:val="00B77710"/>
    <w:rsid w:val="00B77960"/>
    <w:rsid w:val="00B77C2D"/>
    <w:rsid w:val="00B77FD4"/>
    <w:rsid w:val="00B8001F"/>
    <w:rsid w:val="00B801D1"/>
    <w:rsid w:val="00B812AC"/>
    <w:rsid w:val="00B817A8"/>
    <w:rsid w:val="00B826EA"/>
    <w:rsid w:val="00B828C6"/>
    <w:rsid w:val="00B82A91"/>
    <w:rsid w:val="00B83831"/>
    <w:rsid w:val="00B83B5F"/>
    <w:rsid w:val="00B83C6E"/>
    <w:rsid w:val="00B8447E"/>
    <w:rsid w:val="00B8525E"/>
    <w:rsid w:val="00B902A1"/>
    <w:rsid w:val="00B904F0"/>
    <w:rsid w:val="00B91DD1"/>
    <w:rsid w:val="00B92ED8"/>
    <w:rsid w:val="00B92F38"/>
    <w:rsid w:val="00B935D5"/>
    <w:rsid w:val="00B94064"/>
    <w:rsid w:val="00B94F91"/>
    <w:rsid w:val="00B94FBF"/>
    <w:rsid w:val="00B957F6"/>
    <w:rsid w:val="00B95C2B"/>
    <w:rsid w:val="00B9632F"/>
    <w:rsid w:val="00B96343"/>
    <w:rsid w:val="00B969FC"/>
    <w:rsid w:val="00B97192"/>
    <w:rsid w:val="00B974E8"/>
    <w:rsid w:val="00BA04B7"/>
    <w:rsid w:val="00BA05FA"/>
    <w:rsid w:val="00BA1CAE"/>
    <w:rsid w:val="00BA1D49"/>
    <w:rsid w:val="00BA1FCE"/>
    <w:rsid w:val="00BA3B88"/>
    <w:rsid w:val="00BA48CB"/>
    <w:rsid w:val="00BA4B1A"/>
    <w:rsid w:val="00BA500B"/>
    <w:rsid w:val="00BA6497"/>
    <w:rsid w:val="00BA70FE"/>
    <w:rsid w:val="00BA7813"/>
    <w:rsid w:val="00BA7A48"/>
    <w:rsid w:val="00BA7DF9"/>
    <w:rsid w:val="00BA7F10"/>
    <w:rsid w:val="00BB0044"/>
    <w:rsid w:val="00BB0DBD"/>
    <w:rsid w:val="00BB1331"/>
    <w:rsid w:val="00BB1955"/>
    <w:rsid w:val="00BB20EA"/>
    <w:rsid w:val="00BB2EDF"/>
    <w:rsid w:val="00BB3D9B"/>
    <w:rsid w:val="00BB4278"/>
    <w:rsid w:val="00BB44AD"/>
    <w:rsid w:val="00BB49DC"/>
    <w:rsid w:val="00BB4A1C"/>
    <w:rsid w:val="00BB4A4A"/>
    <w:rsid w:val="00BB4C4A"/>
    <w:rsid w:val="00BB4E6B"/>
    <w:rsid w:val="00BB594D"/>
    <w:rsid w:val="00BB5AFE"/>
    <w:rsid w:val="00BB5D15"/>
    <w:rsid w:val="00BB6FF8"/>
    <w:rsid w:val="00BB74B2"/>
    <w:rsid w:val="00BB77B9"/>
    <w:rsid w:val="00BB790E"/>
    <w:rsid w:val="00BC0362"/>
    <w:rsid w:val="00BC040B"/>
    <w:rsid w:val="00BC0984"/>
    <w:rsid w:val="00BC0E27"/>
    <w:rsid w:val="00BC13EA"/>
    <w:rsid w:val="00BC35B7"/>
    <w:rsid w:val="00BC3D0B"/>
    <w:rsid w:val="00BC4474"/>
    <w:rsid w:val="00BC4871"/>
    <w:rsid w:val="00BC4F86"/>
    <w:rsid w:val="00BC5B69"/>
    <w:rsid w:val="00BC669B"/>
    <w:rsid w:val="00BC6819"/>
    <w:rsid w:val="00BC76CC"/>
    <w:rsid w:val="00BC7D8D"/>
    <w:rsid w:val="00BD046B"/>
    <w:rsid w:val="00BD04EB"/>
    <w:rsid w:val="00BD075C"/>
    <w:rsid w:val="00BD1E40"/>
    <w:rsid w:val="00BD1FFC"/>
    <w:rsid w:val="00BD22C8"/>
    <w:rsid w:val="00BD35BB"/>
    <w:rsid w:val="00BD3BA1"/>
    <w:rsid w:val="00BD4B36"/>
    <w:rsid w:val="00BD4D1E"/>
    <w:rsid w:val="00BD5411"/>
    <w:rsid w:val="00BD622E"/>
    <w:rsid w:val="00BD62CD"/>
    <w:rsid w:val="00BD6496"/>
    <w:rsid w:val="00BD6F82"/>
    <w:rsid w:val="00BD7144"/>
    <w:rsid w:val="00BD719C"/>
    <w:rsid w:val="00BD71C7"/>
    <w:rsid w:val="00BD71D6"/>
    <w:rsid w:val="00BD74CF"/>
    <w:rsid w:val="00BD74E2"/>
    <w:rsid w:val="00BD7E46"/>
    <w:rsid w:val="00BE0DE4"/>
    <w:rsid w:val="00BE1573"/>
    <w:rsid w:val="00BE1E1A"/>
    <w:rsid w:val="00BE1E6B"/>
    <w:rsid w:val="00BE1EE3"/>
    <w:rsid w:val="00BE21B6"/>
    <w:rsid w:val="00BE30EA"/>
    <w:rsid w:val="00BE3670"/>
    <w:rsid w:val="00BE3D22"/>
    <w:rsid w:val="00BE47E3"/>
    <w:rsid w:val="00BE6037"/>
    <w:rsid w:val="00BE68C7"/>
    <w:rsid w:val="00BE6DC7"/>
    <w:rsid w:val="00BF01B8"/>
    <w:rsid w:val="00BF056F"/>
    <w:rsid w:val="00BF10EA"/>
    <w:rsid w:val="00BF12AA"/>
    <w:rsid w:val="00BF13F1"/>
    <w:rsid w:val="00BF1B8D"/>
    <w:rsid w:val="00BF27AE"/>
    <w:rsid w:val="00BF2F1E"/>
    <w:rsid w:val="00BF3263"/>
    <w:rsid w:val="00BF388C"/>
    <w:rsid w:val="00BF397C"/>
    <w:rsid w:val="00BF3F35"/>
    <w:rsid w:val="00BF404D"/>
    <w:rsid w:val="00BF5038"/>
    <w:rsid w:val="00BF51AB"/>
    <w:rsid w:val="00BF559B"/>
    <w:rsid w:val="00BF65FD"/>
    <w:rsid w:val="00BF680C"/>
    <w:rsid w:val="00BF72BE"/>
    <w:rsid w:val="00C0062E"/>
    <w:rsid w:val="00C008C8"/>
    <w:rsid w:val="00C009C9"/>
    <w:rsid w:val="00C011F7"/>
    <w:rsid w:val="00C0271E"/>
    <w:rsid w:val="00C03215"/>
    <w:rsid w:val="00C04AD8"/>
    <w:rsid w:val="00C05862"/>
    <w:rsid w:val="00C05B59"/>
    <w:rsid w:val="00C06B84"/>
    <w:rsid w:val="00C06EF3"/>
    <w:rsid w:val="00C0708F"/>
    <w:rsid w:val="00C076E8"/>
    <w:rsid w:val="00C07945"/>
    <w:rsid w:val="00C079CC"/>
    <w:rsid w:val="00C07BFD"/>
    <w:rsid w:val="00C1098F"/>
    <w:rsid w:val="00C117B4"/>
    <w:rsid w:val="00C11A34"/>
    <w:rsid w:val="00C12035"/>
    <w:rsid w:val="00C120E6"/>
    <w:rsid w:val="00C13A88"/>
    <w:rsid w:val="00C13DB5"/>
    <w:rsid w:val="00C13EAD"/>
    <w:rsid w:val="00C1507E"/>
    <w:rsid w:val="00C154ED"/>
    <w:rsid w:val="00C16501"/>
    <w:rsid w:val="00C1686C"/>
    <w:rsid w:val="00C16E53"/>
    <w:rsid w:val="00C17DCC"/>
    <w:rsid w:val="00C2041A"/>
    <w:rsid w:val="00C20575"/>
    <w:rsid w:val="00C20675"/>
    <w:rsid w:val="00C206B0"/>
    <w:rsid w:val="00C20CA3"/>
    <w:rsid w:val="00C21EC8"/>
    <w:rsid w:val="00C21EE4"/>
    <w:rsid w:val="00C221E1"/>
    <w:rsid w:val="00C2236B"/>
    <w:rsid w:val="00C231BE"/>
    <w:rsid w:val="00C235F9"/>
    <w:rsid w:val="00C23DB3"/>
    <w:rsid w:val="00C24506"/>
    <w:rsid w:val="00C246B8"/>
    <w:rsid w:val="00C2771E"/>
    <w:rsid w:val="00C30307"/>
    <w:rsid w:val="00C304F6"/>
    <w:rsid w:val="00C310CE"/>
    <w:rsid w:val="00C311A2"/>
    <w:rsid w:val="00C311D4"/>
    <w:rsid w:val="00C31DA2"/>
    <w:rsid w:val="00C31F12"/>
    <w:rsid w:val="00C3201F"/>
    <w:rsid w:val="00C32546"/>
    <w:rsid w:val="00C33128"/>
    <w:rsid w:val="00C33344"/>
    <w:rsid w:val="00C33A5C"/>
    <w:rsid w:val="00C34008"/>
    <w:rsid w:val="00C3619F"/>
    <w:rsid w:val="00C36933"/>
    <w:rsid w:val="00C37602"/>
    <w:rsid w:val="00C37972"/>
    <w:rsid w:val="00C37C9A"/>
    <w:rsid w:val="00C402C6"/>
    <w:rsid w:val="00C40B4F"/>
    <w:rsid w:val="00C40C3C"/>
    <w:rsid w:val="00C4154E"/>
    <w:rsid w:val="00C416AE"/>
    <w:rsid w:val="00C41898"/>
    <w:rsid w:val="00C418A8"/>
    <w:rsid w:val="00C41C21"/>
    <w:rsid w:val="00C42F2F"/>
    <w:rsid w:val="00C435DD"/>
    <w:rsid w:val="00C43C45"/>
    <w:rsid w:val="00C44BCB"/>
    <w:rsid w:val="00C45199"/>
    <w:rsid w:val="00C45258"/>
    <w:rsid w:val="00C45FDE"/>
    <w:rsid w:val="00C46259"/>
    <w:rsid w:val="00C4680A"/>
    <w:rsid w:val="00C47154"/>
    <w:rsid w:val="00C501EC"/>
    <w:rsid w:val="00C50800"/>
    <w:rsid w:val="00C51106"/>
    <w:rsid w:val="00C5128D"/>
    <w:rsid w:val="00C5140D"/>
    <w:rsid w:val="00C51DB1"/>
    <w:rsid w:val="00C51E07"/>
    <w:rsid w:val="00C5243D"/>
    <w:rsid w:val="00C53C8A"/>
    <w:rsid w:val="00C5435D"/>
    <w:rsid w:val="00C54A16"/>
    <w:rsid w:val="00C55863"/>
    <w:rsid w:val="00C56738"/>
    <w:rsid w:val="00C56794"/>
    <w:rsid w:val="00C5740C"/>
    <w:rsid w:val="00C57912"/>
    <w:rsid w:val="00C60014"/>
    <w:rsid w:val="00C60545"/>
    <w:rsid w:val="00C60B02"/>
    <w:rsid w:val="00C60D3A"/>
    <w:rsid w:val="00C61B84"/>
    <w:rsid w:val="00C61F81"/>
    <w:rsid w:val="00C6243B"/>
    <w:rsid w:val="00C63782"/>
    <w:rsid w:val="00C63BF2"/>
    <w:rsid w:val="00C64900"/>
    <w:rsid w:val="00C64DB0"/>
    <w:rsid w:val="00C652C8"/>
    <w:rsid w:val="00C65411"/>
    <w:rsid w:val="00C654DC"/>
    <w:rsid w:val="00C65DAF"/>
    <w:rsid w:val="00C65F9C"/>
    <w:rsid w:val="00C66D89"/>
    <w:rsid w:val="00C671BE"/>
    <w:rsid w:val="00C67624"/>
    <w:rsid w:val="00C67C94"/>
    <w:rsid w:val="00C67E94"/>
    <w:rsid w:val="00C7056E"/>
    <w:rsid w:val="00C70974"/>
    <w:rsid w:val="00C70AB8"/>
    <w:rsid w:val="00C72199"/>
    <w:rsid w:val="00C7245A"/>
    <w:rsid w:val="00C7297D"/>
    <w:rsid w:val="00C73022"/>
    <w:rsid w:val="00C73BC4"/>
    <w:rsid w:val="00C75197"/>
    <w:rsid w:val="00C759BD"/>
    <w:rsid w:val="00C75F47"/>
    <w:rsid w:val="00C76347"/>
    <w:rsid w:val="00C768DC"/>
    <w:rsid w:val="00C80541"/>
    <w:rsid w:val="00C806AB"/>
    <w:rsid w:val="00C80AFD"/>
    <w:rsid w:val="00C81359"/>
    <w:rsid w:val="00C81EE0"/>
    <w:rsid w:val="00C82A66"/>
    <w:rsid w:val="00C82FA3"/>
    <w:rsid w:val="00C839EB"/>
    <w:rsid w:val="00C83FDD"/>
    <w:rsid w:val="00C84172"/>
    <w:rsid w:val="00C84198"/>
    <w:rsid w:val="00C85407"/>
    <w:rsid w:val="00C85571"/>
    <w:rsid w:val="00C856EB"/>
    <w:rsid w:val="00C85998"/>
    <w:rsid w:val="00C85B18"/>
    <w:rsid w:val="00C863BB"/>
    <w:rsid w:val="00C86484"/>
    <w:rsid w:val="00C8660C"/>
    <w:rsid w:val="00C8792E"/>
    <w:rsid w:val="00C907FD"/>
    <w:rsid w:val="00C90BBF"/>
    <w:rsid w:val="00C917FC"/>
    <w:rsid w:val="00C91D65"/>
    <w:rsid w:val="00C920A4"/>
    <w:rsid w:val="00C92D8F"/>
    <w:rsid w:val="00C92FFD"/>
    <w:rsid w:val="00C93474"/>
    <w:rsid w:val="00C93BD8"/>
    <w:rsid w:val="00C93C04"/>
    <w:rsid w:val="00C94056"/>
    <w:rsid w:val="00C940E5"/>
    <w:rsid w:val="00C94645"/>
    <w:rsid w:val="00C95034"/>
    <w:rsid w:val="00C95B7A"/>
    <w:rsid w:val="00C95F36"/>
    <w:rsid w:val="00C962EE"/>
    <w:rsid w:val="00C965A6"/>
    <w:rsid w:val="00C9690B"/>
    <w:rsid w:val="00C97A1A"/>
    <w:rsid w:val="00CA020D"/>
    <w:rsid w:val="00CA0773"/>
    <w:rsid w:val="00CA07E8"/>
    <w:rsid w:val="00CA096F"/>
    <w:rsid w:val="00CA0BD2"/>
    <w:rsid w:val="00CA1B1A"/>
    <w:rsid w:val="00CA1D8F"/>
    <w:rsid w:val="00CA29E1"/>
    <w:rsid w:val="00CA2C5C"/>
    <w:rsid w:val="00CA3809"/>
    <w:rsid w:val="00CA38F4"/>
    <w:rsid w:val="00CA537F"/>
    <w:rsid w:val="00CA5396"/>
    <w:rsid w:val="00CA5DF0"/>
    <w:rsid w:val="00CA60D1"/>
    <w:rsid w:val="00CA7752"/>
    <w:rsid w:val="00CA77AC"/>
    <w:rsid w:val="00CA7ABD"/>
    <w:rsid w:val="00CA7F5B"/>
    <w:rsid w:val="00CB0121"/>
    <w:rsid w:val="00CB077E"/>
    <w:rsid w:val="00CB0C2F"/>
    <w:rsid w:val="00CB0F7E"/>
    <w:rsid w:val="00CB1042"/>
    <w:rsid w:val="00CB1465"/>
    <w:rsid w:val="00CB18D9"/>
    <w:rsid w:val="00CB1D17"/>
    <w:rsid w:val="00CB2D77"/>
    <w:rsid w:val="00CB3C29"/>
    <w:rsid w:val="00CB3D2A"/>
    <w:rsid w:val="00CB4BE7"/>
    <w:rsid w:val="00CB4FD9"/>
    <w:rsid w:val="00CB5040"/>
    <w:rsid w:val="00CB5143"/>
    <w:rsid w:val="00CB51A6"/>
    <w:rsid w:val="00CB58F8"/>
    <w:rsid w:val="00CB59D5"/>
    <w:rsid w:val="00CB5BBF"/>
    <w:rsid w:val="00CB7304"/>
    <w:rsid w:val="00CB760E"/>
    <w:rsid w:val="00CB7C8A"/>
    <w:rsid w:val="00CC0431"/>
    <w:rsid w:val="00CC0717"/>
    <w:rsid w:val="00CC1184"/>
    <w:rsid w:val="00CC11AE"/>
    <w:rsid w:val="00CC134C"/>
    <w:rsid w:val="00CC18A4"/>
    <w:rsid w:val="00CC1A98"/>
    <w:rsid w:val="00CC1F9C"/>
    <w:rsid w:val="00CC2662"/>
    <w:rsid w:val="00CC2AF5"/>
    <w:rsid w:val="00CC2E5D"/>
    <w:rsid w:val="00CC3E50"/>
    <w:rsid w:val="00CC4DAE"/>
    <w:rsid w:val="00CC5381"/>
    <w:rsid w:val="00CC545C"/>
    <w:rsid w:val="00CC6065"/>
    <w:rsid w:val="00CC66AC"/>
    <w:rsid w:val="00CC711C"/>
    <w:rsid w:val="00CC717E"/>
    <w:rsid w:val="00CC74B6"/>
    <w:rsid w:val="00CC7970"/>
    <w:rsid w:val="00CC7A5A"/>
    <w:rsid w:val="00CD0291"/>
    <w:rsid w:val="00CD04A7"/>
    <w:rsid w:val="00CD05E5"/>
    <w:rsid w:val="00CD0A67"/>
    <w:rsid w:val="00CD112B"/>
    <w:rsid w:val="00CD1642"/>
    <w:rsid w:val="00CD2819"/>
    <w:rsid w:val="00CD297F"/>
    <w:rsid w:val="00CD2E11"/>
    <w:rsid w:val="00CD3214"/>
    <w:rsid w:val="00CD3393"/>
    <w:rsid w:val="00CD33C8"/>
    <w:rsid w:val="00CD353C"/>
    <w:rsid w:val="00CD3F4E"/>
    <w:rsid w:val="00CD4440"/>
    <w:rsid w:val="00CD459D"/>
    <w:rsid w:val="00CD5234"/>
    <w:rsid w:val="00CD54E1"/>
    <w:rsid w:val="00CD59E2"/>
    <w:rsid w:val="00CD7B7B"/>
    <w:rsid w:val="00CE11A9"/>
    <w:rsid w:val="00CE1397"/>
    <w:rsid w:val="00CE1632"/>
    <w:rsid w:val="00CE3110"/>
    <w:rsid w:val="00CE3A72"/>
    <w:rsid w:val="00CE4051"/>
    <w:rsid w:val="00CE5225"/>
    <w:rsid w:val="00CE528B"/>
    <w:rsid w:val="00CE5852"/>
    <w:rsid w:val="00CE6A96"/>
    <w:rsid w:val="00CE6C57"/>
    <w:rsid w:val="00CE746E"/>
    <w:rsid w:val="00CE7524"/>
    <w:rsid w:val="00CE7C7D"/>
    <w:rsid w:val="00CF0E70"/>
    <w:rsid w:val="00CF1356"/>
    <w:rsid w:val="00CF1D6E"/>
    <w:rsid w:val="00CF2863"/>
    <w:rsid w:val="00CF418B"/>
    <w:rsid w:val="00CF4575"/>
    <w:rsid w:val="00CF4690"/>
    <w:rsid w:val="00CF47E8"/>
    <w:rsid w:val="00CF50D3"/>
    <w:rsid w:val="00CF53AC"/>
    <w:rsid w:val="00CF6B05"/>
    <w:rsid w:val="00CF7722"/>
    <w:rsid w:val="00CF78CB"/>
    <w:rsid w:val="00D00A1F"/>
    <w:rsid w:val="00D01BFD"/>
    <w:rsid w:val="00D0230E"/>
    <w:rsid w:val="00D0232F"/>
    <w:rsid w:val="00D02A06"/>
    <w:rsid w:val="00D03105"/>
    <w:rsid w:val="00D03721"/>
    <w:rsid w:val="00D04656"/>
    <w:rsid w:val="00D04BA3"/>
    <w:rsid w:val="00D04BAE"/>
    <w:rsid w:val="00D05331"/>
    <w:rsid w:val="00D05DEF"/>
    <w:rsid w:val="00D06F4A"/>
    <w:rsid w:val="00D07071"/>
    <w:rsid w:val="00D07285"/>
    <w:rsid w:val="00D07740"/>
    <w:rsid w:val="00D07C0E"/>
    <w:rsid w:val="00D1014D"/>
    <w:rsid w:val="00D101AC"/>
    <w:rsid w:val="00D119A3"/>
    <w:rsid w:val="00D1225A"/>
    <w:rsid w:val="00D125AB"/>
    <w:rsid w:val="00D12CAA"/>
    <w:rsid w:val="00D12CE3"/>
    <w:rsid w:val="00D12F44"/>
    <w:rsid w:val="00D13970"/>
    <w:rsid w:val="00D13B53"/>
    <w:rsid w:val="00D146AF"/>
    <w:rsid w:val="00D1518F"/>
    <w:rsid w:val="00D156EA"/>
    <w:rsid w:val="00D1572D"/>
    <w:rsid w:val="00D15743"/>
    <w:rsid w:val="00D1583B"/>
    <w:rsid w:val="00D1648D"/>
    <w:rsid w:val="00D17676"/>
    <w:rsid w:val="00D17876"/>
    <w:rsid w:val="00D179F5"/>
    <w:rsid w:val="00D17AB3"/>
    <w:rsid w:val="00D17BC3"/>
    <w:rsid w:val="00D17DE5"/>
    <w:rsid w:val="00D17F6D"/>
    <w:rsid w:val="00D17FDB"/>
    <w:rsid w:val="00D203D4"/>
    <w:rsid w:val="00D2081A"/>
    <w:rsid w:val="00D20FFE"/>
    <w:rsid w:val="00D21997"/>
    <w:rsid w:val="00D22BC4"/>
    <w:rsid w:val="00D238C9"/>
    <w:rsid w:val="00D24D06"/>
    <w:rsid w:val="00D26387"/>
    <w:rsid w:val="00D26871"/>
    <w:rsid w:val="00D268F4"/>
    <w:rsid w:val="00D27269"/>
    <w:rsid w:val="00D3064F"/>
    <w:rsid w:val="00D306A0"/>
    <w:rsid w:val="00D31040"/>
    <w:rsid w:val="00D31376"/>
    <w:rsid w:val="00D31776"/>
    <w:rsid w:val="00D3189A"/>
    <w:rsid w:val="00D319AD"/>
    <w:rsid w:val="00D319D0"/>
    <w:rsid w:val="00D32352"/>
    <w:rsid w:val="00D328DD"/>
    <w:rsid w:val="00D32C89"/>
    <w:rsid w:val="00D32F14"/>
    <w:rsid w:val="00D33075"/>
    <w:rsid w:val="00D331C7"/>
    <w:rsid w:val="00D33A24"/>
    <w:rsid w:val="00D33D1D"/>
    <w:rsid w:val="00D3432C"/>
    <w:rsid w:val="00D34F6C"/>
    <w:rsid w:val="00D35F1A"/>
    <w:rsid w:val="00D35FFC"/>
    <w:rsid w:val="00D36310"/>
    <w:rsid w:val="00D36B27"/>
    <w:rsid w:val="00D37307"/>
    <w:rsid w:val="00D37623"/>
    <w:rsid w:val="00D400F3"/>
    <w:rsid w:val="00D4043F"/>
    <w:rsid w:val="00D40E25"/>
    <w:rsid w:val="00D41453"/>
    <w:rsid w:val="00D41CAF"/>
    <w:rsid w:val="00D43331"/>
    <w:rsid w:val="00D433F1"/>
    <w:rsid w:val="00D435C3"/>
    <w:rsid w:val="00D43861"/>
    <w:rsid w:val="00D4424C"/>
    <w:rsid w:val="00D4430E"/>
    <w:rsid w:val="00D444FE"/>
    <w:rsid w:val="00D455FC"/>
    <w:rsid w:val="00D45A1E"/>
    <w:rsid w:val="00D46F81"/>
    <w:rsid w:val="00D471F7"/>
    <w:rsid w:val="00D4728B"/>
    <w:rsid w:val="00D50761"/>
    <w:rsid w:val="00D51762"/>
    <w:rsid w:val="00D51E2F"/>
    <w:rsid w:val="00D52606"/>
    <w:rsid w:val="00D52A51"/>
    <w:rsid w:val="00D53E05"/>
    <w:rsid w:val="00D53EDC"/>
    <w:rsid w:val="00D54857"/>
    <w:rsid w:val="00D5493F"/>
    <w:rsid w:val="00D54F41"/>
    <w:rsid w:val="00D5616F"/>
    <w:rsid w:val="00D563EA"/>
    <w:rsid w:val="00D56A5B"/>
    <w:rsid w:val="00D56F93"/>
    <w:rsid w:val="00D57626"/>
    <w:rsid w:val="00D57B8D"/>
    <w:rsid w:val="00D60248"/>
    <w:rsid w:val="00D60554"/>
    <w:rsid w:val="00D6069D"/>
    <w:rsid w:val="00D6189D"/>
    <w:rsid w:val="00D6253D"/>
    <w:rsid w:val="00D6270E"/>
    <w:rsid w:val="00D62D5D"/>
    <w:rsid w:val="00D64382"/>
    <w:rsid w:val="00D64A67"/>
    <w:rsid w:val="00D65990"/>
    <w:rsid w:val="00D65EF5"/>
    <w:rsid w:val="00D6607C"/>
    <w:rsid w:val="00D662BF"/>
    <w:rsid w:val="00D66899"/>
    <w:rsid w:val="00D66DEB"/>
    <w:rsid w:val="00D67A55"/>
    <w:rsid w:val="00D70D07"/>
    <w:rsid w:val="00D716FF"/>
    <w:rsid w:val="00D71F42"/>
    <w:rsid w:val="00D72A1C"/>
    <w:rsid w:val="00D730FC"/>
    <w:rsid w:val="00D73150"/>
    <w:rsid w:val="00D73B87"/>
    <w:rsid w:val="00D73FD2"/>
    <w:rsid w:val="00D74335"/>
    <w:rsid w:val="00D744BB"/>
    <w:rsid w:val="00D746E3"/>
    <w:rsid w:val="00D74B2B"/>
    <w:rsid w:val="00D75C6A"/>
    <w:rsid w:val="00D76183"/>
    <w:rsid w:val="00D76AB4"/>
    <w:rsid w:val="00D76E87"/>
    <w:rsid w:val="00D775A7"/>
    <w:rsid w:val="00D77C35"/>
    <w:rsid w:val="00D813EC"/>
    <w:rsid w:val="00D818FB"/>
    <w:rsid w:val="00D8216C"/>
    <w:rsid w:val="00D821A1"/>
    <w:rsid w:val="00D82E6F"/>
    <w:rsid w:val="00D83945"/>
    <w:rsid w:val="00D83FF5"/>
    <w:rsid w:val="00D84264"/>
    <w:rsid w:val="00D84DCC"/>
    <w:rsid w:val="00D85AFF"/>
    <w:rsid w:val="00D86639"/>
    <w:rsid w:val="00D866F3"/>
    <w:rsid w:val="00D86A84"/>
    <w:rsid w:val="00D87D5C"/>
    <w:rsid w:val="00D90055"/>
    <w:rsid w:val="00D90185"/>
    <w:rsid w:val="00D905AA"/>
    <w:rsid w:val="00D91FA8"/>
    <w:rsid w:val="00D923B8"/>
    <w:rsid w:val="00D925BA"/>
    <w:rsid w:val="00D93E12"/>
    <w:rsid w:val="00D94F36"/>
    <w:rsid w:val="00D9579F"/>
    <w:rsid w:val="00D95D71"/>
    <w:rsid w:val="00D95E0A"/>
    <w:rsid w:val="00D966F6"/>
    <w:rsid w:val="00D96949"/>
    <w:rsid w:val="00D96988"/>
    <w:rsid w:val="00D9727A"/>
    <w:rsid w:val="00D97692"/>
    <w:rsid w:val="00D97808"/>
    <w:rsid w:val="00D97D3F"/>
    <w:rsid w:val="00DA1831"/>
    <w:rsid w:val="00DA29B5"/>
    <w:rsid w:val="00DA2B70"/>
    <w:rsid w:val="00DA2B8E"/>
    <w:rsid w:val="00DA2E3E"/>
    <w:rsid w:val="00DA2EC8"/>
    <w:rsid w:val="00DA3F7E"/>
    <w:rsid w:val="00DA4ABA"/>
    <w:rsid w:val="00DA4D38"/>
    <w:rsid w:val="00DA5BFF"/>
    <w:rsid w:val="00DA6659"/>
    <w:rsid w:val="00DA6F5E"/>
    <w:rsid w:val="00DA7077"/>
    <w:rsid w:val="00DA7B72"/>
    <w:rsid w:val="00DA7D99"/>
    <w:rsid w:val="00DB03EB"/>
    <w:rsid w:val="00DB0537"/>
    <w:rsid w:val="00DB0C4A"/>
    <w:rsid w:val="00DB0F9F"/>
    <w:rsid w:val="00DB1656"/>
    <w:rsid w:val="00DB2C5B"/>
    <w:rsid w:val="00DB2DAC"/>
    <w:rsid w:val="00DB3068"/>
    <w:rsid w:val="00DB36B7"/>
    <w:rsid w:val="00DB3D3D"/>
    <w:rsid w:val="00DB48FE"/>
    <w:rsid w:val="00DB49DA"/>
    <w:rsid w:val="00DB5496"/>
    <w:rsid w:val="00DB5729"/>
    <w:rsid w:val="00DB57F9"/>
    <w:rsid w:val="00DB63CE"/>
    <w:rsid w:val="00DB6C32"/>
    <w:rsid w:val="00DB70B4"/>
    <w:rsid w:val="00DB786F"/>
    <w:rsid w:val="00DC107E"/>
    <w:rsid w:val="00DC150D"/>
    <w:rsid w:val="00DC17EC"/>
    <w:rsid w:val="00DC190E"/>
    <w:rsid w:val="00DC20E8"/>
    <w:rsid w:val="00DC24CE"/>
    <w:rsid w:val="00DC2720"/>
    <w:rsid w:val="00DC2C12"/>
    <w:rsid w:val="00DC31D4"/>
    <w:rsid w:val="00DC3707"/>
    <w:rsid w:val="00DC4086"/>
    <w:rsid w:val="00DC4829"/>
    <w:rsid w:val="00DC4D01"/>
    <w:rsid w:val="00DC657E"/>
    <w:rsid w:val="00DC69DD"/>
    <w:rsid w:val="00DC6CD9"/>
    <w:rsid w:val="00DC7C2B"/>
    <w:rsid w:val="00DD06D0"/>
    <w:rsid w:val="00DD0798"/>
    <w:rsid w:val="00DD0D78"/>
    <w:rsid w:val="00DD1001"/>
    <w:rsid w:val="00DD198D"/>
    <w:rsid w:val="00DD1AA5"/>
    <w:rsid w:val="00DD2608"/>
    <w:rsid w:val="00DD287E"/>
    <w:rsid w:val="00DD2CAF"/>
    <w:rsid w:val="00DD2E14"/>
    <w:rsid w:val="00DD4C2C"/>
    <w:rsid w:val="00DD5C1E"/>
    <w:rsid w:val="00DD5F1B"/>
    <w:rsid w:val="00DD659F"/>
    <w:rsid w:val="00DD6C01"/>
    <w:rsid w:val="00DD715E"/>
    <w:rsid w:val="00DE065B"/>
    <w:rsid w:val="00DE0E7F"/>
    <w:rsid w:val="00DE0FF2"/>
    <w:rsid w:val="00DE11C4"/>
    <w:rsid w:val="00DE14B5"/>
    <w:rsid w:val="00DE1D56"/>
    <w:rsid w:val="00DE1FDE"/>
    <w:rsid w:val="00DE20D5"/>
    <w:rsid w:val="00DE2BC7"/>
    <w:rsid w:val="00DE3500"/>
    <w:rsid w:val="00DE3601"/>
    <w:rsid w:val="00DE36FC"/>
    <w:rsid w:val="00DE458B"/>
    <w:rsid w:val="00DE4BCB"/>
    <w:rsid w:val="00DE552C"/>
    <w:rsid w:val="00DE690A"/>
    <w:rsid w:val="00DE7162"/>
    <w:rsid w:val="00DE757A"/>
    <w:rsid w:val="00DF081A"/>
    <w:rsid w:val="00DF19B1"/>
    <w:rsid w:val="00DF2C3D"/>
    <w:rsid w:val="00DF2E62"/>
    <w:rsid w:val="00DF343E"/>
    <w:rsid w:val="00DF3791"/>
    <w:rsid w:val="00DF3D18"/>
    <w:rsid w:val="00DF3E29"/>
    <w:rsid w:val="00DF3FCC"/>
    <w:rsid w:val="00DF57C9"/>
    <w:rsid w:val="00DF681B"/>
    <w:rsid w:val="00DF7546"/>
    <w:rsid w:val="00DF7795"/>
    <w:rsid w:val="00E0116A"/>
    <w:rsid w:val="00E01252"/>
    <w:rsid w:val="00E01338"/>
    <w:rsid w:val="00E021C3"/>
    <w:rsid w:val="00E023E4"/>
    <w:rsid w:val="00E02DD7"/>
    <w:rsid w:val="00E033A8"/>
    <w:rsid w:val="00E0395B"/>
    <w:rsid w:val="00E03B4B"/>
    <w:rsid w:val="00E03DE2"/>
    <w:rsid w:val="00E0495F"/>
    <w:rsid w:val="00E05A9B"/>
    <w:rsid w:val="00E05B08"/>
    <w:rsid w:val="00E05EF9"/>
    <w:rsid w:val="00E06534"/>
    <w:rsid w:val="00E078A6"/>
    <w:rsid w:val="00E07BD2"/>
    <w:rsid w:val="00E10510"/>
    <w:rsid w:val="00E105C5"/>
    <w:rsid w:val="00E11E1A"/>
    <w:rsid w:val="00E1225C"/>
    <w:rsid w:val="00E12570"/>
    <w:rsid w:val="00E12FD2"/>
    <w:rsid w:val="00E13207"/>
    <w:rsid w:val="00E134E8"/>
    <w:rsid w:val="00E15756"/>
    <w:rsid w:val="00E169D2"/>
    <w:rsid w:val="00E16ABF"/>
    <w:rsid w:val="00E1735A"/>
    <w:rsid w:val="00E17375"/>
    <w:rsid w:val="00E17FBA"/>
    <w:rsid w:val="00E204BE"/>
    <w:rsid w:val="00E20E75"/>
    <w:rsid w:val="00E20FFC"/>
    <w:rsid w:val="00E2169F"/>
    <w:rsid w:val="00E21F38"/>
    <w:rsid w:val="00E22545"/>
    <w:rsid w:val="00E228E7"/>
    <w:rsid w:val="00E22F70"/>
    <w:rsid w:val="00E23C0A"/>
    <w:rsid w:val="00E2410F"/>
    <w:rsid w:val="00E24567"/>
    <w:rsid w:val="00E25570"/>
    <w:rsid w:val="00E25D4C"/>
    <w:rsid w:val="00E26D3D"/>
    <w:rsid w:val="00E26EDB"/>
    <w:rsid w:val="00E2786B"/>
    <w:rsid w:val="00E27D0F"/>
    <w:rsid w:val="00E302BC"/>
    <w:rsid w:val="00E306AD"/>
    <w:rsid w:val="00E308CD"/>
    <w:rsid w:val="00E30D08"/>
    <w:rsid w:val="00E30D7B"/>
    <w:rsid w:val="00E3104A"/>
    <w:rsid w:val="00E31A7A"/>
    <w:rsid w:val="00E329A6"/>
    <w:rsid w:val="00E32F2E"/>
    <w:rsid w:val="00E333FB"/>
    <w:rsid w:val="00E33658"/>
    <w:rsid w:val="00E33AC7"/>
    <w:rsid w:val="00E3403D"/>
    <w:rsid w:val="00E342B4"/>
    <w:rsid w:val="00E342FD"/>
    <w:rsid w:val="00E34C73"/>
    <w:rsid w:val="00E35299"/>
    <w:rsid w:val="00E36060"/>
    <w:rsid w:val="00E36256"/>
    <w:rsid w:val="00E37E64"/>
    <w:rsid w:val="00E37FCF"/>
    <w:rsid w:val="00E40048"/>
    <w:rsid w:val="00E4116A"/>
    <w:rsid w:val="00E428DF"/>
    <w:rsid w:val="00E44248"/>
    <w:rsid w:val="00E44E36"/>
    <w:rsid w:val="00E45053"/>
    <w:rsid w:val="00E45060"/>
    <w:rsid w:val="00E45170"/>
    <w:rsid w:val="00E45B1F"/>
    <w:rsid w:val="00E45EA1"/>
    <w:rsid w:val="00E46182"/>
    <w:rsid w:val="00E47673"/>
    <w:rsid w:val="00E47D91"/>
    <w:rsid w:val="00E5020E"/>
    <w:rsid w:val="00E50E54"/>
    <w:rsid w:val="00E50FFD"/>
    <w:rsid w:val="00E515ED"/>
    <w:rsid w:val="00E517B9"/>
    <w:rsid w:val="00E52146"/>
    <w:rsid w:val="00E5289D"/>
    <w:rsid w:val="00E53010"/>
    <w:rsid w:val="00E5377B"/>
    <w:rsid w:val="00E53BAC"/>
    <w:rsid w:val="00E53D98"/>
    <w:rsid w:val="00E53DA4"/>
    <w:rsid w:val="00E54712"/>
    <w:rsid w:val="00E548B0"/>
    <w:rsid w:val="00E54D2E"/>
    <w:rsid w:val="00E54DAF"/>
    <w:rsid w:val="00E54FC8"/>
    <w:rsid w:val="00E55421"/>
    <w:rsid w:val="00E56AA1"/>
    <w:rsid w:val="00E56DA8"/>
    <w:rsid w:val="00E578A2"/>
    <w:rsid w:val="00E57BC0"/>
    <w:rsid w:val="00E60806"/>
    <w:rsid w:val="00E60A82"/>
    <w:rsid w:val="00E6126D"/>
    <w:rsid w:val="00E61FB9"/>
    <w:rsid w:val="00E6263F"/>
    <w:rsid w:val="00E62C30"/>
    <w:rsid w:val="00E631CD"/>
    <w:rsid w:val="00E63FDD"/>
    <w:rsid w:val="00E6416B"/>
    <w:rsid w:val="00E64272"/>
    <w:rsid w:val="00E64EFE"/>
    <w:rsid w:val="00E65D6E"/>
    <w:rsid w:val="00E6617B"/>
    <w:rsid w:val="00E66AA8"/>
    <w:rsid w:val="00E67115"/>
    <w:rsid w:val="00E676EF"/>
    <w:rsid w:val="00E67A38"/>
    <w:rsid w:val="00E67F85"/>
    <w:rsid w:val="00E704CE"/>
    <w:rsid w:val="00E707F0"/>
    <w:rsid w:val="00E70D76"/>
    <w:rsid w:val="00E7114A"/>
    <w:rsid w:val="00E7192F"/>
    <w:rsid w:val="00E71B72"/>
    <w:rsid w:val="00E72146"/>
    <w:rsid w:val="00E72AF1"/>
    <w:rsid w:val="00E72EAD"/>
    <w:rsid w:val="00E74190"/>
    <w:rsid w:val="00E75243"/>
    <w:rsid w:val="00E75A1E"/>
    <w:rsid w:val="00E75C82"/>
    <w:rsid w:val="00E762AC"/>
    <w:rsid w:val="00E765E1"/>
    <w:rsid w:val="00E76A41"/>
    <w:rsid w:val="00E77610"/>
    <w:rsid w:val="00E778C9"/>
    <w:rsid w:val="00E80536"/>
    <w:rsid w:val="00E81218"/>
    <w:rsid w:val="00E8182D"/>
    <w:rsid w:val="00E82690"/>
    <w:rsid w:val="00E83B49"/>
    <w:rsid w:val="00E83FF7"/>
    <w:rsid w:val="00E84048"/>
    <w:rsid w:val="00E8447B"/>
    <w:rsid w:val="00E8455E"/>
    <w:rsid w:val="00E858B2"/>
    <w:rsid w:val="00E86E27"/>
    <w:rsid w:val="00E86E9D"/>
    <w:rsid w:val="00E87533"/>
    <w:rsid w:val="00E8753D"/>
    <w:rsid w:val="00E87BDE"/>
    <w:rsid w:val="00E87BF5"/>
    <w:rsid w:val="00E90462"/>
    <w:rsid w:val="00E90A9D"/>
    <w:rsid w:val="00E90AA8"/>
    <w:rsid w:val="00E91457"/>
    <w:rsid w:val="00E92552"/>
    <w:rsid w:val="00E93AC0"/>
    <w:rsid w:val="00E949AD"/>
    <w:rsid w:val="00E94D07"/>
    <w:rsid w:val="00E95160"/>
    <w:rsid w:val="00E95934"/>
    <w:rsid w:val="00E95A64"/>
    <w:rsid w:val="00E95DCE"/>
    <w:rsid w:val="00E96D6C"/>
    <w:rsid w:val="00E96F4E"/>
    <w:rsid w:val="00E97034"/>
    <w:rsid w:val="00E9762E"/>
    <w:rsid w:val="00E97FF0"/>
    <w:rsid w:val="00EA1DAA"/>
    <w:rsid w:val="00EA27DD"/>
    <w:rsid w:val="00EA28F7"/>
    <w:rsid w:val="00EA3216"/>
    <w:rsid w:val="00EA3323"/>
    <w:rsid w:val="00EA3D58"/>
    <w:rsid w:val="00EA49B6"/>
    <w:rsid w:val="00EA54E9"/>
    <w:rsid w:val="00EA592D"/>
    <w:rsid w:val="00EA5B3E"/>
    <w:rsid w:val="00EA60D7"/>
    <w:rsid w:val="00EA688F"/>
    <w:rsid w:val="00EA7D29"/>
    <w:rsid w:val="00EB02C0"/>
    <w:rsid w:val="00EB0FE4"/>
    <w:rsid w:val="00EB199D"/>
    <w:rsid w:val="00EB1AFE"/>
    <w:rsid w:val="00EB2127"/>
    <w:rsid w:val="00EB2138"/>
    <w:rsid w:val="00EB22B4"/>
    <w:rsid w:val="00EB25E2"/>
    <w:rsid w:val="00EB269F"/>
    <w:rsid w:val="00EB2995"/>
    <w:rsid w:val="00EB3335"/>
    <w:rsid w:val="00EB3404"/>
    <w:rsid w:val="00EB36F1"/>
    <w:rsid w:val="00EB407C"/>
    <w:rsid w:val="00EB448F"/>
    <w:rsid w:val="00EB46B1"/>
    <w:rsid w:val="00EB470C"/>
    <w:rsid w:val="00EB57B0"/>
    <w:rsid w:val="00EB6973"/>
    <w:rsid w:val="00EB69AB"/>
    <w:rsid w:val="00EB6B34"/>
    <w:rsid w:val="00EB6FD7"/>
    <w:rsid w:val="00EB72A4"/>
    <w:rsid w:val="00EB7724"/>
    <w:rsid w:val="00EB797A"/>
    <w:rsid w:val="00EB79B2"/>
    <w:rsid w:val="00EC062A"/>
    <w:rsid w:val="00EC1B9D"/>
    <w:rsid w:val="00EC2091"/>
    <w:rsid w:val="00EC2390"/>
    <w:rsid w:val="00EC2595"/>
    <w:rsid w:val="00EC305B"/>
    <w:rsid w:val="00EC3B58"/>
    <w:rsid w:val="00EC414C"/>
    <w:rsid w:val="00EC44AF"/>
    <w:rsid w:val="00EC44E2"/>
    <w:rsid w:val="00EC51AD"/>
    <w:rsid w:val="00EC5256"/>
    <w:rsid w:val="00EC5977"/>
    <w:rsid w:val="00EC5ED3"/>
    <w:rsid w:val="00ED0847"/>
    <w:rsid w:val="00ED09EF"/>
    <w:rsid w:val="00ED0A4E"/>
    <w:rsid w:val="00ED12E0"/>
    <w:rsid w:val="00ED1596"/>
    <w:rsid w:val="00ED1B5D"/>
    <w:rsid w:val="00ED1CF3"/>
    <w:rsid w:val="00ED2358"/>
    <w:rsid w:val="00ED23A1"/>
    <w:rsid w:val="00ED31AA"/>
    <w:rsid w:val="00ED3E5B"/>
    <w:rsid w:val="00ED43DB"/>
    <w:rsid w:val="00ED4974"/>
    <w:rsid w:val="00ED4EB3"/>
    <w:rsid w:val="00ED59A9"/>
    <w:rsid w:val="00ED5FCB"/>
    <w:rsid w:val="00ED6DA2"/>
    <w:rsid w:val="00ED7514"/>
    <w:rsid w:val="00ED7863"/>
    <w:rsid w:val="00EE062E"/>
    <w:rsid w:val="00EE0A21"/>
    <w:rsid w:val="00EE0B26"/>
    <w:rsid w:val="00EE0BE0"/>
    <w:rsid w:val="00EE205A"/>
    <w:rsid w:val="00EE214C"/>
    <w:rsid w:val="00EE29C1"/>
    <w:rsid w:val="00EE2AD7"/>
    <w:rsid w:val="00EE2F91"/>
    <w:rsid w:val="00EE3A01"/>
    <w:rsid w:val="00EE4386"/>
    <w:rsid w:val="00EE43BE"/>
    <w:rsid w:val="00EE5911"/>
    <w:rsid w:val="00EE5E48"/>
    <w:rsid w:val="00EE66F2"/>
    <w:rsid w:val="00EE6868"/>
    <w:rsid w:val="00EE79CE"/>
    <w:rsid w:val="00EF00D2"/>
    <w:rsid w:val="00EF06FB"/>
    <w:rsid w:val="00EF1413"/>
    <w:rsid w:val="00EF1655"/>
    <w:rsid w:val="00EF2103"/>
    <w:rsid w:val="00EF36B8"/>
    <w:rsid w:val="00EF3AEC"/>
    <w:rsid w:val="00EF3CAA"/>
    <w:rsid w:val="00EF41E7"/>
    <w:rsid w:val="00EF46F7"/>
    <w:rsid w:val="00EF53AC"/>
    <w:rsid w:val="00EF54C1"/>
    <w:rsid w:val="00EF5836"/>
    <w:rsid w:val="00EF5C5B"/>
    <w:rsid w:val="00EF5E04"/>
    <w:rsid w:val="00EF6084"/>
    <w:rsid w:val="00EF646D"/>
    <w:rsid w:val="00EF6480"/>
    <w:rsid w:val="00EF6FCE"/>
    <w:rsid w:val="00EF7026"/>
    <w:rsid w:val="00EF7135"/>
    <w:rsid w:val="00EF7199"/>
    <w:rsid w:val="00EF7F4A"/>
    <w:rsid w:val="00F00614"/>
    <w:rsid w:val="00F01194"/>
    <w:rsid w:val="00F0278C"/>
    <w:rsid w:val="00F02BAF"/>
    <w:rsid w:val="00F02CF3"/>
    <w:rsid w:val="00F0385F"/>
    <w:rsid w:val="00F039E2"/>
    <w:rsid w:val="00F03D2F"/>
    <w:rsid w:val="00F0418A"/>
    <w:rsid w:val="00F057AD"/>
    <w:rsid w:val="00F05A36"/>
    <w:rsid w:val="00F05AD9"/>
    <w:rsid w:val="00F05AE0"/>
    <w:rsid w:val="00F06598"/>
    <w:rsid w:val="00F067E2"/>
    <w:rsid w:val="00F07783"/>
    <w:rsid w:val="00F07B9F"/>
    <w:rsid w:val="00F07F39"/>
    <w:rsid w:val="00F07FA9"/>
    <w:rsid w:val="00F10CD3"/>
    <w:rsid w:val="00F11029"/>
    <w:rsid w:val="00F113A4"/>
    <w:rsid w:val="00F11C21"/>
    <w:rsid w:val="00F11E94"/>
    <w:rsid w:val="00F12DBC"/>
    <w:rsid w:val="00F1354B"/>
    <w:rsid w:val="00F13D86"/>
    <w:rsid w:val="00F14A80"/>
    <w:rsid w:val="00F14B20"/>
    <w:rsid w:val="00F14EB8"/>
    <w:rsid w:val="00F15206"/>
    <w:rsid w:val="00F15257"/>
    <w:rsid w:val="00F15C94"/>
    <w:rsid w:val="00F170F0"/>
    <w:rsid w:val="00F17E23"/>
    <w:rsid w:val="00F2045D"/>
    <w:rsid w:val="00F204A8"/>
    <w:rsid w:val="00F20507"/>
    <w:rsid w:val="00F20E35"/>
    <w:rsid w:val="00F20EAE"/>
    <w:rsid w:val="00F211F8"/>
    <w:rsid w:val="00F213C4"/>
    <w:rsid w:val="00F21889"/>
    <w:rsid w:val="00F218F8"/>
    <w:rsid w:val="00F21C6F"/>
    <w:rsid w:val="00F21F46"/>
    <w:rsid w:val="00F229A1"/>
    <w:rsid w:val="00F22BF3"/>
    <w:rsid w:val="00F236F9"/>
    <w:rsid w:val="00F241F4"/>
    <w:rsid w:val="00F24912"/>
    <w:rsid w:val="00F251F7"/>
    <w:rsid w:val="00F25935"/>
    <w:rsid w:val="00F2604F"/>
    <w:rsid w:val="00F26F8A"/>
    <w:rsid w:val="00F270EB"/>
    <w:rsid w:val="00F27ED6"/>
    <w:rsid w:val="00F30575"/>
    <w:rsid w:val="00F30761"/>
    <w:rsid w:val="00F31067"/>
    <w:rsid w:val="00F31140"/>
    <w:rsid w:val="00F31B43"/>
    <w:rsid w:val="00F31B8E"/>
    <w:rsid w:val="00F33535"/>
    <w:rsid w:val="00F339B6"/>
    <w:rsid w:val="00F3432D"/>
    <w:rsid w:val="00F343AA"/>
    <w:rsid w:val="00F34486"/>
    <w:rsid w:val="00F34BAD"/>
    <w:rsid w:val="00F34E2A"/>
    <w:rsid w:val="00F37C65"/>
    <w:rsid w:val="00F37DEA"/>
    <w:rsid w:val="00F40FE8"/>
    <w:rsid w:val="00F41088"/>
    <w:rsid w:val="00F43431"/>
    <w:rsid w:val="00F44161"/>
    <w:rsid w:val="00F44319"/>
    <w:rsid w:val="00F44FBF"/>
    <w:rsid w:val="00F45098"/>
    <w:rsid w:val="00F455FD"/>
    <w:rsid w:val="00F45809"/>
    <w:rsid w:val="00F45FB6"/>
    <w:rsid w:val="00F46411"/>
    <w:rsid w:val="00F466C2"/>
    <w:rsid w:val="00F46B85"/>
    <w:rsid w:val="00F46DAA"/>
    <w:rsid w:val="00F47F70"/>
    <w:rsid w:val="00F501BF"/>
    <w:rsid w:val="00F50A6E"/>
    <w:rsid w:val="00F50A8A"/>
    <w:rsid w:val="00F512FD"/>
    <w:rsid w:val="00F513B3"/>
    <w:rsid w:val="00F518B9"/>
    <w:rsid w:val="00F526A1"/>
    <w:rsid w:val="00F52733"/>
    <w:rsid w:val="00F52974"/>
    <w:rsid w:val="00F53005"/>
    <w:rsid w:val="00F53CB6"/>
    <w:rsid w:val="00F53D2A"/>
    <w:rsid w:val="00F53EF5"/>
    <w:rsid w:val="00F553CA"/>
    <w:rsid w:val="00F563F2"/>
    <w:rsid w:val="00F569D1"/>
    <w:rsid w:val="00F56D56"/>
    <w:rsid w:val="00F57085"/>
    <w:rsid w:val="00F57D1E"/>
    <w:rsid w:val="00F6183D"/>
    <w:rsid w:val="00F61983"/>
    <w:rsid w:val="00F61FFD"/>
    <w:rsid w:val="00F6242D"/>
    <w:rsid w:val="00F63497"/>
    <w:rsid w:val="00F63A33"/>
    <w:rsid w:val="00F641D6"/>
    <w:rsid w:val="00F65371"/>
    <w:rsid w:val="00F66523"/>
    <w:rsid w:val="00F67ECD"/>
    <w:rsid w:val="00F71809"/>
    <w:rsid w:val="00F7192E"/>
    <w:rsid w:val="00F719EC"/>
    <w:rsid w:val="00F71C2D"/>
    <w:rsid w:val="00F739F1"/>
    <w:rsid w:val="00F743C2"/>
    <w:rsid w:val="00F745CC"/>
    <w:rsid w:val="00F75CA2"/>
    <w:rsid w:val="00F7679E"/>
    <w:rsid w:val="00F76CF8"/>
    <w:rsid w:val="00F8004C"/>
    <w:rsid w:val="00F801D4"/>
    <w:rsid w:val="00F81035"/>
    <w:rsid w:val="00F8109C"/>
    <w:rsid w:val="00F82023"/>
    <w:rsid w:val="00F820FB"/>
    <w:rsid w:val="00F82F2B"/>
    <w:rsid w:val="00F8351E"/>
    <w:rsid w:val="00F83683"/>
    <w:rsid w:val="00F847FE"/>
    <w:rsid w:val="00F8490C"/>
    <w:rsid w:val="00F84BD4"/>
    <w:rsid w:val="00F858B1"/>
    <w:rsid w:val="00F85CD3"/>
    <w:rsid w:val="00F8660B"/>
    <w:rsid w:val="00F86638"/>
    <w:rsid w:val="00F87032"/>
    <w:rsid w:val="00F87870"/>
    <w:rsid w:val="00F9020A"/>
    <w:rsid w:val="00F903A8"/>
    <w:rsid w:val="00F908E6"/>
    <w:rsid w:val="00F91537"/>
    <w:rsid w:val="00F929AB"/>
    <w:rsid w:val="00F929F7"/>
    <w:rsid w:val="00F93528"/>
    <w:rsid w:val="00F93B80"/>
    <w:rsid w:val="00F9483D"/>
    <w:rsid w:val="00F95450"/>
    <w:rsid w:val="00F95BD9"/>
    <w:rsid w:val="00F95FA1"/>
    <w:rsid w:val="00F960EC"/>
    <w:rsid w:val="00F96476"/>
    <w:rsid w:val="00F965F1"/>
    <w:rsid w:val="00F97629"/>
    <w:rsid w:val="00F97D88"/>
    <w:rsid w:val="00FA05EA"/>
    <w:rsid w:val="00FA0969"/>
    <w:rsid w:val="00FA09E9"/>
    <w:rsid w:val="00FA0AA9"/>
    <w:rsid w:val="00FA2129"/>
    <w:rsid w:val="00FA2D23"/>
    <w:rsid w:val="00FA2D78"/>
    <w:rsid w:val="00FA31CA"/>
    <w:rsid w:val="00FA3391"/>
    <w:rsid w:val="00FA3419"/>
    <w:rsid w:val="00FA36F8"/>
    <w:rsid w:val="00FA486B"/>
    <w:rsid w:val="00FA4E87"/>
    <w:rsid w:val="00FA5796"/>
    <w:rsid w:val="00FA5B3F"/>
    <w:rsid w:val="00FA6246"/>
    <w:rsid w:val="00FA6474"/>
    <w:rsid w:val="00FA653D"/>
    <w:rsid w:val="00FA66D9"/>
    <w:rsid w:val="00FA6DF9"/>
    <w:rsid w:val="00FA74EA"/>
    <w:rsid w:val="00FA7747"/>
    <w:rsid w:val="00FA7F83"/>
    <w:rsid w:val="00FB100F"/>
    <w:rsid w:val="00FB26DD"/>
    <w:rsid w:val="00FB277F"/>
    <w:rsid w:val="00FB2859"/>
    <w:rsid w:val="00FB2C31"/>
    <w:rsid w:val="00FB346C"/>
    <w:rsid w:val="00FB361C"/>
    <w:rsid w:val="00FB479D"/>
    <w:rsid w:val="00FB49FC"/>
    <w:rsid w:val="00FB4CD0"/>
    <w:rsid w:val="00FB51FB"/>
    <w:rsid w:val="00FB56A6"/>
    <w:rsid w:val="00FB5B09"/>
    <w:rsid w:val="00FB5B73"/>
    <w:rsid w:val="00FB5D89"/>
    <w:rsid w:val="00FB61F7"/>
    <w:rsid w:val="00FB7654"/>
    <w:rsid w:val="00FB7753"/>
    <w:rsid w:val="00FC1E21"/>
    <w:rsid w:val="00FC28F7"/>
    <w:rsid w:val="00FC342B"/>
    <w:rsid w:val="00FC362D"/>
    <w:rsid w:val="00FC3F96"/>
    <w:rsid w:val="00FC5533"/>
    <w:rsid w:val="00FC59F4"/>
    <w:rsid w:val="00FC659C"/>
    <w:rsid w:val="00FC66C5"/>
    <w:rsid w:val="00FC6C0A"/>
    <w:rsid w:val="00FC6D54"/>
    <w:rsid w:val="00FC7831"/>
    <w:rsid w:val="00FC797C"/>
    <w:rsid w:val="00FC7B53"/>
    <w:rsid w:val="00FD0226"/>
    <w:rsid w:val="00FD051C"/>
    <w:rsid w:val="00FD072C"/>
    <w:rsid w:val="00FD0AE2"/>
    <w:rsid w:val="00FD13DA"/>
    <w:rsid w:val="00FD3740"/>
    <w:rsid w:val="00FD3802"/>
    <w:rsid w:val="00FD3E05"/>
    <w:rsid w:val="00FD418C"/>
    <w:rsid w:val="00FD42BA"/>
    <w:rsid w:val="00FD4342"/>
    <w:rsid w:val="00FD5208"/>
    <w:rsid w:val="00FD5CE8"/>
    <w:rsid w:val="00FD6101"/>
    <w:rsid w:val="00FD69FF"/>
    <w:rsid w:val="00FD7174"/>
    <w:rsid w:val="00FD777F"/>
    <w:rsid w:val="00FD7CF3"/>
    <w:rsid w:val="00FE10EF"/>
    <w:rsid w:val="00FE1D96"/>
    <w:rsid w:val="00FE2808"/>
    <w:rsid w:val="00FE2EEF"/>
    <w:rsid w:val="00FE3401"/>
    <w:rsid w:val="00FE4388"/>
    <w:rsid w:val="00FE443C"/>
    <w:rsid w:val="00FE47DB"/>
    <w:rsid w:val="00FE58C6"/>
    <w:rsid w:val="00FE5B72"/>
    <w:rsid w:val="00FE5DC3"/>
    <w:rsid w:val="00FF16E9"/>
    <w:rsid w:val="00FF1CFB"/>
    <w:rsid w:val="00FF28BF"/>
    <w:rsid w:val="00FF2BB6"/>
    <w:rsid w:val="00FF2D30"/>
    <w:rsid w:val="00FF2F0F"/>
    <w:rsid w:val="00FF3F36"/>
    <w:rsid w:val="00FF4B4A"/>
    <w:rsid w:val="00FF5CD4"/>
    <w:rsid w:val="00FF61C5"/>
    <w:rsid w:val="00FF63D5"/>
    <w:rsid w:val="00FF648D"/>
    <w:rsid w:val="00FF77DD"/>
    <w:rsid w:val="00FF7B2D"/>
    <w:rsid w:val="00FF7BD0"/>
    <w:rsid w:val="00FF7C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36C3EA13"/>
  <w15:docId w15:val="{E767F53D-3049-418D-87B9-5D84912CAD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99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438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1229AB"/>
    <w:pPr>
      <w:keepNext/>
      <w:numPr>
        <w:numId w:val="1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1229AB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1229AB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1229AB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1229A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1229A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1229A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1229A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1229A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057D6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3057D6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3057D6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"/>
    <w:link w:val="BodyText"/>
    <w:rsid w:val="003057D6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rsid w:val="001229AB"/>
    <w:pPr>
      <w:spacing w:after="120"/>
    </w:pPr>
  </w:style>
  <w:style w:type="paragraph" w:styleId="Header">
    <w:name w:val="header"/>
    <w:basedOn w:val="Normal"/>
    <w:link w:val="HeaderChar"/>
    <w:rsid w:val="001229AB"/>
    <w:pPr>
      <w:tabs>
        <w:tab w:val="center" w:pos="4536"/>
        <w:tab w:val="right" w:pos="9072"/>
      </w:tabs>
    </w:pPr>
  </w:style>
  <w:style w:type="character" w:customStyle="1" w:styleId="AAAddress">
    <w:name w:val="AA Address"/>
    <w:uiPriority w:val="99"/>
    <w:rsid w:val="001229A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1229A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1229AB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1229AB"/>
    <w:rPr>
      <w:rFonts w:cs="Times New Roman"/>
      <w:b/>
      <w:bCs/>
    </w:rPr>
  </w:style>
  <w:style w:type="paragraph" w:styleId="ListBullet">
    <w:name w:val="List Bullet"/>
    <w:basedOn w:val="Normal"/>
    <w:rsid w:val="001229AB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1229AB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1229AB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1229AB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1229AB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1229AB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1229AB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1229AB"/>
    <w:pPr>
      <w:ind w:left="284"/>
    </w:pPr>
  </w:style>
  <w:style w:type="paragraph" w:customStyle="1" w:styleId="AAFrameAddress">
    <w:name w:val="AA Frame Address"/>
    <w:basedOn w:val="Heading1"/>
    <w:uiPriority w:val="99"/>
    <w:rsid w:val="001229AB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uiPriority w:val="99"/>
    <w:rsid w:val="001229AB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1229AB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1229AB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1229AB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1229AB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1229AB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1229AB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1229AB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1229AB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1229AB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1229AB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1229AB"/>
    <w:pPr>
      <w:ind w:left="2552" w:hanging="284"/>
    </w:pPr>
  </w:style>
  <w:style w:type="paragraph" w:styleId="TOC2">
    <w:name w:val="toc 2"/>
    <w:basedOn w:val="Normal"/>
    <w:next w:val="Normal"/>
    <w:semiHidden/>
    <w:rsid w:val="001229A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1229A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1229AB"/>
    <w:pPr>
      <w:ind w:left="851"/>
    </w:pPr>
  </w:style>
  <w:style w:type="paragraph" w:styleId="TOC5">
    <w:name w:val="toc 5"/>
    <w:basedOn w:val="Normal"/>
    <w:next w:val="Normal"/>
    <w:uiPriority w:val="99"/>
    <w:semiHidden/>
    <w:rsid w:val="001229AB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1229AB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1229AB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1229AB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1229AB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1229AB"/>
    <w:pPr>
      <w:ind w:left="567" w:hanging="567"/>
    </w:pPr>
  </w:style>
  <w:style w:type="paragraph" w:styleId="ListBullet5">
    <w:name w:val="List Bullet 5"/>
    <w:basedOn w:val="Normal"/>
    <w:uiPriority w:val="99"/>
    <w:rsid w:val="001229AB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1229AB"/>
    <w:pPr>
      <w:ind w:firstLine="284"/>
    </w:pPr>
  </w:style>
  <w:style w:type="paragraph" w:styleId="BodyTextIndent">
    <w:name w:val="Body Text Indent"/>
    <w:aliases w:val="i"/>
    <w:basedOn w:val="Normal"/>
    <w:link w:val="BodyTextIndentChar"/>
    <w:uiPriority w:val="99"/>
    <w:rsid w:val="001229AB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uiPriority w:val="99"/>
    <w:rsid w:val="001229AB"/>
    <w:pPr>
      <w:ind w:left="284" w:firstLine="284"/>
    </w:pPr>
  </w:style>
  <w:style w:type="character" w:styleId="Strong">
    <w:name w:val="Strong"/>
    <w:uiPriority w:val="99"/>
    <w:qFormat/>
    <w:rsid w:val="001229AB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1229AB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1229AB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1229AB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1229AB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1229A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1229A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1229AB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1229AB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1229AB"/>
    <w:pPr>
      <w:framePr w:h="443" w:wrap="around" w:y="8223"/>
    </w:pPr>
  </w:style>
  <w:style w:type="paragraph" w:customStyle="1" w:styleId="a">
    <w:name w:val="¢éÍ¤ÇÒÁ"/>
    <w:basedOn w:val="Normal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1229AB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1229AB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1229AB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1229AB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1229AB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1229AB"/>
  </w:style>
  <w:style w:type="paragraph" w:customStyle="1" w:styleId="ASSETS">
    <w:name w:val="ASSETS"/>
    <w:basedOn w:val="Normal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105CB6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A4230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A4230F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3057D6"/>
    <w:pPr>
      <w:spacing w:line="240" w:lineRule="auto"/>
    </w:pPr>
  </w:style>
  <w:style w:type="paragraph" w:customStyle="1" w:styleId="acctfourfigures">
    <w:name w:val="acct four figures"/>
    <w:aliases w:val="a4,a4 + 8 pt,(Complex) + 8 pt,(Complex),Thai Distribute...,a4 + Angsana New,15 pt,Before:  3 pt,Line spacing:  At l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Graphic">
    <w:name w:val="Graphic"/>
    <w:basedOn w:val="Signature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057D6"/>
    <w:pPr>
      <w:spacing w:after="0"/>
    </w:pPr>
  </w:style>
  <w:style w:type="paragraph" w:customStyle="1" w:styleId="acctindent">
    <w:name w:val="acct indent"/>
    <w:aliases w:val="ai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57D6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057D6"/>
    <w:pPr>
      <w:spacing w:after="0"/>
    </w:pPr>
  </w:style>
  <w:style w:type="paragraph" w:customStyle="1" w:styleId="List1a">
    <w:name w:val="List 1a"/>
    <w:aliases w:val="1a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customStyle="1" w:styleId="zcompanyname">
    <w:name w:val="zcompany name"/>
    <w:aliases w:val="cn"/>
    <w:basedOn w:val="Normal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057D6"/>
  </w:style>
  <w:style w:type="paragraph" w:customStyle="1" w:styleId="zreportaddinfo">
    <w:name w:val="zreport addinfo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057D6"/>
    <w:pPr>
      <w:jc w:val="center"/>
    </w:pPr>
  </w:style>
  <w:style w:type="paragraph" w:customStyle="1" w:styleId="heading">
    <w:name w:val="heading"/>
    <w:aliases w:val="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057D6"/>
  </w:style>
  <w:style w:type="paragraph" w:customStyle="1" w:styleId="nineptheadingcentredbold">
    <w:name w:val="nine pt heading centred bold"/>
    <w:aliases w:val="9hc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057D6"/>
    <w:pPr>
      <w:spacing w:after="0"/>
    </w:pPr>
  </w:style>
  <w:style w:type="paragraph" w:customStyle="1" w:styleId="smallreturn">
    <w:name w:val="small return"/>
    <w:aliases w:val="sr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057D6"/>
    <w:pPr>
      <w:spacing w:after="0"/>
    </w:pPr>
  </w:style>
  <w:style w:type="paragraph" w:customStyle="1" w:styleId="blockbullet">
    <w:name w:val="block bullet"/>
    <w:aliases w:val="bb"/>
    <w:basedOn w:val="block"/>
    <w:rsid w:val="003057D6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057D6"/>
    <w:pPr>
      <w:spacing w:after="0"/>
    </w:pPr>
  </w:style>
  <w:style w:type="paragraph" w:customStyle="1" w:styleId="blockindent">
    <w:name w:val="block indent"/>
    <w:aliases w:val="bi"/>
    <w:basedOn w:val="block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3057D6"/>
    <w:pPr>
      <w:ind w:left="1134"/>
    </w:pPr>
  </w:style>
  <w:style w:type="character" w:customStyle="1" w:styleId="AccPolicyalternativeChar">
    <w:name w:val="Acc Policy alternative Char"/>
    <w:link w:val="AccPolicyalternative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AccPolicyHeadingCharChar">
    <w:name w:val="Acc Policy Heading Char Char"/>
    <w:rsid w:val="000B78AD"/>
    <w:rPr>
      <w:bCs/>
      <w:sz w:val="22"/>
      <w:szCs w:val="22"/>
      <w:lang w:val="en-US" w:eastAsia="en-GB" w:bidi="th-TH"/>
    </w:rPr>
  </w:style>
  <w:style w:type="paragraph" w:customStyle="1" w:styleId="a6">
    <w:name w:val="เนื้อเรื่อง"/>
    <w:basedOn w:val="Normal"/>
    <w:rsid w:val="001530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rFonts w:ascii="Times New Roman" w:eastAsia="Cordia New" w:hAnsi="Times New Roman" w:cs="Cordia New"/>
      <w:sz w:val="28"/>
      <w:szCs w:val="28"/>
      <w:lang w:val="th-TH" w:eastAsia="th-TH"/>
    </w:rPr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AB3B9B"/>
    <w:pPr>
      <w:ind w:left="720"/>
      <w:contextualSpacing/>
    </w:pPr>
    <w:rPr>
      <w:szCs w:val="22"/>
    </w:rPr>
  </w:style>
  <w:style w:type="paragraph" w:styleId="PlainText">
    <w:name w:val="Plain Text"/>
    <w:basedOn w:val="Normal"/>
    <w:link w:val="PlainTextChar"/>
    <w:uiPriority w:val="99"/>
    <w:unhideWhenUsed/>
    <w:rsid w:val="008126C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eastAsia="Calibri" w:hAnsi="Consolas" w:cs="Cordia New"/>
      <w:sz w:val="21"/>
      <w:szCs w:val="21"/>
      <w:lang w:bidi="ar-SA"/>
    </w:rPr>
  </w:style>
  <w:style w:type="character" w:customStyle="1" w:styleId="PlainTextChar">
    <w:name w:val="Plain Text Char"/>
    <w:link w:val="PlainText"/>
    <w:uiPriority w:val="99"/>
    <w:rsid w:val="008126C0"/>
    <w:rPr>
      <w:rFonts w:ascii="Consolas" w:eastAsia="Calibri" w:hAnsi="Consolas" w:cs="Cordia New"/>
      <w:sz w:val="21"/>
      <w:szCs w:val="21"/>
      <w:lang w:bidi="ar-SA"/>
    </w:rPr>
  </w:style>
  <w:style w:type="character" w:customStyle="1" w:styleId="HeaderChar">
    <w:name w:val="Header Char"/>
    <w:link w:val="Header"/>
    <w:rsid w:val="00907A67"/>
    <w:rPr>
      <w:rFonts w:ascii="Arial" w:hAnsi="Arial"/>
      <w:sz w:val="18"/>
      <w:szCs w:val="18"/>
    </w:rPr>
  </w:style>
  <w:style w:type="character" w:customStyle="1" w:styleId="FooterChar">
    <w:name w:val="Footer Char"/>
    <w:link w:val="Footer"/>
    <w:uiPriority w:val="99"/>
    <w:rsid w:val="00907A67"/>
    <w:rPr>
      <w:rFonts w:ascii="Arial" w:hAnsi="Arial"/>
      <w:sz w:val="18"/>
      <w:szCs w:val="18"/>
    </w:rPr>
  </w:style>
  <w:style w:type="paragraph" w:styleId="NoSpacing">
    <w:name w:val="No Spacing"/>
    <w:uiPriority w:val="1"/>
    <w:qFormat/>
    <w:rsid w:val="00202D3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BodyTextIndentChar">
    <w:name w:val="Body Text Indent Char"/>
    <w:aliases w:val="i Char"/>
    <w:link w:val="BodyTextIndent"/>
    <w:uiPriority w:val="99"/>
    <w:locked/>
    <w:rsid w:val="00CA29E1"/>
    <w:rPr>
      <w:rFonts w:ascii="Arial" w:hAnsi="Arial"/>
      <w:sz w:val="18"/>
      <w:szCs w:val="18"/>
    </w:rPr>
  </w:style>
  <w:style w:type="paragraph" w:customStyle="1" w:styleId="FSTHB">
    <w:name w:val="FSTHB"/>
    <w:basedOn w:val="Heading1"/>
    <w:link w:val="FSTHBChar"/>
    <w:qFormat/>
    <w:rsid w:val="00341D87"/>
    <w:pPr>
      <w:numPr>
        <w:numId w:val="0"/>
      </w:numPr>
      <w:shd w:val="clear" w:color="auto" w:fill="auto"/>
      <w:spacing w:line="240" w:lineRule="auto"/>
      <w:jc w:val="right"/>
    </w:pPr>
    <w:rPr>
      <w:rFonts w:ascii="Angsana New" w:eastAsia="MS Mincho" w:hAnsi="Angsana New"/>
      <w:b w:val="0"/>
      <w:bCs w:val="0"/>
      <w:color w:val="000000"/>
      <w:sz w:val="30"/>
      <w:szCs w:val="30"/>
      <w:u w:val="none"/>
    </w:rPr>
  </w:style>
  <w:style w:type="character" w:customStyle="1" w:styleId="FSTHBChar">
    <w:name w:val="FSTHB Char"/>
    <w:link w:val="FSTHB"/>
    <w:rsid w:val="00341D87"/>
    <w:rPr>
      <w:rFonts w:ascii="Angsana New" w:eastAsia="MS Mincho" w:hAnsi="Angsana New"/>
      <w:color w:val="000000"/>
      <w:sz w:val="30"/>
      <w:szCs w:val="30"/>
    </w:rPr>
  </w:style>
  <w:style w:type="paragraph" w:styleId="NormalWeb">
    <w:name w:val="Normal (Web)"/>
    <w:basedOn w:val="Normal"/>
    <w:uiPriority w:val="99"/>
    <w:semiHidden/>
    <w:unhideWhenUsed/>
    <w:rsid w:val="0061754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Default">
    <w:name w:val="Default"/>
    <w:rsid w:val="0027607F"/>
    <w:pPr>
      <w:autoSpaceDE w:val="0"/>
      <w:autoSpaceDN w:val="0"/>
      <w:adjustRightInd w:val="0"/>
    </w:pPr>
    <w:rPr>
      <w:rFonts w:ascii="Cordia New" w:eastAsia="Calibri" w:hAnsi="Cordia New" w:cs="Cordia New"/>
      <w:color w:val="000000"/>
      <w:sz w:val="24"/>
      <w:szCs w:val="24"/>
    </w:rPr>
  </w:style>
  <w:style w:type="character" w:customStyle="1" w:styleId="ListParagraphChar">
    <w:name w:val="List Paragraph Char"/>
    <w:aliases w:val="FS ENG01 Char"/>
    <w:link w:val="ListParagraph"/>
    <w:uiPriority w:val="34"/>
    <w:locked/>
    <w:rsid w:val="008256EC"/>
    <w:rPr>
      <w:rFonts w:ascii="Arial" w:hAnsi="Arial"/>
      <w:sz w:val="18"/>
      <w:szCs w:val="22"/>
    </w:rPr>
  </w:style>
  <w:style w:type="character" w:customStyle="1" w:styleId="Heading5Char">
    <w:name w:val="Heading 5 Char"/>
    <w:basedOn w:val="DefaultParagraphFont"/>
    <w:link w:val="Heading5"/>
    <w:rsid w:val="00972C59"/>
    <w:rPr>
      <w:rFonts w:cs="EucrosiaUPC"/>
      <w:b/>
      <w:bCs/>
      <w:sz w:val="32"/>
      <w:szCs w:val="32"/>
    </w:rPr>
  </w:style>
  <w:style w:type="character" w:styleId="CommentReference">
    <w:name w:val="annotation reference"/>
    <w:basedOn w:val="DefaultParagraphFont"/>
    <w:uiPriority w:val="99"/>
    <w:unhideWhenUsed/>
    <w:rsid w:val="00E90AA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90AA8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90AA8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E90AA8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90AA8"/>
    <w:rPr>
      <w:rFonts w:ascii="Arial" w:hAnsi="Arial"/>
      <w:b/>
      <w:bCs/>
      <w:szCs w:val="25"/>
    </w:rPr>
  </w:style>
  <w:style w:type="paragraph" w:styleId="Revision">
    <w:name w:val="Revision"/>
    <w:hidden/>
    <w:uiPriority w:val="99"/>
    <w:semiHidden/>
    <w:rsid w:val="0053478C"/>
    <w:rPr>
      <w:rFonts w:ascii="Arial" w:hAnsi="Arial"/>
      <w:sz w:val="18"/>
      <w:szCs w:val="22"/>
    </w:rPr>
  </w:style>
  <w:style w:type="character" w:styleId="FootnoteReference">
    <w:name w:val="footnote reference"/>
    <w:aliases w:val="fr"/>
    <w:basedOn w:val="DefaultParagraphFont"/>
    <w:semiHidden/>
    <w:unhideWhenUsed/>
    <w:rsid w:val="00640477"/>
    <w:rPr>
      <w:vertAlign w:val="superscript"/>
    </w:rPr>
  </w:style>
  <w:style w:type="paragraph" w:customStyle="1" w:styleId="AccountingPolicy">
    <w:name w:val="Accounting Policy"/>
    <w:basedOn w:val="Normal"/>
    <w:link w:val="AccountingPolicyChar1"/>
    <w:rsid w:val="009E4A0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9E4A04"/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BodyTextFirstIndent2Char">
    <w:name w:val="Body Text First Indent 2 Char"/>
    <w:basedOn w:val="DefaultParagraphFont"/>
    <w:link w:val="BodyTextFirstIndent2"/>
    <w:uiPriority w:val="99"/>
    <w:rsid w:val="00604FE6"/>
    <w:rPr>
      <w:rFonts w:ascii="Arial" w:hAnsi="Arial"/>
      <w:sz w:val="18"/>
      <w:szCs w:val="18"/>
    </w:rPr>
  </w:style>
  <w:style w:type="character" w:customStyle="1" w:styleId="BodyTextFirstIndent2Char1">
    <w:name w:val="Body Text First Indent 2 Char1"/>
    <w:basedOn w:val="DefaultParagraphFont"/>
    <w:rsid w:val="00F50A6E"/>
    <w:rPr>
      <w:rFonts w:ascii="Arial" w:eastAsia="Times New Roman" w:hAnsi="Arial" w:cs="Times New Roman"/>
      <w:sz w:val="18"/>
      <w:szCs w:val="18"/>
    </w:rPr>
  </w:style>
  <w:style w:type="character" w:customStyle="1" w:styleId="Heading4Char">
    <w:name w:val="Heading 4 Char"/>
    <w:basedOn w:val="DefaultParagraphFont"/>
    <w:link w:val="Heading4"/>
    <w:locked/>
    <w:rsid w:val="00ED12E0"/>
    <w:rPr>
      <w:rFonts w:ascii="Arial" w:hAnsi="Arial" w:cs="Times New Roman"/>
      <w:b/>
      <w:bCs/>
      <w:sz w:val="18"/>
      <w:szCs w:val="18"/>
    </w:rPr>
  </w:style>
  <w:style w:type="character" w:customStyle="1" w:styleId="Heading6Char">
    <w:name w:val="Heading 6 Char"/>
    <w:basedOn w:val="DefaultParagraphFont"/>
    <w:link w:val="Heading6"/>
    <w:locked/>
    <w:rsid w:val="00ED12E0"/>
    <w:rPr>
      <w:rFonts w:cs="EucrosiaUPC"/>
      <w:b/>
      <w:bCs/>
      <w:sz w:val="32"/>
      <w:szCs w:val="32"/>
      <w:u w:val="single"/>
    </w:rPr>
  </w:style>
  <w:style w:type="character" w:customStyle="1" w:styleId="Heading7Char">
    <w:name w:val="Heading 7 Char"/>
    <w:basedOn w:val="DefaultParagraphFont"/>
    <w:link w:val="Heading7"/>
    <w:locked/>
    <w:rsid w:val="00ED12E0"/>
    <w:rPr>
      <w:rFonts w:cs="EucrosiaUPC"/>
      <w:b/>
      <w:bCs/>
      <w:sz w:val="30"/>
      <w:szCs w:val="30"/>
    </w:rPr>
  </w:style>
  <w:style w:type="character" w:customStyle="1" w:styleId="Heading8Char">
    <w:name w:val="Heading 8 Char"/>
    <w:basedOn w:val="DefaultParagraphFont"/>
    <w:link w:val="Heading8"/>
    <w:locked/>
    <w:rsid w:val="00ED12E0"/>
    <w:rPr>
      <w:rFonts w:cs="EucrosiaUPC"/>
      <w:b/>
      <w:bCs/>
      <w:sz w:val="32"/>
      <w:szCs w:val="32"/>
    </w:rPr>
  </w:style>
  <w:style w:type="character" w:customStyle="1" w:styleId="Heading9Char">
    <w:name w:val="Heading 9 Char"/>
    <w:basedOn w:val="DefaultParagraphFont"/>
    <w:link w:val="Heading9"/>
    <w:locked/>
    <w:rsid w:val="00ED12E0"/>
    <w:rPr>
      <w:rFonts w:cs="EucrosiaUPC"/>
      <w:b/>
      <w:bCs/>
      <w:sz w:val="30"/>
      <w:szCs w:val="30"/>
    </w:rPr>
  </w:style>
  <w:style w:type="character" w:customStyle="1" w:styleId="BodyTextFirstIndentChar">
    <w:name w:val="Body Text First Indent Char"/>
    <w:basedOn w:val="BodyTextChar1"/>
    <w:link w:val="BodyTextFirstIndent"/>
    <w:uiPriority w:val="99"/>
    <w:locked/>
    <w:rsid w:val="00ED12E0"/>
    <w:rPr>
      <w:rFonts w:ascii="Arial" w:hAnsi="Arial" w:cs="Angsana New"/>
      <w:sz w:val="18"/>
      <w:szCs w:val="18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locked/>
    <w:rsid w:val="00ED12E0"/>
    <w:rPr>
      <w:rFonts w:ascii="Arial" w:hAnsi="Arial" w:cs="Angsana New"/>
      <w:sz w:val="22"/>
      <w:szCs w:val="22"/>
    </w:rPr>
  </w:style>
  <w:style w:type="character" w:customStyle="1" w:styleId="BodyText2Char">
    <w:name w:val="Body Text 2 Char"/>
    <w:basedOn w:val="DefaultParagraphFont"/>
    <w:link w:val="BodyText2"/>
    <w:locked/>
    <w:rsid w:val="00ED12E0"/>
    <w:rPr>
      <w:rFonts w:ascii="Book Antiqua" w:hAnsi="Book Antiqua"/>
      <w:sz w:val="22"/>
      <w:szCs w:val="22"/>
    </w:rPr>
  </w:style>
  <w:style w:type="character" w:customStyle="1" w:styleId="BodyText3Char">
    <w:name w:val="Body Text 3 Char"/>
    <w:basedOn w:val="DefaultParagraphFont"/>
    <w:link w:val="BodyText3"/>
    <w:locked/>
    <w:rsid w:val="00ED12E0"/>
    <w:rPr>
      <w:rFonts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ED12E0"/>
    <w:rPr>
      <w:rFonts w:cs="EucrosiaUPC"/>
      <w:sz w:val="30"/>
      <w:szCs w:val="30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ED12E0"/>
    <w:rPr>
      <w:rFonts w:ascii="Tahoma" w:hAnsi="Tahoma" w:cs="Tahoma"/>
      <w:sz w:val="16"/>
      <w:szCs w:val="16"/>
    </w:rPr>
  </w:style>
  <w:style w:type="character" w:customStyle="1" w:styleId="SignatureChar">
    <w:name w:val="Signature Char"/>
    <w:basedOn w:val="DefaultParagraphFont"/>
    <w:link w:val="Signature"/>
    <w:locked/>
    <w:rsid w:val="00ED12E0"/>
    <w:rPr>
      <w:rFonts w:ascii="Arial" w:hAnsi="Arial"/>
      <w:sz w:val="18"/>
      <w:szCs w:val="18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locked/>
    <w:rsid w:val="00ED12E0"/>
    <w:rPr>
      <w:sz w:val="18"/>
      <w:lang w:val="en-GB" w:bidi="ar-SA"/>
    </w:rPr>
  </w:style>
  <w:style w:type="character" w:customStyle="1" w:styleId="MacroTextChar">
    <w:name w:val="Macro Text Char"/>
    <w:basedOn w:val="DefaultParagraphFont"/>
    <w:link w:val="MacroText"/>
    <w:semiHidden/>
    <w:locked/>
    <w:rsid w:val="00ED12E0"/>
    <w:rPr>
      <w:rFonts w:ascii="Courier New" w:hAnsi="Courier New"/>
      <w:lang w:val="en-AU" w:bidi="ar-SA"/>
    </w:rPr>
  </w:style>
  <w:style w:type="character" w:customStyle="1" w:styleId="DocumentMapChar">
    <w:name w:val="Document Map Char"/>
    <w:basedOn w:val="DefaultParagraphFont"/>
    <w:link w:val="DocumentMap"/>
    <w:semiHidden/>
    <w:locked/>
    <w:rsid w:val="00ED12E0"/>
    <w:rPr>
      <w:rFonts w:ascii="Tahoma" w:hAnsi="Tahoma" w:cs="Tahoma"/>
      <w:shd w:val="clear" w:color="auto" w:fill="000080"/>
      <w:lang w:val="en-GB" w:bidi="ar-SA"/>
    </w:rPr>
  </w:style>
  <w:style w:type="character" w:customStyle="1" w:styleId="shorttext1">
    <w:name w:val="short_text1"/>
    <w:basedOn w:val="DefaultParagraphFont"/>
    <w:uiPriority w:val="99"/>
    <w:rsid w:val="00ED12E0"/>
    <w:rPr>
      <w:rFonts w:cs="Times New Roman"/>
      <w:sz w:val="29"/>
      <w:szCs w:val="29"/>
    </w:rPr>
  </w:style>
  <w:style w:type="character" w:customStyle="1" w:styleId="hps">
    <w:name w:val="hps"/>
    <w:basedOn w:val="DefaultParagraphFont"/>
    <w:uiPriority w:val="99"/>
    <w:rsid w:val="00ED12E0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ED12E0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ED12E0"/>
    <w:rPr>
      <w:rFonts w:cs="Times New Roman"/>
    </w:rPr>
  </w:style>
  <w:style w:type="character" w:customStyle="1" w:styleId="longtext">
    <w:name w:val="long_text"/>
    <w:basedOn w:val="DefaultParagraphFont"/>
    <w:uiPriority w:val="99"/>
    <w:rsid w:val="00ED12E0"/>
    <w:rPr>
      <w:rFonts w:cs="Times New Roman"/>
    </w:rPr>
  </w:style>
  <w:style w:type="paragraph" w:customStyle="1" w:styleId="Subhead3">
    <w:name w:val="Subhead 3"/>
    <w:basedOn w:val="Normal"/>
    <w:link w:val="Subhead3Char"/>
    <w:rsid w:val="00ED12E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ED12E0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ED12E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ED12E0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ED12E0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ED12E0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ED12E0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ED12E0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ED12E0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ED12E0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ED12E0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ED12E0"/>
    <w:rPr>
      <w:rFonts w:ascii="Univers 45 Light" w:eastAsia="Times New Roman" w:hAnsi="Univers 45 Light" w:cs="Angsana New"/>
      <w:color w:val="auto"/>
    </w:rPr>
  </w:style>
  <w:style w:type="character" w:styleId="Emphasis">
    <w:name w:val="Emphasis"/>
    <w:basedOn w:val="DefaultParagraphFont"/>
    <w:uiPriority w:val="20"/>
    <w:qFormat/>
    <w:rsid w:val="00ED12E0"/>
    <w:rPr>
      <w:i/>
      <w:iCs/>
    </w:rPr>
  </w:style>
  <w:style w:type="character" w:customStyle="1" w:styleId="apple-converted-space">
    <w:name w:val="apple-converted-space"/>
    <w:basedOn w:val="DefaultParagraphFont"/>
    <w:rsid w:val="00ED12E0"/>
  </w:style>
  <w:style w:type="paragraph" w:customStyle="1" w:styleId="TableParagraph">
    <w:name w:val="Table Paragraph"/>
    <w:basedOn w:val="Normal"/>
    <w:uiPriority w:val="1"/>
    <w:qFormat/>
    <w:rsid w:val="00ED12E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styleId="Hyperlink">
    <w:name w:val="Hyperlink"/>
    <w:basedOn w:val="DefaultParagraphFont"/>
    <w:uiPriority w:val="99"/>
    <w:rsid w:val="00ED12E0"/>
    <w:rPr>
      <w:color w:val="0563C1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ED12E0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customStyle="1" w:styleId="Pa18">
    <w:name w:val="Pa18"/>
    <w:basedOn w:val="Normal"/>
    <w:next w:val="Normal"/>
    <w:uiPriority w:val="99"/>
    <w:rsid w:val="00ED12E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ED12E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BodyText2Char1">
    <w:name w:val="Body Text 2 Char1"/>
    <w:basedOn w:val="DefaultParagraphFont"/>
    <w:rsid w:val="00ED12E0"/>
    <w:rPr>
      <w:rFonts w:ascii="Book Antiqua" w:eastAsia="Times New Roman" w:hAnsi="Book Antiqua" w:cs="Times New Roman"/>
      <w:szCs w:val="22"/>
    </w:rPr>
  </w:style>
  <w:style w:type="paragraph" w:customStyle="1" w:styleId="zDistnHeader">
    <w:name w:val="zDistnHeader"/>
    <w:basedOn w:val="Normal"/>
    <w:next w:val="Normal"/>
    <w:rsid w:val="00ED12E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520" w:line="260" w:lineRule="atLeast"/>
    </w:pPr>
    <w:rPr>
      <w:rFonts w:ascii="Times New Roman" w:hAnsi="Times New Roman"/>
      <w:sz w:val="22"/>
      <w:szCs w:val="22"/>
      <w:lang w:val="en-GB"/>
    </w:rPr>
  </w:style>
  <w:style w:type="character" w:customStyle="1" w:styleId="blockChar">
    <w:name w:val="block Char"/>
    <w:aliases w:val="b Char"/>
    <w:locked/>
    <w:rsid w:val="00ED12E0"/>
    <w:rPr>
      <w:rFonts w:ascii="Times New Roman" w:hAnsi="Times New Roman" w:cs="Times New Roman"/>
      <w:sz w:val="22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09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9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03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71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3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34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06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06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2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5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5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81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9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6986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769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07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5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5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8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58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73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25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1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2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75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3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7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9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0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76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3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8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15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8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1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55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4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0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9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2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2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00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55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65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9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16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7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4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05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23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3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47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9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25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4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57F3DCA-39C0-4EDE-87A9-B3738FB855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0</TotalTime>
  <Pages>58</Pages>
  <Words>6464</Words>
  <Characters>36849</Characters>
  <Application>Microsoft Office Word</Application>
  <DocSecurity>0</DocSecurity>
  <Lines>307</Lines>
  <Paragraphs>86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หาดทิพย์ จำกัด (มหาชน)</vt:lpstr>
    </vt:vector>
  </TitlesOfParts>
  <Company>KPMG</Company>
  <LinksUpToDate>false</LinksUpToDate>
  <CharactersWithSpaces>43227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หาดทิพย์ จำกัด (มหาชน)</dc:title>
  <dc:subject/>
  <dc:creator>Jutatouch, Ohpassatchakul</dc:creator>
  <cp:keywords/>
  <cp:lastModifiedBy>Jutatouch, Ohpassatchakul</cp:lastModifiedBy>
  <cp:revision>3</cp:revision>
  <cp:lastPrinted>2022-02-11T02:30:00Z</cp:lastPrinted>
  <dcterms:created xsi:type="dcterms:W3CDTF">2022-02-21T06:48:00Z</dcterms:created>
  <dcterms:modified xsi:type="dcterms:W3CDTF">2022-02-21T09:04:00Z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