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4D5CDB" w:rsidRPr="00D31193" w14:paraId="0514B1A9" w14:textId="77777777" w:rsidTr="00B2547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376E27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899978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9D17F7D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4D5CDB" w:rsidRPr="00D31193" w14:paraId="7D16727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5F04C4E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AC10BE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0B4301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4D5CDB" w:rsidRPr="00D31193" w14:paraId="66667A3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132887C" w14:textId="21089A53" w:rsidR="004D5CD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AAF90D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21592A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4D5CDB" w:rsidRPr="00D31193" w14:paraId="29FFBAD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46CA280" w14:textId="552F93C6" w:rsidR="004D5CDB" w:rsidRPr="00D3119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6A2B348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C4C67F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4D5CDB" w:rsidRPr="00D31193" w14:paraId="1E1AC3F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2910D984" w14:textId="2A8DE940" w:rsidR="004D5CDB" w:rsidRPr="00D31193" w:rsidRDefault="00283F3D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6756483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09DBAF9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D5CDB" w:rsidRPr="00D31193" w14:paraId="69806C6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03DBB418" w14:textId="4CCA3DE3" w:rsidR="004D5CDB" w:rsidRPr="00D31193" w:rsidRDefault="00283F3D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E98B165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2DA3DC4" w14:textId="77777777" w:rsidR="004D5CDB" w:rsidRPr="00D3119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CC6F37" w:rsidRPr="00D31193" w14:paraId="27D57538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0E629589" w14:textId="4BB048B9" w:rsidR="00CC6F37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70F6B74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59A344F" w14:textId="626D5645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การค้า</w:t>
            </w:r>
          </w:p>
        </w:tc>
      </w:tr>
      <w:tr w:rsidR="00CC6F37" w:rsidRPr="00D31193" w14:paraId="4B2DBF78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7ECABFD1" w14:textId="0E6028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2DBB6C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C7BF9DF" w14:textId="5AAED501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CC6F37" w:rsidRPr="00D31193" w14:paraId="6FCED85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3517482B" w14:textId="1CF81B9C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93870D6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54DAC10" w14:textId="77777777" w:rsidR="00CC6F37" w:rsidRPr="00D31193" w:rsidRDefault="00CC6F37" w:rsidP="00CC6F3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CC6F37" w:rsidRPr="00D31193" w14:paraId="5EE73333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6D4EB5CE" w14:textId="62C51042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FA19A31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5A53B77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C6F37" w:rsidRPr="00D31193" w14:paraId="63D6A7A7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66A405D0" w14:textId="4EEBFB3B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D7FF80B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15BA505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CC6F37" w:rsidRPr="00D31193" w14:paraId="69034E0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3CEA8ECE" w14:textId="552D3A8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0D754636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7134322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C6F37" w:rsidRPr="00D31193" w14:paraId="33EC75B0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3ED68611" w14:textId="69DE5981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6E2143D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A2F4EBC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สัญญาเช่า</w:t>
            </w:r>
          </w:p>
        </w:tc>
      </w:tr>
      <w:tr w:rsidR="00CC6F37" w:rsidRPr="00D31193" w14:paraId="4F7C7D2D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116BB04A" w14:textId="6D81E4B4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B56C811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B46356C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CC6F37" w:rsidRPr="00D31193" w14:paraId="46447F24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75DAF472" w14:textId="61A78C24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BE0B618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6B69A27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C6F37" w:rsidRPr="00D31193" w14:paraId="107D18CA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4CCE7207" w14:textId="7D7F666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6F94A3D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4A1DBE1" w14:textId="47D65455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</w:tr>
      <w:tr w:rsidR="00CC6F37" w:rsidRPr="00D31193" w14:paraId="79BFF526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2A2CACE4" w14:textId="5FD4BCA9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EF16074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D0DE967" w14:textId="710ABBEE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CC6F37" w:rsidRPr="00D31193" w14:paraId="167C9A50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542C9FC0" w14:textId="35728D94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EF966C9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0E90549" w14:textId="46972478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CC6F37" w:rsidRPr="00D31193" w14:paraId="7B4561A3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538ABE7" w14:textId="65CECD88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A27A9A4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3C18F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CC6F37" w:rsidRPr="00D31193" w14:paraId="0765881E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FBFB07D" w14:textId="763AD431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67E27211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53EDB07" w14:textId="4C1585AD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lang w:eastAsia="ko-KR"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สำรอง</w:t>
            </w:r>
          </w:p>
        </w:tc>
      </w:tr>
      <w:tr w:rsidR="00CC6F37" w:rsidRPr="00D31193" w14:paraId="0602342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D23A204" w14:textId="63AE75B2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B0B595B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6FD319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C6F37" w:rsidRPr="00D31193" w14:paraId="093F568C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3E7D8E7" w14:textId="62EBAB91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  <w:r w:rsidR="00D0259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078DDB3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DDF651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CC6F37" w:rsidRPr="00D31193" w14:paraId="19F546B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F16EBD9" w14:textId="7E6E4362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  <w:r w:rsidR="00D0259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D62E83B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73F7C6" w14:textId="6471699E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CC6F37" w:rsidRPr="00D31193" w14:paraId="7D5FE8C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1A5AD05" w14:textId="38522930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  <w:r w:rsidR="00D0259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BEB85E9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7D2778" w14:textId="558D4872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กำไรต่อหุ้น</w:t>
            </w:r>
          </w:p>
        </w:tc>
      </w:tr>
      <w:tr w:rsidR="00CC6F37" w:rsidRPr="00D31193" w14:paraId="77444D7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3711CDC" w14:textId="62A906E3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  <w:r w:rsidR="00D0259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6D21BB" w14:textId="77777777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B3B56F" w14:textId="1C12416C" w:rsidR="00CC6F37" w:rsidRPr="00D3119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D02591" w:rsidRPr="00D31193" w14:paraId="29A284D7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96C5690" w14:textId="2B30F2C2" w:rsidR="00D02591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0C41A7CF" w14:textId="77777777" w:rsidR="00D02591" w:rsidRPr="00D31193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DCF6D57" w14:textId="3C78ADC0" w:rsidR="00D02591" w:rsidRPr="00D31193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D02591" w:rsidRPr="00D31193" w14:paraId="1936E26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E16B4F1" w14:textId="2339AC3A" w:rsidR="00D02591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08284F08" w14:textId="77777777" w:rsidR="00D02591" w:rsidRPr="00D31193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6C9258" w14:textId="709D7372" w:rsidR="00D02591" w:rsidRPr="00D31193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การบริหารจัดการทุน</w:t>
            </w:r>
          </w:p>
        </w:tc>
      </w:tr>
      <w:tr w:rsidR="00D02591" w:rsidRPr="00D31193" w14:paraId="7C29601A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213061D" w14:textId="15E23D7F" w:rsidR="00D02591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5EDE69E3" w14:textId="77777777" w:rsidR="00D02591" w:rsidRPr="00D31193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912446" w14:textId="790F588E" w:rsidR="00D02591" w:rsidRPr="00D31193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D02591" w:rsidRPr="00D31193" w14:paraId="42DD8A6E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25DE9BD" w14:textId="17E3AD59" w:rsidR="00D02591" w:rsidRPr="00885D0C" w:rsidRDefault="007B1814" w:rsidP="007B18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  <w:r w:rsidR="006B4B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7DCC104" w14:textId="77777777" w:rsidR="00D02591" w:rsidRPr="00D31193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E589A0" w14:textId="30BF14C5" w:rsidR="00D02591" w:rsidRPr="00D31193" w:rsidRDefault="007B1814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B181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145FA4BD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</w:rPr>
        <w:br w:type="page"/>
      </w:r>
      <w:r w:rsidRPr="00D31193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43F92CB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5EF4F11" w14:textId="63CBCB1F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คณะ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กรรมการเมื่อวันที่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</w:t>
      </w:r>
      <w:r w:rsidR="00885D0C">
        <w:rPr>
          <w:rFonts w:ascii="Angsana New" w:hAnsi="Angsana New"/>
          <w:color w:val="000000"/>
          <w:sz w:val="30"/>
          <w:szCs w:val="30"/>
        </w:rPr>
        <w:t>1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256</w:t>
      </w:r>
      <w:r w:rsidR="00885D0C">
        <w:rPr>
          <w:rFonts w:ascii="Angsana New" w:hAnsi="Angsana New"/>
          <w:color w:val="000000"/>
          <w:sz w:val="30"/>
          <w:szCs w:val="30"/>
        </w:rPr>
        <w:t>5</w:t>
      </w:r>
    </w:p>
    <w:p w14:paraId="48B8E012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778E269" w14:textId="77777777" w:rsidR="004D5CDB" w:rsidRPr="00D31193" w:rsidRDefault="004D5CDB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ข้อมูลทั่วไป</w:t>
      </w:r>
    </w:p>
    <w:p w14:paraId="7392C81C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113BEA6" w14:textId="6D6D27F0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ผลิตภัณฑ์ตราเพชร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จำกัด </w:t>
      </w:r>
      <w:r w:rsidRPr="00D31193">
        <w:rPr>
          <w:rFonts w:ascii="Angsana New" w:hAnsi="Angsana New"/>
          <w:color w:val="000000"/>
          <w:sz w:val="30"/>
          <w:szCs w:val="30"/>
        </w:rPr>
        <w:t>(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มหาชน</w:t>
      </w:r>
      <w:r w:rsidRPr="00D31193">
        <w:rPr>
          <w:rFonts w:ascii="Angsana New" w:hAnsi="Angsana New"/>
          <w:color w:val="000000"/>
          <w:sz w:val="30"/>
          <w:szCs w:val="30"/>
        </w:rPr>
        <w:t>) “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D31193">
        <w:rPr>
          <w:rFonts w:ascii="Angsana New" w:hAnsi="Angsana New"/>
          <w:color w:val="000000"/>
          <w:sz w:val="30"/>
          <w:szCs w:val="30"/>
        </w:rPr>
        <w:t>”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เดือนพฤศจิกายน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2548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โดยมี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ที่อยู่จดทะเบียน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ของบริษัท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ตั้งอยู่เลขที่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69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-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70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หมู่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1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ถนนมิตรภาพ (กม.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115</w:t>
      </w:r>
      <w:r w:rsidRPr="00D31193">
        <w:rPr>
          <w:rFonts w:ascii="Angsana New" w:hAnsi="Angsana New"/>
          <w:color w:val="000000"/>
          <w:sz w:val="30"/>
          <w:szCs w:val="30"/>
          <w:cs/>
        </w:rPr>
        <w:t>) ตำบลตลิ่งชัน อำเภอเมือง จังหวัดสระบุรี ประเทศไทย</w:t>
      </w:r>
    </w:p>
    <w:p w14:paraId="4D85D679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281B694" w14:textId="6B8E3C95" w:rsidR="004D5CDB" w:rsidRPr="00D31193" w:rsidRDefault="004D5CDB" w:rsidP="004D5CDB">
      <w:pPr>
        <w:pStyle w:val="BodyText2"/>
        <w:ind w:left="547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>ผู้ถือหุ้นรายใหญ่</w:t>
      </w:r>
      <w:r w:rsidR="005C056D" w:rsidRPr="00D31193">
        <w:rPr>
          <w:rFonts w:ascii="Angsana New" w:hAnsi="Angsana New" w:hint="cs"/>
          <w:color w:val="000000"/>
          <w:sz w:val="30"/>
          <w:szCs w:val="30"/>
          <w:cs/>
        </w:rPr>
        <w:t>ในระหว่างปี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คือ บริษัท มายเรียด วัสดุ จำกัด </w:t>
      </w:r>
      <w:r w:rsidRPr="00D31193">
        <w:rPr>
          <w:rFonts w:ascii="Angsana New" w:hAnsi="Angsana New"/>
          <w:color w:val="000000"/>
          <w:sz w:val="30"/>
          <w:szCs w:val="30"/>
        </w:rPr>
        <w:t>(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ถือหุ้นร้อยละ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5</w:t>
      </w:r>
      <w:r w:rsidR="00424D83">
        <w:rPr>
          <w:rFonts w:ascii="Angsana New" w:hAnsi="Angsana New"/>
          <w:color w:val="000000"/>
          <w:sz w:val="30"/>
          <w:szCs w:val="30"/>
        </w:rPr>
        <w:t>7</w:t>
      </w:r>
      <w:r w:rsidRPr="00D31193">
        <w:rPr>
          <w:rFonts w:ascii="Angsana New" w:hAnsi="Angsana New"/>
          <w:color w:val="000000"/>
          <w:sz w:val="30"/>
          <w:szCs w:val="30"/>
        </w:rPr>
        <w:t>.</w:t>
      </w:r>
      <w:r w:rsidR="00424D83">
        <w:rPr>
          <w:rFonts w:ascii="Angsana New" w:hAnsi="Angsana New"/>
          <w:color w:val="000000"/>
          <w:sz w:val="30"/>
          <w:szCs w:val="30"/>
        </w:rPr>
        <w:t>0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6</w:t>
      </w:r>
      <w:r w:rsidRPr="00D31193">
        <w:rPr>
          <w:rFonts w:ascii="Angsana New" w:hAnsi="Angsana New"/>
          <w:color w:val="000000"/>
          <w:sz w:val="30"/>
          <w:szCs w:val="30"/>
        </w:rPr>
        <w:t>)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ซึ่ง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บริษัทเป็นนิติบุคคล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ที่จัดตั้งขึ้นในประเทศไทย</w:t>
      </w:r>
    </w:p>
    <w:p w14:paraId="6545FE57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93B40BF" w14:textId="4C7EDD8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ดำเนินธุรกิจหลักเกี่ยวกับการผลิต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กระเบื้อง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มุงหลังคา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วัสดุแทนไม้และคอนกรีตมวลเบา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color w:val="000000"/>
          <w:spacing w:val="6"/>
          <w:sz w:val="30"/>
          <w:szCs w:val="30"/>
          <w:cs/>
        </w:rPr>
        <w:t>รายละเอียดของบริษัท</w:t>
      </w:r>
      <w:r w:rsidRPr="00D31193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ย่อย </w:t>
      </w:r>
      <w:r w:rsidRPr="00D31193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D6443C" w:rsidRPr="00D31193">
        <w:rPr>
          <w:rFonts w:ascii="Angsana New" w:hAnsi="Angsana New"/>
          <w:spacing w:val="-6"/>
          <w:sz w:val="30"/>
          <w:szCs w:val="30"/>
        </w:rPr>
        <w:t>31</w:t>
      </w:r>
      <w:r w:rsidRPr="00D31193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D6443C" w:rsidRPr="00D31193">
        <w:rPr>
          <w:rFonts w:ascii="Angsana New" w:hAnsi="Angsana New"/>
          <w:spacing w:val="-6"/>
          <w:sz w:val="30"/>
          <w:szCs w:val="30"/>
        </w:rPr>
        <w:t>256</w:t>
      </w:r>
      <w:r w:rsidR="00885D0C">
        <w:rPr>
          <w:rFonts w:ascii="Angsana New" w:hAnsi="Angsana New"/>
          <w:spacing w:val="-6"/>
          <w:sz w:val="30"/>
          <w:szCs w:val="30"/>
        </w:rPr>
        <w:t>4</w:t>
      </w:r>
      <w:r w:rsidRPr="00D31193">
        <w:rPr>
          <w:rFonts w:ascii="Angsana New" w:hAnsi="Angsana New"/>
          <w:spacing w:val="-6"/>
          <w:sz w:val="30"/>
          <w:szCs w:val="30"/>
        </w:rPr>
        <w:t xml:space="preserve"> </w:t>
      </w:r>
      <w:r w:rsidRPr="00D31193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D31193">
        <w:rPr>
          <w:rFonts w:ascii="Angsana New" w:hAnsi="Angsana New"/>
          <w:spacing w:val="-6"/>
          <w:sz w:val="30"/>
          <w:szCs w:val="30"/>
        </w:rPr>
        <w:t xml:space="preserve"> </w:t>
      </w:r>
      <w:r w:rsidR="00D6443C" w:rsidRPr="00D31193">
        <w:rPr>
          <w:rFonts w:ascii="Angsana New" w:hAnsi="Angsana New"/>
          <w:spacing w:val="-6"/>
          <w:sz w:val="30"/>
          <w:szCs w:val="30"/>
        </w:rPr>
        <w:t>25</w:t>
      </w:r>
      <w:r w:rsidR="00D6443C" w:rsidRPr="00D31193">
        <w:rPr>
          <w:rFonts w:ascii="Angsana New" w:hAnsi="Angsana New" w:hint="cs"/>
          <w:spacing w:val="-6"/>
          <w:sz w:val="30"/>
          <w:szCs w:val="30"/>
        </w:rPr>
        <w:t>6</w:t>
      </w:r>
      <w:r w:rsidR="00885D0C">
        <w:rPr>
          <w:rFonts w:ascii="Angsana New" w:hAnsi="Angsana New"/>
          <w:spacing w:val="-6"/>
          <w:sz w:val="30"/>
          <w:szCs w:val="30"/>
        </w:rPr>
        <w:t>3</w:t>
      </w:r>
      <w:r w:rsidRPr="00D31193">
        <w:rPr>
          <w:rFonts w:ascii="Angsana New" w:hAnsi="Angsana New"/>
          <w:spacing w:val="-6"/>
          <w:sz w:val="30"/>
          <w:szCs w:val="30"/>
        </w:rPr>
        <w:t xml:space="preserve"> </w:t>
      </w:r>
      <w:r w:rsidRPr="00D31193">
        <w:rPr>
          <w:rFonts w:ascii="Angsana New" w:hAnsi="Angsana New" w:hint="cs"/>
          <w:spacing w:val="-6"/>
          <w:sz w:val="30"/>
          <w:szCs w:val="30"/>
          <w:cs/>
        </w:rPr>
        <w:t>ได้</w:t>
      </w:r>
      <w:r w:rsidRPr="00D31193">
        <w:rPr>
          <w:rFonts w:ascii="Angsana New" w:hAnsi="Angsana New" w:hint="cs"/>
          <w:color w:val="000000"/>
          <w:spacing w:val="6"/>
          <w:sz w:val="30"/>
          <w:szCs w:val="30"/>
          <w:cs/>
        </w:rPr>
        <w:t>เปิดเผยไว้ในหมายเหตุประกอบ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งบการเงิน</w:t>
      </w:r>
      <w:r w:rsidRPr="00D31193">
        <w:rPr>
          <w:rFonts w:ascii="Angsana New" w:hAnsi="Angsana New"/>
          <w:color w:val="000000"/>
          <w:sz w:val="30"/>
          <w:szCs w:val="30"/>
          <w:cs/>
        </w:rPr>
        <w:br/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ข้อ</w:t>
      </w:r>
      <w:r w:rsidR="009104ED">
        <w:rPr>
          <w:rFonts w:ascii="Angsana New" w:hAnsi="Angsana New"/>
          <w:color w:val="000000"/>
          <w:sz w:val="30"/>
          <w:szCs w:val="30"/>
        </w:rPr>
        <w:t xml:space="preserve"> </w:t>
      </w:r>
      <w:r w:rsidR="00677B0E">
        <w:rPr>
          <w:rFonts w:ascii="Angsana New" w:hAnsi="Angsana New"/>
          <w:color w:val="000000"/>
          <w:sz w:val="30"/>
          <w:szCs w:val="30"/>
        </w:rPr>
        <w:t>8</w:t>
      </w:r>
    </w:p>
    <w:p w14:paraId="012FC3DF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079E561" w14:textId="77777777" w:rsidR="004D5CDB" w:rsidRPr="00D31193" w:rsidRDefault="004D5CDB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เกณฑ์การจัดทำงบการเงิน </w:t>
      </w:r>
    </w:p>
    <w:p w14:paraId="2F018FA2" w14:textId="77777777" w:rsidR="004D5CDB" w:rsidRPr="00D31193" w:rsidRDefault="004D5CDB" w:rsidP="00885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9F01290" w14:textId="41CD3033" w:rsidR="004D5CDB" w:rsidRPr="008D4A81" w:rsidRDefault="004D5CDB" w:rsidP="008D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>งบการเงิน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นี้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จัดทำขึ้นตาม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มาตรฐานการรายงานทางการเงิน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Pr="00D31193">
        <w:rPr>
          <w:rFonts w:ascii="Angsana New" w:hAnsi="Angsana New"/>
          <w:color w:val="000000"/>
          <w:sz w:val="30"/>
          <w:szCs w:val="30"/>
        </w:rPr>
        <w:br/>
      </w:r>
      <w:r w:rsidRPr="008D4A81">
        <w:rPr>
          <w:rFonts w:ascii="Angsana New" w:hAnsi="Angsana New"/>
          <w:spacing w:val="10"/>
          <w:sz w:val="30"/>
          <w:szCs w:val="30"/>
          <w:cs/>
        </w:rPr>
        <w:t>สภาวิชาชีพบัญชี</w:t>
      </w:r>
      <w:r w:rsidRPr="008D4A81">
        <w:rPr>
          <w:rFonts w:ascii="Angsana New" w:hAnsi="Angsana New" w:hint="cs"/>
          <w:spacing w:val="10"/>
          <w:sz w:val="30"/>
          <w:szCs w:val="30"/>
          <w:cs/>
        </w:rPr>
        <w:t>ฯ กฎระเบียบและประกาศคณะกรรมการกำกับหลักทรัพย์และตลาดหลักทรัพย์ที่เกี่ยวข้อง</w:t>
      </w:r>
      <w:r w:rsidR="00885D0C" w:rsidRPr="008D4A81">
        <w:rPr>
          <w:rFonts w:ascii="Angsana New" w:hAnsi="Angsana New"/>
          <w:spacing w:val="10"/>
          <w:sz w:val="30"/>
          <w:szCs w:val="30"/>
        </w:rPr>
        <w:t xml:space="preserve"> </w:t>
      </w:r>
      <w:r w:rsidR="00885D0C" w:rsidRPr="00885D0C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885D0C" w:rsidRPr="00885D0C">
        <w:rPr>
          <w:rFonts w:ascii="Angsana New" w:hAnsi="Angsana New" w:hint="cs"/>
          <w:sz w:val="30"/>
          <w:szCs w:val="30"/>
          <w:cs/>
        </w:rPr>
        <w:t xml:space="preserve"> </w:t>
      </w:r>
      <w:r w:rsidR="00885D0C" w:rsidRPr="00885D0C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="00885D0C" w:rsidRPr="00885D0C">
        <w:rPr>
          <w:rFonts w:ascii="Angsana New" w:hAnsi="Angsana New" w:hint="cs"/>
          <w:sz w:val="30"/>
          <w:szCs w:val="30"/>
          <w:cs/>
        </w:rPr>
        <w:t>เปิดเผยในหมายเหตุแต่ละข้อ</w:t>
      </w:r>
      <w:r w:rsidR="00885D0C" w:rsidRPr="00885D0C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BBF2AFD" w14:textId="4FE10812" w:rsidR="00885D0C" w:rsidRDefault="00885D0C" w:rsidP="00885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06FF846B" w14:textId="3A055830" w:rsidR="00885D0C" w:rsidRPr="00885D0C" w:rsidRDefault="00885D0C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85D0C">
        <w:rPr>
          <w:rFonts w:asciiTheme="majorBidi" w:hAnsiTheme="majorBidi" w:cstheme="majorBidi"/>
          <w:sz w:val="30"/>
          <w:szCs w:val="30"/>
          <w:cs/>
          <w:lang w:val="en-GB"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885D0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885D0C">
        <w:rPr>
          <w:rFonts w:asciiTheme="majorBidi" w:hAnsiTheme="majorBidi" w:cstheme="majorBidi"/>
          <w:sz w:val="30"/>
          <w:szCs w:val="30"/>
          <w:cs/>
          <w:lang w:val="en-GB"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677B0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885D0C">
        <w:rPr>
          <w:rFonts w:asciiTheme="majorBidi" w:hAnsiTheme="majorBidi" w:cstheme="majorBidi"/>
          <w:sz w:val="30"/>
          <w:szCs w:val="30"/>
          <w:cs/>
          <w:lang w:val="en-GB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885D0C">
        <w:rPr>
          <w:rFonts w:asciiTheme="majorBidi" w:hAnsiTheme="majorBidi" w:cstheme="majorBidi" w:hint="cs"/>
          <w:sz w:val="30"/>
          <w:szCs w:val="30"/>
          <w:cs/>
          <w:lang w:val="en-GB"/>
        </w:rPr>
        <w:t>ไป</w:t>
      </w:r>
    </w:p>
    <w:p w14:paraId="4DCE976E" w14:textId="77777777" w:rsidR="00EC5416" w:rsidRPr="00D31193" w:rsidRDefault="00EC5416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E2ED77" w14:textId="0DCE7D97" w:rsidR="00DD770E" w:rsidRDefault="00DD770E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45B4C546" w14:textId="4300E9D8" w:rsidR="00885D0C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1517CE06" w14:textId="4D478BC1" w:rsidR="00885D0C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4CC94135" w14:textId="5FD75CC7" w:rsidR="00885D0C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640F25EB" w14:textId="342E8A3A" w:rsidR="00885D0C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7879B573" w14:textId="7032E992" w:rsidR="00885D0C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6C377C59" w14:textId="77777777" w:rsidR="00885D0C" w:rsidRPr="00D31193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76999977" w14:textId="280004D8" w:rsidR="004D5CDB" w:rsidRPr="00CD2336" w:rsidRDefault="00283F3D" w:rsidP="00CD2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3</w:t>
      </w:r>
      <w:r w:rsidR="00CD2336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4D5CDB" w:rsidRPr="00CD2336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7DA16C9A" w14:textId="2A05E243" w:rsidR="004D5CDB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F2F6E9A" w14:textId="7A150299" w:rsidR="00CD2336" w:rsidRDefault="00CD2336" w:rsidP="00CC4F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D2336">
        <w:rPr>
          <w:rFonts w:ascii="Angsana New" w:hAnsi="Angsana New"/>
          <w:color w:val="000000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677B0E">
        <w:rPr>
          <w:rFonts w:ascii="Angsana New" w:hAnsi="Angsana New"/>
          <w:color w:val="000000"/>
          <w:sz w:val="30"/>
          <w:szCs w:val="30"/>
        </w:rPr>
        <w:t xml:space="preserve"> </w:t>
      </w:r>
      <w:r w:rsidRPr="00CD2336">
        <w:rPr>
          <w:rFonts w:ascii="Angsana New" w:hAnsi="Angsana New"/>
          <w:color w:val="000000"/>
          <w:sz w:val="30"/>
          <w:szCs w:val="30"/>
          <w:cs/>
        </w:rPr>
        <w:t xml:space="preserve"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0A9BFA2" w14:textId="77777777" w:rsidR="00CC4FBA" w:rsidRPr="00D31193" w:rsidRDefault="00CC4FBA" w:rsidP="00CC4F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4D0523F" w14:textId="283ED1AE" w:rsidR="004D5CDB" w:rsidRPr="00D31193" w:rsidRDefault="004D5CDB" w:rsidP="004D5CDB">
      <w:pPr>
        <w:ind w:left="540" w:right="45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ความสัมพันธ์ที่มีกับบริษัทย่อย ได้เปิดเผยในหมายเหตุข้อ </w:t>
      </w:r>
      <w:r w:rsidR="00677B0E">
        <w:rPr>
          <w:rFonts w:ascii="Angsana New" w:hAnsi="Angsana New"/>
          <w:color w:val="000000"/>
          <w:sz w:val="30"/>
          <w:szCs w:val="30"/>
        </w:rPr>
        <w:t>8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C4FBA" w:rsidRPr="00CC4FB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14:paraId="36F00FEE" w14:textId="77777777" w:rsidR="004D5CDB" w:rsidRPr="00D3119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167" w:type="dxa"/>
        <w:tblInd w:w="360" w:type="dxa"/>
        <w:tblLook w:val="0000" w:firstRow="0" w:lastRow="0" w:firstColumn="0" w:lastColumn="0" w:noHBand="0" w:noVBand="0"/>
      </w:tblPr>
      <w:tblGrid>
        <w:gridCol w:w="3488"/>
        <w:gridCol w:w="1462"/>
        <w:gridCol w:w="4217"/>
      </w:tblGrid>
      <w:tr w:rsidR="00AA12FD" w:rsidRPr="00D31193" w14:paraId="76D29C70" w14:textId="77777777" w:rsidTr="00AA12FD">
        <w:trPr>
          <w:trHeight w:val="337"/>
        </w:trPr>
        <w:tc>
          <w:tcPr>
            <w:tcW w:w="3488" w:type="dxa"/>
          </w:tcPr>
          <w:p w14:paraId="51910465" w14:textId="3B519AEF" w:rsidR="00AA12FD" w:rsidRPr="00D3119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62" w:type="dxa"/>
          </w:tcPr>
          <w:p w14:paraId="4362757A" w14:textId="6CA319A0" w:rsidR="00AA12FD" w:rsidRPr="00D3119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17" w:type="dxa"/>
          </w:tcPr>
          <w:p w14:paraId="33419A8B" w14:textId="5016C779" w:rsidR="00AA12FD" w:rsidRPr="00D3119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A12FD" w:rsidRPr="00D31193" w14:paraId="6E60C2E3" w14:textId="77777777" w:rsidTr="00AA12FD">
        <w:trPr>
          <w:trHeight w:val="337"/>
        </w:trPr>
        <w:tc>
          <w:tcPr>
            <w:tcW w:w="3488" w:type="dxa"/>
          </w:tcPr>
          <w:p w14:paraId="590DABE2" w14:textId="421606E1" w:rsidR="00AA12FD" w:rsidRPr="00D3119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พหล </w:t>
            </w:r>
            <w:r w:rsidR="00D6443C"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8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62" w:type="dxa"/>
          </w:tcPr>
          <w:p w14:paraId="7C87F548" w14:textId="64CF9B66" w:rsidR="00AA12FD" w:rsidRPr="00D3119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217" w:type="dxa"/>
          </w:tcPr>
          <w:p w14:paraId="06D9D8D9" w14:textId="0B89951D" w:rsidR="00AA12FD" w:rsidRPr="00D3119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มีกรรมการร่วมกัน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E531D7" w:rsidRPr="00D31193" w14:paraId="72B3137D" w14:textId="77777777" w:rsidTr="00AA12FD">
        <w:trPr>
          <w:trHeight w:val="337"/>
        </w:trPr>
        <w:tc>
          <w:tcPr>
            <w:tcW w:w="3488" w:type="dxa"/>
          </w:tcPr>
          <w:p w14:paraId="183A2144" w14:textId="7B6C56CF" w:rsidR="00E531D7" w:rsidRPr="00D31193" w:rsidRDefault="00E531D7" w:rsidP="00E53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0" w:name="_Hlk7182998"/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พัทยา แกรนด์ วิลเลจ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จำกัด</w:t>
            </w:r>
            <w:bookmarkEnd w:id="0"/>
          </w:p>
        </w:tc>
        <w:tc>
          <w:tcPr>
            <w:tcW w:w="1462" w:type="dxa"/>
          </w:tcPr>
          <w:p w14:paraId="091ADEC9" w14:textId="064B41FB" w:rsidR="00E531D7" w:rsidRPr="00D31193" w:rsidRDefault="00E531D7" w:rsidP="00E53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217" w:type="dxa"/>
          </w:tcPr>
          <w:p w14:paraId="66E17785" w14:textId="102EFA8D" w:rsidR="00E531D7" w:rsidRPr="00D31193" w:rsidRDefault="00E531D7" w:rsidP="00E53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59D57FCB" w14:textId="77777777" w:rsidR="004D5CDB" w:rsidRPr="00D31193" w:rsidRDefault="004D5CDB" w:rsidP="004D5CDB">
      <w:pPr>
        <w:pStyle w:val="a"/>
        <w:tabs>
          <w:tab w:val="clear" w:pos="1080"/>
        </w:tabs>
        <w:ind w:right="47"/>
        <w:jc w:val="thaiDistribute"/>
        <w:rPr>
          <w:rFonts w:ascii="Angsana New" w:hAnsi="Angsana New" w:cs="Angsana New"/>
          <w:color w:val="000000"/>
          <w:cs/>
        </w:rPr>
      </w:pPr>
    </w:p>
    <w:p w14:paraId="4E4F163C" w14:textId="169FE56B" w:rsidR="004D5CDB" w:rsidRPr="00D31193" w:rsidRDefault="004D5CDB" w:rsidP="004D5CDB">
      <w:pPr>
        <w:pStyle w:val="a"/>
        <w:tabs>
          <w:tab w:val="clear" w:pos="1080"/>
        </w:tabs>
        <w:ind w:right="47" w:firstLine="540"/>
        <w:jc w:val="thaiDistribute"/>
        <w:rPr>
          <w:rFonts w:ascii="Angsana New" w:hAnsi="Angsana New" w:cs="Angsana New"/>
          <w:color w:val="000000"/>
          <w:lang w:val="en-US"/>
        </w:rPr>
      </w:pPr>
      <w:r w:rsidRPr="00D31193">
        <w:rPr>
          <w:rFonts w:ascii="Angsana New" w:hAnsi="Angsana New" w:cs="Angsana New"/>
          <w:color w:val="000000"/>
          <w:cs/>
        </w:rPr>
        <w:t>นโยบายการกำหนดราคาสำหรับรายการ</w:t>
      </w:r>
      <w:r w:rsidRPr="00D31193">
        <w:rPr>
          <w:rFonts w:ascii="Angsana New" w:hAnsi="Angsana New" w:cs="Angsana New" w:hint="cs"/>
          <w:color w:val="000000"/>
          <w:cs/>
        </w:rPr>
        <w:t>กับ</w:t>
      </w:r>
      <w:r w:rsidR="00211E35" w:rsidRPr="00D31193">
        <w:rPr>
          <w:rFonts w:ascii="Angsana New" w:hAnsi="Angsana New" w:cs="Angsana New" w:hint="cs"/>
          <w:color w:val="000000"/>
          <w:cs/>
        </w:rPr>
        <w:t>แต่ละประเภทมี</w:t>
      </w:r>
      <w:r w:rsidRPr="00D31193">
        <w:rPr>
          <w:rFonts w:ascii="Angsana New" w:hAnsi="Angsana New" w:cs="Angsana New"/>
          <w:color w:val="000000"/>
          <w:cs/>
        </w:rPr>
        <w:t>ดังต่อไปนี้</w:t>
      </w:r>
    </w:p>
    <w:p w14:paraId="4B14CA8C" w14:textId="77777777" w:rsidR="004D5CDB" w:rsidRPr="00D3119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8489" w:type="dxa"/>
        <w:tblInd w:w="450" w:type="dxa"/>
        <w:tblLook w:val="0000" w:firstRow="0" w:lastRow="0" w:firstColumn="0" w:lastColumn="0" w:noHBand="0" w:noVBand="0"/>
      </w:tblPr>
      <w:tblGrid>
        <w:gridCol w:w="4068"/>
        <w:gridCol w:w="4410"/>
        <w:gridCol w:w="11"/>
      </w:tblGrid>
      <w:tr w:rsidR="004D5CDB" w:rsidRPr="00D31193" w14:paraId="65B761D9" w14:textId="77777777" w:rsidTr="00B2547A">
        <w:tc>
          <w:tcPr>
            <w:tcW w:w="4068" w:type="dxa"/>
          </w:tcPr>
          <w:p w14:paraId="77AB330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4421" w:type="dxa"/>
            <w:gridSpan w:val="2"/>
            <w:tcBorders>
              <w:left w:val="nil"/>
            </w:tcBorders>
          </w:tcPr>
          <w:p w14:paraId="7DD16908" w14:textId="77777777" w:rsidR="004D5CDB" w:rsidRPr="00D31193" w:rsidRDefault="004D5CDB" w:rsidP="00B2547A">
            <w:pPr>
              <w:tabs>
                <w:tab w:val="left" w:pos="360"/>
              </w:tabs>
              <w:ind w:lef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D5CDB" w:rsidRPr="00D31193" w14:paraId="6935B2F0" w14:textId="77777777" w:rsidTr="00B2547A">
        <w:trPr>
          <w:gridAfter w:val="1"/>
          <w:wAfter w:w="11" w:type="dxa"/>
          <w:trHeight w:val="119"/>
        </w:trPr>
        <w:tc>
          <w:tcPr>
            <w:tcW w:w="4068" w:type="dxa"/>
          </w:tcPr>
          <w:p w14:paraId="4731AB1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  <w:p w14:paraId="577E0C84" w14:textId="7A01FC49" w:rsidR="004D5CDB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ซื้อสินค้าสำเร็จรูป</w:t>
            </w:r>
          </w:p>
          <w:p w14:paraId="19B2F866" w14:textId="77777777" w:rsidR="004D5CDB" w:rsidRPr="00D31193" w:rsidRDefault="004D5CDB" w:rsidP="008D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ค่าเช่าสำนักงาน และค่าบริการพื้นที่</w:t>
            </w:r>
          </w:p>
        </w:tc>
        <w:tc>
          <w:tcPr>
            <w:tcW w:w="4410" w:type="dxa"/>
          </w:tcPr>
          <w:p w14:paraId="01F02FB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  <w:p w14:paraId="7663E821" w14:textId="1A6538F1" w:rsidR="004D5CDB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  <w:p w14:paraId="71CD39F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</w:tc>
      </w:tr>
    </w:tbl>
    <w:p w14:paraId="4C1E84EB" w14:textId="1E9DB6B4" w:rsidR="000A38C1" w:rsidRPr="00D31193" w:rsidRDefault="000A38C1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2376D12A" w14:textId="77777777" w:rsidR="000A38C1" w:rsidRPr="00D31193" w:rsidRDefault="000A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D31193">
        <w:rPr>
          <w:rFonts w:ascii="Angsana New" w:hAnsi="Angsana New"/>
          <w:sz w:val="28"/>
          <w:szCs w:val="28"/>
        </w:rPr>
        <w:br w:type="page"/>
      </w:r>
    </w:p>
    <w:p w14:paraId="49DDFC25" w14:textId="66CC4AF0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</w:t>
      </w:r>
      <w:r w:rsidRPr="00D31193">
        <w:rPr>
          <w:rFonts w:ascii="Angsana New" w:hAnsi="Angsana New" w:hint="cs"/>
          <w:sz w:val="30"/>
          <w:szCs w:val="30"/>
          <w:cs/>
        </w:rPr>
        <w:t>หรือ</w:t>
      </w:r>
      <w:r w:rsidRPr="00D31193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D31193">
        <w:rPr>
          <w:rFonts w:ascii="Angsana New" w:hAnsi="Angsana New" w:hint="cs"/>
          <w:sz w:val="30"/>
          <w:szCs w:val="30"/>
          <w:cs/>
        </w:rPr>
        <w:t>แต่ละปี</w:t>
      </w:r>
      <w:r w:rsidRPr="00D3119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6443C" w:rsidRPr="00D31193">
        <w:rPr>
          <w:rFonts w:ascii="Angsana New" w:hAnsi="Angsana New"/>
          <w:sz w:val="30"/>
          <w:szCs w:val="30"/>
        </w:rPr>
        <w:t>31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>ธันวาคม</w:t>
      </w:r>
      <w:r w:rsidRPr="00D31193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641EE9F0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3"/>
        <w:gridCol w:w="1172"/>
        <w:gridCol w:w="270"/>
        <w:gridCol w:w="1082"/>
        <w:gridCol w:w="270"/>
        <w:gridCol w:w="992"/>
        <w:gridCol w:w="270"/>
        <w:gridCol w:w="1069"/>
      </w:tblGrid>
      <w:tr w:rsidR="00CC4FBA" w:rsidRPr="00D31193" w14:paraId="56FCA5B1" w14:textId="77777777" w:rsidTr="00A813F8">
        <w:trPr>
          <w:tblHeader/>
        </w:trPr>
        <w:tc>
          <w:tcPr>
            <w:tcW w:w="2214" w:type="pct"/>
          </w:tcPr>
          <w:p w14:paraId="11017581" w14:textId="0CFED209" w:rsidR="00CC4FBA" w:rsidRPr="00CC4FBA" w:rsidRDefault="00CC4FBA" w:rsidP="00CC4FB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pct"/>
            <w:gridSpan w:val="3"/>
          </w:tcPr>
          <w:p w14:paraId="00059D20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2697E22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7" w:type="pct"/>
            <w:gridSpan w:val="3"/>
          </w:tcPr>
          <w:p w14:paraId="5418D051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FBA" w:rsidRPr="00D31193" w14:paraId="6E2211DC" w14:textId="77777777" w:rsidTr="00A813F8">
        <w:trPr>
          <w:trHeight w:val="434"/>
          <w:tblHeader/>
        </w:trPr>
        <w:tc>
          <w:tcPr>
            <w:tcW w:w="2214" w:type="pct"/>
          </w:tcPr>
          <w:p w14:paraId="356D5137" w14:textId="7CA684E1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hanging="3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</w:tcPr>
          <w:p w14:paraId="3DD1839F" w14:textId="3DB52911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9B34008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CAC4181" w14:textId="03D2988A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5759E075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2E04C63E" w14:textId="4F696E41" w:rsidR="00CC4FBA" w:rsidRPr="00D31193" w:rsidRDefault="00CC4FBA" w:rsidP="000A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835F4EB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9019E49" w14:textId="0F94E2FD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C4FBA" w:rsidRPr="00D31193" w14:paraId="20236ABE" w14:textId="77777777" w:rsidTr="00A813F8">
        <w:trPr>
          <w:trHeight w:val="317"/>
          <w:tblHeader/>
        </w:trPr>
        <w:tc>
          <w:tcPr>
            <w:tcW w:w="2214" w:type="pct"/>
          </w:tcPr>
          <w:p w14:paraId="2C141FBB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86" w:type="pct"/>
            <w:gridSpan w:val="7"/>
          </w:tcPr>
          <w:p w14:paraId="1B1217B0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C4FBA" w:rsidRPr="00D31193" w14:paraId="4137B9E0" w14:textId="77777777" w:rsidTr="00A813F8">
        <w:tc>
          <w:tcPr>
            <w:tcW w:w="2214" w:type="pct"/>
          </w:tcPr>
          <w:p w14:paraId="09C2D085" w14:textId="77777777" w:rsidR="00CC4FBA" w:rsidRPr="00D31193" w:rsidRDefault="00CC4FBA" w:rsidP="00CC4FBA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37" w:type="pct"/>
          </w:tcPr>
          <w:p w14:paraId="11C63B76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E3D9BB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C24E028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B836DF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5F1DE8C5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77ACA7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1F274967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C4FBA" w:rsidRPr="00D31193" w14:paraId="4FA1F997" w14:textId="77777777" w:rsidTr="00A813F8">
        <w:tc>
          <w:tcPr>
            <w:tcW w:w="2214" w:type="pct"/>
          </w:tcPr>
          <w:p w14:paraId="48202EFD" w14:textId="77777777" w:rsidR="00CC4FBA" w:rsidRDefault="00CC4FBA" w:rsidP="00CC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  <w:p w14:paraId="11E2AED4" w14:textId="61F1AAD9" w:rsidR="00A813F8" w:rsidRPr="00D31193" w:rsidRDefault="00677B0E" w:rsidP="00CC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7B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637" w:type="pct"/>
          </w:tcPr>
          <w:p w14:paraId="490FAA83" w14:textId="282103FA" w:rsidR="00CC4FBA" w:rsidRDefault="00A813F8" w:rsidP="000A16B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  <w:p w14:paraId="4059B66F" w14:textId="77342FF7" w:rsidR="00A813F8" w:rsidRPr="00D31193" w:rsidRDefault="00A813F8" w:rsidP="00B7600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4CB89BBC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14:paraId="0B2B7FF3" w14:textId="77777777" w:rsidR="00CC4FBA" w:rsidRDefault="00CC4FBA" w:rsidP="000A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  <w:p w14:paraId="613B6C36" w14:textId="45696428" w:rsidR="00A813F8" w:rsidRPr="00D31193" w:rsidRDefault="00A813F8" w:rsidP="000A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3FB3498E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00546AFD" w14:textId="52E20F14" w:rsidR="00CC4FBA" w:rsidRDefault="00A813F8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145,681</w:t>
            </w:r>
          </w:p>
          <w:p w14:paraId="5C19A2AD" w14:textId="588CA34C" w:rsidR="00A813F8" w:rsidRPr="00D31193" w:rsidRDefault="00A813F8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411</w:t>
            </w:r>
          </w:p>
        </w:tc>
        <w:tc>
          <w:tcPr>
            <w:tcW w:w="147" w:type="pct"/>
          </w:tcPr>
          <w:p w14:paraId="5E82BBBC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3A574606" w14:textId="77777777" w:rsidR="00A813F8" w:rsidRDefault="00CC4FBA" w:rsidP="00A8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124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898</w:t>
            </w:r>
          </w:p>
          <w:p w14:paraId="586902EC" w14:textId="4FBAB62D" w:rsidR="00A813F8" w:rsidRPr="00A813F8" w:rsidRDefault="00A813F8" w:rsidP="000A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-</w:t>
            </w:r>
          </w:p>
        </w:tc>
      </w:tr>
      <w:tr w:rsidR="00CC4FBA" w:rsidRPr="00D31193" w14:paraId="7F100852" w14:textId="77777777" w:rsidTr="00A813F8">
        <w:tc>
          <w:tcPr>
            <w:tcW w:w="2214" w:type="pct"/>
          </w:tcPr>
          <w:p w14:paraId="13F0F83D" w14:textId="77777777" w:rsidR="00CC4FBA" w:rsidRPr="00D31193" w:rsidRDefault="00CC4FBA" w:rsidP="00CC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37" w:type="pct"/>
          </w:tcPr>
          <w:p w14:paraId="1E700298" w14:textId="77777777" w:rsidR="00CC4FBA" w:rsidRPr="00D31193" w:rsidRDefault="00CC4FBA" w:rsidP="00B7600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0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4A20512B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</w:tcPr>
          <w:p w14:paraId="54D6B131" w14:textId="77777777" w:rsidR="00CC4FBA" w:rsidRPr="00D31193" w:rsidRDefault="00CC4FBA" w:rsidP="00B7600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4B588515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9" w:type="pct"/>
          </w:tcPr>
          <w:p w14:paraId="1DF66021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0FD2A23D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1EA6C63E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C4FBA" w:rsidRPr="00D31193" w14:paraId="31D6E646" w14:textId="77777777" w:rsidTr="00A813F8">
        <w:tc>
          <w:tcPr>
            <w:tcW w:w="2214" w:type="pct"/>
          </w:tcPr>
          <w:p w14:paraId="251C1CCA" w14:textId="77777777" w:rsidR="00CC4FBA" w:rsidRPr="00D31193" w:rsidRDefault="00CC4FBA" w:rsidP="00CC4FBA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37" w:type="pct"/>
          </w:tcPr>
          <w:p w14:paraId="4289338B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8B443F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14:paraId="0DC5FC2E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683BA3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5CC4CEA1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37DE6B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B5C5FE0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C4FBA" w:rsidRPr="00D31193" w14:paraId="6D1BA323" w14:textId="77777777" w:rsidTr="00A813F8">
        <w:tc>
          <w:tcPr>
            <w:tcW w:w="2214" w:type="pct"/>
          </w:tcPr>
          <w:p w14:paraId="1C4CD35D" w14:textId="77777777" w:rsidR="00CC4FBA" w:rsidRPr="00D31193" w:rsidRDefault="00CC4FBA" w:rsidP="00CC4FBA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37" w:type="pct"/>
          </w:tcPr>
          <w:p w14:paraId="4A5558A6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36A52E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66BBD7D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512DD7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4B586B3E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171712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02DCD673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C4FBA" w:rsidRPr="00D31193" w14:paraId="6087B108" w14:textId="77777777" w:rsidTr="00A813F8">
        <w:tc>
          <w:tcPr>
            <w:tcW w:w="2214" w:type="pct"/>
          </w:tcPr>
          <w:p w14:paraId="584E59BF" w14:textId="77777777" w:rsidR="00CC4FBA" w:rsidRPr="00D31193" w:rsidRDefault="00CC4FBA" w:rsidP="00CC4FBA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  </w:t>
            </w:r>
            <w:r w:rsidRPr="00D31193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D31193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</w:p>
        </w:tc>
        <w:tc>
          <w:tcPr>
            <w:tcW w:w="637" w:type="pct"/>
          </w:tcPr>
          <w:p w14:paraId="50D5D1AC" w14:textId="2339E166" w:rsidR="00CC4FBA" w:rsidRPr="00D31193" w:rsidRDefault="00A813F8" w:rsidP="000A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D82F9A">
              <w:rPr>
                <w:rFonts w:ascii="Angsana New" w:hAnsi="Angsana New"/>
                <w:color w:val="000000"/>
                <w:sz w:val="30"/>
                <w:szCs w:val="30"/>
              </w:rPr>
              <w:t>8,972</w:t>
            </w:r>
          </w:p>
        </w:tc>
        <w:tc>
          <w:tcPr>
            <w:tcW w:w="147" w:type="pct"/>
          </w:tcPr>
          <w:p w14:paraId="35D992CB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14:paraId="76E15161" w14:textId="77664BC8" w:rsidR="00CC4FBA" w:rsidRPr="00D31193" w:rsidRDefault="00CC4FBA" w:rsidP="000A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45,802</w:t>
            </w:r>
          </w:p>
        </w:tc>
        <w:tc>
          <w:tcPr>
            <w:tcW w:w="147" w:type="pct"/>
          </w:tcPr>
          <w:p w14:paraId="3CFBFC10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2A01B52D" w14:textId="7732797F" w:rsidR="00CC4FBA" w:rsidRPr="00D31193" w:rsidRDefault="00A813F8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D82F9A">
              <w:rPr>
                <w:rFonts w:ascii="Angsana New" w:hAnsi="Angsana New"/>
                <w:color w:val="000000"/>
                <w:sz w:val="30"/>
                <w:szCs w:val="30"/>
              </w:rPr>
              <w:t>8,972</w:t>
            </w:r>
          </w:p>
        </w:tc>
        <w:tc>
          <w:tcPr>
            <w:tcW w:w="147" w:type="pct"/>
          </w:tcPr>
          <w:p w14:paraId="1E903E24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1EACA6CC" w14:textId="71D431D5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45,802</w:t>
            </w:r>
          </w:p>
        </w:tc>
      </w:tr>
      <w:tr w:rsidR="00CC4FBA" w:rsidRPr="00D31193" w14:paraId="4D9DABF5" w14:textId="77777777" w:rsidTr="00A813F8">
        <w:tc>
          <w:tcPr>
            <w:tcW w:w="2214" w:type="pct"/>
          </w:tcPr>
          <w:p w14:paraId="509F6057" w14:textId="77777777" w:rsidR="00CC4FBA" w:rsidRPr="00D31193" w:rsidRDefault="00CC4FBA" w:rsidP="00CC4FBA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  </w:t>
            </w:r>
            <w:r w:rsidRPr="00D31193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D3FBAAE" w14:textId="2EC8282F" w:rsidR="00CC4FBA" w:rsidRPr="00D31193" w:rsidRDefault="00A813F8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D82F9A">
              <w:rPr>
                <w:rFonts w:ascii="Angsana New" w:hAnsi="Angsana New"/>
                <w:color w:val="000000"/>
                <w:sz w:val="30"/>
                <w:szCs w:val="30"/>
              </w:rPr>
              <w:t>263</w:t>
            </w:r>
          </w:p>
        </w:tc>
        <w:tc>
          <w:tcPr>
            <w:tcW w:w="147" w:type="pct"/>
          </w:tcPr>
          <w:p w14:paraId="60E96D37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60FC62C" w14:textId="1588D664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147" w:type="pct"/>
          </w:tcPr>
          <w:p w14:paraId="5632751A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68C34EAB" w14:textId="7BF24E43" w:rsidR="00CC4FBA" w:rsidRPr="00D31193" w:rsidRDefault="00A813F8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D82F9A">
              <w:rPr>
                <w:rFonts w:ascii="Angsana New" w:hAnsi="Angsana New"/>
                <w:color w:val="000000"/>
                <w:sz w:val="30"/>
                <w:szCs w:val="30"/>
              </w:rPr>
              <w:t>263</w:t>
            </w:r>
          </w:p>
        </w:tc>
        <w:tc>
          <w:tcPr>
            <w:tcW w:w="147" w:type="pct"/>
          </w:tcPr>
          <w:p w14:paraId="27ADE95D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5DE5632" w14:textId="38D3C3D8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</w:tr>
      <w:tr w:rsidR="00CC4FBA" w:rsidRPr="00D31193" w14:paraId="5B7D3275" w14:textId="77777777" w:rsidTr="00A813F8">
        <w:tc>
          <w:tcPr>
            <w:tcW w:w="2214" w:type="pct"/>
          </w:tcPr>
          <w:p w14:paraId="34DAB025" w14:textId="276F07C2" w:rsidR="00CC4FBA" w:rsidRPr="00D31193" w:rsidRDefault="00CC4FBA" w:rsidP="00CC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="00677B0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4A442A0" w14:textId="14E964A3" w:rsidR="00CC4FBA" w:rsidRPr="00D31193" w:rsidRDefault="00D82F9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50,235</w:t>
            </w:r>
          </w:p>
        </w:tc>
        <w:tc>
          <w:tcPr>
            <w:tcW w:w="147" w:type="pct"/>
          </w:tcPr>
          <w:p w14:paraId="6C9CBD07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40CABA1" w14:textId="2B17CD30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46,802</w:t>
            </w:r>
          </w:p>
        </w:tc>
        <w:tc>
          <w:tcPr>
            <w:tcW w:w="147" w:type="pct"/>
          </w:tcPr>
          <w:p w14:paraId="05212385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635C6B99" w14:textId="0A00955F" w:rsidR="00CC4FBA" w:rsidRPr="00D31193" w:rsidRDefault="00D82F9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50,235</w:t>
            </w:r>
          </w:p>
        </w:tc>
        <w:tc>
          <w:tcPr>
            <w:tcW w:w="147" w:type="pct"/>
          </w:tcPr>
          <w:p w14:paraId="6B98B4F4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C62F5D1" w14:textId="221426C1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46,802</w:t>
            </w:r>
          </w:p>
        </w:tc>
      </w:tr>
      <w:tr w:rsidR="00CC4FBA" w:rsidRPr="00D31193" w14:paraId="0FCCF2D2" w14:textId="77777777" w:rsidTr="00A813F8">
        <w:tc>
          <w:tcPr>
            <w:tcW w:w="2214" w:type="pct"/>
          </w:tcPr>
          <w:p w14:paraId="6D05A30B" w14:textId="77777777" w:rsidR="00CC4FBA" w:rsidRPr="00D31193" w:rsidRDefault="00CC4FBA" w:rsidP="00CC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0C4CD675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7ACC0AE9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00CB86A2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1AF89D3E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14:paraId="4EB50354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114D8E83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6761036A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C4FBA" w:rsidRPr="00D31193" w14:paraId="22FA81F5" w14:textId="77777777" w:rsidTr="00A813F8">
        <w:tc>
          <w:tcPr>
            <w:tcW w:w="2214" w:type="pct"/>
          </w:tcPr>
          <w:p w14:paraId="448C18B0" w14:textId="77777777" w:rsidR="00CC4FBA" w:rsidRPr="00D31193" w:rsidRDefault="00CC4FBA" w:rsidP="00CC4FBA">
            <w:pPr>
              <w:ind w:left="-2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4D9BECD5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1D9797F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14:paraId="3F170056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74BF2D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49D71CAE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741873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6CDADA6D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C4FBA" w:rsidRPr="00D31193" w14:paraId="4B6E3765" w14:textId="77777777" w:rsidTr="00A813F8">
        <w:trPr>
          <w:trHeight w:val="247"/>
        </w:trPr>
        <w:tc>
          <w:tcPr>
            <w:tcW w:w="2214" w:type="pct"/>
          </w:tcPr>
          <w:p w14:paraId="7F585F4E" w14:textId="77777777" w:rsidR="00CC4FBA" w:rsidRPr="00D31193" w:rsidRDefault="00CC4FBA" w:rsidP="00CC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ขายสินค้า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37" w:type="pct"/>
          </w:tcPr>
          <w:p w14:paraId="7C4D223A" w14:textId="4049C624" w:rsidR="00CC4FBA" w:rsidRPr="00D31193" w:rsidRDefault="00D82F9A" w:rsidP="00B7600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62704AE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EB598F" w14:textId="13EFFB33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3,266</w:t>
            </w:r>
          </w:p>
        </w:tc>
        <w:tc>
          <w:tcPr>
            <w:tcW w:w="147" w:type="pct"/>
          </w:tcPr>
          <w:p w14:paraId="0CD78E55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447BFC04" w14:textId="536F0274" w:rsidR="00CC4FBA" w:rsidRPr="00D31193" w:rsidRDefault="00D82F9A" w:rsidP="00B7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37FF493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3ED6A469" w14:textId="1EF7FF3C" w:rsidR="00CC4FBA" w:rsidRPr="00D31193" w:rsidRDefault="00CC4FBA" w:rsidP="000A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3,266</w:t>
            </w:r>
          </w:p>
        </w:tc>
      </w:tr>
      <w:tr w:rsidR="00CC4FBA" w:rsidRPr="00D31193" w14:paraId="655A6DD2" w14:textId="77777777" w:rsidTr="00A813F8">
        <w:tc>
          <w:tcPr>
            <w:tcW w:w="2214" w:type="pct"/>
          </w:tcPr>
          <w:p w14:paraId="5E500311" w14:textId="77777777" w:rsidR="00CC4FBA" w:rsidRPr="00D31193" w:rsidRDefault="00CC4FBA" w:rsidP="00CC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 และค่าบริการพื้นที่</w:t>
            </w:r>
          </w:p>
        </w:tc>
        <w:tc>
          <w:tcPr>
            <w:tcW w:w="637" w:type="pct"/>
          </w:tcPr>
          <w:p w14:paraId="3E929A2A" w14:textId="19F80473" w:rsidR="00CC4FBA" w:rsidRPr="00D31193" w:rsidRDefault="00D82F9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2,360</w:t>
            </w:r>
          </w:p>
        </w:tc>
        <w:tc>
          <w:tcPr>
            <w:tcW w:w="147" w:type="pct"/>
          </w:tcPr>
          <w:p w14:paraId="193101D2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81F907C" w14:textId="10E2900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2,398</w:t>
            </w:r>
          </w:p>
        </w:tc>
        <w:tc>
          <w:tcPr>
            <w:tcW w:w="147" w:type="pct"/>
          </w:tcPr>
          <w:p w14:paraId="3DF6AB8E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3B203D81" w14:textId="37F154AA" w:rsidR="00CC4FBA" w:rsidRPr="00D31193" w:rsidRDefault="00D82F9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2,360</w:t>
            </w:r>
          </w:p>
        </w:tc>
        <w:tc>
          <w:tcPr>
            <w:tcW w:w="147" w:type="pct"/>
          </w:tcPr>
          <w:p w14:paraId="5EE44C50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775079B8" w14:textId="5643D00E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2,398</w:t>
            </w:r>
          </w:p>
        </w:tc>
      </w:tr>
    </w:tbl>
    <w:p w14:paraId="02BF8F62" w14:textId="34BA094A" w:rsidR="00C80163" w:rsidRPr="00D31193" w:rsidRDefault="00C80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  <w:cs/>
        </w:rPr>
      </w:pPr>
    </w:p>
    <w:p w14:paraId="390C546F" w14:textId="054741F8" w:rsidR="004D5CDB" w:rsidRPr="00D31193" w:rsidRDefault="004D5CDB" w:rsidP="004D5CDB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color w:val="000000"/>
          <w:lang w:val="en-US"/>
        </w:rPr>
      </w:pPr>
      <w:r w:rsidRPr="00D31193">
        <w:rPr>
          <w:rFonts w:ascii="Angsana New" w:hAnsi="Angsana New" w:cs="Angsana New"/>
          <w:color w:val="000000"/>
          <w:cs/>
          <w:lang w:val="en-US"/>
        </w:rPr>
        <w:t xml:space="preserve">ยอดคงเหลือกับกิจการที่เกี่ยวข้องกัน ณ วันที่ </w:t>
      </w:r>
      <w:r w:rsidR="00D6443C" w:rsidRPr="00D31193">
        <w:rPr>
          <w:rFonts w:ascii="Angsana New" w:hAnsi="Angsana New"/>
          <w:lang w:val="en-US"/>
        </w:rPr>
        <w:t>31</w:t>
      </w:r>
      <w:r w:rsidRPr="00D31193">
        <w:rPr>
          <w:rFonts w:ascii="Angsana New" w:hAnsi="Angsana New" w:cs="Angsana New"/>
          <w:color w:val="000000"/>
          <w:cs/>
          <w:lang w:val="en-US"/>
        </w:rPr>
        <w:t xml:space="preserve"> ธันวาคม มีดังนี้</w:t>
      </w:r>
    </w:p>
    <w:p w14:paraId="291006C2" w14:textId="77777777" w:rsidR="004D5CDB" w:rsidRPr="00D31193" w:rsidRDefault="004D5CDB" w:rsidP="004D5CDB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color w:val="000000"/>
          <w:sz w:val="28"/>
          <w:szCs w:val="28"/>
          <w:lang w:val="en-US"/>
        </w:rPr>
      </w:pPr>
    </w:p>
    <w:tbl>
      <w:tblPr>
        <w:tblW w:w="9126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095"/>
        <w:gridCol w:w="896"/>
        <w:gridCol w:w="1174"/>
        <w:gridCol w:w="270"/>
        <w:gridCol w:w="1081"/>
        <w:gridCol w:w="270"/>
        <w:gridCol w:w="989"/>
        <w:gridCol w:w="270"/>
        <w:gridCol w:w="1081"/>
      </w:tblGrid>
      <w:tr w:rsidR="004D5CDB" w:rsidRPr="00D31193" w14:paraId="0B7939F1" w14:textId="77777777" w:rsidTr="00B2547A">
        <w:tc>
          <w:tcPr>
            <w:tcW w:w="1696" w:type="pct"/>
          </w:tcPr>
          <w:p w14:paraId="66E0118C" w14:textId="7DA4FFF9" w:rsidR="004D5CDB" w:rsidRPr="00D31193" w:rsidRDefault="004D5CDB" w:rsidP="00B2547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91" w:type="pct"/>
          </w:tcPr>
          <w:p w14:paraId="3D0E163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3" w:type="pct"/>
            <w:gridSpan w:val="3"/>
          </w:tcPr>
          <w:p w14:paraId="60779E43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7FF5F75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2" w:type="pct"/>
            <w:gridSpan w:val="3"/>
          </w:tcPr>
          <w:p w14:paraId="4AFDF3A7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FBA" w:rsidRPr="00D31193" w14:paraId="205C6CAC" w14:textId="77777777" w:rsidTr="00B2547A">
        <w:tc>
          <w:tcPr>
            <w:tcW w:w="1696" w:type="pct"/>
          </w:tcPr>
          <w:p w14:paraId="44B09816" w14:textId="037E5230" w:rsidR="00CC4FBA" w:rsidRPr="00D31193" w:rsidRDefault="00CC4FBA" w:rsidP="00CC4FB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91" w:type="pct"/>
          </w:tcPr>
          <w:p w14:paraId="45C74D0C" w14:textId="77777777" w:rsidR="00CC4FBA" w:rsidRPr="00D31193" w:rsidRDefault="00CC4FBA" w:rsidP="00CC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09E3A306" w14:textId="5D30C27D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7CF1D29A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4294B57" w14:textId="31F345E9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1F3C29F1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6221B427" w14:textId="55A2428E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42091F73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3084C1A" w14:textId="50CD4520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D5CDB" w:rsidRPr="00D31193" w14:paraId="1F24B21C" w14:textId="77777777" w:rsidTr="00B2547A">
        <w:tc>
          <w:tcPr>
            <w:tcW w:w="1696" w:type="pct"/>
          </w:tcPr>
          <w:p w14:paraId="14C1B344" w14:textId="77777777" w:rsidR="004D5CDB" w:rsidRPr="00D31193" w:rsidRDefault="004D5CDB" w:rsidP="00B2547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91" w:type="pct"/>
          </w:tcPr>
          <w:p w14:paraId="6606F4B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33E624F6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0163" w:rsidRPr="00D31193" w14:paraId="1051979B" w14:textId="77777777" w:rsidTr="00B2547A">
        <w:tc>
          <w:tcPr>
            <w:tcW w:w="1696" w:type="pct"/>
          </w:tcPr>
          <w:p w14:paraId="032011DC" w14:textId="544265AB" w:rsidR="00C80163" w:rsidRPr="00D82F9A" w:rsidRDefault="00D82F9A" w:rsidP="00B2547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D82F9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ลูกหนี้การค้า</w:t>
            </w:r>
          </w:p>
        </w:tc>
        <w:tc>
          <w:tcPr>
            <w:tcW w:w="491" w:type="pct"/>
          </w:tcPr>
          <w:p w14:paraId="0059E0DE" w14:textId="77777777" w:rsidR="00C80163" w:rsidRPr="00D31193" w:rsidRDefault="00C8016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1314641E" w14:textId="77777777" w:rsidR="00C80163" w:rsidRPr="00D31193" w:rsidRDefault="00C80163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D5CDB" w:rsidRPr="00D31193" w14:paraId="4DE47984" w14:textId="77777777" w:rsidTr="00B2547A">
        <w:tc>
          <w:tcPr>
            <w:tcW w:w="1696" w:type="pct"/>
          </w:tcPr>
          <w:p w14:paraId="5DD18D40" w14:textId="77777777" w:rsidR="004D5CDB" w:rsidRPr="00D31193" w:rsidRDefault="004D5CDB" w:rsidP="00B2547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  <w:r w:rsidRPr="00D31193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491" w:type="pct"/>
          </w:tcPr>
          <w:p w14:paraId="4B24A91D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3" w:type="pct"/>
          </w:tcPr>
          <w:p w14:paraId="5878A7B5" w14:textId="77777777" w:rsidR="004D5CDB" w:rsidRPr="00D31193" w:rsidRDefault="004D5CDB" w:rsidP="00B2547A">
            <w:pPr>
              <w:pStyle w:val="a"/>
              <w:rPr>
                <w:rFonts w:ascii="Angsana New" w:hAnsi="Angsana New" w:cs="Angsana New"/>
                <w:cs/>
              </w:rPr>
            </w:pPr>
          </w:p>
        </w:tc>
        <w:tc>
          <w:tcPr>
            <w:tcW w:w="148" w:type="pct"/>
          </w:tcPr>
          <w:p w14:paraId="27C6B35B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CDB736B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E77CAD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0A6EA84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E7F927C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F23724B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2065" w:rsidRPr="00D31193" w14:paraId="0EE778DB" w14:textId="77777777" w:rsidTr="00B2547A">
        <w:tc>
          <w:tcPr>
            <w:tcW w:w="1696" w:type="pct"/>
          </w:tcPr>
          <w:p w14:paraId="5116A7BA" w14:textId="67212B57" w:rsidR="00D82F9A" w:rsidRPr="00691D9A" w:rsidRDefault="008E2065" w:rsidP="00691D9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491" w:type="pct"/>
          </w:tcPr>
          <w:p w14:paraId="6D2D5E30" w14:textId="77777777" w:rsidR="008E2065" w:rsidRPr="00D31193" w:rsidRDefault="008E2065" w:rsidP="008E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00834C8E" w14:textId="5ACF8232" w:rsidR="008E2065" w:rsidRPr="00D31193" w:rsidRDefault="00D82F9A" w:rsidP="000A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81C9377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0B5218B2" w14:textId="77777777" w:rsidR="008E2065" w:rsidRPr="00D31193" w:rsidRDefault="008E2065" w:rsidP="000A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78A2925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3A597165" w14:textId="04F5998B" w:rsidR="008E2065" w:rsidRPr="00D31193" w:rsidRDefault="00691D9A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C0D6B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8" w:type="pct"/>
          </w:tcPr>
          <w:p w14:paraId="145FFA53" w14:textId="77777777" w:rsidR="008E2065" w:rsidRPr="00D31193" w:rsidRDefault="008E2065" w:rsidP="008E2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4112F255" w14:textId="560A84D9" w:rsidR="008E2065" w:rsidRPr="00D31193" w:rsidRDefault="00691D9A" w:rsidP="000A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2F9A" w:rsidRPr="00D31193" w14:paraId="1D5D8B5E" w14:textId="77777777" w:rsidTr="00683B1B">
        <w:tc>
          <w:tcPr>
            <w:tcW w:w="1696" w:type="pct"/>
          </w:tcPr>
          <w:p w14:paraId="150F4040" w14:textId="77777777" w:rsidR="00691D9A" w:rsidRDefault="00691D9A" w:rsidP="00683B1B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  <w:p w14:paraId="33CDC398" w14:textId="66E25CCE" w:rsidR="00D82F9A" w:rsidRPr="00D31193" w:rsidRDefault="00D82F9A" w:rsidP="00683B1B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491" w:type="pct"/>
          </w:tcPr>
          <w:p w14:paraId="77D5785B" w14:textId="77777777" w:rsidR="00D82F9A" w:rsidRPr="00D31193" w:rsidRDefault="00D82F9A" w:rsidP="00683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5377289A" w14:textId="77777777" w:rsidR="00D82F9A" w:rsidRPr="00D31193" w:rsidRDefault="00D82F9A" w:rsidP="00683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82F9A" w:rsidRPr="00D31193" w14:paraId="56E28732" w14:textId="77777777" w:rsidTr="00683B1B">
        <w:tc>
          <w:tcPr>
            <w:tcW w:w="1696" w:type="pct"/>
          </w:tcPr>
          <w:p w14:paraId="28B84C73" w14:textId="77777777" w:rsidR="00D82F9A" w:rsidRPr="00D31193" w:rsidRDefault="00D82F9A" w:rsidP="00683B1B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  <w:r w:rsidRPr="00D31193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491" w:type="pct"/>
          </w:tcPr>
          <w:p w14:paraId="41598D34" w14:textId="77777777" w:rsidR="00D82F9A" w:rsidRPr="00D31193" w:rsidRDefault="00D82F9A" w:rsidP="00683B1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3" w:type="pct"/>
          </w:tcPr>
          <w:p w14:paraId="238ACAED" w14:textId="77777777" w:rsidR="00D82F9A" w:rsidRPr="00D31193" w:rsidRDefault="00D82F9A" w:rsidP="00683B1B">
            <w:pPr>
              <w:pStyle w:val="a"/>
              <w:rPr>
                <w:rFonts w:ascii="Angsana New" w:hAnsi="Angsana New" w:cs="Angsana New"/>
                <w:cs/>
              </w:rPr>
            </w:pPr>
          </w:p>
        </w:tc>
        <w:tc>
          <w:tcPr>
            <w:tcW w:w="148" w:type="pct"/>
          </w:tcPr>
          <w:p w14:paraId="1E97A112" w14:textId="77777777" w:rsidR="00D82F9A" w:rsidRPr="00D31193" w:rsidRDefault="00D82F9A" w:rsidP="00683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A0AE124" w14:textId="77777777" w:rsidR="00D82F9A" w:rsidRPr="00D31193" w:rsidRDefault="00D82F9A" w:rsidP="00683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E6C055C" w14:textId="77777777" w:rsidR="00D82F9A" w:rsidRPr="00D31193" w:rsidRDefault="00D82F9A" w:rsidP="00683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11667C0" w14:textId="77777777" w:rsidR="00D82F9A" w:rsidRPr="00D31193" w:rsidRDefault="00D82F9A" w:rsidP="00683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96F59B" w14:textId="77777777" w:rsidR="00D82F9A" w:rsidRPr="00D31193" w:rsidRDefault="00D82F9A" w:rsidP="00683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15938BE" w14:textId="77777777" w:rsidR="00D82F9A" w:rsidRPr="00D31193" w:rsidRDefault="00D82F9A" w:rsidP="00683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2F9A" w:rsidRPr="00D31193" w14:paraId="544B1E02" w14:textId="77777777" w:rsidTr="00683B1B">
        <w:tc>
          <w:tcPr>
            <w:tcW w:w="1696" w:type="pct"/>
          </w:tcPr>
          <w:p w14:paraId="26E804E7" w14:textId="24E40C1D" w:rsidR="00D82F9A" w:rsidRPr="00691D9A" w:rsidRDefault="00D82F9A" w:rsidP="00691D9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491" w:type="pct"/>
          </w:tcPr>
          <w:p w14:paraId="2E10E59D" w14:textId="77777777" w:rsidR="00D82F9A" w:rsidRPr="00D31193" w:rsidRDefault="00D82F9A" w:rsidP="00683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59458DC0" w14:textId="77777777" w:rsidR="00D82F9A" w:rsidRPr="00D31193" w:rsidRDefault="00D82F9A" w:rsidP="00683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5BF729" w14:textId="77777777" w:rsidR="00D82F9A" w:rsidRPr="00D31193" w:rsidRDefault="00D82F9A" w:rsidP="00683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4F25B5C3" w14:textId="77777777" w:rsidR="00D82F9A" w:rsidRPr="00D31193" w:rsidRDefault="00D82F9A" w:rsidP="000A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4BAD9D2" w14:textId="77777777" w:rsidR="00D82F9A" w:rsidRPr="00D31193" w:rsidRDefault="00D82F9A" w:rsidP="00683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3F434147" w14:textId="34C9EAD8" w:rsidR="00D82F9A" w:rsidRPr="00D31193" w:rsidRDefault="00691D9A" w:rsidP="00683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103,878</w:t>
            </w:r>
          </w:p>
        </w:tc>
        <w:tc>
          <w:tcPr>
            <w:tcW w:w="148" w:type="pct"/>
          </w:tcPr>
          <w:p w14:paraId="122C2187" w14:textId="77777777" w:rsidR="00D82F9A" w:rsidRPr="00D31193" w:rsidRDefault="00D82F9A" w:rsidP="00683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420EFEA0" w14:textId="77777777" w:rsidR="00D82F9A" w:rsidRPr="00D31193" w:rsidRDefault="00D82F9A" w:rsidP="000A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78,110</w:t>
            </w:r>
          </w:p>
        </w:tc>
      </w:tr>
    </w:tbl>
    <w:p w14:paraId="737F0867" w14:textId="77777777" w:rsidR="000A38C1" w:rsidRPr="00D31193" w:rsidRDefault="000A38C1">
      <w:r w:rsidRPr="00D31193">
        <w:br w:type="page"/>
      </w:r>
    </w:p>
    <w:tbl>
      <w:tblPr>
        <w:tblW w:w="9126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095"/>
        <w:gridCol w:w="896"/>
        <w:gridCol w:w="1174"/>
        <w:gridCol w:w="270"/>
        <w:gridCol w:w="1081"/>
        <w:gridCol w:w="270"/>
        <w:gridCol w:w="989"/>
        <w:gridCol w:w="270"/>
        <w:gridCol w:w="1081"/>
      </w:tblGrid>
      <w:tr w:rsidR="0002619D" w:rsidRPr="00D31193" w14:paraId="616F9AE0" w14:textId="77777777" w:rsidTr="0002619D">
        <w:tc>
          <w:tcPr>
            <w:tcW w:w="1696" w:type="pct"/>
          </w:tcPr>
          <w:p w14:paraId="25FC2E10" w14:textId="77777777" w:rsidR="0002619D" w:rsidRPr="00D31193" w:rsidRDefault="0002619D" w:rsidP="0002619D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91" w:type="pct"/>
          </w:tcPr>
          <w:p w14:paraId="567FEE4F" w14:textId="77777777" w:rsidR="0002619D" w:rsidRPr="00D31193" w:rsidRDefault="0002619D" w:rsidP="0002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3" w:type="pct"/>
            <w:gridSpan w:val="3"/>
          </w:tcPr>
          <w:p w14:paraId="04E62605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C4D2EB7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2" w:type="pct"/>
            <w:gridSpan w:val="3"/>
          </w:tcPr>
          <w:p w14:paraId="0805CBFF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FBA" w:rsidRPr="00D31193" w14:paraId="5D121F90" w14:textId="77777777" w:rsidTr="0002619D">
        <w:tc>
          <w:tcPr>
            <w:tcW w:w="1696" w:type="pct"/>
          </w:tcPr>
          <w:p w14:paraId="119567C8" w14:textId="77777777" w:rsidR="00CC4FBA" w:rsidRPr="00D31193" w:rsidRDefault="00CC4FBA" w:rsidP="00CC4FB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91" w:type="pct"/>
          </w:tcPr>
          <w:p w14:paraId="2BBB266B" w14:textId="77777777" w:rsidR="00CC4FBA" w:rsidRPr="00D31193" w:rsidRDefault="00CC4FBA" w:rsidP="00CC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45BDAAA4" w14:textId="3CFFE07F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18483244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4BD28A1" w14:textId="1F6DFA3E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07CC7EBC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4B26A865" w14:textId="1E5B1720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25170A14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FEA5D81" w14:textId="4B7D5E4F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2619D" w:rsidRPr="00D31193" w14:paraId="50B4D529" w14:textId="77777777" w:rsidTr="0002619D">
        <w:tc>
          <w:tcPr>
            <w:tcW w:w="1696" w:type="pct"/>
          </w:tcPr>
          <w:p w14:paraId="1B51C157" w14:textId="77777777" w:rsidR="0002619D" w:rsidRPr="00D31193" w:rsidRDefault="0002619D" w:rsidP="0002619D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91" w:type="pct"/>
          </w:tcPr>
          <w:p w14:paraId="2A72DAE8" w14:textId="77777777" w:rsidR="0002619D" w:rsidRPr="00D31193" w:rsidRDefault="0002619D" w:rsidP="0002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1344C7E2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619D" w:rsidRPr="00D31193" w14:paraId="11C85303" w14:textId="77777777" w:rsidTr="0002619D">
        <w:tc>
          <w:tcPr>
            <w:tcW w:w="1696" w:type="pct"/>
          </w:tcPr>
          <w:p w14:paraId="64C5A072" w14:textId="77777777" w:rsidR="0002619D" w:rsidRPr="00D31193" w:rsidRDefault="0002619D" w:rsidP="0002619D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หนี้สินตามสัญญาเช่าที่ถึงกำหนด</w:t>
            </w:r>
          </w:p>
        </w:tc>
        <w:tc>
          <w:tcPr>
            <w:tcW w:w="491" w:type="pct"/>
          </w:tcPr>
          <w:p w14:paraId="0CA91819" w14:textId="77777777" w:rsidR="0002619D" w:rsidRPr="00D31193" w:rsidRDefault="0002619D" w:rsidP="0002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4E0E3306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2619D" w:rsidRPr="00D31193" w14:paraId="390FE7D2" w14:textId="77777777" w:rsidTr="0002619D">
        <w:tc>
          <w:tcPr>
            <w:tcW w:w="1696" w:type="pct"/>
          </w:tcPr>
          <w:p w14:paraId="4D2547CC" w14:textId="77777777" w:rsidR="0002619D" w:rsidRPr="00D31193" w:rsidRDefault="0002619D" w:rsidP="0002619D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D31193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ชำระภายในหนึ่งปี</w:t>
            </w:r>
          </w:p>
        </w:tc>
        <w:tc>
          <w:tcPr>
            <w:tcW w:w="491" w:type="pct"/>
          </w:tcPr>
          <w:p w14:paraId="2A402F4F" w14:textId="77777777" w:rsidR="0002619D" w:rsidRPr="00D31193" w:rsidRDefault="0002619D" w:rsidP="0002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7B63A723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2619D" w:rsidRPr="00D31193" w14:paraId="150F1DAF" w14:textId="77777777" w:rsidTr="0002619D">
        <w:tc>
          <w:tcPr>
            <w:tcW w:w="1696" w:type="pct"/>
          </w:tcPr>
          <w:p w14:paraId="323D31BD" w14:textId="77777777" w:rsidR="0002619D" w:rsidRPr="00D31193" w:rsidRDefault="0002619D" w:rsidP="0002619D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491" w:type="pct"/>
          </w:tcPr>
          <w:p w14:paraId="70AA0051" w14:textId="77777777" w:rsidR="0002619D" w:rsidRPr="00D31193" w:rsidRDefault="0002619D" w:rsidP="0002619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3" w:type="pct"/>
          </w:tcPr>
          <w:p w14:paraId="44DB0967" w14:textId="77777777" w:rsidR="0002619D" w:rsidRPr="00D31193" w:rsidRDefault="0002619D" w:rsidP="0002619D">
            <w:pPr>
              <w:pStyle w:val="a"/>
              <w:rPr>
                <w:rFonts w:ascii="Angsana New" w:hAnsi="Angsana New" w:cs="Angsana New"/>
                <w:cs/>
              </w:rPr>
            </w:pPr>
          </w:p>
        </w:tc>
        <w:tc>
          <w:tcPr>
            <w:tcW w:w="148" w:type="pct"/>
          </w:tcPr>
          <w:p w14:paraId="22049680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50E7D6D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7EE78AB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2980931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DA58B2C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2D8DFD1" w14:textId="77777777" w:rsidR="0002619D" w:rsidRPr="00D31193" w:rsidRDefault="0002619D" w:rsidP="00026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9D" w:rsidRPr="00D31193" w14:paraId="6966E92E" w14:textId="77777777" w:rsidTr="0002619D">
        <w:tc>
          <w:tcPr>
            <w:tcW w:w="1696" w:type="pct"/>
          </w:tcPr>
          <w:p w14:paraId="7FF2845C" w14:textId="71054094" w:rsidR="0002619D" w:rsidRPr="00D31193" w:rsidRDefault="0002619D" w:rsidP="0002619D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cs/>
                <w:lang w:val="en-US"/>
              </w:rPr>
              <w:t xml:space="preserve">บริษัท พหล </w:t>
            </w:r>
            <w:r w:rsidR="00D6443C" w:rsidRPr="00D31193">
              <w:rPr>
                <w:rFonts w:ascii="Angsana New" w:hAnsi="Angsana New" w:cs="Angsana New" w:hint="cs"/>
                <w:lang w:val="en-US"/>
              </w:rPr>
              <w:t>8</w:t>
            </w:r>
            <w:r w:rsidRPr="00D31193">
              <w:rPr>
                <w:rFonts w:ascii="Angsana New" w:hAnsi="Angsana New" w:cs="Angsana New" w:hint="cs"/>
                <w:cs/>
                <w:lang w:val="en-US"/>
              </w:rPr>
              <w:t xml:space="preserve"> จำกัด</w:t>
            </w:r>
          </w:p>
        </w:tc>
        <w:tc>
          <w:tcPr>
            <w:tcW w:w="491" w:type="pct"/>
          </w:tcPr>
          <w:p w14:paraId="15CCA9B2" w14:textId="77777777" w:rsidR="0002619D" w:rsidRPr="00D31193" w:rsidRDefault="0002619D" w:rsidP="0002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6796D745" w14:textId="3E0CC6AB" w:rsidR="0002619D" w:rsidRPr="00D31193" w:rsidRDefault="00691D9A" w:rsidP="0069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973</w:t>
            </w:r>
          </w:p>
        </w:tc>
        <w:tc>
          <w:tcPr>
            <w:tcW w:w="148" w:type="pct"/>
          </w:tcPr>
          <w:p w14:paraId="20CD6875" w14:textId="77777777" w:rsidR="0002619D" w:rsidRPr="00D31193" w:rsidRDefault="0002619D" w:rsidP="0069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032D03AF" w14:textId="572F4B10" w:rsidR="0002619D" w:rsidRPr="00D31193" w:rsidRDefault="00CC4FBA" w:rsidP="0069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1,056</w:t>
            </w:r>
          </w:p>
        </w:tc>
        <w:tc>
          <w:tcPr>
            <w:tcW w:w="148" w:type="pct"/>
          </w:tcPr>
          <w:p w14:paraId="70F3065F" w14:textId="77777777" w:rsidR="0002619D" w:rsidRPr="00D31193" w:rsidRDefault="0002619D" w:rsidP="0069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36485463" w14:textId="5C6C6828" w:rsidR="0002619D" w:rsidRPr="00D31193" w:rsidRDefault="00691D9A" w:rsidP="0069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148" w:type="pct"/>
          </w:tcPr>
          <w:p w14:paraId="0FDA3DB3" w14:textId="77777777" w:rsidR="0002619D" w:rsidRPr="00D31193" w:rsidRDefault="0002619D" w:rsidP="0069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427DA670" w14:textId="05B5E7EA" w:rsidR="0002619D" w:rsidRPr="00D31193" w:rsidRDefault="00CC4FBA" w:rsidP="0069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1,056</w:t>
            </w:r>
          </w:p>
        </w:tc>
      </w:tr>
    </w:tbl>
    <w:p w14:paraId="717D7E69" w14:textId="77777777" w:rsidR="00570AD4" w:rsidRPr="00335437" w:rsidRDefault="00570AD4" w:rsidP="00570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6"/>
          <w:szCs w:val="26"/>
        </w:rPr>
      </w:pPr>
    </w:p>
    <w:tbl>
      <w:tblPr>
        <w:tblW w:w="9126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095"/>
        <w:gridCol w:w="896"/>
        <w:gridCol w:w="1174"/>
        <w:gridCol w:w="270"/>
        <w:gridCol w:w="1081"/>
        <w:gridCol w:w="270"/>
        <w:gridCol w:w="989"/>
        <w:gridCol w:w="270"/>
        <w:gridCol w:w="1081"/>
      </w:tblGrid>
      <w:tr w:rsidR="00723D56" w:rsidRPr="00D31193" w14:paraId="4C602EBF" w14:textId="77777777" w:rsidTr="001F1847">
        <w:tc>
          <w:tcPr>
            <w:tcW w:w="1696" w:type="pct"/>
          </w:tcPr>
          <w:p w14:paraId="76678019" w14:textId="77777777" w:rsidR="00723D56" w:rsidRPr="00D31193" w:rsidRDefault="00723D56" w:rsidP="001F1847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491" w:type="pct"/>
          </w:tcPr>
          <w:p w14:paraId="7BAA25F5" w14:textId="77777777" w:rsidR="00723D56" w:rsidRPr="00D31193" w:rsidRDefault="00723D56" w:rsidP="001F184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3" w:type="pct"/>
          </w:tcPr>
          <w:p w14:paraId="497F10FA" w14:textId="77777777" w:rsidR="00723D56" w:rsidRPr="00D31193" w:rsidRDefault="00723D56" w:rsidP="001F1847">
            <w:pPr>
              <w:pStyle w:val="a"/>
              <w:rPr>
                <w:rFonts w:ascii="Angsana New" w:hAnsi="Angsana New" w:cs="Angsana New"/>
                <w:cs/>
              </w:rPr>
            </w:pPr>
          </w:p>
        </w:tc>
        <w:tc>
          <w:tcPr>
            <w:tcW w:w="148" w:type="pct"/>
          </w:tcPr>
          <w:p w14:paraId="2ABB3318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AA3E540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C9EB7AB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FF8F8C8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D6CEC71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6B79873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3D56" w:rsidRPr="00D31193" w14:paraId="0AFCDC1D" w14:textId="77777777" w:rsidTr="001F1847">
        <w:tc>
          <w:tcPr>
            <w:tcW w:w="1696" w:type="pct"/>
          </w:tcPr>
          <w:p w14:paraId="20EE2D5B" w14:textId="77777777" w:rsidR="00723D56" w:rsidRPr="00D31193" w:rsidRDefault="00723D56" w:rsidP="001F1847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491" w:type="pct"/>
          </w:tcPr>
          <w:p w14:paraId="6C4EB8F9" w14:textId="77777777" w:rsidR="00723D56" w:rsidRPr="00D31193" w:rsidRDefault="00723D56" w:rsidP="001F184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3" w:type="pct"/>
          </w:tcPr>
          <w:p w14:paraId="231B1C26" w14:textId="77777777" w:rsidR="00723D56" w:rsidRPr="00D31193" w:rsidRDefault="00723D56" w:rsidP="001F1847">
            <w:pPr>
              <w:pStyle w:val="a"/>
              <w:rPr>
                <w:rFonts w:ascii="Angsana New" w:hAnsi="Angsana New" w:cs="Angsana New"/>
                <w:cs/>
              </w:rPr>
            </w:pPr>
          </w:p>
        </w:tc>
        <w:tc>
          <w:tcPr>
            <w:tcW w:w="148" w:type="pct"/>
          </w:tcPr>
          <w:p w14:paraId="6213A2A9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6542AD4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5FBBD0B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590010D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0851017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BC6F6F5" w14:textId="77777777" w:rsidR="00723D56" w:rsidRPr="00D31193" w:rsidRDefault="00723D56" w:rsidP="001F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3D56" w:rsidRPr="00D31193" w14:paraId="2A66D85A" w14:textId="77777777" w:rsidTr="001F1847">
        <w:tc>
          <w:tcPr>
            <w:tcW w:w="1696" w:type="pct"/>
          </w:tcPr>
          <w:p w14:paraId="21950679" w14:textId="0DF24A3D" w:rsidR="00723D56" w:rsidRPr="00D31193" w:rsidRDefault="00723D56" w:rsidP="001F1847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cs/>
                <w:lang w:val="en-US"/>
              </w:rPr>
              <w:t xml:space="preserve">บริษัท พหล </w:t>
            </w:r>
            <w:r w:rsidR="00D6443C" w:rsidRPr="00D31193">
              <w:rPr>
                <w:rFonts w:ascii="Angsana New" w:hAnsi="Angsana New" w:cs="Angsana New" w:hint="cs"/>
                <w:lang w:val="en-US"/>
              </w:rPr>
              <w:t>8</w:t>
            </w:r>
            <w:r w:rsidRPr="00D31193">
              <w:rPr>
                <w:rFonts w:ascii="Angsana New" w:hAnsi="Angsana New" w:cs="Angsana New" w:hint="cs"/>
                <w:cs/>
                <w:lang w:val="en-US"/>
              </w:rPr>
              <w:t xml:space="preserve"> จำกัด</w:t>
            </w:r>
          </w:p>
        </w:tc>
        <w:tc>
          <w:tcPr>
            <w:tcW w:w="491" w:type="pct"/>
          </w:tcPr>
          <w:p w14:paraId="6D2623CD" w14:textId="77777777" w:rsidR="00723D56" w:rsidRPr="00D31193" w:rsidRDefault="00723D56" w:rsidP="001F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6B385320" w14:textId="59B048E6" w:rsidR="00723D56" w:rsidRPr="00D31193" w:rsidRDefault="00691D9A" w:rsidP="0069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238</w:t>
            </w:r>
          </w:p>
        </w:tc>
        <w:tc>
          <w:tcPr>
            <w:tcW w:w="148" w:type="pct"/>
          </w:tcPr>
          <w:p w14:paraId="6AD9E2F1" w14:textId="77777777" w:rsidR="00723D56" w:rsidRPr="00D31193" w:rsidRDefault="00723D56" w:rsidP="0069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43E41C2E" w14:textId="75D31DCB" w:rsidR="00723D56" w:rsidRPr="00D31193" w:rsidRDefault="00CC4FBA" w:rsidP="0069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807</w:t>
            </w:r>
          </w:p>
        </w:tc>
        <w:tc>
          <w:tcPr>
            <w:tcW w:w="148" w:type="pct"/>
          </w:tcPr>
          <w:p w14:paraId="2119E874" w14:textId="77777777" w:rsidR="00723D56" w:rsidRPr="00D31193" w:rsidRDefault="00723D56" w:rsidP="0069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79F77883" w14:textId="45E68F22" w:rsidR="00723D56" w:rsidRPr="00D31193" w:rsidRDefault="00691D9A" w:rsidP="0069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48" w:type="pct"/>
          </w:tcPr>
          <w:p w14:paraId="25D739A5" w14:textId="77777777" w:rsidR="00723D56" w:rsidRPr="00D31193" w:rsidRDefault="00723D56" w:rsidP="0069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4CCB32C0" w14:textId="6BD6391C" w:rsidR="00723D56" w:rsidRPr="00D31193" w:rsidRDefault="00CC4FBA" w:rsidP="0069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807</w:t>
            </w:r>
          </w:p>
        </w:tc>
      </w:tr>
    </w:tbl>
    <w:p w14:paraId="4686BE0D" w14:textId="77777777" w:rsidR="00723D56" w:rsidRPr="00335437" w:rsidRDefault="00723D56" w:rsidP="00570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3A35CBE5" w14:textId="1F0055E3" w:rsidR="004D5CDB" w:rsidRPr="00283F3D" w:rsidRDefault="004D5CDB" w:rsidP="00283F3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283F3D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เงินสดและรายการเทียบเท่าเงินสด</w:t>
      </w:r>
    </w:p>
    <w:p w14:paraId="3D4F517D" w14:textId="0BD04CEE" w:rsidR="00CC4FBA" w:rsidRPr="00335437" w:rsidRDefault="00CC4FBA" w:rsidP="00CC4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55D93C75" w14:textId="11C6F7DA" w:rsidR="00677B0E" w:rsidRDefault="00677B0E" w:rsidP="00283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</w:pPr>
      <w:r w:rsidRPr="00677B0E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191F2D9B" w14:textId="77777777" w:rsidR="00335437" w:rsidRPr="00335437" w:rsidRDefault="00335437" w:rsidP="00283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26"/>
          <w:szCs w:val="26"/>
        </w:rPr>
      </w:pPr>
    </w:p>
    <w:p w14:paraId="51240E3E" w14:textId="50E9A5F6" w:rsidR="00CC4FBA" w:rsidRPr="00CC4FBA" w:rsidRDefault="00CC4FBA" w:rsidP="00283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CC4FBA">
        <w:rPr>
          <w:rFonts w:ascii="Angsana New" w:eastAsia="Times New Roman" w:hAnsi="Angsana New"/>
          <w:color w:val="000000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F73312">
        <w:rPr>
          <w:rFonts w:ascii="Angsana New" w:hAnsi="Angsana New" w:hint="cs"/>
          <w:color w:val="000000"/>
          <w:sz w:val="30"/>
          <w:szCs w:val="30"/>
          <w:cs/>
          <w:lang w:eastAsia="ko-KR"/>
        </w:rPr>
        <w:t>และ</w:t>
      </w:r>
      <w:r w:rsidRPr="00CC4FBA">
        <w:rPr>
          <w:rFonts w:ascii="Angsana New" w:eastAsia="Times New Roman" w:hAnsi="Angsana New"/>
          <w:color w:val="000000"/>
          <w:sz w:val="30"/>
          <w:szCs w:val="30"/>
          <w:cs/>
        </w:rPr>
        <w:t>ยอดเงินฝากธนาคาร</w:t>
      </w:r>
      <w:r w:rsidR="00F73312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</w:t>
      </w:r>
      <w:r w:rsidRPr="00CC4FBA">
        <w:rPr>
          <w:rFonts w:ascii="Angsana New" w:eastAsia="Times New Roman" w:hAnsi="Angsana New"/>
          <w:color w:val="000000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3CDBDB7F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278"/>
        <w:gridCol w:w="1166"/>
        <w:gridCol w:w="269"/>
        <w:gridCol w:w="1087"/>
        <w:gridCol w:w="270"/>
        <w:gridCol w:w="1003"/>
        <w:gridCol w:w="259"/>
        <w:gridCol w:w="1067"/>
      </w:tblGrid>
      <w:tr w:rsidR="004D5CDB" w:rsidRPr="00D31193" w14:paraId="7BE1C50F" w14:textId="77777777" w:rsidTr="008E2065">
        <w:tc>
          <w:tcPr>
            <w:tcW w:w="2065" w:type="pct"/>
          </w:tcPr>
          <w:p w14:paraId="59805FAB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51" w:type="pct"/>
          </w:tcPr>
          <w:p w14:paraId="2CE2F65E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71" w:type="pct"/>
            <w:gridSpan w:val="3"/>
          </w:tcPr>
          <w:p w14:paraId="1A12466C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A2461A5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pct"/>
            <w:gridSpan w:val="3"/>
          </w:tcPr>
          <w:p w14:paraId="70C2CA8F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FBA" w:rsidRPr="00D31193" w14:paraId="12D43D67" w14:textId="77777777" w:rsidTr="008E2065">
        <w:trPr>
          <w:trHeight w:val="434"/>
        </w:trPr>
        <w:tc>
          <w:tcPr>
            <w:tcW w:w="2065" w:type="pct"/>
          </w:tcPr>
          <w:p w14:paraId="1F51CD0F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20346EA0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1684B01E" w14:textId="53EE8C5B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7B652704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296C687" w14:textId="5DBB14BD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D4B0F79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639D541F" w14:textId="3777794F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25B107D3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385E5F9" w14:textId="247C3AE5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D5CDB" w:rsidRPr="00D31193" w14:paraId="4B447F42" w14:textId="77777777" w:rsidTr="008E2065">
        <w:trPr>
          <w:trHeight w:val="434"/>
        </w:trPr>
        <w:tc>
          <w:tcPr>
            <w:tcW w:w="2065" w:type="pct"/>
          </w:tcPr>
          <w:p w14:paraId="734457E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1FEC4D2C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4" w:type="pct"/>
            <w:gridSpan w:val="7"/>
          </w:tcPr>
          <w:p w14:paraId="47596355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4FBA" w:rsidRPr="00D31193" w14:paraId="7474B05B" w14:textId="77777777" w:rsidTr="008E2065">
        <w:tc>
          <w:tcPr>
            <w:tcW w:w="2065" w:type="pct"/>
          </w:tcPr>
          <w:p w14:paraId="1DD2D67A" w14:textId="77777777" w:rsidR="00CC4FBA" w:rsidRPr="00D31193" w:rsidRDefault="00CC4FBA" w:rsidP="00CC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51" w:type="pct"/>
          </w:tcPr>
          <w:p w14:paraId="3C7AD572" w14:textId="77777777" w:rsidR="00CC4FBA" w:rsidRPr="00D31193" w:rsidRDefault="00CC4FBA" w:rsidP="00CC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4F5B490F" w14:textId="5B621DB9" w:rsidR="00CC4FBA" w:rsidRPr="00D31193" w:rsidRDefault="00424D83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6" w:type="pct"/>
          </w:tcPr>
          <w:p w14:paraId="7C0EABB2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9DDD767" w14:textId="233BCC3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7" w:type="pct"/>
          </w:tcPr>
          <w:p w14:paraId="2E9D817B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6B7D1736" w14:textId="7741CA30" w:rsidR="00CC4FBA" w:rsidRPr="00D31193" w:rsidRDefault="00424D83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1" w:type="pct"/>
          </w:tcPr>
          <w:p w14:paraId="38F0500E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3BF00A" w14:textId="4292155A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CC4FBA" w:rsidRPr="00D31193" w14:paraId="36F37967" w14:textId="77777777" w:rsidTr="008E2065">
        <w:tc>
          <w:tcPr>
            <w:tcW w:w="2065" w:type="pct"/>
          </w:tcPr>
          <w:p w14:paraId="3B9E95A9" w14:textId="578E3B56" w:rsidR="00CC4FBA" w:rsidRPr="00D31193" w:rsidRDefault="00CC4FBA" w:rsidP="00CC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51" w:type="pct"/>
          </w:tcPr>
          <w:p w14:paraId="4DE03EF3" w14:textId="77777777" w:rsidR="00CC4FBA" w:rsidRPr="00D31193" w:rsidRDefault="00CC4FBA" w:rsidP="00CC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2EDBBFDA" w14:textId="2FEAA37A" w:rsidR="00CC4FBA" w:rsidRPr="00D31193" w:rsidRDefault="00677B0E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22,897</w:t>
            </w:r>
          </w:p>
        </w:tc>
        <w:tc>
          <w:tcPr>
            <w:tcW w:w="146" w:type="pct"/>
          </w:tcPr>
          <w:p w14:paraId="3F5BE44A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4351B968" w14:textId="46234501" w:rsidR="00CC4FBA" w:rsidRPr="00D31193" w:rsidRDefault="00677B0E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21,968</w:t>
            </w:r>
          </w:p>
        </w:tc>
        <w:tc>
          <w:tcPr>
            <w:tcW w:w="147" w:type="pct"/>
          </w:tcPr>
          <w:p w14:paraId="3142B269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66C321A3" w14:textId="3290A03D" w:rsidR="00CC4FBA" w:rsidRPr="00D31193" w:rsidRDefault="00677B0E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22,284</w:t>
            </w:r>
          </w:p>
        </w:tc>
        <w:tc>
          <w:tcPr>
            <w:tcW w:w="141" w:type="pct"/>
          </w:tcPr>
          <w:p w14:paraId="66EE4C98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EFD5003" w14:textId="47787A5A" w:rsidR="00CC4FBA" w:rsidRPr="00D31193" w:rsidRDefault="00677B0E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21,283</w:t>
            </w:r>
          </w:p>
        </w:tc>
      </w:tr>
      <w:tr w:rsidR="00CC4FBA" w:rsidRPr="00D31193" w14:paraId="78A2932B" w14:textId="77777777" w:rsidTr="008E2065">
        <w:tc>
          <w:tcPr>
            <w:tcW w:w="2065" w:type="pct"/>
          </w:tcPr>
          <w:p w14:paraId="03642A5B" w14:textId="38F0CCAB" w:rsidR="00CC4FBA" w:rsidRPr="00D31193" w:rsidRDefault="00CC4FBA" w:rsidP="00CC4FB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51" w:type="pct"/>
          </w:tcPr>
          <w:p w14:paraId="34B9990F" w14:textId="77777777" w:rsidR="00CC4FBA" w:rsidRPr="00D31193" w:rsidRDefault="00CC4FBA" w:rsidP="00CC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F31B089" w14:textId="22528300" w:rsidR="00CC4FBA" w:rsidRPr="00D31193" w:rsidRDefault="00424D83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22,997</w:t>
            </w:r>
          </w:p>
        </w:tc>
        <w:tc>
          <w:tcPr>
            <w:tcW w:w="146" w:type="pct"/>
          </w:tcPr>
          <w:p w14:paraId="404E5AAD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8F96FB3" w14:textId="453AFE50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22,068</w:t>
            </w:r>
          </w:p>
        </w:tc>
        <w:tc>
          <w:tcPr>
            <w:tcW w:w="147" w:type="pct"/>
          </w:tcPr>
          <w:p w14:paraId="343ED921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6A1C9C2E" w14:textId="29208752" w:rsidR="00CC4FBA" w:rsidRPr="00D31193" w:rsidRDefault="00424D83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22,384</w:t>
            </w:r>
          </w:p>
        </w:tc>
        <w:tc>
          <w:tcPr>
            <w:tcW w:w="141" w:type="pct"/>
          </w:tcPr>
          <w:p w14:paraId="66A07EB4" w14:textId="77777777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629B21B" w14:textId="2975D78E" w:rsidR="00CC4FBA" w:rsidRPr="00D3119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21,383</w:t>
            </w:r>
          </w:p>
        </w:tc>
      </w:tr>
    </w:tbl>
    <w:p w14:paraId="14524138" w14:textId="77777777" w:rsidR="00BB42FC" w:rsidRDefault="00BB42FC" w:rsidP="00BB42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E4A6EBB" w14:textId="307AFE00" w:rsidR="000356E9" w:rsidRPr="00BB42FC" w:rsidRDefault="000356E9" w:rsidP="00BB42F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BB42FC">
        <w:rPr>
          <w:rFonts w:ascii="Angsana New" w:hAnsi="Angsana New" w:hint="cs"/>
          <w:b/>
          <w:bCs/>
          <w:color w:val="000000"/>
          <w:sz w:val="30"/>
          <w:szCs w:val="30"/>
          <w:cs/>
        </w:rPr>
        <w:t>ลูกหนี้การค้า</w:t>
      </w:r>
    </w:p>
    <w:p w14:paraId="6ECF6BD5" w14:textId="77777777" w:rsidR="000356E9" w:rsidRPr="00335437" w:rsidRDefault="000356E9" w:rsidP="000356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01295DC7" w14:textId="76154C22" w:rsidR="000356E9" w:rsidRDefault="000356E9" w:rsidP="000356E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DF05B2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DF05B2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2A16B801" w14:textId="77777777" w:rsidR="009E7D9C" w:rsidRPr="00DF05B2" w:rsidRDefault="009E7D9C" w:rsidP="000356E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2AFF5B49" w14:textId="64022D62" w:rsidR="000356E9" w:rsidRPr="00695EB5" w:rsidRDefault="000356E9" w:rsidP="00695EB5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695EB5">
        <w:rPr>
          <w:rFonts w:asciiTheme="majorBidi" w:hAnsiTheme="majorBidi" w:cstheme="majorBidi"/>
          <w:spacing w:val="6"/>
          <w:sz w:val="30"/>
          <w:szCs w:val="30"/>
          <w:cs/>
        </w:rPr>
        <w:t>ลูกหนี้การค้ารับรู้เมื่</w:t>
      </w:r>
      <w:r w:rsidR="00DF05B2" w:rsidRPr="00695EB5">
        <w:rPr>
          <w:rFonts w:asciiTheme="majorBidi" w:hAnsiTheme="majorBidi" w:cstheme="majorBidi" w:hint="cs"/>
          <w:spacing w:val="6"/>
          <w:sz w:val="30"/>
          <w:szCs w:val="30"/>
          <w:cs/>
        </w:rPr>
        <w:t>อกลุ่มบริษัท</w:t>
      </w:r>
      <w:r w:rsidRPr="00695EB5">
        <w:rPr>
          <w:rFonts w:asciiTheme="majorBidi" w:hAnsiTheme="majorBidi" w:cstheme="majorBidi"/>
          <w:spacing w:val="6"/>
          <w:sz w:val="30"/>
          <w:szCs w:val="30"/>
          <w:cs/>
        </w:rPr>
        <w:t>มีสิทธิที่ปราศจากเงื่อนไขในการได้รับสิ่งตอบแทนตามสัญญา ลูกหนี้การค้า</w:t>
      </w:r>
      <w:r w:rsidR="00DF05B2" w:rsidRPr="00695EB5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</w:t>
      </w:r>
      <w:r w:rsidRPr="00695EB5">
        <w:rPr>
          <w:rFonts w:asciiTheme="majorBidi" w:hAnsiTheme="majorBidi" w:cstheme="majorBidi"/>
          <w:spacing w:val="4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215DB7A5" w14:textId="77777777" w:rsidR="000356E9" w:rsidRPr="00DF05B2" w:rsidRDefault="000356E9" w:rsidP="00035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35AF5CB" w14:textId="39571FC0" w:rsidR="000356E9" w:rsidRPr="00DF05B2" w:rsidRDefault="00DF05B2" w:rsidP="00EB25B4">
      <w:pPr>
        <w:pStyle w:val="ListParagraph"/>
        <w:tabs>
          <w:tab w:val="clear" w:pos="454"/>
          <w:tab w:val="clear" w:pos="907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5B2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กลุ่มบริษัทป</w:t>
      </w:r>
      <w:r w:rsidR="000356E9" w:rsidRPr="00DF05B2">
        <w:rPr>
          <w:rFonts w:asciiTheme="majorBidi" w:hAnsiTheme="majorBidi" w:cstheme="majorBidi"/>
          <w:color w:val="000000"/>
          <w:sz w:val="30"/>
          <w:szCs w:val="30"/>
          <w:cs/>
        </w:rPr>
        <w:t>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</w:t>
      </w:r>
      <w:r w:rsidR="000356E9" w:rsidRPr="00DF05B2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</w:t>
      </w:r>
      <w:r w:rsidR="000356E9" w:rsidRPr="00DF05B2">
        <w:rPr>
          <w:rFonts w:asciiTheme="majorBidi" w:hAnsiTheme="majorBidi" w:cstheme="majorBidi"/>
          <w:color w:val="000000"/>
          <w:sz w:val="30"/>
          <w:szCs w:val="30"/>
          <w:cs/>
        </w:rPr>
        <w:t>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8B9DD5F" w14:textId="77777777" w:rsidR="000356E9" w:rsidRPr="00DF05B2" w:rsidRDefault="000356E9" w:rsidP="000356E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900"/>
        <w:gridCol w:w="180"/>
        <w:gridCol w:w="900"/>
        <w:gridCol w:w="178"/>
        <w:gridCol w:w="902"/>
        <w:gridCol w:w="180"/>
        <w:gridCol w:w="900"/>
      </w:tblGrid>
      <w:tr w:rsidR="000356E9" w:rsidRPr="00DF05B2" w14:paraId="405FA183" w14:textId="77777777" w:rsidTr="00EB25B4">
        <w:trPr>
          <w:cantSplit/>
          <w:tblHeader/>
        </w:trPr>
        <w:tc>
          <w:tcPr>
            <w:tcW w:w="5040" w:type="dxa"/>
            <w:vAlign w:val="bottom"/>
            <w:hideMark/>
          </w:tcPr>
          <w:p w14:paraId="2D6E49EC" w14:textId="4FFA62CD" w:rsidR="000356E9" w:rsidRPr="00BB42FC" w:rsidRDefault="000356E9" w:rsidP="000A21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B16B65A" w14:textId="26188251" w:rsidR="000356E9" w:rsidRPr="00BB42FC" w:rsidRDefault="000356E9" w:rsidP="000A21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B42F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15E8FCF" w14:textId="77777777" w:rsidR="000356E9" w:rsidRPr="00BB42FC" w:rsidRDefault="000356E9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13BFCE72" w14:textId="06F01FFB" w:rsidR="000356E9" w:rsidRPr="00BB42FC" w:rsidRDefault="000356E9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356E9" w:rsidRPr="00DF05B2" w14:paraId="0CFF3EA6" w14:textId="77777777" w:rsidTr="00EB25B4">
        <w:trPr>
          <w:cantSplit/>
          <w:tblHeader/>
        </w:trPr>
        <w:tc>
          <w:tcPr>
            <w:tcW w:w="5040" w:type="dxa"/>
            <w:vAlign w:val="bottom"/>
          </w:tcPr>
          <w:p w14:paraId="2FC3FDFA" w14:textId="77777777" w:rsidR="000356E9" w:rsidRPr="00BB42FC" w:rsidRDefault="000356E9" w:rsidP="000A21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BB4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BB4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BB4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0CF31C11" w14:textId="77777777" w:rsidR="000356E9" w:rsidRPr="00BB42FC" w:rsidRDefault="000356E9" w:rsidP="000A216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BB42FC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5886D26" w14:textId="77777777" w:rsidR="000356E9" w:rsidRPr="00BB42FC" w:rsidRDefault="000356E9" w:rsidP="000A216A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D034C1" w14:textId="77777777" w:rsidR="000356E9" w:rsidRPr="00BB42FC" w:rsidRDefault="000356E9" w:rsidP="000A216A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BB42FC">
              <w:rPr>
                <w:rFonts w:ascii="Angsana New" w:hAnsi="Angsana New" w:hint="cs"/>
                <w:b w:val="0"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7784A3CE" w14:textId="77777777" w:rsidR="000356E9" w:rsidRPr="00BB42FC" w:rsidRDefault="000356E9" w:rsidP="000A216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368D11EB" w14:textId="77777777" w:rsidR="000356E9" w:rsidRPr="00BB42FC" w:rsidRDefault="000356E9" w:rsidP="000A216A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42F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5CF5366B" w14:textId="77777777" w:rsidR="000356E9" w:rsidRPr="00BB42FC" w:rsidRDefault="000356E9" w:rsidP="000A216A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357CBD" w14:textId="77777777" w:rsidR="000356E9" w:rsidRPr="00BB42FC" w:rsidRDefault="000356E9" w:rsidP="000A216A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BB42FC">
              <w:rPr>
                <w:rFonts w:ascii="Angsana New" w:hAnsi="Angsana New" w:hint="cs"/>
                <w:b w:val="0"/>
                <w:sz w:val="30"/>
                <w:szCs w:val="30"/>
              </w:rPr>
              <w:t>2563</w:t>
            </w:r>
          </w:p>
        </w:tc>
      </w:tr>
      <w:tr w:rsidR="000356E9" w:rsidRPr="00DF05B2" w14:paraId="1B3F06BB" w14:textId="77777777" w:rsidTr="00EB25B4">
        <w:trPr>
          <w:cantSplit/>
          <w:tblHeader/>
        </w:trPr>
        <w:tc>
          <w:tcPr>
            <w:tcW w:w="5040" w:type="dxa"/>
            <w:vAlign w:val="bottom"/>
          </w:tcPr>
          <w:p w14:paraId="37130D91" w14:textId="77777777" w:rsidR="000356E9" w:rsidRPr="00BB42FC" w:rsidRDefault="000356E9" w:rsidP="000A21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  <w:gridSpan w:val="7"/>
            <w:vAlign w:val="bottom"/>
            <w:hideMark/>
          </w:tcPr>
          <w:p w14:paraId="70FC5468" w14:textId="362063A2" w:rsidR="000356E9" w:rsidRPr="00BB42FC" w:rsidRDefault="000356E9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B42F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B42FC" w:rsidRPr="00BB42F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B42F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B42FC" w:rsidRPr="00DF05B2" w14:paraId="1BDAFE82" w14:textId="77777777" w:rsidTr="00EB25B4">
        <w:trPr>
          <w:cantSplit/>
        </w:trPr>
        <w:tc>
          <w:tcPr>
            <w:tcW w:w="5040" w:type="dxa"/>
            <w:hideMark/>
          </w:tcPr>
          <w:p w14:paraId="5BF1EB9B" w14:textId="77777777" w:rsidR="00BB42FC" w:rsidRPr="00BB42FC" w:rsidRDefault="00BB42FC" w:rsidP="00BB42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00" w:type="dxa"/>
            <w:hideMark/>
          </w:tcPr>
          <w:p w14:paraId="6AE87192" w14:textId="605ECC0A" w:rsidR="00BB42FC" w:rsidRPr="00BB42FC" w:rsidRDefault="00BB42FC" w:rsidP="00BB42F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423,479</w:t>
            </w:r>
          </w:p>
        </w:tc>
        <w:tc>
          <w:tcPr>
            <w:tcW w:w="180" w:type="dxa"/>
          </w:tcPr>
          <w:p w14:paraId="7259ED31" w14:textId="77777777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EED5414" w14:textId="15B9DBF7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382,528</w:t>
            </w:r>
          </w:p>
        </w:tc>
        <w:tc>
          <w:tcPr>
            <w:tcW w:w="178" w:type="dxa"/>
          </w:tcPr>
          <w:p w14:paraId="71BF7707" w14:textId="77777777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hideMark/>
          </w:tcPr>
          <w:p w14:paraId="594639CF" w14:textId="513CF965" w:rsidR="00BB42FC" w:rsidRPr="00BB42FC" w:rsidRDefault="00BB42FC" w:rsidP="00BB42F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423,919</w:t>
            </w:r>
          </w:p>
        </w:tc>
        <w:tc>
          <w:tcPr>
            <w:tcW w:w="180" w:type="dxa"/>
          </w:tcPr>
          <w:p w14:paraId="7624942F" w14:textId="77777777" w:rsidR="00BB42FC" w:rsidRPr="00BB42FC" w:rsidRDefault="00BB42FC" w:rsidP="00BB42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455D50B" w14:textId="68679DBB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382,528</w:t>
            </w:r>
          </w:p>
        </w:tc>
      </w:tr>
      <w:tr w:rsidR="00BB42FC" w:rsidRPr="00DF05B2" w14:paraId="3D8C5F3B" w14:textId="77777777" w:rsidTr="00EB25B4">
        <w:trPr>
          <w:cantSplit/>
        </w:trPr>
        <w:tc>
          <w:tcPr>
            <w:tcW w:w="5040" w:type="dxa"/>
            <w:hideMark/>
          </w:tcPr>
          <w:p w14:paraId="3B629047" w14:textId="5BA709BE" w:rsidR="00BB42FC" w:rsidRPr="00BB42FC" w:rsidRDefault="00BB42FC" w:rsidP="00BB42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4F45BF78" w14:textId="77777777" w:rsidR="00BB42FC" w:rsidRPr="00BB42FC" w:rsidRDefault="00BB42FC" w:rsidP="00BB42F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CF49F7" w14:textId="77777777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556DBC" w14:textId="77777777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05F9972" w14:textId="77777777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E8E5D37" w14:textId="77777777" w:rsidR="00BB42FC" w:rsidRPr="00BB42FC" w:rsidRDefault="00BB42FC" w:rsidP="00BB42F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9AE6A9" w14:textId="77777777" w:rsidR="00BB42FC" w:rsidRPr="00BB42FC" w:rsidRDefault="00BB42FC" w:rsidP="00BB42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8FDFE0" w14:textId="77777777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42FC" w:rsidRPr="00DF05B2" w14:paraId="3E060E74" w14:textId="77777777" w:rsidTr="00EB25B4">
        <w:trPr>
          <w:cantSplit/>
        </w:trPr>
        <w:tc>
          <w:tcPr>
            <w:tcW w:w="5040" w:type="dxa"/>
            <w:hideMark/>
          </w:tcPr>
          <w:p w14:paraId="4D2E1F84" w14:textId="29510696" w:rsidR="00BB42FC" w:rsidRPr="00BB42FC" w:rsidRDefault="00BB42FC" w:rsidP="00BB42F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B42F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BB42FC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BB4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  <w:hideMark/>
          </w:tcPr>
          <w:p w14:paraId="7D7BF6EC" w14:textId="79E4E4B3" w:rsidR="00BB42FC" w:rsidRPr="00BB42FC" w:rsidRDefault="00BB42FC" w:rsidP="00BB42F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79,805</w:t>
            </w:r>
          </w:p>
        </w:tc>
        <w:tc>
          <w:tcPr>
            <w:tcW w:w="180" w:type="dxa"/>
          </w:tcPr>
          <w:p w14:paraId="17BCB220" w14:textId="77777777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3D0A28CD" w14:textId="13468F05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64,986</w:t>
            </w:r>
          </w:p>
        </w:tc>
        <w:tc>
          <w:tcPr>
            <w:tcW w:w="178" w:type="dxa"/>
          </w:tcPr>
          <w:p w14:paraId="49CC1CA2" w14:textId="77777777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hideMark/>
          </w:tcPr>
          <w:p w14:paraId="36735CBA" w14:textId="0A3B6DF6" w:rsidR="00BB42FC" w:rsidRPr="00BB42FC" w:rsidRDefault="00BB42FC" w:rsidP="00BB42F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79,805</w:t>
            </w:r>
          </w:p>
        </w:tc>
        <w:tc>
          <w:tcPr>
            <w:tcW w:w="180" w:type="dxa"/>
          </w:tcPr>
          <w:p w14:paraId="02B9184D" w14:textId="77777777" w:rsidR="00BB42FC" w:rsidRPr="00BB42FC" w:rsidRDefault="00BB42FC" w:rsidP="00BB42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11E5F574" w14:textId="27DC0906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64,986</w:t>
            </w:r>
          </w:p>
        </w:tc>
      </w:tr>
      <w:tr w:rsidR="00BB42FC" w:rsidRPr="00DF05B2" w14:paraId="24A0B3F1" w14:textId="77777777" w:rsidTr="00EB25B4">
        <w:trPr>
          <w:cantSplit/>
        </w:trPr>
        <w:tc>
          <w:tcPr>
            <w:tcW w:w="5040" w:type="dxa"/>
            <w:hideMark/>
          </w:tcPr>
          <w:p w14:paraId="0965422C" w14:textId="3B4DBE10" w:rsidR="00BB42FC" w:rsidRPr="00BB42FC" w:rsidRDefault="00BB42FC" w:rsidP="00BB42F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 xml:space="preserve">   91 </w:t>
            </w:r>
            <w:r w:rsidR="006B4BE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B42FC">
              <w:rPr>
                <w:rFonts w:asciiTheme="majorBidi" w:hAnsiTheme="majorBidi" w:cstheme="majorBidi"/>
                <w:sz w:val="30"/>
                <w:szCs w:val="30"/>
              </w:rPr>
              <w:t xml:space="preserve"> 180 </w:t>
            </w:r>
            <w:r w:rsidRPr="00BB4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  <w:hideMark/>
          </w:tcPr>
          <w:p w14:paraId="0CA85726" w14:textId="0AF33526" w:rsidR="00BB42FC" w:rsidRPr="00BB42FC" w:rsidRDefault="00BB42FC" w:rsidP="00BB42F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80" w:type="dxa"/>
          </w:tcPr>
          <w:p w14:paraId="3123F305" w14:textId="77777777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B2ED2B8" w14:textId="2DC8B10C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78" w:type="dxa"/>
          </w:tcPr>
          <w:p w14:paraId="5E56B6C2" w14:textId="77777777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hideMark/>
          </w:tcPr>
          <w:p w14:paraId="3FAE091E" w14:textId="41F005D1" w:rsidR="00BB42FC" w:rsidRPr="00BB42FC" w:rsidRDefault="00BB42FC" w:rsidP="00BB42F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80" w:type="dxa"/>
          </w:tcPr>
          <w:p w14:paraId="12A0992C" w14:textId="77777777" w:rsidR="00BB42FC" w:rsidRPr="00BB42FC" w:rsidRDefault="00BB42FC" w:rsidP="00BB42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3620D539" w14:textId="6AA1B447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BB42FC" w:rsidRPr="00DF05B2" w14:paraId="61AD6490" w14:textId="77777777" w:rsidTr="00EB25B4">
        <w:trPr>
          <w:cantSplit/>
        </w:trPr>
        <w:tc>
          <w:tcPr>
            <w:tcW w:w="5040" w:type="dxa"/>
            <w:hideMark/>
          </w:tcPr>
          <w:p w14:paraId="4423DBEC" w14:textId="6A096CF5" w:rsidR="00BB42FC" w:rsidRPr="00BB42FC" w:rsidRDefault="00BB42FC" w:rsidP="00BB42FC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 xml:space="preserve">   181 </w:t>
            </w:r>
            <w:r w:rsidR="006B4BE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B42FC">
              <w:rPr>
                <w:rFonts w:asciiTheme="majorBidi" w:hAnsiTheme="majorBidi" w:cstheme="majorBidi"/>
                <w:sz w:val="30"/>
                <w:szCs w:val="30"/>
              </w:rPr>
              <w:t xml:space="preserve"> 360 </w:t>
            </w:r>
            <w:r w:rsidRPr="00BB4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  <w:hideMark/>
          </w:tcPr>
          <w:p w14:paraId="2EB8CF7E" w14:textId="650FA7C5" w:rsidR="00BB42FC" w:rsidRPr="00BB42FC" w:rsidRDefault="00BB42FC" w:rsidP="00BB42FC">
            <w:pPr>
              <w:pStyle w:val="acctfourfigures"/>
              <w:tabs>
                <w:tab w:val="decimal" w:pos="465"/>
              </w:tabs>
              <w:spacing w:line="240" w:lineRule="auto"/>
              <w:ind w:left="-83" w:right="-257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FCD7B0" w14:textId="77777777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38EB3648" w14:textId="31D023BE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78" w:type="dxa"/>
          </w:tcPr>
          <w:p w14:paraId="328E3C9B" w14:textId="77777777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hideMark/>
          </w:tcPr>
          <w:p w14:paraId="15B7C5A0" w14:textId="163F3A38" w:rsidR="00BB42FC" w:rsidRPr="00BB42FC" w:rsidRDefault="00BB42FC" w:rsidP="00BB42FC">
            <w:pPr>
              <w:pStyle w:val="acctfourfigures"/>
              <w:tabs>
                <w:tab w:val="clear" w:pos="765"/>
              </w:tabs>
              <w:spacing w:line="240" w:lineRule="auto"/>
              <w:ind w:left="-79" w:right="-1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6255142" w14:textId="77777777" w:rsidR="00BB42FC" w:rsidRPr="00BB42FC" w:rsidRDefault="00BB42FC" w:rsidP="00BB42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20AB2B6B" w14:textId="58129EA2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BB42FC" w:rsidRPr="00DF05B2" w14:paraId="492F059C" w14:textId="77777777" w:rsidTr="00EB25B4">
        <w:trPr>
          <w:cantSplit/>
        </w:trPr>
        <w:tc>
          <w:tcPr>
            <w:tcW w:w="5040" w:type="dxa"/>
            <w:hideMark/>
          </w:tcPr>
          <w:p w14:paraId="53F7C719" w14:textId="19968C7D" w:rsidR="00BB42FC" w:rsidRPr="00BB42FC" w:rsidRDefault="00BB42FC" w:rsidP="00BB42F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</w:t>
            </w:r>
            <w:r w:rsidRPr="00BB42F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ากกว่า </w:t>
            </w:r>
            <w:r w:rsidRPr="00BB42FC">
              <w:rPr>
                <w:rFonts w:asciiTheme="majorBidi" w:hAnsiTheme="majorBidi" w:cstheme="majorBidi"/>
                <w:sz w:val="30"/>
                <w:szCs w:val="30"/>
              </w:rPr>
              <w:t xml:space="preserve">360 </w:t>
            </w:r>
            <w:r w:rsidRPr="00BB4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9DDB4D" w14:textId="61EB805F" w:rsidR="00BB42FC" w:rsidRPr="00BB42FC" w:rsidRDefault="00BB42FC" w:rsidP="00BB42F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5,537</w:t>
            </w:r>
          </w:p>
        </w:tc>
        <w:tc>
          <w:tcPr>
            <w:tcW w:w="180" w:type="dxa"/>
          </w:tcPr>
          <w:p w14:paraId="39F31548" w14:textId="77777777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842BBF" w14:textId="56B821F8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  <w:tc>
          <w:tcPr>
            <w:tcW w:w="178" w:type="dxa"/>
          </w:tcPr>
          <w:p w14:paraId="128F07E5" w14:textId="77777777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2E96F0" w14:textId="79C7DEB0" w:rsidR="00BB42FC" w:rsidRPr="00BB42FC" w:rsidRDefault="00BB42FC" w:rsidP="00074421">
            <w:pPr>
              <w:pStyle w:val="acctfourfigures"/>
              <w:tabs>
                <w:tab w:val="decimal" w:pos="64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5,537</w:t>
            </w:r>
          </w:p>
        </w:tc>
        <w:tc>
          <w:tcPr>
            <w:tcW w:w="180" w:type="dxa"/>
          </w:tcPr>
          <w:p w14:paraId="5A61383F" w14:textId="77777777" w:rsidR="00BB42FC" w:rsidRPr="00BB42FC" w:rsidRDefault="00BB42FC" w:rsidP="00BB42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B7B887" w14:textId="4182A7A7" w:rsidR="00BB42FC" w:rsidRPr="00BB42FC" w:rsidRDefault="00BB42FC" w:rsidP="00074421">
            <w:pPr>
              <w:pStyle w:val="acctfourfigures"/>
              <w:tabs>
                <w:tab w:val="decimal" w:pos="7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</w:tr>
      <w:tr w:rsidR="00BB42FC" w:rsidRPr="00DF05B2" w14:paraId="2939C3EA" w14:textId="77777777" w:rsidTr="00EB25B4">
        <w:trPr>
          <w:cantSplit/>
        </w:trPr>
        <w:tc>
          <w:tcPr>
            <w:tcW w:w="5040" w:type="dxa"/>
            <w:hideMark/>
          </w:tcPr>
          <w:p w14:paraId="2BF70119" w14:textId="77777777" w:rsidR="00BB42FC" w:rsidRPr="00BB42FC" w:rsidRDefault="00BB42FC" w:rsidP="00BB42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F1E43D" w14:textId="43E72DB9" w:rsidR="00BB42FC" w:rsidRPr="00BB42FC" w:rsidRDefault="00BB42FC" w:rsidP="00074421">
            <w:pPr>
              <w:pStyle w:val="acctfourfigures"/>
              <w:tabs>
                <w:tab w:val="clear" w:pos="765"/>
                <w:tab w:val="decimal" w:pos="465"/>
                <w:tab w:val="decimal" w:pos="72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508,888</w:t>
            </w:r>
          </w:p>
        </w:tc>
        <w:tc>
          <w:tcPr>
            <w:tcW w:w="180" w:type="dxa"/>
          </w:tcPr>
          <w:p w14:paraId="03CDCEEE" w14:textId="77777777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8840FA" w14:textId="4ED709FD" w:rsidR="00BB42FC" w:rsidRPr="00BB42FC" w:rsidRDefault="00BB42FC" w:rsidP="00074421">
            <w:pPr>
              <w:pStyle w:val="acctfourfigures"/>
              <w:tabs>
                <w:tab w:val="decimal" w:pos="72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454,869</w:t>
            </w:r>
          </w:p>
        </w:tc>
        <w:tc>
          <w:tcPr>
            <w:tcW w:w="178" w:type="dxa"/>
          </w:tcPr>
          <w:p w14:paraId="4B31795B" w14:textId="77777777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097D49" w14:textId="1CA3A08E" w:rsidR="00BB42FC" w:rsidRPr="00BB42FC" w:rsidRDefault="00BB42FC" w:rsidP="00BB42F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509,328</w:t>
            </w:r>
          </w:p>
        </w:tc>
        <w:tc>
          <w:tcPr>
            <w:tcW w:w="180" w:type="dxa"/>
          </w:tcPr>
          <w:p w14:paraId="3B184292" w14:textId="77777777" w:rsidR="00BB42FC" w:rsidRPr="00BB42FC" w:rsidRDefault="00BB42FC" w:rsidP="00BB42F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CBEA7D8" w14:textId="1739126D" w:rsidR="00BB42FC" w:rsidRPr="00BB42FC" w:rsidRDefault="00BB42FC" w:rsidP="00074421">
            <w:pPr>
              <w:pStyle w:val="acctfourfigures"/>
              <w:tabs>
                <w:tab w:val="clear" w:pos="765"/>
                <w:tab w:val="decimal" w:pos="190"/>
                <w:tab w:val="decimal" w:pos="550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454,869</w:t>
            </w:r>
          </w:p>
        </w:tc>
      </w:tr>
      <w:tr w:rsidR="00BB42FC" w:rsidRPr="00DF05B2" w14:paraId="543E8F0D" w14:textId="77777777" w:rsidTr="00EB25B4">
        <w:trPr>
          <w:cantSplit/>
          <w:trHeight w:val="71"/>
        </w:trPr>
        <w:tc>
          <w:tcPr>
            <w:tcW w:w="5040" w:type="dxa"/>
            <w:vAlign w:val="bottom"/>
            <w:hideMark/>
          </w:tcPr>
          <w:p w14:paraId="281DB58F" w14:textId="77777777" w:rsidR="00BB42FC" w:rsidRPr="00BB42FC" w:rsidRDefault="00BB42FC" w:rsidP="00BB42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B42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CB08B7" w14:textId="531536FE" w:rsidR="00BB42FC" w:rsidRPr="00BB42FC" w:rsidRDefault="00BB42FC" w:rsidP="00074421">
            <w:pPr>
              <w:pStyle w:val="acctfourfigures"/>
              <w:tabs>
                <w:tab w:val="clear" w:pos="765"/>
                <w:tab w:val="decimal" w:pos="370"/>
                <w:tab w:val="decimal" w:pos="465"/>
              </w:tabs>
              <w:spacing w:line="240" w:lineRule="auto"/>
              <w:ind w:left="-83" w:right="-350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(5,537)</w:t>
            </w:r>
          </w:p>
        </w:tc>
        <w:tc>
          <w:tcPr>
            <w:tcW w:w="180" w:type="dxa"/>
            <w:vAlign w:val="bottom"/>
          </w:tcPr>
          <w:p w14:paraId="061A1F30" w14:textId="77777777" w:rsidR="00BB42FC" w:rsidRPr="00BB42FC" w:rsidRDefault="00BB42FC" w:rsidP="0007442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2B2B96" w14:textId="47ABCF90" w:rsidR="00BB42FC" w:rsidRPr="00BB42FC" w:rsidRDefault="00BB42FC" w:rsidP="00074421">
            <w:pPr>
              <w:pStyle w:val="acctfourfigures"/>
              <w:tabs>
                <w:tab w:val="clear" w:pos="765"/>
                <w:tab w:val="decimal" w:pos="280"/>
                <w:tab w:val="decimal" w:pos="460"/>
              </w:tabs>
              <w:spacing w:line="240" w:lineRule="auto"/>
              <w:ind w:left="-83" w:right="-350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(6,950)</w:t>
            </w:r>
          </w:p>
        </w:tc>
        <w:tc>
          <w:tcPr>
            <w:tcW w:w="178" w:type="dxa"/>
            <w:vAlign w:val="bottom"/>
          </w:tcPr>
          <w:p w14:paraId="1A33E758" w14:textId="77777777" w:rsidR="00BB42FC" w:rsidRPr="00BB42FC" w:rsidRDefault="00BB42FC" w:rsidP="0007442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EEA3E" w14:textId="1E30BB87" w:rsidR="00BB42FC" w:rsidRPr="00BB42FC" w:rsidRDefault="00BB42FC" w:rsidP="00074421">
            <w:pPr>
              <w:pStyle w:val="acctfourfigures"/>
              <w:tabs>
                <w:tab w:val="clear" w:pos="765"/>
                <w:tab w:val="decimal" w:pos="370"/>
                <w:tab w:val="decimal" w:pos="460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(5,537)</w:t>
            </w:r>
          </w:p>
        </w:tc>
        <w:tc>
          <w:tcPr>
            <w:tcW w:w="180" w:type="dxa"/>
            <w:vAlign w:val="bottom"/>
          </w:tcPr>
          <w:p w14:paraId="0CAD2D1C" w14:textId="77777777" w:rsidR="00BB42FC" w:rsidRPr="00BB42FC" w:rsidRDefault="00BB42FC" w:rsidP="0007442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AA843D1" w14:textId="0F0B3D16" w:rsidR="00BB42FC" w:rsidRPr="00BB42FC" w:rsidRDefault="00BB42FC" w:rsidP="00074421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sz w:val="30"/>
                <w:szCs w:val="30"/>
              </w:rPr>
              <w:t>(6,950)</w:t>
            </w:r>
          </w:p>
        </w:tc>
      </w:tr>
      <w:tr w:rsidR="00BB42FC" w:rsidRPr="00DF05B2" w14:paraId="37984C80" w14:textId="77777777" w:rsidTr="00EB25B4">
        <w:trPr>
          <w:cantSplit/>
        </w:trPr>
        <w:tc>
          <w:tcPr>
            <w:tcW w:w="5040" w:type="dxa"/>
            <w:hideMark/>
          </w:tcPr>
          <w:p w14:paraId="7F02D5A9" w14:textId="77777777" w:rsidR="00BB42FC" w:rsidRPr="00BB42FC" w:rsidRDefault="00BB42FC" w:rsidP="00BB42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CBC2D6" w14:textId="7B3ADFE5" w:rsidR="00BB42FC" w:rsidRPr="00BB42FC" w:rsidRDefault="00BB42FC" w:rsidP="00BB42F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503,351</w:t>
            </w:r>
          </w:p>
        </w:tc>
        <w:tc>
          <w:tcPr>
            <w:tcW w:w="180" w:type="dxa"/>
          </w:tcPr>
          <w:p w14:paraId="65FE4AC1" w14:textId="77777777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786C519" w14:textId="25FDBEE2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447,919</w:t>
            </w:r>
          </w:p>
        </w:tc>
        <w:tc>
          <w:tcPr>
            <w:tcW w:w="178" w:type="dxa"/>
          </w:tcPr>
          <w:p w14:paraId="38443B01" w14:textId="77777777" w:rsidR="00BB42FC" w:rsidRPr="00BB42FC" w:rsidRDefault="00BB42FC" w:rsidP="00BB42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C9876EC" w14:textId="10E693AA" w:rsidR="00BB42FC" w:rsidRPr="00BB42FC" w:rsidRDefault="00BB42FC" w:rsidP="00074421">
            <w:pPr>
              <w:pStyle w:val="acctfourfigures"/>
              <w:tabs>
                <w:tab w:val="decimal" w:pos="64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503,791</w:t>
            </w:r>
          </w:p>
        </w:tc>
        <w:tc>
          <w:tcPr>
            <w:tcW w:w="180" w:type="dxa"/>
          </w:tcPr>
          <w:p w14:paraId="7017023D" w14:textId="77777777" w:rsidR="00BB42FC" w:rsidRPr="00BB42FC" w:rsidRDefault="00BB42FC" w:rsidP="00BB42F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</w:tcPr>
          <w:p w14:paraId="3DBDDB71" w14:textId="71CC10EC" w:rsidR="00BB42FC" w:rsidRPr="00BB42FC" w:rsidRDefault="00BB42FC" w:rsidP="0007442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4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447,919</w:t>
            </w:r>
          </w:p>
        </w:tc>
      </w:tr>
    </w:tbl>
    <w:p w14:paraId="5A31204E" w14:textId="40A2EDB6" w:rsidR="000356E9" w:rsidRDefault="000356E9" w:rsidP="00BB4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980"/>
        <w:gridCol w:w="270"/>
        <w:gridCol w:w="1890"/>
      </w:tblGrid>
      <w:tr w:rsidR="00455193" w:rsidRPr="00D31193" w14:paraId="32653E69" w14:textId="77777777" w:rsidTr="00EB25B4">
        <w:trPr>
          <w:trHeight w:val="968"/>
          <w:tblHeader/>
        </w:trPr>
        <w:tc>
          <w:tcPr>
            <w:tcW w:w="5040" w:type="dxa"/>
          </w:tcPr>
          <w:p w14:paraId="144FF392" w14:textId="3FC272AA" w:rsidR="00455193" w:rsidRPr="00D31193" w:rsidRDefault="00455193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55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140" w:type="dxa"/>
            <w:gridSpan w:val="3"/>
          </w:tcPr>
          <w:p w14:paraId="7DD54D35" w14:textId="77777777" w:rsidR="00455193" w:rsidRDefault="00455193" w:rsidP="004551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F05B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/</w:t>
            </w:r>
          </w:p>
          <w:p w14:paraId="5F900038" w14:textId="7AFFD83F" w:rsidR="00455193" w:rsidRPr="00F50F02" w:rsidRDefault="00455193" w:rsidP="00455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5B2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193" w:rsidRPr="00D31193" w14:paraId="6AE5D33C" w14:textId="77777777" w:rsidTr="00EB25B4">
        <w:trPr>
          <w:trHeight w:val="307"/>
          <w:tblHeader/>
        </w:trPr>
        <w:tc>
          <w:tcPr>
            <w:tcW w:w="5040" w:type="dxa"/>
          </w:tcPr>
          <w:p w14:paraId="7118025B" w14:textId="77777777" w:rsidR="00455193" w:rsidRPr="00D31193" w:rsidRDefault="00455193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11F5073" w14:textId="77777777" w:rsidR="00455193" w:rsidRPr="00572F29" w:rsidRDefault="00455193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2F2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95E1B20" w14:textId="77777777" w:rsidR="00455193" w:rsidRPr="00572F29" w:rsidRDefault="00455193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A43822D" w14:textId="77777777" w:rsidR="00455193" w:rsidRPr="00572F29" w:rsidRDefault="00455193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2F2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55193" w:rsidRPr="00D31193" w14:paraId="249C3961" w14:textId="77777777" w:rsidTr="00EB25B4">
        <w:trPr>
          <w:trHeight w:val="307"/>
          <w:tblHeader/>
        </w:trPr>
        <w:tc>
          <w:tcPr>
            <w:tcW w:w="5040" w:type="dxa"/>
          </w:tcPr>
          <w:p w14:paraId="0DE58B4D" w14:textId="77777777" w:rsidR="00455193" w:rsidRPr="00D31193" w:rsidRDefault="00455193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</w:tcPr>
          <w:p w14:paraId="3A1DCF08" w14:textId="77777777" w:rsidR="00455193" w:rsidRPr="00D31193" w:rsidRDefault="00455193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>พันบาท)</w:t>
            </w:r>
          </w:p>
        </w:tc>
      </w:tr>
      <w:tr w:rsidR="00455193" w:rsidRPr="00D31193" w14:paraId="49B105C8" w14:textId="77777777" w:rsidTr="00EB25B4">
        <w:trPr>
          <w:trHeight w:val="319"/>
        </w:trPr>
        <w:tc>
          <w:tcPr>
            <w:tcW w:w="5040" w:type="dxa"/>
            <w:shd w:val="clear" w:color="auto" w:fill="auto"/>
          </w:tcPr>
          <w:p w14:paraId="1851FF0E" w14:textId="4EE5F1B2" w:rsidR="00455193" w:rsidRPr="00455193" w:rsidRDefault="00455193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55193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45519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55193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45519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72F29">
              <w:rPr>
                <w:rFonts w:ascii="Angsana New" w:hAnsi="Angsana New"/>
                <w:sz w:val="30"/>
                <w:szCs w:val="30"/>
              </w:rPr>
              <w:t>1</w:t>
            </w:r>
            <w:r w:rsidRPr="0045519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5519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980" w:type="dxa"/>
          </w:tcPr>
          <w:p w14:paraId="1CB27423" w14:textId="482B4587" w:rsidR="00455193" w:rsidRPr="008370D6" w:rsidRDefault="008370D6" w:rsidP="008370D6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6,950</w:t>
            </w:r>
          </w:p>
        </w:tc>
        <w:tc>
          <w:tcPr>
            <w:tcW w:w="270" w:type="dxa"/>
          </w:tcPr>
          <w:p w14:paraId="051E1119" w14:textId="77777777" w:rsidR="00455193" w:rsidRPr="00D31193" w:rsidRDefault="00455193" w:rsidP="000A216A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D82B044" w14:textId="0EF7B4C4" w:rsidR="00455193" w:rsidRPr="00D31193" w:rsidRDefault="008370D6" w:rsidP="008370D6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8,210</w:t>
            </w:r>
          </w:p>
        </w:tc>
      </w:tr>
      <w:tr w:rsidR="00455193" w:rsidRPr="00D31193" w14:paraId="1638072D" w14:textId="77777777" w:rsidTr="00EB25B4">
        <w:trPr>
          <w:trHeight w:val="307"/>
        </w:trPr>
        <w:tc>
          <w:tcPr>
            <w:tcW w:w="5040" w:type="dxa"/>
            <w:shd w:val="clear" w:color="auto" w:fill="auto"/>
          </w:tcPr>
          <w:p w14:paraId="2737A4D9" w14:textId="2C212B90" w:rsidR="00455193" w:rsidRPr="00D31193" w:rsidRDefault="00455193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5193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980" w:type="dxa"/>
          </w:tcPr>
          <w:p w14:paraId="1CBBCE7C" w14:textId="087B6D6E" w:rsidR="00455193" w:rsidRPr="00D31193" w:rsidRDefault="008370D6" w:rsidP="00074421">
            <w:pPr>
              <w:pStyle w:val="acctfourfigures"/>
              <w:tabs>
                <w:tab w:val="clear" w:pos="765"/>
              </w:tabs>
              <w:spacing w:line="240" w:lineRule="atLeast"/>
              <w:ind w:left="780" w:right="-56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(1,413)</w:t>
            </w:r>
          </w:p>
        </w:tc>
        <w:tc>
          <w:tcPr>
            <w:tcW w:w="270" w:type="dxa"/>
          </w:tcPr>
          <w:p w14:paraId="6BED209E" w14:textId="77777777" w:rsidR="00455193" w:rsidRPr="00D31193" w:rsidRDefault="00455193" w:rsidP="000A216A">
            <w:pPr>
              <w:pStyle w:val="acctfourfigures"/>
              <w:tabs>
                <w:tab w:val="clear" w:pos="765"/>
              </w:tabs>
              <w:spacing w:line="240" w:lineRule="atLeast"/>
              <w:ind w:left="780" w:right="2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030948BC" w14:textId="29BA1533" w:rsidR="00455193" w:rsidRPr="00D31193" w:rsidRDefault="008370D6" w:rsidP="00074421">
            <w:pPr>
              <w:pStyle w:val="acctfourfigures"/>
              <w:tabs>
                <w:tab w:val="clear" w:pos="765"/>
              </w:tabs>
              <w:spacing w:line="240" w:lineRule="atLeast"/>
              <w:ind w:left="780" w:right="-4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(1,260)</w:t>
            </w:r>
          </w:p>
        </w:tc>
      </w:tr>
      <w:tr w:rsidR="00455193" w:rsidRPr="00D31193" w14:paraId="39C82ADF" w14:textId="77777777" w:rsidTr="00EB25B4">
        <w:trPr>
          <w:trHeight w:val="349"/>
        </w:trPr>
        <w:tc>
          <w:tcPr>
            <w:tcW w:w="5040" w:type="dxa"/>
            <w:shd w:val="clear" w:color="auto" w:fill="auto"/>
          </w:tcPr>
          <w:p w14:paraId="052C9B75" w14:textId="25F97C96" w:rsidR="00455193" w:rsidRPr="00D31193" w:rsidRDefault="00455193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5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455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55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455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572F2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55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55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B547F4B" w14:textId="681AB4D3" w:rsidR="00455193" w:rsidRPr="00D31193" w:rsidRDefault="008370D6" w:rsidP="00455193">
            <w:pPr>
              <w:pStyle w:val="acctfourfigures"/>
              <w:tabs>
                <w:tab w:val="clear" w:pos="765"/>
              </w:tabs>
              <w:spacing w:line="240" w:lineRule="atLeast"/>
              <w:ind w:left="1064" w:right="-20" w:hanging="2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5,537</w:t>
            </w:r>
          </w:p>
        </w:tc>
        <w:tc>
          <w:tcPr>
            <w:tcW w:w="270" w:type="dxa"/>
          </w:tcPr>
          <w:p w14:paraId="13A42509" w14:textId="77777777" w:rsidR="00455193" w:rsidRPr="00D31193" w:rsidRDefault="00455193" w:rsidP="000A216A">
            <w:pPr>
              <w:pStyle w:val="acctfourfigures"/>
              <w:tabs>
                <w:tab w:val="clear" w:pos="765"/>
              </w:tabs>
              <w:spacing w:line="240" w:lineRule="atLeast"/>
              <w:ind w:left="1064" w:right="-20" w:hanging="2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D7402" w14:textId="0A62175D" w:rsidR="00455193" w:rsidRPr="00D31193" w:rsidRDefault="008370D6" w:rsidP="008370D6">
            <w:pPr>
              <w:pStyle w:val="acctfourfigures"/>
              <w:tabs>
                <w:tab w:val="clear" w:pos="765"/>
              </w:tabs>
              <w:spacing w:line="240" w:lineRule="atLeast"/>
              <w:ind w:left="1064" w:hanging="2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6,950</w:t>
            </w:r>
          </w:p>
        </w:tc>
      </w:tr>
    </w:tbl>
    <w:p w14:paraId="0B6104B6" w14:textId="77777777" w:rsidR="000356E9" w:rsidRPr="00DF05B2" w:rsidRDefault="000356E9" w:rsidP="00837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3FE7F47" w14:textId="7AB708F5" w:rsidR="00BB42FC" w:rsidRPr="008370D6" w:rsidRDefault="000356E9" w:rsidP="00035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8370D6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572F29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8370D6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Pr="008370D6">
        <w:rPr>
          <w:rFonts w:asciiTheme="majorBidi" w:hAnsiTheme="majorBidi" w:cstheme="majorBidi"/>
          <w:sz w:val="30"/>
          <w:szCs w:val="30"/>
        </w:rPr>
        <w:t>2</w:t>
      </w:r>
      <w:r w:rsidR="00A40118">
        <w:rPr>
          <w:rFonts w:asciiTheme="majorBidi" w:hAnsiTheme="majorBidi" w:cstheme="majorBidi"/>
          <w:sz w:val="30"/>
          <w:szCs w:val="30"/>
        </w:rPr>
        <w:t>4</w:t>
      </w:r>
    </w:p>
    <w:p w14:paraId="32765861" w14:textId="195C6785" w:rsidR="000356E9" w:rsidRPr="00BB42FC" w:rsidRDefault="00BB42FC" w:rsidP="00BB4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</w:rPr>
      </w:pPr>
      <w:r>
        <w:rPr>
          <w:rFonts w:asciiTheme="majorBidi" w:hAnsiTheme="majorBidi" w:cstheme="majorBidi"/>
          <w:sz w:val="30"/>
          <w:szCs w:val="30"/>
          <w:highlight w:val="cyan"/>
        </w:rPr>
        <w:br w:type="page"/>
      </w:r>
    </w:p>
    <w:p w14:paraId="3B4C5525" w14:textId="20CF5DC9" w:rsidR="00A2705B" w:rsidRPr="00D31193" w:rsidRDefault="00A2705B" w:rsidP="00283F3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ลูกหนี้</w:t>
      </w:r>
      <w:r w:rsidR="00CD5666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หมุนเวียน</w:t>
      </w:r>
      <w:r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อื่น</w:t>
      </w:r>
    </w:p>
    <w:p w14:paraId="7A6B533D" w14:textId="561854E8" w:rsidR="00A2705B" w:rsidRDefault="00A2705B" w:rsidP="004D5C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BAD05DE" w14:textId="386F3B91" w:rsidR="003214AE" w:rsidRDefault="003214AE" w:rsidP="003214AE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DF05B2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DF05B2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1E4D029E" w14:textId="77777777" w:rsidR="000A0E52" w:rsidRPr="00DF05B2" w:rsidRDefault="000A0E52" w:rsidP="003214AE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32A76019" w14:textId="2A4EEFD2" w:rsidR="00695EB5" w:rsidRPr="00D7463B" w:rsidRDefault="00D7463B" w:rsidP="00D746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  <w:cs/>
        </w:rPr>
      </w:pPr>
      <w:r w:rsidRPr="00D7463B">
        <w:rPr>
          <w:rFonts w:ascii="Angsana New" w:hAnsi="Angsana New" w:hint="cs"/>
          <w:color w:val="000000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="003E6297">
        <w:rPr>
          <w:rFonts w:ascii="Angsana New" w:hAnsi="Angsana New"/>
          <w:color w:val="000000"/>
          <w:sz w:val="30"/>
          <w:szCs w:val="30"/>
        </w:rPr>
        <w:t xml:space="preserve"> </w:t>
      </w:r>
      <w:r w:rsidR="003E6297">
        <w:rPr>
          <w:rFonts w:ascii="Angsana New" w:hAnsi="Angsana New" w:hint="cs"/>
          <w:color w:val="000000"/>
          <w:sz w:val="30"/>
          <w:szCs w:val="30"/>
          <w:cs/>
        </w:rPr>
        <w:t>ลูกหนี้อื่นแสดงในราคาทุน</w:t>
      </w:r>
    </w:p>
    <w:p w14:paraId="5C5FBAEF" w14:textId="77777777" w:rsidR="00695EB5" w:rsidRPr="000C1A03" w:rsidRDefault="00695EB5" w:rsidP="004D5C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8"/>
        <w:gridCol w:w="808"/>
        <w:gridCol w:w="1170"/>
        <w:gridCol w:w="272"/>
        <w:gridCol w:w="1170"/>
        <w:gridCol w:w="272"/>
        <w:gridCol w:w="1155"/>
        <w:gridCol w:w="274"/>
        <w:gridCol w:w="1074"/>
      </w:tblGrid>
      <w:tr w:rsidR="00A2705B" w:rsidRPr="00D31193" w14:paraId="111EA284" w14:textId="77777777" w:rsidTr="00C046A4">
        <w:tc>
          <w:tcPr>
            <w:tcW w:w="1627" w:type="pct"/>
          </w:tcPr>
          <w:p w14:paraId="02655375" w14:textId="77777777" w:rsidR="00A2705B" w:rsidRPr="00D31193" w:rsidRDefault="00A2705B" w:rsidP="00C02A1E">
            <w:pPr>
              <w:pStyle w:val="a"/>
              <w:tabs>
                <w:tab w:val="clear" w:pos="1080"/>
              </w:tabs>
              <w:ind w:left="-126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440" w:type="pct"/>
          </w:tcPr>
          <w:p w14:paraId="043F7292" w14:textId="77777777" w:rsidR="00A2705B" w:rsidRPr="00D31193" w:rsidRDefault="00A2705B" w:rsidP="00C02A1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422" w:type="pct"/>
            <w:gridSpan w:val="3"/>
          </w:tcPr>
          <w:p w14:paraId="111AEDF6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127B333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7B1288FF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05B" w:rsidRPr="00D31193" w14:paraId="74748F65" w14:textId="77777777" w:rsidTr="00C046A4">
        <w:trPr>
          <w:trHeight w:val="434"/>
        </w:trPr>
        <w:tc>
          <w:tcPr>
            <w:tcW w:w="1627" w:type="pct"/>
          </w:tcPr>
          <w:p w14:paraId="5F4D4970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0" w:type="pct"/>
          </w:tcPr>
          <w:p w14:paraId="33074353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38AEA7BC" w14:textId="2D833FC3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 w:rsidR="0020597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1F65B64F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C0FB477" w14:textId="5AE4634C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 w:rsidR="0020597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218B02D0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6CF7A746" w14:textId="62773C0D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 w:rsidR="0020597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73D90DBB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8F0AEF3" w14:textId="41496938" w:rsidR="00A2705B" w:rsidRPr="00D31193" w:rsidRDefault="00D6443C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 w:rsidR="0020597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2705B" w:rsidRPr="00D31193" w14:paraId="6A49D3C4" w14:textId="77777777" w:rsidTr="00C046A4">
        <w:trPr>
          <w:trHeight w:val="70"/>
        </w:trPr>
        <w:tc>
          <w:tcPr>
            <w:tcW w:w="1627" w:type="pct"/>
          </w:tcPr>
          <w:p w14:paraId="36ADFDD8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0" w:type="pct"/>
          </w:tcPr>
          <w:p w14:paraId="4BF00D87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33" w:type="pct"/>
            <w:gridSpan w:val="7"/>
          </w:tcPr>
          <w:p w14:paraId="5343C783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0597F" w:rsidRPr="00D31193" w14:paraId="3143FB0C" w14:textId="77777777" w:rsidTr="00C046A4">
        <w:tc>
          <w:tcPr>
            <w:tcW w:w="1627" w:type="pct"/>
            <w:vAlign w:val="bottom"/>
          </w:tcPr>
          <w:p w14:paraId="2D4DE49D" w14:textId="77777777" w:rsidR="0020597F" w:rsidRPr="00D31193" w:rsidDel="00D60FB5" w:rsidRDefault="0020597F" w:rsidP="00C046A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ส่วนลดค้างรับ</w:t>
            </w:r>
          </w:p>
        </w:tc>
        <w:tc>
          <w:tcPr>
            <w:tcW w:w="440" w:type="pct"/>
          </w:tcPr>
          <w:p w14:paraId="20482FC8" w14:textId="77777777" w:rsidR="0020597F" w:rsidRPr="00D31193" w:rsidRDefault="0020597F" w:rsidP="002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C5DCFD8" w14:textId="4E2997DC" w:rsidR="0020597F" w:rsidRPr="00D31193" w:rsidRDefault="007F3D1D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34,078</w:t>
            </w:r>
          </w:p>
        </w:tc>
        <w:tc>
          <w:tcPr>
            <w:tcW w:w="148" w:type="pct"/>
          </w:tcPr>
          <w:p w14:paraId="05FB5030" w14:textId="77777777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</w:tcPr>
          <w:p w14:paraId="153FF631" w14:textId="4C26FDF2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36,390</w:t>
            </w:r>
          </w:p>
        </w:tc>
        <w:tc>
          <w:tcPr>
            <w:tcW w:w="148" w:type="pct"/>
          </w:tcPr>
          <w:p w14:paraId="51D4647B" w14:textId="77777777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14:paraId="5C1FA2BE" w14:textId="583BB66A" w:rsidR="0020597F" w:rsidRPr="00D31193" w:rsidRDefault="007F3D1D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33,983</w:t>
            </w:r>
          </w:p>
        </w:tc>
        <w:tc>
          <w:tcPr>
            <w:tcW w:w="149" w:type="pct"/>
          </w:tcPr>
          <w:p w14:paraId="44B3279E" w14:textId="77777777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03B503" w14:textId="50516CB9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36,294</w:t>
            </w:r>
          </w:p>
        </w:tc>
      </w:tr>
      <w:tr w:rsidR="0020597F" w:rsidRPr="00D31193" w14:paraId="7EFCC633" w14:textId="77777777" w:rsidTr="00C046A4">
        <w:tc>
          <w:tcPr>
            <w:tcW w:w="1627" w:type="pct"/>
            <w:vAlign w:val="bottom"/>
          </w:tcPr>
          <w:p w14:paraId="1802D5BA" w14:textId="77777777" w:rsidR="0020597F" w:rsidRPr="00D31193" w:rsidDel="00D60FB5" w:rsidRDefault="0020597F" w:rsidP="003214A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เงินจ่ายล่วงหน้าค่าซื้อสินค้า</w:t>
            </w:r>
          </w:p>
        </w:tc>
        <w:tc>
          <w:tcPr>
            <w:tcW w:w="440" w:type="pct"/>
          </w:tcPr>
          <w:p w14:paraId="3FCDF64B" w14:textId="77777777" w:rsidR="0020597F" w:rsidRPr="00D31193" w:rsidRDefault="0020597F" w:rsidP="002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B6E7E26" w14:textId="1025CFA4" w:rsidR="0020597F" w:rsidRPr="00D31193" w:rsidRDefault="007F3D1D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1,329</w:t>
            </w:r>
          </w:p>
        </w:tc>
        <w:tc>
          <w:tcPr>
            <w:tcW w:w="148" w:type="pct"/>
          </w:tcPr>
          <w:p w14:paraId="38EA6F04" w14:textId="77777777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</w:tcPr>
          <w:p w14:paraId="14B1C5EC" w14:textId="1C6D0F05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7,670</w:t>
            </w:r>
          </w:p>
        </w:tc>
        <w:tc>
          <w:tcPr>
            <w:tcW w:w="148" w:type="pct"/>
          </w:tcPr>
          <w:p w14:paraId="03029D92" w14:textId="77777777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6638B4F" w14:textId="1263B9D8" w:rsidR="0020597F" w:rsidRPr="00D31193" w:rsidRDefault="007F3D1D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149" w:type="pct"/>
          </w:tcPr>
          <w:p w14:paraId="03E4220F" w14:textId="77777777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61FB4116" w14:textId="3EFA3486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6,697</w:t>
            </w:r>
          </w:p>
        </w:tc>
      </w:tr>
      <w:tr w:rsidR="0020597F" w:rsidRPr="00D31193" w14:paraId="1581312F" w14:textId="77777777" w:rsidTr="00C046A4">
        <w:tc>
          <w:tcPr>
            <w:tcW w:w="1627" w:type="pct"/>
            <w:vAlign w:val="bottom"/>
          </w:tcPr>
          <w:p w14:paraId="424C913B" w14:textId="77777777" w:rsidR="0020597F" w:rsidRPr="00D31193" w:rsidDel="00D60FB5" w:rsidRDefault="0020597F" w:rsidP="003214A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40" w:type="pct"/>
          </w:tcPr>
          <w:p w14:paraId="0E6C6445" w14:textId="77777777" w:rsidR="0020597F" w:rsidRPr="00D31193" w:rsidRDefault="0020597F" w:rsidP="002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6F4F6AC1" w14:textId="2902F5FB" w:rsidR="0020597F" w:rsidRPr="00D31193" w:rsidRDefault="007F3D1D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13,555</w:t>
            </w:r>
          </w:p>
        </w:tc>
        <w:tc>
          <w:tcPr>
            <w:tcW w:w="148" w:type="pct"/>
          </w:tcPr>
          <w:p w14:paraId="54BF5716" w14:textId="77777777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</w:tcPr>
          <w:p w14:paraId="4B7CD343" w14:textId="78A0504C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14,549</w:t>
            </w:r>
          </w:p>
        </w:tc>
        <w:tc>
          <w:tcPr>
            <w:tcW w:w="148" w:type="pct"/>
          </w:tcPr>
          <w:p w14:paraId="0EC19D3D" w14:textId="77777777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14:paraId="34B9F637" w14:textId="6531EC7B" w:rsidR="0020597F" w:rsidRPr="00D31193" w:rsidRDefault="007F3D1D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13,110</w:t>
            </w:r>
          </w:p>
        </w:tc>
        <w:tc>
          <w:tcPr>
            <w:tcW w:w="149" w:type="pct"/>
          </w:tcPr>
          <w:p w14:paraId="5D2779A4" w14:textId="77777777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E72645D" w14:textId="4F9E315C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14,351</w:t>
            </w:r>
          </w:p>
        </w:tc>
      </w:tr>
      <w:tr w:rsidR="0020597F" w:rsidRPr="00D31193" w14:paraId="2C111011" w14:textId="77777777" w:rsidTr="00C046A4">
        <w:tc>
          <w:tcPr>
            <w:tcW w:w="1627" w:type="pct"/>
            <w:vAlign w:val="bottom"/>
          </w:tcPr>
          <w:p w14:paraId="1848930C" w14:textId="77777777" w:rsidR="0020597F" w:rsidRPr="00D31193" w:rsidRDefault="0020597F" w:rsidP="003214A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40" w:type="pct"/>
          </w:tcPr>
          <w:p w14:paraId="333DE4F7" w14:textId="77777777" w:rsidR="0020597F" w:rsidRPr="00D31193" w:rsidRDefault="0020597F" w:rsidP="002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88594A5" w14:textId="1569E520" w:rsidR="0020597F" w:rsidRPr="00D31193" w:rsidRDefault="007F3D1D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3,443</w:t>
            </w:r>
          </w:p>
        </w:tc>
        <w:tc>
          <w:tcPr>
            <w:tcW w:w="148" w:type="pct"/>
          </w:tcPr>
          <w:p w14:paraId="67A471A1" w14:textId="77777777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AA818B6" w14:textId="523E692B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2,568</w:t>
            </w:r>
          </w:p>
        </w:tc>
        <w:tc>
          <w:tcPr>
            <w:tcW w:w="148" w:type="pct"/>
          </w:tcPr>
          <w:p w14:paraId="0DC8D530" w14:textId="77777777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CA74875" w14:textId="493D2D86" w:rsidR="0020597F" w:rsidRPr="00D31193" w:rsidRDefault="007F3D1D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3,438</w:t>
            </w:r>
          </w:p>
        </w:tc>
        <w:tc>
          <w:tcPr>
            <w:tcW w:w="149" w:type="pct"/>
          </w:tcPr>
          <w:p w14:paraId="6893AF48" w14:textId="77777777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4B843E3" w14:textId="44FB64A4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2,505</w:t>
            </w:r>
          </w:p>
        </w:tc>
      </w:tr>
      <w:tr w:rsidR="0020597F" w:rsidRPr="00D31193" w14:paraId="12EB65C8" w14:textId="77777777" w:rsidTr="00C046A4">
        <w:tc>
          <w:tcPr>
            <w:tcW w:w="1627" w:type="pct"/>
          </w:tcPr>
          <w:p w14:paraId="25A22349" w14:textId="77777777" w:rsidR="0020597F" w:rsidRPr="00D31193" w:rsidRDefault="0020597F" w:rsidP="003214AE">
            <w:pPr>
              <w:pStyle w:val="a"/>
              <w:tabs>
                <w:tab w:val="clear" w:pos="1080"/>
                <w:tab w:val="left" w:pos="147"/>
                <w:tab w:val="left" w:pos="342"/>
              </w:tabs>
              <w:ind w:left="-24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440" w:type="pct"/>
          </w:tcPr>
          <w:p w14:paraId="58306975" w14:textId="77777777" w:rsidR="0020597F" w:rsidRPr="00D31193" w:rsidRDefault="0020597F" w:rsidP="002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44A8159" w14:textId="7255A36E" w:rsidR="0020597F" w:rsidRPr="00D31193" w:rsidRDefault="007F3D1D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52,405</w:t>
            </w:r>
          </w:p>
        </w:tc>
        <w:tc>
          <w:tcPr>
            <w:tcW w:w="148" w:type="pct"/>
          </w:tcPr>
          <w:p w14:paraId="495116FD" w14:textId="77777777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6EBB1B7" w14:textId="4DA83AF1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61,177</w:t>
            </w:r>
          </w:p>
        </w:tc>
        <w:tc>
          <w:tcPr>
            <w:tcW w:w="148" w:type="pct"/>
          </w:tcPr>
          <w:p w14:paraId="5B0D9019" w14:textId="77777777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25DE806" w14:textId="240CE061" w:rsidR="0020597F" w:rsidRPr="00D31193" w:rsidRDefault="007F3D1D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51,070</w:t>
            </w:r>
          </w:p>
        </w:tc>
        <w:tc>
          <w:tcPr>
            <w:tcW w:w="149" w:type="pct"/>
          </w:tcPr>
          <w:p w14:paraId="579AF8F5" w14:textId="77777777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F4DB37B" w14:textId="6352B778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59,847</w:t>
            </w:r>
          </w:p>
        </w:tc>
      </w:tr>
    </w:tbl>
    <w:p w14:paraId="0C79E2F3" w14:textId="77777777" w:rsidR="0020597F" w:rsidRPr="000C1A03" w:rsidRDefault="0020597F" w:rsidP="002059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CF6C49C" w14:textId="5279AB4B" w:rsidR="004D5CDB" w:rsidRDefault="004D5CDB" w:rsidP="00C046A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สินค้าคงเหลือ</w:t>
      </w:r>
    </w:p>
    <w:p w14:paraId="2FBEA998" w14:textId="77777777" w:rsidR="00695EB5" w:rsidRPr="000C1A03" w:rsidRDefault="00695EB5" w:rsidP="00205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46B3FF9" w14:textId="0B6A322E" w:rsidR="00695EB5" w:rsidRDefault="00695EB5" w:rsidP="00C046A4">
      <w:pPr>
        <w:tabs>
          <w:tab w:val="clear" w:pos="454"/>
          <w:tab w:val="clear" w:pos="680"/>
          <w:tab w:val="clear" w:pos="907"/>
          <w:tab w:val="left" w:pos="900"/>
          <w:tab w:val="left" w:pos="99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695EB5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695EB5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0413CCD5" w14:textId="77777777" w:rsidR="000A0E52" w:rsidRPr="00695EB5" w:rsidRDefault="000A0E52" w:rsidP="00C046A4">
      <w:pPr>
        <w:tabs>
          <w:tab w:val="clear" w:pos="454"/>
          <w:tab w:val="clear" w:pos="680"/>
          <w:tab w:val="clear" w:pos="907"/>
          <w:tab w:val="left" w:pos="900"/>
          <w:tab w:val="left" w:pos="99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67A33080" w14:textId="13C0D855" w:rsidR="0020597F" w:rsidRPr="008D4A81" w:rsidRDefault="0020597F" w:rsidP="00C04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9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F6911">
        <w:rPr>
          <w:rFonts w:ascii="Angsana New" w:hAnsi="Angsana New"/>
          <w:sz w:val="30"/>
          <w:szCs w:val="30"/>
          <w:cs/>
        </w:rPr>
        <w:t>สินค้าคงเหลือ</w:t>
      </w:r>
      <w:r w:rsidRPr="003F6911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3F6911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BF147E">
        <w:rPr>
          <w:rFonts w:ascii="Angsana New" w:hAnsi="Angsana New"/>
          <w:sz w:val="30"/>
          <w:szCs w:val="30"/>
        </w:rPr>
        <w:t xml:space="preserve"> </w:t>
      </w:r>
      <w:r w:rsidRPr="003F6911">
        <w:rPr>
          <w:rFonts w:ascii="Angsana New" w:hAnsi="Angsana New" w:hint="cs"/>
          <w:sz w:val="30"/>
          <w:szCs w:val="30"/>
          <w:cs/>
        </w:rPr>
        <w:t xml:space="preserve">ต้นทุนของสินค้าคำนวณโดยใช้วิธีถัวเฉลี่ยแบบเคลื่อนที่ </w:t>
      </w:r>
      <w:r w:rsidRPr="00414607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414607">
        <w:rPr>
          <w:rFonts w:ascii="Angsana New" w:hAnsi="Angsana New"/>
          <w:sz w:val="30"/>
          <w:szCs w:val="30"/>
        </w:rPr>
        <w:t xml:space="preserve"> </w:t>
      </w:r>
      <w:r w:rsidRPr="00414607">
        <w:rPr>
          <w:rFonts w:ascii="Angsana New" w:hAnsi="Angsana New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F73312" w:rsidRPr="00F73312">
        <w:rPr>
          <w:rFonts w:ascii="Angsana New" w:hAnsi="Angsana New" w:hint="cs"/>
          <w:sz w:val="30"/>
          <w:szCs w:val="30"/>
          <w:cs/>
        </w:rPr>
        <w:t>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251D1C56" w14:textId="68D4D91F" w:rsidR="004D5CDB" w:rsidRPr="000C1A03" w:rsidRDefault="00695EB5" w:rsidP="00205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9"/>
        <w:gridCol w:w="40"/>
        <w:gridCol w:w="696"/>
        <w:gridCol w:w="1170"/>
        <w:gridCol w:w="270"/>
        <w:gridCol w:w="1175"/>
        <w:gridCol w:w="272"/>
        <w:gridCol w:w="1162"/>
        <w:gridCol w:w="285"/>
        <w:gridCol w:w="1041"/>
      </w:tblGrid>
      <w:tr w:rsidR="004D5CDB" w:rsidRPr="00D31193" w14:paraId="17A7729D" w14:textId="77777777" w:rsidTr="00C046A4">
        <w:trPr>
          <w:tblHeader/>
        </w:trPr>
        <w:tc>
          <w:tcPr>
            <w:tcW w:w="1672" w:type="pct"/>
          </w:tcPr>
          <w:p w14:paraId="33CEC16E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401" w:type="pct"/>
            <w:gridSpan w:val="2"/>
          </w:tcPr>
          <w:p w14:paraId="1DDF6F0E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424" w:type="pct"/>
            <w:gridSpan w:val="3"/>
          </w:tcPr>
          <w:p w14:paraId="1FB43A9D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0395A4C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1349F778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97F" w:rsidRPr="00D31193" w14:paraId="478A84EB" w14:textId="77777777" w:rsidTr="00C046A4">
        <w:trPr>
          <w:trHeight w:val="434"/>
          <w:tblHeader/>
        </w:trPr>
        <w:tc>
          <w:tcPr>
            <w:tcW w:w="1672" w:type="pct"/>
          </w:tcPr>
          <w:p w14:paraId="0DE4B779" w14:textId="77777777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01" w:type="pct"/>
            <w:gridSpan w:val="2"/>
          </w:tcPr>
          <w:p w14:paraId="1A5F468B" w14:textId="77777777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4221511" w14:textId="6D807DCC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A8F0D76" w14:textId="77777777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1D042B01" w14:textId="09D288AD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43F2959D" w14:textId="77777777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4C62701E" w14:textId="51B59CE4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5" w:type="pct"/>
          </w:tcPr>
          <w:p w14:paraId="7773FEB2" w14:textId="77777777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37FEDDAA" w14:textId="1706513E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D5CDB" w:rsidRPr="00D31193" w14:paraId="5695DE01" w14:textId="77777777" w:rsidTr="00C046A4">
        <w:trPr>
          <w:trHeight w:val="434"/>
          <w:tblHeader/>
        </w:trPr>
        <w:tc>
          <w:tcPr>
            <w:tcW w:w="1672" w:type="pct"/>
          </w:tcPr>
          <w:p w14:paraId="281A141F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01" w:type="pct"/>
            <w:gridSpan w:val="2"/>
          </w:tcPr>
          <w:p w14:paraId="0B82C08F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28" w:type="pct"/>
            <w:gridSpan w:val="7"/>
          </w:tcPr>
          <w:p w14:paraId="3221D284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0597F" w:rsidRPr="00D31193" w14:paraId="1F92B91F" w14:textId="77777777" w:rsidTr="00C046A4">
        <w:tc>
          <w:tcPr>
            <w:tcW w:w="1672" w:type="pct"/>
          </w:tcPr>
          <w:p w14:paraId="4E72B437" w14:textId="77777777" w:rsidR="0020597F" w:rsidRPr="00D31193" w:rsidRDefault="0020597F" w:rsidP="0020597F">
            <w:pPr>
              <w:ind w:left="4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01" w:type="pct"/>
            <w:gridSpan w:val="2"/>
          </w:tcPr>
          <w:p w14:paraId="21787261" w14:textId="77777777" w:rsidR="0020597F" w:rsidRPr="00D31193" w:rsidRDefault="0020597F" w:rsidP="002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4C8C942" w14:textId="3C8C7A7A" w:rsidR="0020597F" w:rsidRPr="00D31193" w:rsidRDefault="007F3D1D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128,700</w:t>
            </w:r>
          </w:p>
        </w:tc>
        <w:tc>
          <w:tcPr>
            <w:tcW w:w="147" w:type="pct"/>
          </w:tcPr>
          <w:p w14:paraId="45DDB088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64CA3D27" w14:textId="6718001D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158,995</w:t>
            </w:r>
          </w:p>
        </w:tc>
        <w:tc>
          <w:tcPr>
            <w:tcW w:w="148" w:type="pct"/>
          </w:tcPr>
          <w:p w14:paraId="3D98E2A6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2D3BE035" w14:textId="0E56591B" w:rsidR="0020597F" w:rsidRPr="00D31193" w:rsidRDefault="00863803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124,983</w:t>
            </w:r>
          </w:p>
        </w:tc>
        <w:tc>
          <w:tcPr>
            <w:tcW w:w="155" w:type="pct"/>
          </w:tcPr>
          <w:p w14:paraId="6D152C4A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</w:tcPr>
          <w:p w14:paraId="60510752" w14:textId="1A539719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144,775</w:t>
            </w:r>
          </w:p>
        </w:tc>
      </w:tr>
      <w:tr w:rsidR="0020597F" w:rsidRPr="00D31193" w14:paraId="4588BAEF" w14:textId="77777777" w:rsidTr="00C046A4">
        <w:tc>
          <w:tcPr>
            <w:tcW w:w="1672" w:type="pct"/>
          </w:tcPr>
          <w:p w14:paraId="5AD4960E" w14:textId="77777777" w:rsidR="0020597F" w:rsidRPr="00D31193" w:rsidRDefault="0020597F" w:rsidP="0020597F">
            <w:pPr>
              <w:ind w:left="4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ซื้อมา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401" w:type="pct"/>
            <w:gridSpan w:val="2"/>
          </w:tcPr>
          <w:p w14:paraId="288D6EFB" w14:textId="77777777" w:rsidR="0020597F" w:rsidRPr="00D31193" w:rsidRDefault="0020597F" w:rsidP="002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4E74922" w14:textId="62EC8662" w:rsidR="0020597F" w:rsidRPr="00D31193" w:rsidRDefault="007F3D1D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39,598</w:t>
            </w:r>
          </w:p>
        </w:tc>
        <w:tc>
          <w:tcPr>
            <w:tcW w:w="147" w:type="pct"/>
          </w:tcPr>
          <w:p w14:paraId="47ED6ECC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7AC072F4" w14:textId="28E05010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12,536</w:t>
            </w:r>
          </w:p>
        </w:tc>
        <w:tc>
          <w:tcPr>
            <w:tcW w:w="148" w:type="pct"/>
          </w:tcPr>
          <w:p w14:paraId="4406FB98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5AEEC0EC" w14:textId="51856A24" w:rsidR="0020597F" w:rsidRPr="00D31193" w:rsidRDefault="00863803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39,272</w:t>
            </w:r>
          </w:p>
        </w:tc>
        <w:tc>
          <w:tcPr>
            <w:tcW w:w="155" w:type="pct"/>
          </w:tcPr>
          <w:p w14:paraId="146BFB3F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</w:tcPr>
          <w:p w14:paraId="0D926DBE" w14:textId="6D4F2B2B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12,536</w:t>
            </w:r>
          </w:p>
        </w:tc>
      </w:tr>
      <w:tr w:rsidR="0020597F" w:rsidRPr="00D31193" w14:paraId="61ECC678" w14:textId="77777777" w:rsidTr="00C046A4">
        <w:tc>
          <w:tcPr>
            <w:tcW w:w="1672" w:type="pct"/>
          </w:tcPr>
          <w:p w14:paraId="29784369" w14:textId="77777777" w:rsidR="0020597F" w:rsidRPr="00D31193" w:rsidRDefault="0020597F" w:rsidP="0020597F">
            <w:pPr>
              <w:ind w:left="4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401" w:type="pct"/>
            <w:gridSpan w:val="2"/>
          </w:tcPr>
          <w:p w14:paraId="05BECBCB" w14:textId="77777777" w:rsidR="0020597F" w:rsidRPr="00D31193" w:rsidRDefault="0020597F" w:rsidP="002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39CEA84" w14:textId="0E1B859B" w:rsidR="0020597F" w:rsidRPr="00D31193" w:rsidRDefault="007F3D1D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96,428</w:t>
            </w:r>
          </w:p>
        </w:tc>
        <w:tc>
          <w:tcPr>
            <w:tcW w:w="147" w:type="pct"/>
          </w:tcPr>
          <w:p w14:paraId="35DD6D2C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0AB1F2B3" w14:textId="15F94E30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107,763</w:t>
            </w:r>
          </w:p>
        </w:tc>
        <w:tc>
          <w:tcPr>
            <w:tcW w:w="148" w:type="pct"/>
          </w:tcPr>
          <w:p w14:paraId="67B87BF7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2B78A2C0" w14:textId="33720AD9" w:rsidR="0020597F" w:rsidRPr="00D31193" w:rsidRDefault="00863803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96,428</w:t>
            </w:r>
          </w:p>
        </w:tc>
        <w:tc>
          <w:tcPr>
            <w:tcW w:w="155" w:type="pct"/>
          </w:tcPr>
          <w:p w14:paraId="4E08686E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</w:tcPr>
          <w:p w14:paraId="339B2525" w14:textId="2DDC0C8F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107,763</w:t>
            </w:r>
          </w:p>
        </w:tc>
      </w:tr>
      <w:tr w:rsidR="0020597F" w:rsidRPr="00D31193" w14:paraId="34AFEA3B" w14:textId="77777777" w:rsidTr="00C046A4">
        <w:tc>
          <w:tcPr>
            <w:tcW w:w="1672" w:type="pct"/>
            <w:vAlign w:val="bottom"/>
          </w:tcPr>
          <w:p w14:paraId="5386D51D" w14:textId="77777777" w:rsidR="0020597F" w:rsidRPr="00D31193" w:rsidRDefault="0020597F" w:rsidP="0020597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401" w:type="pct"/>
            <w:gridSpan w:val="2"/>
          </w:tcPr>
          <w:p w14:paraId="76AAAC79" w14:textId="77777777" w:rsidR="0020597F" w:rsidRPr="00D31193" w:rsidRDefault="0020597F" w:rsidP="002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CA7903A" w14:textId="1AF82E95" w:rsidR="0020597F" w:rsidRPr="00D31193" w:rsidRDefault="007F3D1D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73,032</w:t>
            </w:r>
          </w:p>
        </w:tc>
        <w:tc>
          <w:tcPr>
            <w:tcW w:w="147" w:type="pct"/>
          </w:tcPr>
          <w:p w14:paraId="1354B4B3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33A4F046" w14:textId="689B5D66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63,796</w:t>
            </w:r>
          </w:p>
        </w:tc>
        <w:tc>
          <w:tcPr>
            <w:tcW w:w="148" w:type="pct"/>
          </w:tcPr>
          <w:p w14:paraId="59A27E93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49DEC2BD" w14:textId="6F9FD3B0" w:rsidR="0020597F" w:rsidRPr="00D31193" w:rsidRDefault="00863803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73,032</w:t>
            </w:r>
          </w:p>
        </w:tc>
        <w:tc>
          <w:tcPr>
            <w:tcW w:w="155" w:type="pct"/>
          </w:tcPr>
          <w:p w14:paraId="01E1B7BD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</w:tcPr>
          <w:p w14:paraId="4B52706D" w14:textId="73945E8D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63,796</w:t>
            </w:r>
          </w:p>
        </w:tc>
      </w:tr>
      <w:tr w:rsidR="0020597F" w:rsidRPr="00D31193" w14:paraId="2CED26B6" w14:textId="77777777" w:rsidTr="00C046A4">
        <w:tc>
          <w:tcPr>
            <w:tcW w:w="1672" w:type="pct"/>
            <w:vAlign w:val="bottom"/>
          </w:tcPr>
          <w:p w14:paraId="5BB9A1BD" w14:textId="77777777" w:rsidR="0020597F" w:rsidRPr="00D31193" w:rsidDel="00D60FB5" w:rsidRDefault="0020597F" w:rsidP="0020597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01" w:type="pct"/>
            <w:gridSpan w:val="2"/>
          </w:tcPr>
          <w:p w14:paraId="7B7EB45C" w14:textId="77777777" w:rsidR="0020597F" w:rsidRPr="00D31193" w:rsidRDefault="0020597F" w:rsidP="002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46DA326B" w14:textId="74660813" w:rsidR="0020597F" w:rsidRPr="00D31193" w:rsidRDefault="007F3D1D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392,174</w:t>
            </w:r>
          </w:p>
        </w:tc>
        <w:tc>
          <w:tcPr>
            <w:tcW w:w="147" w:type="pct"/>
          </w:tcPr>
          <w:p w14:paraId="3BCD1C98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CED85F" w14:textId="5DD896AB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290,594</w:t>
            </w:r>
          </w:p>
        </w:tc>
        <w:tc>
          <w:tcPr>
            <w:tcW w:w="148" w:type="pct"/>
          </w:tcPr>
          <w:p w14:paraId="084F9699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70511624" w14:textId="085D2748" w:rsidR="0020597F" w:rsidRPr="00D31193" w:rsidRDefault="00863803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388,603</w:t>
            </w:r>
          </w:p>
        </w:tc>
        <w:tc>
          <w:tcPr>
            <w:tcW w:w="155" w:type="pct"/>
          </w:tcPr>
          <w:p w14:paraId="71CB4382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</w:tcPr>
          <w:p w14:paraId="1DE9C9BD" w14:textId="6E1FA273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287,350</w:t>
            </w:r>
          </w:p>
        </w:tc>
      </w:tr>
      <w:tr w:rsidR="0020597F" w:rsidRPr="00D31193" w14:paraId="160E21BB" w14:textId="77777777" w:rsidTr="00C046A4">
        <w:tc>
          <w:tcPr>
            <w:tcW w:w="1672" w:type="pct"/>
            <w:vAlign w:val="bottom"/>
          </w:tcPr>
          <w:p w14:paraId="20F2DFCC" w14:textId="77777777" w:rsidR="0020597F" w:rsidRPr="00D31193" w:rsidDel="00D60FB5" w:rsidRDefault="0020597F" w:rsidP="00C046A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401" w:type="pct"/>
            <w:gridSpan w:val="2"/>
          </w:tcPr>
          <w:p w14:paraId="20805A1F" w14:textId="77777777" w:rsidR="0020597F" w:rsidRPr="00D31193" w:rsidRDefault="0020597F" w:rsidP="002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70E15E6" w14:textId="38B27453" w:rsidR="0020597F" w:rsidRPr="00D31193" w:rsidRDefault="007F3D1D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67,267</w:t>
            </w:r>
          </w:p>
        </w:tc>
        <w:tc>
          <w:tcPr>
            <w:tcW w:w="147" w:type="pct"/>
          </w:tcPr>
          <w:p w14:paraId="726B130F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10C7260E" w14:textId="2E8E62CC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72,407</w:t>
            </w:r>
          </w:p>
        </w:tc>
        <w:tc>
          <w:tcPr>
            <w:tcW w:w="148" w:type="pct"/>
          </w:tcPr>
          <w:p w14:paraId="430BA773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3123C1BE" w14:textId="658A97E9" w:rsidR="0020597F" w:rsidRPr="00D31193" w:rsidRDefault="00863803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65,049</w:t>
            </w:r>
          </w:p>
        </w:tc>
        <w:tc>
          <w:tcPr>
            <w:tcW w:w="155" w:type="pct"/>
          </w:tcPr>
          <w:p w14:paraId="43CC5D21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</w:tcPr>
          <w:p w14:paraId="121DA34B" w14:textId="2220A758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70,599</w:t>
            </w:r>
          </w:p>
        </w:tc>
      </w:tr>
      <w:tr w:rsidR="0020597F" w:rsidRPr="00D31193" w14:paraId="56C0E2BE" w14:textId="77777777" w:rsidTr="00C046A4">
        <w:tc>
          <w:tcPr>
            <w:tcW w:w="1672" w:type="pct"/>
            <w:vAlign w:val="bottom"/>
          </w:tcPr>
          <w:p w14:paraId="3730C03A" w14:textId="77777777" w:rsidR="0020597F" w:rsidRPr="00D31193" w:rsidDel="00D60FB5" w:rsidRDefault="0020597F" w:rsidP="00C046A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401" w:type="pct"/>
            <w:gridSpan w:val="2"/>
          </w:tcPr>
          <w:p w14:paraId="644B3ADF" w14:textId="77777777" w:rsidR="0020597F" w:rsidRPr="00D31193" w:rsidRDefault="0020597F" w:rsidP="002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51E79FE" w14:textId="03462FD0" w:rsidR="0020597F" w:rsidRPr="00D31193" w:rsidRDefault="007F3D1D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43,6</w:t>
            </w:r>
            <w:r w:rsidR="0034214F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47" w:type="pct"/>
          </w:tcPr>
          <w:p w14:paraId="6D3ADE36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066BAEC3" w14:textId="35D5CEC3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16,196</w:t>
            </w:r>
          </w:p>
        </w:tc>
        <w:tc>
          <w:tcPr>
            <w:tcW w:w="148" w:type="pct"/>
          </w:tcPr>
          <w:p w14:paraId="6C1C2D1A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FFB3C7A" w14:textId="58D232C3" w:rsidR="0020597F" w:rsidRPr="00D31193" w:rsidRDefault="00863803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43,649</w:t>
            </w:r>
          </w:p>
        </w:tc>
        <w:tc>
          <w:tcPr>
            <w:tcW w:w="155" w:type="pct"/>
          </w:tcPr>
          <w:p w14:paraId="344BDBE1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D3F0C1F" w14:textId="4C0892DE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16,196</w:t>
            </w:r>
          </w:p>
        </w:tc>
      </w:tr>
      <w:tr w:rsidR="0020597F" w:rsidRPr="00D31193" w14:paraId="2A2920E9" w14:textId="77777777" w:rsidTr="00C046A4">
        <w:tc>
          <w:tcPr>
            <w:tcW w:w="1672" w:type="pct"/>
            <w:vAlign w:val="bottom"/>
          </w:tcPr>
          <w:p w14:paraId="40C778ED" w14:textId="77F7645B" w:rsidR="00BF147E" w:rsidRPr="00D31193" w:rsidRDefault="00BF147E" w:rsidP="000C1A03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" w:type="pct"/>
            <w:gridSpan w:val="2"/>
          </w:tcPr>
          <w:p w14:paraId="3F76F723" w14:textId="77777777" w:rsidR="0020597F" w:rsidRPr="00D31193" w:rsidRDefault="0020597F" w:rsidP="002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51F3C7CA" w14:textId="65FAFC5F" w:rsidR="0020597F" w:rsidRPr="00D31193" w:rsidRDefault="00863803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840,848</w:t>
            </w:r>
          </w:p>
        </w:tc>
        <w:tc>
          <w:tcPr>
            <w:tcW w:w="147" w:type="pct"/>
          </w:tcPr>
          <w:p w14:paraId="10447491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2D388C89" w14:textId="0524CE83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722,287</w:t>
            </w:r>
          </w:p>
        </w:tc>
        <w:tc>
          <w:tcPr>
            <w:tcW w:w="148" w:type="pct"/>
          </w:tcPr>
          <w:p w14:paraId="6D741D89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1A9E12B3" w14:textId="1E6BAC90" w:rsidR="0020597F" w:rsidRPr="00D31193" w:rsidRDefault="00863803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831,016</w:t>
            </w:r>
          </w:p>
        </w:tc>
        <w:tc>
          <w:tcPr>
            <w:tcW w:w="155" w:type="pct"/>
          </w:tcPr>
          <w:p w14:paraId="3D400F4E" w14:textId="77777777" w:rsidR="0020597F" w:rsidRPr="00D31193" w:rsidRDefault="0020597F" w:rsidP="002059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5D97F89A" w14:textId="4ABBD3D8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703,015</w:t>
            </w:r>
          </w:p>
        </w:tc>
      </w:tr>
      <w:tr w:rsidR="0020597F" w:rsidRPr="00D31193" w14:paraId="24E85181" w14:textId="77777777" w:rsidTr="00C046A4">
        <w:tc>
          <w:tcPr>
            <w:tcW w:w="1672" w:type="pct"/>
            <w:vAlign w:val="bottom"/>
          </w:tcPr>
          <w:p w14:paraId="06E052E1" w14:textId="77777777" w:rsidR="0020597F" w:rsidRPr="00D31193" w:rsidRDefault="0020597F" w:rsidP="002059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0" w:hanging="10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ค่าเผื่อสินค้ามูลค่าลดลง</w:t>
            </w:r>
          </w:p>
        </w:tc>
        <w:tc>
          <w:tcPr>
            <w:tcW w:w="401" w:type="pct"/>
            <w:gridSpan w:val="2"/>
          </w:tcPr>
          <w:p w14:paraId="66D8391C" w14:textId="77777777" w:rsidR="0020597F" w:rsidRPr="00D31193" w:rsidRDefault="0020597F" w:rsidP="002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1013C9EE" w14:textId="152D1D8B" w:rsidR="0020597F" w:rsidRPr="00D31193" w:rsidRDefault="00863803" w:rsidP="00ED0E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(26,301)</w:t>
            </w:r>
          </w:p>
        </w:tc>
        <w:tc>
          <w:tcPr>
            <w:tcW w:w="147" w:type="pct"/>
          </w:tcPr>
          <w:p w14:paraId="6236725F" w14:textId="77777777" w:rsidR="0020597F" w:rsidRPr="00D31193" w:rsidRDefault="0020597F" w:rsidP="002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5DCE8837" w14:textId="29EF4248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(20,450)</w:t>
            </w:r>
          </w:p>
        </w:tc>
        <w:tc>
          <w:tcPr>
            <w:tcW w:w="148" w:type="pct"/>
          </w:tcPr>
          <w:p w14:paraId="574CA0C9" w14:textId="77777777" w:rsidR="0020597F" w:rsidRPr="00D31193" w:rsidRDefault="0020597F" w:rsidP="002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1C1340F" w14:textId="5573C0ED" w:rsidR="0020597F" w:rsidRPr="00D31193" w:rsidRDefault="00863803" w:rsidP="00A40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(25,206)</w:t>
            </w:r>
          </w:p>
        </w:tc>
        <w:tc>
          <w:tcPr>
            <w:tcW w:w="155" w:type="pct"/>
          </w:tcPr>
          <w:p w14:paraId="5BF6F2A6" w14:textId="77777777" w:rsidR="0020597F" w:rsidRPr="00D31193" w:rsidRDefault="0020597F" w:rsidP="0020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BC7A3EC" w14:textId="44DF4953" w:rsidR="0020597F" w:rsidRPr="00D31193" w:rsidRDefault="0020597F" w:rsidP="00205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(18,855)</w:t>
            </w:r>
          </w:p>
        </w:tc>
      </w:tr>
      <w:tr w:rsidR="001411B1" w:rsidRPr="00D31193" w14:paraId="3E72F4AC" w14:textId="77777777" w:rsidTr="00C046A4">
        <w:tc>
          <w:tcPr>
            <w:tcW w:w="1672" w:type="pct"/>
          </w:tcPr>
          <w:p w14:paraId="7F8B8140" w14:textId="77777777" w:rsidR="001411B1" w:rsidRPr="00D31193" w:rsidRDefault="001411B1" w:rsidP="001411B1">
            <w:pPr>
              <w:pStyle w:val="a"/>
              <w:tabs>
                <w:tab w:val="clear" w:pos="1080"/>
                <w:tab w:val="left" w:pos="342"/>
              </w:tabs>
              <w:ind w:left="140" w:hanging="100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401" w:type="pct"/>
            <w:gridSpan w:val="2"/>
          </w:tcPr>
          <w:p w14:paraId="25EA67B7" w14:textId="77777777" w:rsidR="001411B1" w:rsidRPr="00D31193" w:rsidRDefault="001411B1" w:rsidP="0014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C99ADE0" w14:textId="42709C68" w:rsidR="001411B1" w:rsidRPr="00D31193" w:rsidRDefault="00863803" w:rsidP="00ED0E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814,547</w:t>
            </w:r>
          </w:p>
        </w:tc>
        <w:tc>
          <w:tcPr>
            <w:tcW w:w="147" w:type="pct"/>
          </w:tcPr>
          <w:p w14:paraId="1EB02E6A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7F14949" w14:textId="6B5898D4" w:rsidR="001411B1" w:rsidRPr="00D31193" w:rsidRDefault="00351EA2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701,837</w:t>
            </w:r>
          </w:p>
        </w:tc>
        <w:tc>
          <w:tcPr>
            <w:tcW w:w="148" w:type="pct"/>
          </w:tcPr>
          <w:p w14:paraId="2E9558E0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327F5DAC" w14:textId="1F615721" w:rsidR="001411B1" w:rsidRPr="00D31193" w:rsidRDefault="00863803" w:rsidP="00A40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805,810</w:t>
            </w:r>
          </w:p>
        </w:tc>
        <w:tc>
          <w:tcPr>
            <w:tcW w:w="155" w:type="pct"/>
          </w:tcPr>
          <w:p w14:paraId="5B395039" w14:textId="77777777" w:rsidR="001411B1" w:rsidRPr="00D31193" w:rsidRDefault="001411B1" w:rsidP="001411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26"/>
              </w:tabs>
              <w:spacing w:line="240" w:lineRule="auto"/>
              <w:ind w:right="-8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0C77226" w14:textId="069631E6" w:rsidR="001411B1" w:rsidRPr="00D31193" w:rsidRDefault="00351EA2" w:rsidP="0014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684,160</w:t>
            </w:r>
          </w:p>
        </w:tc>
      </w:tr>
      <w:tr w:rsidR="00C80163" w:rsidRPr="00D31193" w14:paraId="3B779CDC" w14:textId="77777777" w:rsidTr="00C046A4">
        <w:tc>
          <w:tcPr>
            <w:tcW w:w="2072" w:type="pct"/>
            <w:gridSpan w:val="3"/>
          </w:tcPr>
          <w:p w14:paraId="65E230D6" w14:textId="77777777" w:rsidR="00695EB5" w:rsidRDefault="00C80163" w:rsidP="00C8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</w:pPr>
            <w:r w:rsidRPr="00D31193">
              <w:br w:type="page"/>
            </w:r>
          </w:p>
          <w:p w14:paraId="6BA6CE21" w14:textId="489A6359" w:rsidR="00C80163" w:rsidRPr="00D31193" w:rsidRDefault="00C80163" w:rsidP="00C8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="Angsana New" w:hAnsi="Angsana New"/>
                <w:b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375D9BFA" w14:textId="7FDC9A32" w:rsidR="00C80163" w:rsidRPr="00D31193" w:rsidRDefault="00C80163" w:rsidP="00C8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D31193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637" w:type="pct"/>
          </w:tcPr>
          <w:p w14:paraId="1D35A714" w14:textId="77777777" w:rsidR="00C80163" w:rsidRPr="00D31193" w:rsidRDefault="00C80163" w:rsidP="00C8016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2E577B44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6D20A0BD" w14:textId="77777777" w:rsidR="00C80163" w:rsidRPr="00D31193" w:rsidRDefault="00C80163" w:rsidP="00C80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17C365FA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3E2BF047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" w:type="pct"/>
          </w:tcPr>
          <w:p w14:paraId="36ADA012" w14:textId="77777777" w:rsidR="00C80163" w:rsidRPr="00D31193" w:rsidRDefault="00C80163" w:rsidP="00C80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</w:tcPr>
          <w:p w14:paraId="3DE2A8EF" w14:textId="77777777" w:rsidR="00C80163" w:rsidRPr="00D31193" w:rsidRDefault="00C80163" w:rsidP="00C801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C80163" w:rsidRPr="00D31193" w14:paraId="6D92162A" w14:textId="77777777" w:rsidTr="00C046A4">
        <w:tc>
          <w:tcPr>
            <w:tcW w:w="2072" w:type="pct"/>
            <w:gridSpan w:val="3"/>
          </w:tcPr>
          <w:p w14:paraId="76C97B0F" w14:textId="191E3B60" w:rsidR="00C80163" w:rsidRPr="00D31193" w:rsidRDefault="00C80163" w:rsidP="007E08B1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37" w:type="pct"/>
          </w:tcPr>
          <w:p w14:paraId="2A82F82B" w14:textId="58F37E07" w:rsidR="00C80163" w:rsidRPr="00D31193" w:rsidRDefault="00863803" w:rsidP="00403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3,087,711</w:t>
            </w:r>
          </w:p>
        </w:tc>
        <w:tc>
          <w:tcPr>
            <w:tcW w:w="147" w:type="pct"/>
          </w:tcPr>
          <w:p w14:paraId="7D775E10" w14:textId="77777777" w:rsidR="00C80163" w:rsidRPr="00D31193" w:rsidRDefault="00C80163" w:rsidP="00863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9"/>
              </w:tabs>
              <w:spacing w:after="0"/>
              <w:ind w:right="-17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676080D9" w14:textId="7C75F6C6" w:rsidR="00C80163" w:rsidRPr="00D31193" w:rsidRDefault="004031D6" w:rsidP="00403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351EA2" w:rsidRPr="00D31193">
              <w:rPr>
                <w:rFonts w:ascii="Angsana New" w:hAnsi="Angsana New"/>
                <w:color w:val="000000"/>
                <w:sz w:val="30"/>
                <w:szCs w:val="30"/>
              </w:rPr>
              <w:t>2,</w:t>
            </w:r>
            <w:r w:rsidR="00351EA2">
              <w:rPr>
                <w:rFonts w:ascii="Angsana New" w:hAnsi="Angsana New"/>
                <w:sz w:val="30"/>
                <w:szCs w:val="30"/>
              </w:rPr>
              <w:t>801,483</w:t>
            </w:r>
          </w:p>
        </w:tc>
        <w:tc>
          <w:tcPr>
            <w:tcW w:w="148" w:type="pct"/>
          </w:tcPr>
          <w:p w14:paraId="7C3BFA8B" w14:textId="77777777" w:rsidR="00C80163" w:rsidRPr="00D31193" w:rsidRDefault="00C80163" w:rsidP="00863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9"/>
              </w:tabs>
              <w:spacing w:after="0" w:line="240" w:lineRule="auto"/>
              <w:ind w:right="-17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24078E0D" w14:textId="55631FDF" w:rsidR="00C80163" w:rsidRPr="00D31193" w:rsidRDefault="00863803" w:rsidP="00A40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3,102,143</w:t>
            </w:r>
          </w:p>
        </w:tc>
        <w:tc>
          <w:tcPr>
            <w:tcW w:w="155" w:type="pct"/>
          </w:tcPr>
          <w:p w14:paraId="50E13D66" w14:textId="77777777" w:rsidR="00C80163" w:rsidRPr="00D31193" w:rsidRDefault="00C80163" w:rsidP="00863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9"/>
              </w:tabs>
              <w:spacing w:after="0"/>
              <w:ind w:right="-17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</w:tcPr>
          <w:p w14:paraId="6BFD4021" w14:textId="6779A1BE" w:rsidR="00C80163" w:rsidRPr="00D31193" w:rsidRDefault="00351EA2" w:rsidP="00403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2,819,984</w:t>
            </w:r>
          </w:p>
        </w:tc>
      </w:tr>
      <w:tr w:rsidR="00C80163" w:rsidRPr="00D31193" w14:paraId="15A672D2" w14:textId="77777777" w:rsidTr="00C046A4">
        <w:tc>
          <w:tcPr>
            <w:tcW w:w="2072" w:type="pct"/>
            <w:gridSpan w:val="3"/>
          </w:tcPr>
          <w:p w14:paraId="186943EB" w14:textId="77777777" w:rsidR="00C80163" w:rsidRPr="00D31193" w:rsidRDefault="00C80163" w:rsidP="007E08B1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</w:tc>
        <w:tc>
          <w:tcPr>
            <w:tcW w:w="637" w:type="pct"/>
          </w:tcPr>
          <w:p w14:paraId="195F4F30" w14:textId="77777777" w:rsidR="00C80163" w:rsidRPr="00D31193" w:rsidRDefault="00C80163" w:rsidP="008638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9"/>
              </w:tabs>
              <w:spacing w:line="240" w:lineRule="auto"/>
              <w:ind w:right="-171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6D9C7B" w14:textId="77777777" w:rsidR="00C80163" w:rsidRPr="00D31193" w:rsidRDefault="00C80163" w:rsidP="00863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9"/>
              </w:tabs>
              <w:spacing w:after="0"/>
              <w:ind w:right="-17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201915CB" w14:textId="77777777" w:rsidR="00C80163" w:rsidRPr="00D31193" w:rsidRDefault="00C80163" w:rsidP="008638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9"/>
              </w:tabs>
              <w:spacing w:line="240" w:lineRule="auto"/>
              <w:ind w:right="-171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65D101" w14:textId="77777777" w:rsidR="00C80163" w:rsidRPr="00D31193" w:rsidRDefault="00C80163" w:rsidP="00863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9"/>
              </w:tabs>
              <w:spacing w:after="0" w:line="240" w:lineRule="auto"/>
              <w:ind w:right="-17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460FFF69" w14:textId="77777777" w:rsidR="00C80163" w:rsidRPr="00D31193" w:rsidRDefault="00C80163" w:rsidP="008638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49"/>
              </w:tabs>
              <w:spacing w:line="240" w:lineRule="auto"/>
              <w:ind w:right="-171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55" w:type="pct"/>
          </w:tcPr>
          <w:p w14:paraId="6EC63649" w14:textId="77777777" w:rsidR="00C80163" w:rsidRPr="00D31193" w:rsidRDefault="00C80163" w:rsidP="00863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9"/>
              </w:tabs>
              <w:spacing w:after="0"/>
              <w:ind w:right="-17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</w:tcPr>
          <w:p w14:paraId="451D71E0" w14:textId="77777777" w:rsidR="00C80163" w:rsidRPr="00D31193" w:rsidRDefault="00C80163" w:rsidP="008638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49"/>
              </w:tabs>
              <w:spacing w:line="240" w:lineRule="auto"/>
              <w:ind w:right="-171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C80163" w:rsidRPr="00D31193" w14:paraId="02D99732" w14:textId="77777777" w:rsidTr="00C046A4">
        <w:tc>
          <w:tcPr>
            <w:tcW w:w="2072" w:type="pct"/>
            <w:gridSpan w:val="3"/>
          </w:tcPr>
          <w:p w14:paraId="2D8FB0F7" w14:textId="0496AB1C" w:rsidR="00C80163" w:rsidRPr="00D31193" w:rsidRDefault="00C80163" w:rsidP="00C8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637" w:type="pct"/>
          </w:tcPr>
          <w:p w14:paraId="7C84C2ED" w14:textId="20C03E1E" w:rsidR="00C80163" w:rsidRPr="00D31193" w:rsidRDefault="00ED0E53" w:rsidP="00ED0E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vAlign w:val="center"/>
          </w:tcPr>
          <w:p w14:paraId="0C36FE14" w14:textId="77777777" w:rsidR="00C80163" w:rsidRPr="00D31193" w:rsidRDefault="00C80163" w:rsidP="00863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9"/>
              </w:tabs>
              <w:spacing w:after="0"/>
              <w:ind w:right="-17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34BE0209" w14:textId="07050C4A" w:rsidR="00C80163" w:rsidRPr="00D31193" w:rsidRDefault="00351EA2" w:rsidP="00B7600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860D2A8" w14:textId="77777777" w:rsidR="00C80163" w:rsidRPr="00D31193" w:rsidRDefault="00C80163" w:rsidP="00863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9"/>
              </w:tabs>
              <w:spacing w:after="0" w:line="240" w:lineRule="auto"/>
              <w:ind w:right="-17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357E6A7F" w14:textId="5E4B4556" w:rsidR="00C80163" w:rsidRPr="00D31193" w:rsidRDefault="00C046A4" w:rsidP="00A40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right="-2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55" w:type="pct"/>
          </w:tcPr>
          <w:p w14:paraId="4DC86087" w14:textId="77777777" w:rsidR="00C80163" w:rsidRPr="00D31193" w:rsidRDefault="00C80163" w:rsidP="00863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9"/>
              </w:tabs>
              <w:spacing w:after="0"/>
              <w:ind w:right="-17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</w:tcPr>
          <w:p w14:paraId="1B2C0572" w14:textId="77777777" w:rsidR="00C80163" w:rsidRPr="00D31193" w:rsidRDefault="00C80163" w:rsidP="00C04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046A4" w:rsidRPr="00D31193" w14:paraId="22AC1D7A" w14:textId="77777777" w:rsidTr="00C046A4">
        <w:tc>
          <w:tcPr>
            <w:tcW w:w="1694" w:type="pct"/>
            <w:gridSpan w:val="2"/>
          </w:tcPr>
          <w:p w14:paraId="708A1627" w14:textId="77777777" w:rsidR="00C046A4" w:rsidRPr="00D31193" w:rsidRDefault="00C046A4" w:rsidP="00C046A4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2" w:hanging="180"/>
              <w:rPr>
                <w:rFonts w:ascii="Angsana New" w:hAnsi="Angsana New"/>
                <w:b/>
                <w:bCs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379" w:type="pct"/>
          </w:tcPr>
          <w:p w14:paraId="7C80D0D3" w14:textId="77777777" w:rsidR="00C046A4" w:rsidRPr="00D31193" w:rsidRDefault="00C046A4" w:rsidP="00C04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4D82CC1" w14:textId="37C5BD32" w:rsidR="00C046A4" w:rsidRPr="00D31193" w:rsidRDefault="00C046A4" w:rsidP="00C04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(45</w:t>
            </w:r>
            <w:r w:rsidR="00ED0E5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439DCEE" w14:textId="77777777" w:rsidR="00C046A4" w:rsidRPr="00D31193" w:rsidRDefault="00C046A4" w:rsidP="00C04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right="-5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ADD50D4" w14:textId="4030830C" w:rsidR="00C046A4" w:rsidRPr="00D31193" w:rsidRDefault="00C046A4" w:rsidP="00C04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(1,885)</w:t>
            </w:r>
          </w:p>
        </w:tc>
        <w:tc>
          <w:tcPr>
            <w:tcW w:w="148" w:type="pct"/>
          </w:tcPr>
          <w:p w14:paraId="7772C1F5" w14:textId="77777777" w:rsidR="00C046A4" w:rsidRPr="00D31193" w:rsidRDefault="00C046A4" w:rsidP="00C04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887D842" w14:textId="3F82A9D6" w:rsidR="00C046A4" w:rsidRPr="00D31193" w:rsidRDefault="00C046A4" w:rsidP="00A40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E800004" w14:textId="77777777" w:rsidR="00C046A4" w:rsidRPr="00D31193" w:rsidRDefault="00C046A4" w:rsidP="00C04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F8D8173" w14:textId="2ED65E04" w:rsidR="00C046A4" w:rsidRPr="00D31193" w:rsidRDefault="00C046A4" w:rsidP="00C04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8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D31193">
              <w:rPr>
                <w:rFonts w:ascii="Angsana New" w:hAnsi="Angsana New"/>
                <w:sz w:val="30"/>
                <w:szCs w:val="30"/>
              </w:rPr>
              <w:t>(757)</w:t>
            </w:r>
          </w:p>
        </w:tc>
      </w:tr>
      <w:tr w:rsidR="00C046A4" w:rsidRPr="00D31193" w14:paraId="28E1D37F" w14:textId="77777777" w:rsidTr="00C046A4">
        <w:tc>
          <w:tcPr>
            <w:tcW w:w="1694" w:type="pct"/>
            <w:gridSpan w:val="2"/>
          </w:tcPr>
          <w:p w14:paraId="3FF39F2C" w14:textId="77777777" w:rsidR="00C046A4" w:rsidRPr="00D31193" w:rsidRDefault="00C046A4" w:rsidP="00C046A4">
            <w:pPr>
              <w:pStyle w:val="a"/>
              <w:tabs>
                <w:tab w:val="clear" w:pos="1080"/>
                <w:tab w:val="left" w:pos="342"/>
              </w:tabs>
              <w:ind w:left="4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379" w:type="pct"/>
          </w:tcPr>
          <w:p w14:paraId="002E2A43" w14:textId="77777777" w:rsidR="00C046A4" w:rsidRPr="00D31193" w:rsidRDefault="00C046A4" w:rsidP="00C04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6180690" w14:textId="13048A51" w:rsidR="00C046A4" w:rsidRPr="00D31193" w:rsidRDefault="00C046A4" w:rsidP="00C04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3,087,261</w:t>
            </w:r>
          </w:p>
        </w:tc>
        <w:tc>
          <w:tcPr>
            <w:tcW w:w="147" w:type="pct"/>
          </w:tcPr>
          <w:p w14:paraId="62C07AF5" w14:textId="77777777" w:rsidR="00C046A4" w:rsidRPr="00D31193" w:rsidRDefault="00C046A4" w:rsidP="00C04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0D39FD82" w14:textId="0D2643B1" w:rsidR="00C046A4" w:rsidRPr="00D31193" w:rsidRDefault="00C046A4" w:rsidP="00C04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7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799,598</w:t>
            </w:r>
          </w:p>
        </w:tc>
        <w:tc>
          <w:tcPr>
            <w:tcW w:w="148" w:type="pct"/>
          </w:tcPr>
          <w:p w14:paraId="04BF1229" w14:textId="77777777" w:rsidR="00C046A4" w:rsidRPr="00D31193" w:rsidRDefault="00C046A4" w:rsidP="00C04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31286FA2" w14:textId="2DC99E35" w:rsidR="00C046A4" w:rsidRPr="00D31193" w:rsidRDefault="00C046A4" w:rsidP="00A40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3,102,148</w:t>
            </w:r>
          </w:p>
        </w:tc>
        <w:tc>
          <w:tcPr>
            <w:tcW w:w="155" w:type="pct"/>
          </w:tcPr>
          <w:p w14:paraId="774F714A" w14:textId="77777777" w:rsidR="00C046A4" w:rsidRPr="00D31193" w:rsidRDefault="00C046A4" w:rsidP="00C04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3DBA231D" w14:textId="46AE4F2D" w:rsidR="00C046A4" w:rsidRPr="00D31193" w:rsidRDefault="00C046A4" w:rsidP="00C04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9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2,819,227</w:t>
            </w:r>
          </w:p>
        </w:tc>
      </w:tr>
    </w:tbl>
    <w:p w14:paraId="4819B9FC" w14:textId="77777777" w:rsidR="00351EA2" w:rsidRPr="00454538" w:rsidRDefault="00351EA2">
      <w:pPr>
        <w:rPr>
          <w:rFonts w:asciiTheme="majorBidi" w:hAnsiTheme="majorBidi" w:cstheme="majorBidi"/>
          <w:sz w:val="30"/>
          <w:szCs w:val="30"/>
        </w:rPr>
      </w:pPr>
    </w:p>
    <w:p w14:paraId="35C74DD5" w14:textId="77777777" w:rsidR="00351EA2" w:rsidRPr="00D31193" w:rsidRDefault="00351EA2" w:rsidP="00283F3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เงินลงทุนในบริษัทย่อย</w:t>
      </w:r>
    </w:p>
    <w:p w14:paraId="6F4A4341" w14:textId="57D57F23" w:rsidR="00351EA2" w:rsidRPr="00454538" w:rsidRDefault="00351EA2">
      <w:pPr>
        <w:rPr>
          <w:rFonts w:asciiTheme="majorBidi" w:hAnsiTheme="majorBidi" w:cstheme="majorBidi"/>
          <w:sz w:val="30"/>
          <w:szCs w:val="30"/>
        </w:rPr>
      </w:pPr>
    </w:p>
    <w:p w14:paraId="1787791D" w14:textId="06A5AAC0" w:rsidR="00C046A4" w:rsidRDefault="00C046A4" w:rsidP="00C046A4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695EB5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695EB5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1C94310A" w14:textId="77777777" w:rsidR="000A0E52" w:rsidRPr="00C046A4" w:rsidRDefault="000A0E52" w:rsidP="00C046A4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5B72040B" w14:textId="44F5749D" w:rsidR="00351EA2" w:rsidRDefault="00D528F6" w:rsidP="00D5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528F6">
        <w:rPr>
          <w:rFonts w:asciiTheme="majorBidi" w:hAnsiTheme="majorBidi" w:hint="cs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D528F6">
        <w:rPr>
          <w:rFonts w:asciiTheme="majorBidi" w:hAnsiTheme="majorBidi"/>
          <w:sz w:val="30"/>
          <w:szCs w:val="30"/>
          <w:cs/>
        </w:rPr>
        <w:t xml:space="preserve">  </w:t>
      </w:r>
      <w:r w:rsidRPr="00D528F6">
        <w:rPr>
          <w:rFonts w:asciiTheme="majorBidi" w:hAnsiTheme="majorBidi" w:hint="cs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D528F6">
        <w:rPr>
          <w:rFonts w:asciiTheme="majorBidi" w:hAnsiTheme="majorBidi"/>
          <w:sz w:val="30"/>
          <w:szCs w:val="30"/>
          <w:cs/>
        </w:rPr>
        <w:t xml:space="preserve"> </w:t>
      </w:r>
      <w:r w:rsidRPr="00D528F6">
        <w:rPr>
          <w:rFonts w:asciiTheme="majorBidi" w:hAnsiTheme="majorBidi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D528F6">
        <w:rPr>
          <w:rFonts w:asciiTheme="majorBidi" w:hAnsiTheme="majorBidi"/>
          <w:sz w:val="30"/>
          <w:szCs w:val="30"/>
          <w:cs/>
        </w:rPr>
        <w:t xml:space="preserve"> </w:t>
      </w:r>
      <w:r w:rsidRPr="00D528F6">
        <w:rPr>
          <w:rFonts w:asciiTheme="majorBidi" w:hAnsiTheme="majorBidi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D528F6">
        <w:rPr>
          <w:rFonts w:asciiTheme="majorBidi" w:hAnsiTheme="majorBidi"/>
          <w:sz w:val="30"/>
          <w:szCs w:val="30"/>
          <w:cs/>
        </w:rPr>
        <w:t xml:space="preserve"> </w:t>
      </w:r>
      <w:r w:rsidRPr="00D528F6">
        <w:rPr>
          <w:rFonts w:asciiTheme="majorBidi" w:hAnsiTheme="majorBidi" w:hint="cs"/>
          <w:sz w:val="30"/>
          <w:szCs w:val="30"/>
          <w:cs/>
        </w:rPr>
        <w:t>รวมถึงรายได้</w:t>
      </w:r>
      <w:r w:rsidRPr="00D528F6">
        <w:rPr>
          <w:rFonts w:asciiTheme="majorBidi" w:hAnsiTheme="majorBidi"/>
          <w:sz w:val="30"/>
          <w:szCs w:val="30"/>
          <w:cs/>
        </w:rPr>
        <w:t xml:space="preserve"> </w:t>
      </w:r>
      <w:r w:rsidRPr="00D528F6">
        <w:rPr>
          <w:rFonts w:asciiTheme="majorBidi" w:hAnsiTheme="majorBidi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D528F6">
        <w:rPr>
          <w:rFonts w:asciiTheme="majorBidi" w:hAnsiTheme="majorBidi"/>
          <w:sz w:val="30"/>
          <w:szCs w:val="30"/>
          <w:cs/>
        </w:rPr>
        <w:t xml:space="preserve"> </w:t>
      </w:r>
      <w:r w:rsidRPr="00D528F6">
        <w:rPr>
          <w:rFonts w:asciiTheme="majorBidi" w:hAnsiTheme="majorBidi" w:hint="cs"/>
          <w:sz w:val="30"/>
          <w:szCs w:val="30"/>
          <w:cs/>
        </w:rPr>
        <w:t>ถูกตัดรายการในการจัดทำงบการเงินรวม</w:t>
      </w:r>
      <w:r w:rsidRPr="00D528F6">
        <w:rPr>
          <w:rFonts w:asciiTheme="majorBidi" w:hAnsiTheme="majorBidi"/>
          <w:sz w:val="30"/>
          <w:szCs w:val="30"/>
          <w:cs/>
        </w:rPr>
        <w:t xml:space="preserve"> </w:t>
      </w:r>
      <w:r w:rsidRPr="00D528F6">
        <w:rPr>
          <w:rFonts w:asciiTheme="majorBidi" w:hAnsiTheme="majorBidi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6D461E4D" w14:textId="77777777" w:rsidR="00354759" w:rsidRPr="00354759" w:rsidRDefault="00354759" w:rsidP="00D5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CCED4AB" w14:textId="77777777" w:rsidR="00354759" w:rsidRPr="00D31193" w:rsidRDefault="00354759" w:rsidP="0035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54759">
        <w:rPr>
          <w:rFonts w:ascii="Angsana New" w:hAnsi="Angsana New" w:hint="cs"/>
          <w:color w:val="000000"/>
          <w:sz w:val="30"/>
          <w:szCs w:val="30"/>
          <w:cs/>
        </w:rPr>
        <w:t>เมื่อกลุ่มบริษัทสูญเสียการควบคุมในบริษัทย่อย</w:t>
      </w:r>
      <w:r w:rsidRPr="0035475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54759">
        <w:rPr>
          <w:rFonts w:ascii="Angsana New" w:hAnsi="Angsana New" w:hint="cs"/>
          <w:color w:val="000000"/>
          <w:sz w:val="30"/>
          <w:szCs w:val="30"/>
          <w:cs/>
        </w:rPr>
        <w:t>กลุ่มบริษัทตัดรายการสินทรัพย์และหนี้สิน</w:t>
      </w:r>
      <w:r w:rsidRPr="0035475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54759">
        <w:rPr>
          <w:rFonts w:ascii="Angsana New" w:hAnsi="Angsana New" w:hint="cs"/>
          <w:color w:val="000000"/>
          <w:sz w:val="30"/>
          <w:szCs w:val="30"/>
          <w:cs/>
        </w:rPr>
        <w:t>และส่วนประกอบอื่นในส่วนของเจ้าของที่เกี่ยวข้องกับบริษัทย่อยนั้น</w:t>
      </w:r>
      <w:r w:rsidRPr="0035475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54759">
        <w:rPr>
          <w:rFonts w:ascii="Angsana New" w:hAnsi="Angsana New" w:hint="cs"/>
          <w:color w:val="000000"/>
          <w:sz w:val="30"/>
          <w:szCs w:val="30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</w:t>
      </w:r>
    </w:p>
    <w:p w14:paraId="41CB8636" w14:textId="77777777" w:rsidR="00D528F6" w:rsidRPr="00354759" w:rsidRDefault="00D528F6" w:rsidP="00D5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0120B83" w14:textId="6D0B79E5" w:rsidR="00351EA2" w:rsidRPr="00354759" w:rsidRDefault="00D528F6" w:rsidP="00351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354759">
        <w:rPr>
          <w:rFonts w:ascii="Angsana New" w:hAnsi="Angsana New" w:hint="cs"/>
          <w:color w:val="000000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</w:t>
      </w:r>
      <w:r w:rsidR="00F73312">
        <w:rPr>
          <w:rFonts w:ascii="Angsana New" w:hAnsi="Angsana New" w:hint="cs"/>
          <w:color w:val="000000"/>
          <w:sz w:val="30"/>
          <w:szCs w:val="30"/>
          <w:cs/>
          <w:lang w:eastAsia="ko-KR"/>
        </w:rPr>
        <w:t>การ</w:t>
      </w:r>
      <w:r w:rsidRPr="00354759">
        <w:rPr>
          <w:rFonts w:ascii="Angsana New" w:hAnsi="Angsana New" w:hint="cs"/>
          <w:color w:val="000000"/>
          <w:sz w:val="30"/>
          <w:szCs w:val="30"/>
          <w:cs/>
        </w:rPr>
        <w:t>ด้อยค่า</w:t>
      </w:r>
      <w:r w:rsidR="00454538" w:rsidRPr="0045453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54538" w:rsidRPr="00454538">
        <w:rPr>
          <w:rFonts w:ascii="Angsana New" w:hAnsi="Angsana New" w:hint="cs"/>
          <w:color w:val="000000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="00454538" w:rsidRPr="0045453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54538" w:rsidRPr="00454538">
        <w:rPr>
          <w:rFonts w:ascii="Angsana New" w:hAnsi="Angsana New" w:hint="cs"/>
          <w:color w:val="000000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454538" w:rsidRPr="0045453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54538" w:rsidRPr="00454538">
        <w:rPr>
          <w:rFonts w:ascii="Angsana New" w:hAnsi="Angsana New" w:hint="cs"/>
          <w:color w:val="000000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50FA2695" w14:textId="075486A9" w:rsidR="004D5CDB" w:rsidRPr="00354759" w:rsidRDefault="004D5CDB" w:rsidP="00354759">
      <w:pPr>
        <w:sectPr w:rsidR="004D5CDB" w:rsidRPr="00354759" w:rsidSect="00B619FC">
          <w:headerReference w:type="default" r:id="rId9"/>
          <w:footerReference w:type="default" r:id="rId10"/>
          <w:pgSz w:w="11909" w:h="16834" w:code="9"/>
          <w:pgMar w:top="691" w:right="1109" w:bottom="576" w:left="1152" w:header="720" w:footer="590" w:gutter="0"/>
          <w:pgNumType w:start="19"/>
          <w:cols w:space="720"/>
        </w:sectPr>
      </w:pPr>
    </w:p>
    <w:p w14:paraId="3E411D8B" w14:textId="77777777" w:rsidR="000532B7" w:rsidRPr="00D31193" w:rsidRDefault="000532B7" w:rsidP="0035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</w:p>
    <w:tbl>
      <w:tblPr>
        <w:tblW w:w="144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08"/>
        <w:gridCol w:w="1259"/>
        <w:gridCol w:w="1170"/>
        <w:gridCol w:w="810"/>
        <w:gridCol w:w="180"/>
        <w:gridCol w:w="810"/>
        <w:gridCol w:w="180"/>
        <w:gridCol w:w="902"/>
        <w:gridCol w:w="180"/>
        <w:gridCol w:w="900"/>
        <w:gridCol w:w="182"/>
        <w:gridCol w:w="898"/>
        <w:gridCol w:w="180"/>
        <w:gridCol w:w="900"/>
        <w:gridCol w:w="182"/>
        <w:gridCol w:w="898"/>
        <w:gridCol w:w="180"/>
        <w:gridCol w:w="900"/>
        <w:gridCol w:w="182"/>
        <w:gridCol w:w="898"/>
        <w:gridCol w:w="180"/>
        <w:gridCol w:w="900"/>
      </w:tblGrid>
      <w:tr w:rsidR="004D5CDB" w:rsidRPr="00D31193" w:rsidDel="00685444" w14:paraId="4FB02E56" w14:textId="77777777" w:rsidTr="00B2547A">
        <w:trPr>
          <w:cantSplit/>
          <w:tblHeader/>
        </w:trPr>
        <w:tc>
          <w:tcPr>
            <w:tcW w:w="1608" w:type="dxa"/>
          </w:tcPr>
          <w:p w14:paraId="688C65A0" w14:textId="77777777" w:rsidR="004D5CDB" w:rsidRPr="00D3119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D23981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DC86E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14:paraId="1F4EC80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15"/>
          </w:tcPr>
          <w:p w14:paraId="2C5B900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CDB" w:rsidRPr="00D31193" w:rsidDel="00685444" w14:paraId="7F95D7A8" w14:textId="77777777" w:rsidTr="00B2547A">
        <w:trPr>
          <w:cantSplit/>
          <w:tblHeader/>
        </w:trPr>
        <w:tc>
          <w:tcPr>
            <w:tcW w:w="1608" w:type="dxa"/>
          </w:tcPr>
          <w:p w14:paraId="34EE6705" w14:textId="77777777" w:rsidR="004D5CDB" w:rsidRPr="00D3119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8F2F31F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5D0F7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14:paraId="6C0E725D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สัดส่วนความ</w:t>
            </w:r>
          </w:p>
        </w:tc>
        <w:tc>
          <w:tcPr>
            <w:tcW w:w="8462" w:type="dxa"/>
            <w:gridSpan w:val="15"/>
          </w:tcPr>
          <w:p w14:paraId="01464370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4D5CDB" w:rsidRPr="00D31193" w:rsidDel="00685444" w14:paraId="0111682A" w14:textId="77777777" w:rsidTr="00B2547A">
        <w:trPr>
          <w:cantSplit/>
          <w:trHeight w:val="363"/>
          <w:tblHeader/>
        </w:trPr>
        <w:tc>
          <w:tcPr>
            <w:tcW w:w="1608" w:type="dxa"/>
          </w:tcPr>
          <w:p w14:paraId="327F3C2C" w14:textId="77777777" w:rsidR="004D5CDB" w:rsidRPr="00D3119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563437D4" w14:textId="48A720A9" w:rsidR="004D5CDB" w:rsidRPr="00D31193" w:rsidRDefault="002C7E76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ลักษณะ</w:t>
            </w:r>
          </w:p>
        </w:tc>
        <w:tc>
          <w:tcPr>
            <w:tcW w:w="1170" w:type="dxa"/>
          </w:tcPr>
          <w:p w14:paraId="2C4EA3AC" w14:textId="0A1E0E63" w:rsidR="004D5CDB" w:rsidRPr="00D31193" w:rsidRDefault="002C7E76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ประเทศที่</w:t>
            </w:r>
          </w:p>
        </w:tc>
        <w:tc>
          <w:tcPr>
            <w:tcW w:w="1980" w:type="dxa"/>
            <w:gridSpan w:val="4"/>
          </w:tcPr>
          <w:p w14:paraId="5FE9C74A" w14:textId="77777777" w:rsidR="004D5CDB" w:rsidRPr="00D3119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เป็นเจ้าของ</w:t>
            </w:r>
          </w:p>
        </w:tc>
        <w:tc>
          <w:tcPr>
            <w:tcW w:w="1982" w:type="dxa"/>
            <w:gridSpan w:val="3"/>
          </w:tcPr>
          <w:p w14:paraId="268F3880" w14:textId="77777777" w:rsidR="004D5CDB" w:rsidRPr="00D3119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5F775F70" w14:textId="77777777" w:rsidR="004D5CDB" w:rsidRPr="00D3119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978" w:type="dxa"/>
            <w:gridSpan w:val="3"/>
          </w:tcPr>
          <w:p w14:paraId="01953CD5" w14:textId="77777777" w:rsidR="004D5CDB" w:rsidRPr="00D3119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554B757E" w14:textId="77777777" w:rsidR="004D5CDB" w:rsidRPr="00D3119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978" w:type="dxa"/>
            <w:gridSpan w:val="3"/>
          </w:tcPr>
          <w:p w14:paraId="4AE752DE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2762E9C3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978" w:type="dxa"/>
            <w:gridSpan w:val="3"/>
          </w:tcPr>
          <w:p w14:paraId="18AEB2E3" w14:textId="77777777" w:rsidR="004D5CDB" w:rsidRPr="00D3119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 xml:space="preserve">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-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351EA2" w:rsidRPr="00D31193" w14:paraId="3C1C7E8D" w14:textId="77777777" w:rsidTr="00B2547A">
        <w:trPr>
          <w:cantSplit/>
          <w:trHeight w:val="389"/>
          <w:tblHeader/>
        </w:trPr>
        <w:tc>
          <w:tcPr>
            <w:tcW w:w="1608" w:type="dxa"/>
          </w:tcPr>
          <w:p w14:paraId="7268D8AE" w14:textId="77777777" w:rsidR="00351EA2" w:rsidRPr="00D31193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B4D8DF6" w14:textId="77777777" w:rsidR="00351EA2" w:rsidRPr="00D31193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ธุรกิจ</w:t>
            </w:r>
          </w:p>
        </w:tc>
        <w:tc>
          <w:tcPr>
            <w:tcW w:w="1170" w:type="dxa"/>
          </w:tcPr>
          <w:p w14:paraId="294BEEDC" w14:textId="77777777" w:rsidR="00351EA2" w:rsidRPr="00D31193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ดำเนินธุรกิจ</w:t>
            </w:r>
          </w:p>
        </w:tc>
        <w:tc>
          <w:tcPr>
            <w:tcW w:w="810" w:type="dxa"/>
          </w:tcPr>
          <w:p w14:paraId="61173540" w14:textId="75DEFA8D" w:rsidR="00351EA2" w:rsidRPr="00D31193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262D574" w14:textId="77777777" w:rsidR="00351EA2" w:rsidRPr="00D31193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A3B0FD" w14:textId="35027151" w:rsidR="00351EA2" w:rsidRPr="00D31193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6C99854" w14:textId="77777777" w:rsidR="00351EA2" w:rsidRPr="00D31193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2" w:type="dxa"/>
          </w:tcPr>
          <w:p w14:paraId="7EE58DC0" w14:textId="6ACC70AC" w:rsidR="00351EA2" w:rsidRPr="00D31193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77C0AA4" w14:textId="77777777" w:rsidR="00351EA2" w:rsidRPr="00D31193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B11436" w14:textId="0F1ABAA0" w:rsidR="00351EA2" w:rsidRPr="00D31193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30614544" w14:textId="77777777" w:rsidR="00351EA2" w:rsidRPr="00D31193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14:paraId="1EAB200A" w14:textId="270F8094" w:rsidR="00351EA2" w:rsidRPr="00D31193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5F8ED69" w14:textId="77777777" w:rsidR="00351EA2" w:rsidRPr="00D31193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B89D73" w14:textId="41C1EE76" w:rsidR="00351EA2" w:rsidRPr="00D31193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1A7D297C" w14:textId="77777777" w:rsidR="00351EA2" w:rsidRPr="00D31193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14:paraId="4EAD3251" w14:textId="6A2ECB47" w:rsidR="00351EA2" w:rsidRPr="00D31193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5703713" w14:textId="77777777" w:rsidR="00351EA2" w:rsidRPr="00D31193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FDB217" w14:textId="513F08D9" w:rsidR="00351EA2" w:rsidRPr="00D31193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4BA5DC32" w14:textId="77777777" w:rsidR="00351EA2" w:rsidRPr="00D31193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14:paraId="34FD3AB7" w14:textId="347DCAF1" w:rsidR="00351EA2" w:rsidRPr="00D31193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1C23C12" w14:textId="77777777" w:rsidR="00351EA2" w:rsidRPr="00D31193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876438" w14:textId="0B94C195" w:rsidR="00351EA2" w:rsidRPr="00D31193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</w:tr>
      <w:tr w:rsidR="004D5CDB" w:rsidRPr="00D31193" w14:paraId="6B9E2CF3" w14:textId="77777777" w:rsidTr="00B2547A">
        <w:trPr>
          <w:cantSplit/>
          <w:tblHeader/>
        </w:trPr>
        <w:tc>
          <w:tcPr>
            <w:tcW w:w="1608" w:type="dxa"/>
          </w:tcPr>
          <w:p w14:paraId="2C2FC8A2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030A76C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593B965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2F3C2565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1735508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2" w:type="dxa"/>
          </w:tcPr>
          <w:p w14:paraId="3091D65E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7560" w:type="dxa"/>
            <w:gridSpan w:val="14"/>
          </w:tcPr>
          <w:p w14:paraId="65D9B268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5CDB" w:rsidRPr="00D31193" w14:paraId="45F9B6EF" w14:textId="77777777" w:rsidTr="00B2547A">
        <w:trPr>
          <w:cantSplit/>
          <w:trHeight w:val="197"/>
        </w:trPr>
        <w:tc>
          <w:tcPr>
            <w:tcW w:w="1608" w:type="dxa"/>
          </w:tcPr>
          <w:p w14:paraId="2E2F5912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59" w:type="dxa"/>
          </w:tcPr>
          <w:p w14:paraId="6978C581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93DC805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22F3FB5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9ABDF10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9960A0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41C9E9C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2" w:type="dxa"/>
          </w:tcPr>
          <w:p w14:paraId="38FDA143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752051F7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3F56DA2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82" w:type="dxa"/>
            <w:vAlign w:val="bottom"/>
          </w:tcPr>
          <w:p w14:paraId="297BD843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14:paraId="0F245849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05BA91D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7360AD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63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050ADF6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14:paraId="322E6174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85D63A1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C3DA19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" w:type="dxa"/>
          </w:tcPr>
          <w:p w14:paraId="0192DD48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14:paraId="7A3FD1B8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7D5D7362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205F6E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780DFA" w:rsidRPr="00D31193" w14:paraId="31FE224C" w14:textId="77777777" w:rsidTr="001411B1">
        <w:trPr>
          <w:cantSplit/>
          <w:trHeight w:val="197"/>
        </w:trPr>
        <w:tc>
          <w:tcPr>
            <w:tcW w:w="1608" w:type="dxa"/>
            <w:vAlign w:val="bottom"/>
          </w:tcPr>
          <w:p w14:paraId="17EBBC9A" w14:textId="77777777" w:rsidR="00780DFA" w:rsidRPr="00D31193" w:rsidRDefault="00780DFA" w:rsidP="0078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ไดมอนด์</w:t>
            </w:r>
          </w:p>
          <w:p w14:paraId="49AF2840" w14:textId="77777777" w:rsidR="00780DFA" w:rsidRPr="00D31193" w:rsidRDefault="00780DFA" w:rsidP="0078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วัสดุ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59" w:type="dxa"/>
          </w:tcPr>
          <w:p w14:paraId="5FA803F4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ผลิตคอนกรีต</w:t>
            </w:r>
          </w:p>
          <w:p w14:paraId="4BAC8646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มวลเบา</w:t>
            </w:r>
          </w:p>
        </w:tc>
        <w:tc>
          <w:tcPr>
            <w:tcW w:w="1170" w:type="dxa"/>
          </w:tcPr>
          <w:p w14:paraId="34A81514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14:paraId="2F3D7E74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810" w:type="dxa"/>
          </w:tcPr>
          <w:p w14:paraId="6528E7FA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14:paraId="6D5858BB" w14:textId="7789F4C3" w:rsidR="00780DFA" w:rsidRPr="00D31193" w:rsidRDefault="00D6443C" w:rsidP="00780DF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="00D42876" w:rsidRPr="00D31193">
              <w:rPr>
                <w:rFonts w:ascii="Angsana New" w:hAnsi="Angsana New"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80" w:type="dxa"/>
          </w:tcPr>
          <w:p w14:paraId="7150E1E3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6F6A74B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461"/>
                <w:tab w:val="decimal" w:pos="561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14:paraId="7F7CBC63" w14:textId="66198B2F" w:rsidR="00780DFA" w:rsidRPr="00D31193" w:rsidRDefault="00D6443C" w:rsidP="00780DF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79" w:right="2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99</w:t>
            </w:r>
            <w:r w:rsidR="00780DFA" w:rsidRPr="00D31193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99</w:t>
            </w:r>
          </w:p>
        </w:tc>
        <w:tc>
          <w:tcPr>
            <w:tcW w:w="180" w:type="dxa"/>
          </w:tcPr>
          <w:p w14:paraId="6F54217E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0995BE9C" w14:textId="51E4F9E5" w:rsidR="00780DFA" w:rsidRPr="00D31193" w:rsidRDefault="00D6443C" w:rsidP="00780DF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2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 w:rsidR="00780DFA"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0BE266F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626"/>
                <w:tab w:val="decimal" w:pos="728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9D56045" w14:textId="1B5D2283" w:rsidR="00780DFA" w:rsidRPr="00D31193" w:rsidRDefault="00D6443C" w:rsidP="00780DF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2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 w:rsidR="00780DFA"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79DAF8C6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6086CF98" w14:textId="41753D6D" w:rsidR="00780DFA" w:rsidRPr="00D31193" w:rsidRDefault="006E7A7D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</w:t>
            </w:r>
            <w:r w:rsidR="0035475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0,000</w:t>
            </w:r>
          </w:p>
        </w:tc>
        <w:tc>
          <w:tcPr>
            <w:tcW w:w="180" w:type="dxa"/>
            <w:vAlign w:val="bottom"/>
          </w:tcPr>
          <w:p w14:paraId="2ED6EA3D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E4EED8" w14:textId="60212AEA" w:rsidR="00780DFA" w:rsidRPr="00D31193" w:rsidRDefault="00D6443C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 w:rsidR="00780DFA" w:rsidRPr="00D31193">
              <w:rPr>
                <w:rFonts w:ascii="Angsana New" w:hAnsi="Angsana New" w:hint="cs"/>
                <w:color w:val="000000"/>
                <w:sz w:val="30"/>
                <w:szCs w:val="30"/>
                <w:rtl/>
                <w:cs/>
                <w:lang w:val="en-US"/>
              </w:rPr>
              <w:t>,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3AAB8F4A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68627D2A" w14:textId="1C098C2D" w:rsidR="00780DFA" w:rsidRPr="00D31193" w:rsidRDefault="00A97C04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(30,000)</w:t>
            </w:r>
          </w:p>
        </w:tc>
        <w:tc>
          <w:tcPr>
            <w:tcW w:w="180" w:type="dxa"/>
            <w:vAlign w:val="bottom"/>
          </w:tcPr>
          <w:p w14:paraId="2568A733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E31B6E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14:paraId="35A024E0" w14:textId="5CF0F21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  <w:r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="00D6443C"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5BB37E04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73516BCE" w14:textId="1786C1A2" w:rsidR="00780DFA" w:rsidRPr="00D31193" w:rsidRDefault="00A97C04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170,000</w:t>
            </w:r>
          </w:p>
        </w:tc>
        <w:tc>
          <w:tcPr>
            <w:tcW w:w="180" w:type="dxa"/>
            <w:vAlign w:val="bottom"/>
          </w:tcPr>
          <w:p w14:paraId="15A1AC6F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660D5B1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14:paraId="7BF2F06B" w14:textId="7D739FB6" w:rsidR="00780DFA" w:rsidRPr="00D31193" w:rsidRDefault="00D6443C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170</w:t>
            </w:r>
            <w:r w:rsidR="00780DFA" w:rsidRPr="00D3119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</w:p>
        </w:tc>
      </w:tr>
      <w:tr w:rsidR="00780DFA" w:rsidRPr="00D31193" w14:paraId="2A06AEAF" w14:textId="77777777" w:rsidTr="00B2547A">
        <w:trPr>
          <w:cantSplit/>
          <w:trHeight w:val="197"/>
        </w:trPr>
        <w:tc>
          <w:tcPr>
            <w:tcW w:w="1608" w:type="dxa"/>
            <w:vAlign w:val="bottom"/>
          </w:tcPr>
          <w:p w14:paraId="7D7686F6" w14:textId="77777777" w:rsidR="00780DFA" w:rsidRPr="00D31193" w:rsidRDefault="00780DFA" w:rsidP="0078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</w:tcPr>
          <w:p w14:paraId="472484E7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F0B5D5F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5209DBFA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F48F72F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D3FBF76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1A0CF3B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13B0191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FB81088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35F3128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5EDC033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310E3" w14:textId="3BC273B0" w:rsidR="00780DFA" w:rsidRPr="00D31193" w:rsidRDefault="006E7A7D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200,000</w:t>
            </w:r>
          </w:p>
        </w:tc>
        <w:tc>
          <w:tcPr>
            <w:tcW w:w="180" w:type="dxa"/>
            <w:vAlign w:val="bottom"/>
          </w:tcPr>
          <w:p w14:paraId="63DB9C52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8D70B" w14:textId="620D0030" w:rsidR="00780DFA" w:rsidRPr="00D31193" w:rsidRDefault="00D6443C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200</w:t>
            </w:r>
            <w:r w:rsidR="00780DFA"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rtl/>
                <w:cs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1D2EB85C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4636289" w14:textId="30A5B497" w:rsidR="00780DFA" w:rsidRPr="00D31193" w:rsidRDefault="00A97C04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(30,000)</w:t>
            </w:r>
          </w:p>
        </w:tc>
        <w:tc>
          <w:tcPr>
            <w:tcW w:w="180" w:type="dxa"/>
          </w:tcPr>
          <w:p w14:paraId="13C7F5B1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294B8F" w14:textId="5994134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D6443C" w:rsidRPr="00D31193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D3119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="00D6443C" w:rsidRPr="00D31193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Pr="00D31193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404498FF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2AE45C8" w14:textId="732F9EE5" w:rsidR="00780DFA" w:rsidRPr="00D31193" w:rsidRDefault="00A97C04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170,000</w:t>
            </w:r>
          </w:p>
        </w:tc>
        <w:tc>
          <w:tcPr>
            <w:tcW w:w="180" w:type="dxa"/>
            <w:vAlign w:val="bottom"/>
          </w:tcPr>
          <w:p w14:paraId="12B7C6A7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4CA29A" w14:textId="0A204F28" w:rsidR="00780DFA" w:rsidRPr="00D31193" w:rsidRDefault="00D6443C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color w:val="000000"/>
                <w:sz w:val="30"/>
                <w:szCs w:val="30"/>
              </w:rPr>
              <w:t>170</w:t>
            </w:r>
            <w:r w:rsidR="00780DFA" w:rsidRPr="00D3119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D31193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</w:tr>
      <w:tr w:rsidR="00780DFA" w:rsidRPr="00D31193" w14:paraId="729C7AB3" w14:textId="77777777" w:rsidTr="00B2547A">
        <w:trPr>
          <w:cantSplit/>
          <w:trHeight w:val="197"/>
        </w:trPr>
        <w:tc>
          <w:tcPr>
            <w:tcW w:w="1608" w:type="dxa"/>
            <w:vAlign w:val="bottom"/>
          </w:tcPr>
          <w:p w14:paraId="5D684704" w14:textId="77777777" w:rsidR="00780DFA" w:rsidRPr="00D31193" w:rsidRDefault="00780DFA" w:rsidP="0078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04793D52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A32369A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365742F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626F86E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156722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0224EA8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F304B8F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CFA68E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358E4D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0A0C510" w14:textId="77777777" w:rsidR="00780DFA" w:rsidRPr="00D31193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52B4CD47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79" w:right="-2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340E28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1100DEA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79" w:right="-2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6FF2ADBC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4BFFFC6F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8400F9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1261159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2" w:type="dxa"/>
          </w:tcPr>
          <w:p w14:paraId="2C744259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32220F6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572710" w14:textId="77777777" w:rsidR="00780DFA" w:rsidRPr="00D31193" w:rsidRDefault="00780DFA" w:rsidP="00780DF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D828105" w14:textId="77777777" w:rsidR="00780DFA" w:rsidRPr="00D31193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</w:tbl>
    <w:p w14:paraId="781C15B7" w14:textId="0084CCC4" w:rsidR="004D5CDB" w:rsidRPr="00D31193" w:rsidRDefault="004D5CDB" w:rsidP="004D5CDB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D31193">
        <w:rPr>
          <w:rFonts w:ascii="Angsana New" w:hAnsi="Angsana New" w:hint="cs"/>
          <w:color w:val="000000"/>
          <w:sz w:val="30"/>
          <w:szCs w:val="30"/>
          <w:cs/>
          <w:lang w:bidi="th-TH"/>
        </w:rPr>
        <w:t>บริษัทย่อย</w:t>
      </w:r>
      <w:r w:rsidR="00755B84" w:rsidRPr="00D31193">
        <w:rPr>
          <w:rFonts w:ascii="Angsana New" w:hAnsi="Angsana New" w:hint="cs"/>
          <w:color w:val="000000"/>
          <w:sz w:val="30"/>
          <w:szCs w:val="30"/>
          <w:cs/>
          <w:lang w:bidi="th-TH"/>
        </w:rPr>
        <w:t>จัดตั้งและ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bidi="th-TH"/>
        </w:rPr>
        <w:t>ดำเนินธุรกิจในประเทศไทย</w:t>
      </w:r>
      <w:r w:rsidRPr="00D31193">
        <w:rPr>
          <w:rFonts w:ascii="Angsana New" w:hAnsi="Angsana New"/>
          <w:color w:val="000000"/>
          <w:sz w:val="30"/>
          <w:szCs w:val="30"/>
          <w:lang w:bidi="th-TH"/>
        </w:rPr>
        <w:t xml:space="preserve"> </w:t>
      </w:r>
      <w:r w:rsidR="00755B84" w:rsidRPr="00D31193">
        <w:rPr>
          <w:rFonts w:ascii="Angsana New" w:hAnsi="Angsana New" w:hint="cs"/>
          <w:color w:val="000000"/>
          <w:sz w:val="30"/>
          <w:szCs w:val="30"/>
          <w:cs/>
          <w:lang w:bidi="th-TH"/>
        </w:rPr>
        <w:t>บริษัทไม่ได้รับ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bidi="th-TH"/>
        </w:rPr>
        <w:t>เงินปันผล</w:t>
      </w:r>
      <w:r w:rsidR="00D42876" w:rsidRPr="00D31193">
        <w:rPr>
          <w:rFonts w:ascii="Angsana New" w:hAnsi="Angsana New" w:hint="cs"/>
          <w:color w:val="000000"/>
          <w:sz w:val="30"/>
          <w:szCs w:val="30"/>
          <w:cs/>
          <w:lang w:bidi="th-TH"/>
        </w:rPr>
        <w:t>รับ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bidi="th-TH"/>
        </w:rPr>
        <w:t xml:space="preserve">สำหรับปี </w:t>
      </w:r>
      <w:r w:rsidR="00D6443C" w:rsidRPr="00D31193"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="00351EA2">
        <w:rPr>
          <w:rFonts w:ascii="Angsana New" w:hAnsi="Angsana New"/>
          <w:color w:val="000000"/>
          <w:sz w:val="30"/>
          <w:szCs w:val="30"/>
          <w:lang w:val="en-US" w:bidi="th-TH"/>
        </w:rPr>
        <w:t>4</w:t>
      </w:r>
      <w:r w:rsidRPr="00D3119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และ </w:t>
      </w:r>
      <w:r w:rsidR="00D6443C" w:rsidRPr="00D31193"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="00351EA2">
        <w:rPr>
          <w:rFonts w:ascii="Angsana New" w:hAnsi="Angsana New"/>
          <w:color w:val="000000"/>
          <w:sz w:val="30"/>
          <w:szCs w:val="30"/>
          <w:lang w:val="en-US" w:bidi="th-TH"/>
        </w:rPr>
        <w:t>3</w:t>
      </w:r>
    </w:p>
    <w:p w14:paraId="687A14E0" w14:textId="77777777" w:rsidR="004D5CDB" w:rsidRPr="00D31193" w:rsidRDefault="004D5CDB" w:rsidP="004D5CDB">
      <w:pPr>
        <w:pStyle w:val="block"/>
        <w:spacing w:after="0" w:line="240" w:lineRule="atLeast"/>
        <w:ind w:left="0" w:right="-512"/>
        <w:jc w:val="thaiDistribute"/>
        <w:rPr>
          <w:rFonts w:ascii="Angsana New" w:hAnsi="Angsana New"/>
          <w:color w:val="000000"/>
          <w:spacing w:val="-6"/>
          <w:sz w:val="16"/>
          <w:szCs w:val="16"/>
          <w:lang w:val="en-US" w:bidi="th-TH"/>
        </w:rPr>
      </w:pPr>
    </w:p>
    <w:p w14:paraId="2E7FB7E8" w14:textId="77777777" w:rsidR="004D5CDB" w:rsidRPr="00D3119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  <w:sectPr w:rsidR="004D5CDB" w:rsidRPr="00D31193" w:rsidSect="004B15A0">
          <w:footerReference w:type="default" r:id="rId11"/>
          <w:pgSz w:w="16834" w:h="11909" w:orient="landscape" w:code="9"/>
          <w:pgMar w:top="691" w:right="1152" w:bottom="576" w:left="1152" w:header="1008" w:footer="590" w:gutter="0"/>
          <w:cols w:space="720"/>
          <w:docGrid w:linePitch="245"/>
        </w:sectPr>
      </w:pPr>
    </w:p>
    <w:p w14:paraId="74BF13A6" w14:textId="12BED913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lastRenderedPageBreak/>
        <w:t>มูลค่าที่คาดว่าจะได้รับคืนของ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หน่วยสินทรัพย์ที่ก่อให้เกิดเงินสดนี้เป็น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มูลค่าจากการใช้ ซึ่งวัดมูลค่าโดย</w:t>
      </w:r>
      <w:r w:rsidRPr="00D31193">
        <w:rPr>
          <w:rFonts w:ascii="Angsana New" w:hAnsi="Angsana New"/>
          <w:color w:val="000000"/>
          <w:sz w:val="30"/>
          <w:szCs w:val="30"/>
        </w:rPr>
        <w:br/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การ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คิดลดกระแสเงินสดในอนาคตที่คาดว่าจะได้รับจากการดำเนินงานต่อเนื่อง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E9A6354" w14:textId="77777777" w:rsidR="00517F60" w:rsidRPr="00D31193" w:rsidRDefault="00517F60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080"/>
        <w:gridCol w:w="270"/>
        <w:gridCol w:w="1080"/>
        <w:gridCol w:w="270"/>
        <w:gridCol w:w="1080"/>
      </w:tblGrid>
      <w:tr w:rsidR="00517F60" w:rsidRPr="00D31193" w14:paraId="347544B3" w14:textId="77777777" w:rsidTr="00744073">
        <w:trPr>
          <w:tblHeader/>
        </w:trPr>
        <w:tc>
          <w:tcPr>
            <w:tcW w:w="4158" w:type="dxa"/>
          </w:tcPr>
          <w:p w14:paraId="59961D85" w14:textId="0580B901" w:rsidR="00517F60" w:rsidRPr="00D31193" w:rsidRDefault="0002619D" w:rsidP="0074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ข้อสมมติที่สำคัญในการประมาณมูลค่าการใช้</w:t>
            </w:r>
          </w:p>
        </w:tc>
        <w:tc>
          <w:tcPr>
            <w:tcW w:w="2430" w:type="dxa"/>
            <w:gridSpan w:val="3"/>
          </w:tcPr>
          <w:p w14:paraId="6EF7526D" w14:textId="77777777" w:rsidR="00517F60" w:rsidRPr="00D31193" w:rsidRDefault="00517F60" w:rsidP="0074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221B02" w14:textId="77777777" w:rsidR="00517F60" w:rsidRPr="00D31193" w:rsidRDefault="00517F60" w:rsidP="0074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472D57F" w14:textId="77777777" w:rsidR="00517F60" w:rsidRPr="00D31193" w:rsidRDefault="00517F60" w:rsidP="0074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1EA2" w:rsidRPr="00D31193" w14:paraId="6A21D7AE" w14:textId="77777777" w:rsidTr="00744073">
        <w:trPr>
          <w:tblHeader/>
        </w:trPr>
        <w:tc>
          <w:tcPr>
            <w:tcW w:w="4158" w:type="dxa"/>
          </w:tcPr>
          <w:p w14:paraId="11D95F85" w14:textId="77777777" w:rsidR="00351EA2" w:rsidRPr="00D31193" w:rsidRDefault="00351EA2" w:rsidP="0035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238A6" w14:textId="5FED3800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0B40F26" w14:textId="77777777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5EC4A" w14:textId="5288C54D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C36914D" w14:textId="77777777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70F637" w14:textId="0B69FECE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CA25B26" w14:textId="77777777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8F7901" w14:textId="296E7136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17F60" w:rsidRPr="00D31193" w14:paraId="66D035B9" w14:textId="77777777" w:rsidTr="00744073">
        <w:trPr>
          <w:tblHeader/>
        </w:trPr>
        <w:tc>
          <w:tcPr>
            <w:tcW w:w="4158" w:type="dxa"/>
          </w:tcPr>
          <w:p w14:paraId="2F5C1085" w14:textId="77777777" w:rsidR="00517F60" w:rsidRPr="00D31193" w:rsidRDefault="00517F60" w:rsidP="0074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9F27DC7" w14:textId="77777777" w:rsidR="00517F60" w:rsidRPr="00D31193" w:rsidRDefault="00517F60" w:rsidP="0074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C08B8" w:rsidRPr="00D31193" w14:paraId="1820A159" w14:textId="77777777" w:rsidTr="00744073">
        <w:tc>
          <w:tcPr>
            <w:tcW w:w="4158" w:type="dxa"/>
            <w:shd w:val="clear" w:color="auto" w:fill="auto"/>
          </w:tcPr>
          <w:p w14:paraId="5CA9F2EA" w14:textId="77777777" w:rsidR="00AC08B8" w:rsidRPr="00D31193" w:rsidRDefault="00AC08B8" w:rsidP="00AC0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7ED8ECBF" w14:textId="3D57095E" w:rsidR="00AC08B8" w:rsidRPr="00D31193" w:rsidRDefault="00AC08B8" w:rsidP="00AC08B8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9.0</w:t>
            </w:r>
          </w:p>
        </w:tc>
        <w:tc>
          <w:tcPr>
            <w:tcW w:w="270" w:type="dxa"/>
          </w:tcPr>
          <w:p w14:paraId="62FF513F" w14:textId="77777777" w:rsidR="00AC08B8" w:rsidRPr="00D31193" w:rsidRDefault="00AC08B8" w:rsidP="00AC0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DCD372" w14:textId="54B50650" w:rsidR="00AC08B8" w:rsidRPr="00D31193" w:rsidRDefault="00AC08B8" w:rsidP="00AC08B8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9.0</w:t>
            </w:r>
          </w:p>
        </w:tc>
        <w:tc>
          <w:tcPr>
            <w:tcW w:w="270" w:type="dxa"/>
          </w:tcPr>
          <w:p w14:paraId="6DA8BC64" w14:textId="77777777" w:rsidR="00AC08B8" w:rsidRPr="00D31193" w:rsidRDefault="00AC08B8" w:rsidP="00AC0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502B74" w14:textId="24F6CB47" w:rsidR="00AC08B8" w:rsidRPr="00D31193" w:rsidRDefault="00AC08B8" w:rsidP="00AC08B8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7A00D56" w14:textId="77777777" w:rsidR="00AC08B8" w:rsidRPr="00D31193" w:rsidRDefault="00AC08B8" w:rsidP="00AC0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2C4A07" w14:textId="06C5744F" w:rsidR="00AC08B8" w:rsidRPr="00D31193" w:rsidRDefault="00AC08B8" w:rsidP="00AC08B8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AC08B8" w:rsidRPr="00D31193" w14:paraId="7CD0A350" w14:textId="77777777" w:rsidTr="00744073">
        <w:tc>
          <w:tcPr>
            <w:tcW w:w="4158" w:type="dxa"/>
            <w:shd w:val="clear" w:color="auto" w:fill="auto"/>
          </w:tcPr>
          <w:p w14:paraId="36DA8CA7" w14:textId="77777777" w:rsidR="00AC08B8" w:rsidRPr="00D31193" w:rsidRDefault="00AC08B8" w:rsidP="00AC0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080" w:type="dxa"/>
            <w:vAlign w:val="bottom"/>
          </w:tcPr>
          <w:p w14:paraId="7952BAC8" w14:textId="4F0F2E2B" w:rsidR="00AC08B8" w:rsidRPr="00D31193" w:rsidRDefault="00AC08B8" w:rsidP="00AC08B8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31193">
              <w:rPr>
                <w:rFonts w:ascii="Angsana New" w:hAnsi="Angsana New"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75D47BDF" w14:textId="77777777" w:rsidR="00AC08B8" w:rsidRPr="00D31193" w:rsidRDefault="00AC08B8" w:rsidP="00AC0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A10588" w14:textId="4318F425" w:rsidR="00AC08B8" w:rsidRPr="00D31193" w:rsidRDefault="00AC08B8" w:rsidP="00AC08B8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31193">
              <w:rPr>
                <w:rFonts w:ascii="Angsana New" w:hAnsi="Angsana New"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035E256D" w14:textId="77777777" w:rsidR="00AC08B8" w:rsidRPr="00D31193" w:rsidRDefault="00AC08B8" w:rsidP="00AC0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CE732E" w14:textId="2AE1306C" w:rsidR="00AC08B8" w:rsidRPr="00D31193" w:rsidRDefault="00AC08B8" w:rsidP="00AC08B8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31193">
              <w:rPr>
                <w:rFonts w:ascii="Angsana New" w:hAnsi="Angsana New"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0425887A" w14:textId="77777777" w:rsidR="00AC08B8" w:rsidRPr="00D31193" w:rsidRDefault="00AC08B8" w:rsidP="00AC0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F15EDA" w14:textId="3D78CB40" w:rsidR="00AC08B8" w:rsidRPr="00D31193" w:rsidRDefault="00AC08B8" w:rsidP="00AC08B8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31193">
              <w:rPr>
                <w:rFonts w:ascii="Angsana New" w:hAnsi="Angsana New"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</w:tbl>
    <w:p w14:paraId="6161B55F" w14:textId="77777777" w:rsidR="004D5CDB" w:rsidRPr="00D31193" w:rsidRDefault="004D5CDB" w:rsidP="004D5CD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C77F744" w14:textId="6E145BCB" w:rsidR="004D5CDB" w:rsidRPr="00D31193" w:rsidRDefault="004D5CDB" w:rsidP="00E81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558" w:hanging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>อัตราคิดลดที่ใช้เป็นอัตราโดยประมาณ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ก่อน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หักภาษีเงินได้ที่อ้างอิง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จาก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อัตรา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ดอกเบี้ยพันธบัตรรัฐบาลอายุ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10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517F60" w:rsidRPr="00D31193">
        <w:rPr>
          <w:rFonts w:ascii="Angsana New" w:hAnsi="Angsana New"/>
          <w:color w:val="000000"/>
          <w:sz w:val="30"/>
          <w:szCs w:val="30"/>
          <w:cs/>
        </w:rPr>
        <w:t>ซึ่งออกโดยรัฐบาลในตลาดที่เกี่ยวเนื่องกันและมีกระแสเงินสดที่เป็นสก</w:t>
      </w:r>
      <w:r w:rsidR="00D00055">
        <w:rPr>
          <w:rFonts w:ascii="Angsana New" w:hAnsi="Angsana New" w:hint="cs"/>
          <w:color w:val="000000"/>
          <w:sz w:val="30"/>
          <w:szCs w:val="30"/>
          <w:cs/>
        </w:rPr>
        <w:t>ุ</w:t>
      </w:r>
      <w:r w:rsidR="00517F60" w:rsidRPr="00D31193">
        <w:rPr>
          <w:rFonts w:ascii="Angsana New" w:hAnsi="Angsana New"/>
          <w:color w:val="000000"/>
          <w:sz w:val="30"/>
          <w:szCs w:val="30"/>
          <w:cs/>
        </w:rPr>
        <w:t>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2155F247" w14:textId="17AB8949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58" w:firstLine="1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ABE786F" w14:textId="2CF94E17" w:rsidR="00517F60" w:rsidRPr="00D31193" w:rsidRDefault="00517F60" w:rsidP="00E81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558" w:hanging="18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กระแสเงินสดสำหรับระยะเวลา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5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ปีได้นำมาคิดลดกระแสเงินสด โดยใช้อัตราการเติบโตในระยะยาวที่กำหนดโดยอ้างอิงอัตราผลิตภัณฑ์มวลรวมในประเทศ (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GDP) 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ที่หน่วยสินทรัพย์ที่ก่อให้เกิดเงินสดดำเนินกิจการอยู่ </w:t>
      </w:r>
    </w:p>
    <w:p w14:paraId="18EE36BD" w14:textId="062A132B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DD18136" w14:textId="733588B7" w:rsidR="004D5CDB" w:rsidRPr="00D31193" w:rsidRDefault="00517F60" w:rsidP="00E81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ประมาณการอัตราการเติบโตของกำไร 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EBITDA 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ได้มาจากการประมาณการรายได้ในอนาคตโดยอาศัยประสบการณ์ในอดีตปรับปรุงด้วยรายได้ที่คาดว่าจะได้รับ ซึ่งคาดการณ์การเติบโตของรายได้จากอัตราเติบโตถัวเฉลี่ยของ </w:t>
      </w:r>
      <w:r w:rsidR="00E81BF8" w:rsidRPr="00D31193">
        <w:rPr>
          <w:rFonts w:ascii="Angsana New" w:hAnsi="Angsana New"/>
          <w:color w:val="000000"/>
          <w:sz w:val="30"/>
          <w:szCs w:val="30"/>
        </w:rPr>
        <w:t>3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ปีที่ผ่านมารวมกับประมาณการยอดขายและราคาขายที่จะเพิ่มขึ้นในอีก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5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ปีข้างหน้า </w:t>
      </w:r>
    </w:p>
    <w:p w14:paraId="111A38CB" w14:textId="77777777" w:rsidR="00517F60" w:rsidRPr="00D31193" w:rsidRDefault="00517F60" w:rsidP="00517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956C59D" w14:textId="77777777" w:rsidR="004D5CDB" w:rsidRPr="00D31193" w:rsidRDefault="004D5CDB" w:rsidP="004D5CD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 w:hint="cs"/>
          <w:color w:val="000000"/>
          <w:sz w:val="30"/>
          <w:szCs w:val="30"/>
          <w:cs/>
        </w:rPr>
        <w:t>จากการบันทึก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ขาดทุนจากการด้อยค่า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ของเงินลงทุนทำให้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มูลค่าที่คาดว่าจะได้รับเท่า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กับ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มูลค่า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ตามบัญชี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br/>
        <w:t>ทั้งนี้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หาก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สมมติฐานที่สำคัญ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การเปลี่ยนแปลง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ในทางตรงข้าม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อาจ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ทำให้มี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การด้อยค่าเพิ่มขึ้น</w:t>
      </w:r>
    </w:p>
    <w:p w14:paraId="276CB3F6" w14:textId="77777777" w:rsidR="004D5CDB" w:rsidRPr="00D31193" w:rsidRDefault="004D5CDB" w:rsidP="004D5CDB">
      <w:pPr>
        <w:rPr>
          <w:rFonts w:ascii="Angsana New" w:hAnsi="Angsana New"/>
          <w:sz w:val="30"/>
          <w:szCs w:val="30"/>
        </w:rPr>
      </w:pPr>
    </w:p>
    <w:p w14:paraId="6866BBCD" w14:textId="77777777" w:rsidR="004D5CDB" w:rsidRPr="00D31193" w:rsidRDefault="004D5CDB" w:rsidP="00283F3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/>
          <w:sz w:val="30"/>
          <w:szCs w:val="30"/>
        </w:rPr>
        <w:br w:type="page"/>
      </w:r>
      <w:r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483F8F53" w14:textId="4877A011" w:rsidR="004D5CDB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Cs/>
          <w:color w:val="000000"/>
          <w:sz w:val="24"/>
          <w:szCs w:val="24"/>
        </w:rPr>
      </w:pPr>
    </w:p>
    <w:p w14:paraId="4A32D213" w14:textId="526CA1ED" w:rsidR="00351EA2" w:rsidRDefault="00453F63" w:rsidP="00453F63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63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695EB5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695EB5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2C8CD6AB" w14:textId="77777777" w:rsidR="00EB4909" w:rsidRPr="00453F63" w:rsidRDefault="00EB4909" w:rsidP="00453F63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63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4434E010" w14:textId="77777777" w:rsidR="00453F63" w:rsidRDefault="00351EA2" w:rsidP="00453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90"/>
        <w:jc w:val="thaiDistribute"/>
        <w:rPr>
          <w:rFonts w:ascii="Angsana New" w:hAnsi="Angsana New"/>
          <w:sz w:val="30"/>
          <w:szCs w:val="30"/>
        </w:rPr>
      </w:pPr>
      <w:r w:rsidRPr="003F6911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อสังหาริมทรัพย์เพื่อการลงทุนวัดมูลค่าด้วย</w:t>
      </w:r>
      <w:r w:rsidRPr="003F6911">
        <w:rPr>
          <w:rFonts w:ascii="Angsana New" w:hAnsi="Angsana New"/>
          <w:sz w:val="30"/>
          <w:szCs w:val="30"/>
          <w:cs/>
        </w:rPr>
        <w:t>ราคาทุนหักขาดทุนจากการด้อยค่า</w:t>
      </w:r>
      <w:r w:rsidR="00453F63">
        <w:rPr>
          <w:rFonts w:ascii="Angsana New" w:hAnsi="Angsana New" w:hint="cs"/>
          <w:sz w:val="30"/>
          <w:szCs w:val="30"/>
          <w:cs/>
        </w:rPr>
        <w:t xml:space="preserve"> </w:t>
      </w:r>
      <w:r w:rsidRPr="003F6911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</w:t>
      </w:r>
    </w:p>
    <w:p w14:paraId="6953CB0D" w14:textId="326ABF2D" w:rsidR="00351EA2" w:rsidRPr="003F6911" w:rsidRDefault="00351EA2" w:rsidP="00453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90"/>
        <w:jc w:val="thaiDistribute"/>
        <w:rPr>
          <w:rFonts w:ascii="Angsana New" w:hAnsi="Angsana New"/>
          <w:sz w:val="30"/>
          <w:szCs w:val="30"/>
        </w:rPr>
      </w:pPr>
      <w:r w:rsidRPr="003F6911">
        <w:rPr>
          <w:rFonts w:ascii="Angsana New" w:hAnsi="Angsana New" w:hint="cs"/>
          <w:sz w:val="30"/>
          <w:szCs w:val="30"/>
          <w:cs/>
        </w:rPr>
        <w:t xml:space="preserve">ได้มาซึ่งอสังหาริมทรัพย์เพื่อการลงทุน </w:t>
      </w:r>
    </w:p>
    <w:p w14:paraId="4EA18E55" w14:textId="2D586532" w:rsidR="00351EA2" w:rsidRDefault="00351EA2" w:rsidP="00351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AF86563" w14:textId="77777777" w:rsidR="00453F63" w:rsidRPr="003F6911" w:rsidRDefault="00453F63" w:rsidP="00453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firstLine="90"/>
        <w:jc w:val="both"/>
        <w:rPr>
          <w:rFonts w:ascii="Angsana New" w:hAnsi="Angsana New"/>
          <w:sz w:val="30"/>
          <w:szCs w:val="30"/>
        </w:rPr>
      </w:pPr>
      <w:r w:rsidRPr="003F6911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332EF1A0" w14:textId="77777777" w:rsidR="00453F63" w:rsidRPr="003F6911" w:rsidRDefault="00453F63" w:rsidP="00351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751BEE4" w14:textId="5F004A05" w:rsidR="00351EA2" w:rsidRPr="003F6911" w:rsidRDefault="00351EA2" w:rsidP="00453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3F6911">
        <w:rPr>
          <w:rFonts w:ascii="Angsana New" w:hAnsi="Angsana New" w:hint="cs"/>
          <w:sz w:val="30"/>
          <w:szCs w:val="30"/>
          <w:cs/>
        </w:rPr>
        <w:t>ผลต่าง</w:t>
      </w:r>
      <w:r w:rsidRPr="003F6911">
        <w:rPr>
          <w:rFonts w:ascii="Angsana New" w:hAnsi="Angsana New"/>
          <w:sz w:val="30"/>
          <w:szCs w:val="30"/>
          <w:cs/>
        </w:rPr>
        <w:t>ระหว่าง</w:t>
      </w:r>
      <w:r w:rsidRPr="003F6911">
        <w:rPr>
          <w:rFonts w:ascii="Angsana New" w:hAnsi="Angsana New" w:hint="cs"/>
          <w:sz w:val="30"/>
          <w:szCs w:val="30"/>
          <w:cs/>
        </w:rPr>
        <w:t>สิ่งตอบแทนสุทธิที่</w:t>
      </w:r>
      <w:r w:rsidRPr="003F6911">
        <w:rPr>
          <w:rFonts w:ascii="Angsana New" w:hAnsi="Angsana New"/>
          <w:sz w:val="30"/>
          <w:szCs w:val="30"/>
          <w:cs/>
        </w:rPr>
        <w:t>ได้รับจากการ</w:t>
      </w:r>
      <w:r w:rsidRPr="003F6911">
        <w:rPr>
          <w:rFonts w:ascii="Angsana New" w:hAnsi="Angsana New" w:hint="cs"/>
          <w:sz w:val="30"/>
          <w:szCs w:val="30"/>
          <w:cs/>
        </w:rPr>
        <w:t>จำหน่าย</w:t>
      </w:r>
      <w:r w:rsidRPr="003F6911">
        <w:rPr>
          <w:rFonts w:ascii="Angsana New" w:hAnsi="Angsana New"/>
          <w:sz w:val="30"/>
          <w:szCs w:val="30"/>
          <w:cs/>
        </w:rPr>
        <w:t>กับมูลค่าตามบัญชีของอสังหาริมทรัพย์เพื่อการลงทุน</w:t>
      </w:r>
      <w:r w:rsidRPr="003F6911">
        <w:rPr>
          <w:rFonts w:ascii="Angsana New" w:hAnsi="Angsana New" w:hint="cs"/>
          <w:sz w:val="30"/>
          <w:szCs w:val="30"/>
          <w:cs/>
        </w:rPr>
        <w:t>รับรู้ในกำไรหรือขาดทุน</w:t>
      </w:r>
    </w:p>
    <w:p w14:paraId="0CE65C66" w14:textId="77777777" w:rsidR="00351EA2" w:rsidRPr="00D31193" w:rsidRDefault="00351EA2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8"/>
        <w:gridCol w:w="1190"/>
        <w:gridCol w:w="1076"/>
        <w:gridCol w:w="272"/>
        <w:gridCol w:w="1080"/>
        <w:gridCol w:w="243"/>
        <w:gridCol w:w="24"/>
        <w:gridCol w:w="977"/>
        <w:gridCol w:w="296"/>
        <w:gridCol w:w="1072"/>
      </w:tblGrid>
      <w:tr w:rsidR="004D5CDB" w:rsidRPr="00D31193" w14:paraId="29D005F1" w14:textId="77777777" w:rsidTr="00B2547A">
        <w:tc>
          <w:tcPr>
            <w:tcW w:w="1613" w:type="pct"/>
          </w:tcPr>
          <w:p w14:paraId="496A338D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647" w:type="pct"/>
          </w:tcPr>
          <w:p w14:paraId="0A487E3E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20" w:type="pct"/>
            <w:gridSpan w:val="3"/>
          </w:tcPr>
          <w:p w14:paraId="1A1FD815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14:paraId="52B16303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7A304B9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47A" w:rsidRPr="00D31193" w14:paraId="4904551C" w14:textId="77777777" w:rsidTr="00B2547A">
        <w:trPr>
          <w:trHeight w:val="70"/>
        </w:trPr>
        <w:tc>
          <w:tcPr>
            <w:tcW w:w="1613" w:type="pct"/>
          </w:tcPr>
          <w:p w14:paraId="2C80C997" w14:textId="77777777" w:rsidR="00B2547A" w:rsidRPr="00D31193" w:rsidRDefault="00B2547A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63C273EE" w14:textId="360177D2" w:rsidR="00B2547A" w:rsidRPr="00D31193" w:rsidRDefault="00B2547A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5E655A4" w14:textId="24A66F0F" w:rsidR="00B2547A" w:rsidRPr="00D31193" w:rsidRDefault="00D6443C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 w:rsidR="00351EA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607048CC" w14:textId="77777777" w:rsidR="00B2547A" w:rsidRPr="00D31193" w:rsidRDefault="00B2547A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EA59A3E" w14:textId="24A80788" w:rsidR="00B2547A" w:rsidRPr="00D31193" w:rsidRDefault="00D6443C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 w:rsidR="00351EA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  <w:gridSpan w:val="2"/>
          </w:tcPr>
          <w:p w14:paraId="421B1816" w14:textId="77777777" w:rsidR="00B2547A" w:rsidRPr="00D31193" w:rsidRDefault="00B2547A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2477DC7C" w14:textId="6FE6F461" w:rsidR="00B2547A" w:rsidRPr="00D31193" w:rsidRDefault="00D6443C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 w:rsidR="00351EA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1" w:type="pct"/>
          </w:tcPr>
          <w:p w14:paraId="25524861" w14:textId="77777777" w:rsidR="00B2547A" w:rsidRPr="00D31193" w:rsidRDefault="00B2547A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0AF8814" w14:textId="73758AA9" w:rsidR="00B2547A" w:rsidRPr="00D31193" w:rsidRDefault="00D6443C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sz w:val="30"/>
                <w:szCs w:val="30"/>
              </w:rPr>
              <w:t>6</w:t>
            </w:r>
            <w:r w:rsidR="00351EA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D5CDB" w:rsidRPr="00D31193" w14:paraId="159FF257" w14:textId="77777777" w:rsidTr="00B2547A">
        <w:trPr>
          <w:trHeight w:val="290"/>
        </w:trPr>
        <w:tc>
          <w:tcPr>
            <w:tcW w:w="1613" w:type="pct"/>
          </w:tcPr>
          <w:p w14:paraId="4641F7F3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6BD20AE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40" w:type="pct"/>
            <w:gridSpan w:val="8"/>
          </w:tcPr>
          <w:p w14:paraId="73F83F43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D5CDB" w:rsidRPr="00D31193" w14:paraId="5037209B" w14:textId="77777777" w:rsidTr="00B2547A">
        <w:tc>
          <w:tcPr>
            <w:tcW w:w="1613" w:type="pct"/>
          </w:tcPr>
          <w:p w14:paraId="3420B6F8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ind w:left="7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647" w:type="pct"/>
          </w:tcPr>
          <w:p w14:paraId="661806E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2CCEE2F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4ADA51FF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4888412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14:paraId="743F779C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41DC8A0B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61" w:type="pct"/>
          </w:tcPr>
          <w:p w14:paraId="44A890E7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11CBBDA5" w14:textId="77777777" w:rsidR="004D5CDB" w:rsidRPr="00D31193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351EA2" w:rsidRPr="00D31193" w14:paraId="7862037A" w14:textId="77777777" w:rsidTr="00B2547A">
        <w:tc>
          <w:tcPr>
            <w:tcW w:w="1613" w:type="pct"/>
          </w:tcPr>
          <w:p w14:paraId="6DEAC6F4" w14:textId="5D1BD32C" w:rsidR="00351EA2" w:rsidRPr="00D31193" w:rsidRDefault="00351EA2" w:rsidP="00351EA2">
            <w:pPr>
              <w:pStyle w:val="a"/>
              <w:tabs>
                <w:tab w:val="clear" w:pos="1080"/>
              </w:tabs>
              <w:ind w:left="7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ณ วันที่ </w:t>
            </w:r>
            <w:r w:rsidRPr="00D31193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D31193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มกราคม</w:t>
            </w:r>
          </w:p>
        </w:tc>
        <w:tc>
          <w:tcPr>
            <w:tcW w:w="647" w:type="pct"/>
          </w:tcPr>
          <w:p w14:paraId="62DF6704" w14:textId="77777777" w:rsidR="00351EA2" w:rsidRPr="00D31193" w:rsidRDefault="00351EA2" w:rsidP="0035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F7FDF58" w14:textId="02667C2B" w:rsidR="00351EA2" w:rsidRPr="00D31193" w:rsidRDefault="00A97C04" w:rsidP="00A97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20,059</w:t>
            </w:r>
          </w:p>
        </w:tc>
        <w:tc>
          <w:tcPr>
            <w:tcW w:w="148" w:type="pct"/>
          </w:tcPr>
          <w:p w14:paraId="57A7F31B" w14:textId="77777777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1263F3A" w14:textId="26A798B0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25,305</w:t>
            </w:r>
          </w:p>
        </w:tc>
        <w:tc>
          <w:tcPr>
            <w:tcW w:w="132" w:type="pct"/>
          </w:tcPr>
          <w:p w14:paraId="13548DE8" w14:textId="77777777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2DD4BE18" w14:textId="4F84B54E" w:rsidR="00351EA2" w:rsidRPr="00D31193" w:rsidRDefault="00A97C04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20,059</w:t>
            </w:r>
          </w:p>
        </w:tc>
        <w:tc>
          <w:tcPr>
            <w:tcW w:w="161" w:type="pct"/>
          </w:tcPr>
          <w:p w14:paraId="558D7D21" w14:textId="77777777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30062FBC" w14:textId="27FF7671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25,305</w:t>
            </w:r>
          </w:p>
        </w:tc>
      </w:tr>
      <w:tr w:rsidR="00351EA2" w:rsidRPr="00D31193" w14:paraId="73F52F92" w14:textId="77777777" w:rsidTr="00B2547A">
        <w:tc>
          <w:tcPr>
            <w:tcW w:w="1613" w:type="pct"/>
          </w:tcPr>
          <w:p w14:paraId="26EA49EE" w14:textId="77777777" w:rsidR="00351EA2" w:rsidRPr="00D31193" w:rsidRDefault="00351EA2" w:rsidP="00351EA2">
            <w:pPr>
              <w:pStyle w:val="a"/>
              <w:tabs>
                <w:tab w:val="clear" w:pos="1080"/>
              </w:tabs>
              <w:ind w:left="7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color w:val="000000"/>
                <w:cs/>
                <w:lang w:val="en-US"/>
              </w:rPr>
              <w:t>จำหน่าย</w:t>
            </w:r>
          </w:p>
        </w:tc>
        <w:tc>
          <w:tcPr>
            <w:tcW w:w="647" w:type="pct"/>
          </w:tcPr>
          <w:p w14:paraId="052308DB" w14:textId="77777777" w:rsidR="00351EA2" w:rsidRPr="00D31193" w:rsidRDefault="00351EA2" w:rsidP="0035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</w:tcPr>
          <w:p w14:paraId="2C17616C" w14:textId="30B62D34" w:rsidR="00351EA2" w:rsidRPr="00D31193" w:rsidRDefault="00A97C04" w:rsidP="00B7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80137FD" w14:textId="77777777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1CDB0E4" w14:textId="421FD0FB" w:rsidR="00351EA2" w:rsidRPr="00D31193" w:rsidRDefault="00351EA2" w:rsidP="00A97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143" w:righ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(5,246)</w:t>
            </w:r>
          </w:p>
        </w:tc>
        <w:tc>
          <w:tcPr>
            <w:tcW w:w="132" w:type="pct"/>
          </w:tcPr>
          <w:p w14:paraId="4B07D559" w14:textId="77777777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06908BDB" w14:textId="312C50DF" w:rsidR="00351EA2" w:rsidRPr="00D31193" w:rsidRDefault="00A97C04" w:rsidP="00B7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1" w:type="pct"/>
          </w:tcPr>
          <w:p w14:paraId="725216D7" w14:textId="77777777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52431E7B" w14:textId="69518DCE" w:rsidR="00351EA2" w:rsidRPr="00D31193" w:rsidRDefault="00351EA2" w:rsidP="00A97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143" w:righ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(5,246)</w:t>
            </w:r>
          </w:p>
        </w:tc>
      </w:tr>
      <w:tr w:rsidR="00351EA2" w:rsidRPr="00D31193" w14:paraId="04C28A2A" w14:textId="77777777" w:rsidTr="00B2547A">
        <w:tc>
          <w:tcPr>
            <w:tcW w:w="1613" w:type="pct"/>
          </w:tcPr>
          <w:p w14:paraId="202EDA8B" w14:textId="6D5B270C" w:rsidR="00351EA2" w:rsidRPr="00D31193" w:rsidRDefault="00351EA2" w:rsidP="0035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7" w:type="pct"/>
          </w:tcPr>
          <w:p w14:paraId="4082CC8E" w14:textId="77777777" w:rsidR="00351EA2" w:rsidRPr="00D31193" w:rsidRDefault="00351EA2" w:rsidP="0035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74EE370E" w14:textId="562A61F0" w:rsidR="00351EA2" w:rsidRPr="00D31193" w:rsidRDefault="00A97C04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20,059</w:t>
            </w:r>
          </w:p>
        </w:tc>
        <w:tc>
          <w:tcPr>
            <w:tcW w:w="148" w:type="pct"/>
          </w:tcPr>
          <w:p w14:paraId="71C2FB42" w14:textId="77777777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602E17D3" w14:textId="1285D81F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20,059</w:t>
            </w:r>
          </w:p>
        </w:tc>
        <w:tc>
          <w:tcPr>
            <w:tcW w:w="132" w:type="pct"/>
          </w:tcPr>
          <w:p w14:paraId="6354D570" w14:textId="77777777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D1715" w14:textId="6AC7DB3F" w:rsidR="00351EA2" w:rsidRPr="00D31193" w:rsidRDefault="00A97C04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20,059</w:t>
            </w:r>
          </w:p>
        </w:tc>
        <w:tc>
          <w:tcPr>
            <w:tcW w:w="161" w:type="pct"/>
          </w:tcPr>
          <w:p w14:paraId="67BB61F5" w14:textId="77777777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1AA9F256" w14:textId="124816B3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20,059</w:t>
            </w:r>
          </w:p>
        </w:tc>
      </w:tr>
      <w:tr w:rsidR="00351EA2" w:rsidRPr="00D31193" w14:paraId="346ADD48" w14:textId="77777777" w:rsidTr="00B2547A">
        <w:tc>
          <w:tcPr>
            <w:tcW w:w="1613" w:type="pct"/>
          </w:tcPr>
          <w:p w14:paraId="363B1439" w14:textId="4E41590F" w:rsidR="002C2CDA" w:rsidRPr="00D31193" w:rsidRDefault="002C2CDA" w:rsidP="002C2CD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3839392" w14:textId="77777777" w:rsidR="00351EA2" w:rsidRPr="00D31193" w:rsidRDefault="00351EA2" w:rsidP="0035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39C0F8BE" w14:textId="77777777" w:rsidR="00351EA2" w:rsidRPr="00D31193" w:rsidRDefault="00351EA2" w:rsidP="00351E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3B136D69" w14:textId="77777777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73592D8F" w14:textId="77777777" w:rsidR="00351EA2" w:rsidRPr="00D31193" w:rsidRDefault="00351EA2" w:rsidP="00351E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14:paraId="3F35ADAD" w14:textId="77777777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</w:tcBorders>
          </w:tcPr>
          <w:p w14:paraId="0954A0E4" w14:textId="77777777" w:rsidR="00351EA2" w:rsidRPr="00D31193" w:rsidRDefault="00351EA2" w:rsidP="00351E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61" w:type="pct"/>
          </w:tcPr>
          <w:p w14:paraId="0EACF28B" w14:textId="77777777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BE17C51" w14:textId="77777777" w:rsidR="00351EA2" w:rsidRPr="00D31193" w:rsidRDefault="00351EA2" w:rsidP="00351E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351EA2" w:rsidRPr="00D31193" w14:paraId="48978739" w14:textId="77777777" w:rsidTr="00B2547A">
        <w:tc>
          <w:tcPr>
            <w:tcW w:w="1613" w:type="pct"/>
          </w:tcPr>
          <w:p w14:paraId="323E7A51" w14:textId="77777777" w:rsidR="00351EA2" w:rsidRPr="00D31193" w:rsidRDefault="00351EA2" w:rsidP="0035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47" w:type="pct"/>
          </w:tcPr>
          <w:p w14:paraId="21E74E25" w14:textId="77777777" w:rsidR="00351EA2" w:rsidRPr="00D31193" w:rsidRDefault="00351EA2" w:rsidP="0035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1AD9751" w14:textId="77777777" w:rsidR="00351EA2" w:rsidRPr="00D31193" w:rsidRDefault="00351EA2" w:rsidP="00351E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3B92C8E8" w14:textId="77777777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3234E4" w14:textId="77777777" w:rsidR="00351EA2" w:rsidRPr="00D31193" w:rsidRDefault="00351EA2" w:rsidP="00351E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14:paraId="6623C2AD" w14:textId="77777777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04F05B5D" w14:textId="77777777" w:rsidR="00351EA2" w:rsidRPr="00D31193" w:rsidRDefault="00351EA2" w:rsidP="00351E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61" w:type="pct"/>
          </w:tcPr>
          <w:p w14:paraId="13EDC393" w14:textId="77777777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23748824" w14:textId="77777777" w:rsidR="00351EA2" w:rsidRPr="00D31193" w:rsidRDefault="00351EA2" w:rsidP="00351E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351EA2" w:rsidRPr="00D31193" w14:paraId="7F171A78" w14:textId="77777777" w:rsidTr="00B2547A">
        <w:tc>
          <w:tcPr>
            <w:tcW w:w="1613" w:type="pct"/>
          </w:tcPr>
          <w:p w14:paraId="782B6DBF" w14:textId="524D522D" w:rsidR="00351EA2" w:rsidRPr="00D31193" w:rsidRDefault="00351EA2" w:rsidP="0035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47" w:type="pct"/>
          </w:tcPr>
          <w:p w14:paraId="351E22A3" w14:textId="77777777" w:rsidR="00351EA2" w:rsidRPr="00D31193" w:rsidRDefault="00351EA2" w:rsidP="0035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60239091" w14:textId="53D7829A" w:rsidR="00351EA2" w:rsidRPr="00D31193" w:rsidRDefault="00A97C04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20,059</w:t>
            </w:r>
          </w:p>
        </w:tc>
        <w:tc>
          <w:tcPr>
            <w:tcW w:w="148" w:type="pct"/>
          </w:tcPr>
          <w:p w14:paraId="4F6E0435" w14:textId="77777777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4AA456EB" w14:textId="15EF9E11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25,305</w:t>
            </w:r>
          </w:p>
        </w:tc>
        <w:tc>
          <w:tcPr>
            <w:tcW w:w="132" w:type="pct"/>
          </w:tcPr>
          <w:p w14:paraId="1DA76444" w14:textId="77777777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bottom w:val="double" w:sz="4" w:space="0" w:color="auto"/>
            </w:tcBorders>
          </w:tcPr>
          <w:p w14:paraId="39BE57F3" w14:textId="194CDEA5" w:rsidR="00351EA2" w:rsidRPr="00D31193" w:rsidRDefault="00A97C04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20,059</w:t>
            </w:r>
          </w:p>
        </w:tc>
        <w:tc>
          <w:tcPr>
            <w:tcW w:w="161" w:type="pct"/>
          </w:tcPr>
          <w:p w14:paraId="5640D78C" w14:textId="77777777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109A00A3" w14:textId="08F54352" w:rsidR="00351EA2" w:rsidRPr="00D31193" w:rsidRDefault="00351EA2" w:rsidP="0035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25,305</w:t>
            </w:r>
          </w:p>
        </w:tc>
      </w:tr>
      <w:tr w:rsidR="00202069" w:rsidRPr="00D31193" w14:paraId="43F6C0B9" w14:textId="77777777" w:rsidTr="00B2547A">
        <w:tc>
          <w:tcPr>
            <w:tcW w:w="1613" w:type="pct"/>
          </w:tcPr>
          <w:p w14:paraId="345F62B5" w14:textId="1F2262F4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7" w:type="pct"/>
          </w:tcPr>
          <w:p w14:paraId="4A5A8FFF" w14:textId="77777777" w:rsidR="00202069" w:rsidRPr="00D31193" w:rsidRDefault="00202069" w:rsidP="0020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0F53061A" w14:textId="48C84B5E" w:rsidR="00202069" w:rsidRPr="00D31193" w:rsidRDefault="00D6443C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202069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059</w:t>
            </w:r>
          </w:p>
        </w:tc>
        <w:tc>
          <w:tcPr>
            <w:tcW w:w="148" w:type="pct"/>
          </w:tcPr>
          <w:p w14:paraId="7F1DCC76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3539D3D6" w14:textId="3439E553" w:rsidR="00202069" w:rsidRPr="00D31193" w:rsidRDefault="00D6443C" w:rsidP="00A97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97C0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02069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97C04">
              <w:rPr>
                <w:rFonts w:ascii="Angsana New" w:hAnsi="Angsana New"/>
                <w:b/>
                <w:bCs/>
                <w:sz w:val="30"/>
                <w:szCs w:val="30"/>
              </w:rPr>
              <w:t>059</w:t>
            </w:r>
          </w:p>
        </w:tc>
        <w:tc>
          <w:tcPr>
            <w:tcW w:w="132" w:type="pct"/>
          </w:tcPr>
          <w:p w14:paraId="06809415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DBDAD38" w14:textId="6B87FA8F" w:rsidR="00202069" w:rsidRPr="00D31193" w:rsidRDefault="00D6443C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202069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059</w:t>
            </w:r>
          </w:p>
        </w:tc>
        <w:tc>
          <w:tcPr>
            <w:tcW w:w="161" w:type="pct"/>
          </w:tcPr>
          <w:p w14:paraId="40AAEAAD" w14:textId="77777777" w:rsidR="00202069" w:rsidRPr="00D31193" w:rsidRDefault="00202069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</w:tcPr>
          <w:p w14:paraId="77F9C490" w14:textId="29D76C28" w:rsidR="00202069" w:rsidRPr="00D31193" w:rsidRDefault="00D6443C" w:rsidP="00202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97C04">
              <w:rPr>
                <w:rFonts w:ascii="Angsana New" w:hAnsi="Angsana New"/>
                <w:b/>
                <w:bCs/>
                <w:sz w:val="30"/>
                <w:szCs w:val="30"/>
              </w:rPr>
              <w:t>0,059</w:t>
            </w:r>
          </w:p>
        </w:tc>
      </w:tr>
    </w:tbl>
    <w:p w14:paraId="03CE659B" w14:textId="77777777" w:rsidR="00453F63" w:rsidRDefault="00453F63" w:rsidP="002C2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</w:p>
    <w:p w14:paraId="29BA6DDD" w14:textId="3C5826CD" w:rsidR="00453F63" w:rsidRDefault="004D5CDB" w:rsidP="00453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 w:hint="cs"/>
          <w:color w:val="000000"/>
          <w:spacing w:val="-6"/>
          <w:sz w:val="30"/>
          <w:szCs w:val="30"/>
          <w:cs/>
        </w:rPr>
        <w:t>อสังหาริมทรัพย์เพื่อการลงทุน ได้แก่ ที่ดิน ซึ่งถือครองเพื่อโครงการในอนาคต</w:t>
      </w:r>
      <w:r w:rsidRPr="00D31193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pacing w:val="-6"/>
          <w:sz w:val="30"/>
          <w:szCs w:val="30"/>
          <w:cs/>
        </w:rPr>
        <w:t>มูลค่ายุติธรรมของ</w:t>
      </w:r>
      <w:r w:rsidRPr="00D31193">
        <w:rPr>
          <w:rFonts w:ascii="Angsana New" w:hAnsi="Angsana New" w:hint="cs"/>
          <w:color w:val="000000"/>
          <w:spacing w:val="-6"/>
          <w:sz w:val="30"/>
          <w:szCs w:val="30"/>
          <w:cs/>
        </w:rPr>
        <w:t>อสังหาริมทรัพย์</w:t>
      </w:r>
      <w:r w:rsidRPr="00D31193">
        <w:rPr>
          <w:rFonts w:ascii="Angsana New" w:hAnsi="Angsana New"/>
          <w:color w:val="000000"/>
          <w:spacing w:val="-6"/>
          <w:sz w:val="30"/>
          <w:szCs w:val="30"/>
        </w:rPr>
        <w:br/>
      </w:r>
      <w:r w:rsidRPr="00D31193">
        <w:rPr>
          <w:rFonts w:ascii="Angsana New" w:hAnsi="Angsana New" w:hint="cs"/>
          <w:color w:val="000000"/>
          <w:spacing w:val="-6"/>
          <w:sz w:val="30"/>
          <w:szCs w:val="30"/>
          <w:cs/>
        </w:rPr>
        <w:t>เพื่อการลงทุน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31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256</w:t>
      </w:r>
      <w:r w:rsidR="002C2CDA">
        <w:rPr>
          <w:rFonts w:ascii="Angsana New" w:hAnsi="Angsana New"/>
          <w:color w:val="000000"/>
          <w:sz w:val="30"/>
          <w:szCs w:val="30"/>
        </w:rPr>
        <w:t>4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มี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จำนว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นเงิน </w:t>
      </w:r>
      <w:r w:rsidR="00A97C04">
        <w:rPr>
          <w:rFonts w:ascii="Angsana New" w:hAnsi="Angsana New"/>
          <w:color w:val="000000"/>
          <w:sz w:val="30"/>
          <w:szCs w:val="30"/>
        </w:rPr>
        <w:t>50.2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Pr="00D31193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="00D6443C" w:rsidRPr="00D31193">
        <w:rPr>
          <w:rFonts w:ascii="Angsana New" w:hAnsi="Angsana New"/>
          <w:i/>
          <w:iCs/>
          <w:color w:val="000000"/>
          <w:sz w:val="30"/>
          <w:szCs w:val="30"/>
        </w:rPr>
        <w:t>25</w:t>
      </w:r>
      <w:r w:rsidR="00D6443C" w:rsidRPr="00D31193">
        <w:rPr>
          <w:rFonts w:ascii="Angsana New" w:hAnsi="Angsana New" w:hint="cs"/>
          <w:i/>
          <w:iCs/>
          <w:color w:val="000000"/>
          <w:sz w:val="30"/>
          <w:szCs w:val="30"/>
        </w:rPr>
        <w:t>6</w:t>
      </w:r>
      <w:r w:rsidR="002C2CDA">
        <w:rPr>
          <w:rFonts w:ascii="Angsana New" w:hAnsi="Angsana New"/>
          <w:i/>
          <w:iCs/>
          <w:color w:val="000000"/>
          <w:sz w:val="30"/>
          <w:szCs w:val="30"/>
        </w:rPr>
        <w:t>3</w:t>
      </w:r>
      <w:r w:rsidRPr="00D31193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2C2CDA" w:rsidRPr="00876B37">
        <w:rPr>
          <w:rFonts w:ascii="Angsana New" w:hAnsi="Angsana New"/>
          <w:i/>
          <w:iCs/>
          <w:color w:val="000000"/>
          <w:sz w:val="30"/>
          <w:szCs w:val="30"/>
        </w:rPr>
        <w:t>50.2</w:t>
      </w:r>
      <w:r w:rsidR="002C2CDA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Pr="00D31193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ประเมินราคาโดย</w:t>
      </w:r>
      <w:r w:rsidRPr="00D31193">
        <w:rPr>
          <w:rFonts w:ascii="Angsana New" w:hAnsi="Angsana New"/>
          <w:color w:val="000000"/>
          <w:sz w:val="30"/>
          <w:szCs w:val="30"/>
        </w:rPr>
        <w:br/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ผู้ประเมินราคาอิสระ โดยวิธีมูลค่าตลาดสำหรับการใช้ประโยชน์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ปัจจุบัน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3</w:t>
      </w:r>
    </w:p>
    <w:p w14:paraId="679AE536" w14:textId="42B6F965" w:rsidR="002C2CDA" w:rsidRPr="002C2CDA" w:rsidRDefault="00453F63" w:rsidP="00453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02A69627" w14:textId="6F3F2AF9" w:rsidR="002C2CDA" w:rsidRDefault="002C2CDA" w:rsidP="00283F3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61F6DA5C" w14:textId="77777777" w:rsidR="00354759" w:rsidRDefault="00354759" w:rsidP="0035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92B1307" w14:textId="3214223B" w:rsidR="00354759" w:rsidRDefault="00453F63" w:rsidP="00453F63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63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695EB5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695EB5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49720F8B" w14:textId="77777777" w:rsidR="00EB4909" w:rsidRPr="00453F63" w:rsidRDefault="00EB4909" w:rsidP="00453F63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63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33F1FA25" w14:textId="2B95B41A" w:rsidR="002C2CDA" w:rsidRPr="003F6911" w:rsidRDefault="002C2CDA" w:rsidP="0035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</w:pPr>
      <w:r w:rsidRPr="003F6911">
        <w:rPr>
          <w:rFonts w:ascii="Angsana New" w:hAnsi="Angsana New" w:hint="cs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488763EB" w14:textId="77777777" w:rsidR="00354759" w:rsidRDefault="00354759" w:rsidP="0035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1F67E16F" w14:textId="61CFD2D3" w:rsidR="002C2CDA" w:rsidRPr="003F6911" w:rsidRDefault="002C2CDA" w:rsidP="0035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</w:pPr>
      <w:r w:rsidRPr="003F6911">
        <w:rPr>
          <w:rFonts w:ascii="Angsana New" w:hAnsi="Angsana New"/>
          <w:sz w:val="30"/>
          <w:szCs w:val="30"/>
          <w:cs/>
        </w:rPr>
        <w:t>ราคาทุน</w:t>
      </w:r>
      <w:r w:rsidRPr="003F6911">
        <w:rPr>
          <w:rFonts w:ascii="Angsana New" w:hAnsi="Angsana New" w:hint="cs"/>
          <w:sz w:val="30"/>
          <w:szCs w:val="30"/>
          <w:cs/>
        </w:rPr>
        <w:t>รวมถึง</w:t>
      </w:r>
      <w:r w:rsidRPr="003F6911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3F6911">
        <w:rPr>
          <w:rFonts w:ascii="Angsana New" w:hAnsi="Angsana New" w:hint="cs"/>
          <w:sz w:val="30"/>
          <w:szCs w:val="30"/>
          <w:cs/>
        </w:rPr>
        <w:t>ได้มาของ</w:t>
      </w:r>
      <w:r w:rsidRPr="003F6911">
        <w:rPr>
          <w:rFonts w:ascii="Angsana New" w:hAnsi="Angsana New"/>
          <w:sz w:val="30"/>
          <w:szCs w:val="30"/>
          <w:cs/>
        </w:rPr>
        <w:t>สินทรัพย์</w:t>
      </w:r>
      <w:r w:rsidRPr="003F6911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</w:t>
      </w:r>
      <w:r w:rsidR="00453F63">
        <w:rPr>
          <w:rFonts w:ascii="Angsana New" w:hAnsi="Angsana New" w:hint="cs"/>
          <w:sz w:val="30"/>
          <w:szCs w:val="30"/>
          <w:cs/>
        </w:rPr>
        <w:t>การกู้ยืม</w:t>
      </w:r>
      <w:r w:rsidRPr="003F6911">
        <w:rPr>
          <w:rFonts w:ascii="Angsana New" w:hAnsi="Angsana New" w:hint="cs"/>
          <w:sz w:val="30"/>
          <w:szCs w:val="30"/>
          <w:cs/>
        </w:rPr>
        <w:t xml:space="preserve"> </w:t>
      </w:r>
      <w:r w:rsidR="00453F63">
        <w:rPr>
          <w:rFonts w:ascii="Angsana New" w:hAnsi="Angsana New" w:hint="cs"/>
          <w:sz w:val="30"/>
          <w:szCs w:val="30"/>
          <w:cs/>
        </w:rPr>
        <w:t>และ</w:t>
      </w:r>
      <w:r w:rsidRPr="003F6911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3F6911">
        <w:rPr>
          <w:rFonts w:ascii="Angsana New" w:hAnsi="Angsana New"/>
          <w:sz w:val="30"/>
          <w:szCs w:val="30"/>
        </w:rPr>
        <w:t xml:space="preserve"> </w:t>
      </w:r>
      <w:r w:rsidRPr="003F6911">
        <w:rPr>
          <w:rFonts w:ascii="Angsana New" w:hAnsi="Angsana New"/>
          <w:sz w:val="30"/>
          <w:szCs w:val="30"/>
          <w:cs/>
        </w:rPr>
        <w:t>การขนย้าย</w:t>
      </w:r>
      <w:r w:rsidRPr="003F6911">
        <w:rPr>
          <w:rFonts w:ascii="Angsana New" w:hAnsi="Angsana New"/>
          <w:sz w:val="30"/>
          <w:szCs w:val="30"/>
        </w:rPr>
        <w:t xml:space="preserve"> </w:t>
      </w:r>
      <w:r w:rsidRPr="003F6911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3F6911">
        <w:rPr>
          <w:rFonts w:ascii="Angsana New" w:hAnsi="Angsana New" w:hint="cs"/>
          <w:sz w:val="30"/>
          <w:szCs w:val="30"/>
          <w:cs/>
        </w:rPr>
        <w:t>ตั้งของสินทรัพย์</w:t>
      </w:r>
      <w:r w:rsidRPr="003F6911">
        <w:rPr>
          <w:rFonts w:ascii="Angsana New" w:hAnsi="Angsana New"/>
          <w:sz w:val="30"/>
          <w:szCs w:val="30"/>
        </w:rPr>
        <w:t xml:space="preserve"> </w:t>
      </w:r>
      <w:r w:rsidRPr="003F6911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Pr="003F6911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F6911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3F6911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F6911">
        <w:rPr>
          <w:rFonts w:ascii="Angsana New" w:hAnsi="Angsana New"/>
          <w:sz w:val="30"/>
          <w:szCs w:val="30"/>
          <w:cs/>
        </w:rPr>
        <w:t>นั้นให้ถือว่า</w:t>
      </w:r>
      <w:r w:rsidRPr="003F6911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F6911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3F6911">
        <w:rPr>
          <w:rFonts w:ascii="Angsana New" w:hAnsi="Angsana New" w:hint="cs"/>
          <w:sz w:val="30"/>
          <w:szCs w:val="30"/>
          <w:cs/>
        </w:rPr>
        <w:t>ุปกรณ์</w:t>
      </w:r>
    </w:p>
    <w:p w14:paraId="6A0AE8DB" w14:textId="77777777" w:rsidR="00354759" w:rsidRDefault="00354759" w:rsidP="0035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20383565" w14:textId="4E2484E3" w:rsidR="002C2CDA" w:rsidRDefault="002C2CDA" w:rsidP="0035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2C2CDA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54893E9" w14:textId="77777777" w:rsidR="00354759" w:rsidRDefault="00354759" w:rsidP="00354759">
      <w:pPr>
        <w:pStyle w:val="Default"/>
        <w:ind w:left="63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1B8D838E" w14:textId="3DB0D93D" w:rsidR="002C2CDA" w:rsidRPr="00BF147E" w:rsidRDefault="002C2CDA" w:rsidP="00354759">
      <w:pPr>
        <w:pStyle w:val="Default"/>
        <w:ind w:left="63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BF147E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BF147E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BF147E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BF147E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BF147E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BF147E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="00BF147E" w:rsidRPr="00BF147E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</w:t>
      </w:r>
      <w:r w:rsidRPr="00BF147E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Pr="00BF147E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BF147E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BF147E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BF147E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 </w:t>
      </w:r>
      <w:r w:rsidRPr="00BF147E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</w:t>
      </w:r>
      <w:r w:rsidR="005942B4">
        <w:rPr>
          <w:rFonts w:ascii="Angsana New" w:eastAsiaTheme="minorEastAsia" w:hAnsi="Angsana New" w:cs="Angsana New" w:hint="cs"/>
          <w:color w:val="auto"/>
          <w:sz w:val="30"/>
          <w:szCs w:val="30"/>
          <w:cs/>
          <w:lang w:eastAsia="ko-KR"/>
        </w:rPr>
        <w:t>เป็นประจำ</w:t>
      </w:r>
      <w:r w:rsidRPr="00BF147E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</w:t>
      </w:r>
      <w:r w:rsidRPr="00BF147E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BF147E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รุงที่ดิน</w:t>
      </w:r>
      <w:r w:rsidRPr="00BF147E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BF147E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BF147E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BF147E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BF147E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BF147E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BF147E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14:paraId="44CBDDD9" w14:textId="77777777" w:rsidR="002C2CDA" w:rsidRPr="003F6911" w:rsidRDefault="002C2CDA" w:rsidP="0035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2AEAF86" w14:textId="77777777" w:rsidR="00354759" w:rsidRDefault="002C2CDA" w:rsidP="000946D6">
      <w:pPr>
        <w:pStyle w:val="Default"/>
        <w:ind w:left="630"/>
        <w:jc w:val="thaiDistribute"/>
        <w:rPr>
          <w:rFonts w:asciiTheme="majorBidi" w:hAnsiTheme="majorBidi" w:cstheme="majorBidi"/>
          <w:sz w:val="28"/>
          <w:szCs w:val="28"/>
        </w:rPr>
      </w:pPr>
      <w:r w:rsidRPr="002C2CDA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425B3A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744B5EA1" w14:textId="77777777" w:rsidR="00354759" w:rsidRDefault="00354759" w:rsidP="002C2CDA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CC634A" w14:textId="029C5220" w:rsidR="002C2CDA" w:rsidRPr="00354759" w:rsidRDefault="002C2CDA" w:rsidP="000946D6">
      <w:pPr>
        <w:pStyle w:val="Default"/>
        <w:ind w:left="63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F6911">
        <w:rPr>
          <w:rFonts w:ascii="Angsana New" w:hAnsi="Angsana New" w:cs="Angsana New"/>
          <w:sz w:val="30"/>
          <w:szCs w:val="30"/>
          <w:cs/>
        </w:rPr>
        <w:t>ประมาณการอายุการ</w:t>
      </w:r>
      <w:r w:rsidRPr="003F6911">
        <w:rPr>
          <w:rFonts w:ascii="Angsana New" w:hAnsi="Angsana New" w:cs="Angsana New" w:hint="cs"/>
          <w:sz w:val="30"/>
          <w:szCs w:val="30"/>
          <w:cs/>
        </w:rPr>
        <w:t>ให้ประโยชน์</w:t>
      </w:r>
      <w:r w:rsidRPr="003F6911">
        <w:rPr>
          <w:rFonts w:ascii="Angsana New" w:hAnsi="Angsana New" w:cs="Angsana New"/>
          <w:sz w:val="30"/>
          <w:szCs w:val="30"/>
          <w:cs/>
        </w:rPr>
        <w:t>ของสินทรัพย์แสดงได้ดังนี้</w:t>
      </w:r>
    </w:p>
    <w:tbl>
      <w:tblPr>
        <w:tblW w:w="7178" w:type="dxa"/>
        <w:tblInd w:w="630" w:type="dxa"/>
        <w:tblLook w:val="0000" w:firstRow="0" w:lastRow="0" w:firstColumn="0" w:lastColumn="0" w:noHBand="0" w:noVBand="0"/>
      </w:tblPr>
      <w:tblGrid>
        <w:gridCol w:w="5308"/>
        <w:gridCol w:w="1195"/>
        <w:gridCol w:w="675"/>
      </w:tblGrid>
      <w:tr w:rsidR="002C2CDA" w:rsidRPr="003F6911" w14:paraId="40E01C34" w14:textId="77777777" w:rsidTr="000946D6">
        <w:tc>
          <w:tcPr>
            <w:tcW w:w="5308" w:type="dxa"/>
            <w:vAlign w:val="bottom"/>
          </w:tcPr>
          <w:p w14:paraId="7F09C507" w14:textId="77777777" w:rsidR="002C2CDA" w:rsidRPr="003F6911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F6911">
              <w:rPr>
                <w:rFonts w:ascii="Angsana New" w:hAnsi="Angsana New" w:hint="cs"/>
                <w:sz w:val="30"/>
                <w:szCs w:val="30"/>
                <w:cs/>
              </w:rPr>
              <w:t>อาคาร สิ่งปลูกสร้างและส่วนปรับปรุง</w:t>
            </w:r>
          </w:p>
        </w:tc>
        <w:tc>
          <w:tcPr>
            <w:tcW w:w="1195" w:type="dxa"/>
          </w:tcPr>
          <w:p w14:paraId="34D891C2" w14:textId="77777777" w:rsidR="002C2CDA" w:rsidRPr="003F6911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6911">
              <w:rPr>
                <w:rFonts w:ascii="Angsana New" w:hAnsi="Angsana New"/>
                <w:sz w:val="30"/>
                <w:szCs w:val="30"/>
              </w:rPr>
              <w:t>5</w:t>
            </w:r>
            <w:r w:rsidRPr="003F69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F6911">
              <w:rPr>
                <w:rFonts w:ascii="Angsana New" w:hAnsi="Angsana New"/>
                <w:sz w:val="30"/>
                <w:szCs w:val="30"/>
              </w:rPr>
              <w:t>-</w:t>
            </w:r>
            <w:r w:rsidRPr="003F69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F691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735C8ED3" w14:textId="77777777" w:rsidR="002C2CDA" w:rsidRPr="003F6911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F691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C2CDA" w:rsidRPr="003F6911" w14:paraId="5F6D2A3D" w14:textId="77777777" w:rsidTr="000946D6">
        <w:tc>
          <w:tcPr>
            <w:tcW w:w="5308" w:type="dxa"/>
            <w:vAlign w:val="bottom"/>
          </w:tcPr>
          <w:p w14:paraId="70A6D1ED" w14:textId="77777777" w:rsidR="002C2CDA" w:rsidRPr="003F6911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F691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4AD06589" w14:textId="77777777" w:rsidR="002C2CDA" w:rsidRPr="003F6911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6911">
              <w:rPr>
                <w:rFonts w:ascii="Angsana New" w:hAnsi="Angsana New"/>
                <w:sz w:val="30"/>
                <w:szCs w:val="30"/>
              </w:rPr>
              <w:t>5</w:t>
            </w:r>
            <w:r w:rsidRPr="003F69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F6911">
              <w:rPr>
                <w:rFonts w:ascii="Angsana New" w:hAnsi="Angsana New"/>
                <w:sz w:val="30"/>
                <w:szCs w:val="30"/>
              </w:rPr>
              <w:t>-</w:t>
            </w:r>
            <w:r w:rsidRPr="003F69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F691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37D41D19" w14:textId="77777777" w:rsidR="002C2CDA" w:rsidRPr="003F6911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F691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C2CDA" w:rsidRPr="003F6911" w14:paraId="24505655" w14:textId="77777777" w:rsidTr="000946D6">
        <w:tc>
          <w:tcPr>
            <w:tcW w:w="5308" w:type="dxa"/>
            <w:vAlign w:val="bottom"/>
          </w:tcPr>
          <w:p w14:paraId="79FA3E0C" w14:textId="77777777" w:rsidR="002C2CDA" w:rsidRPr="003F6911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F6911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195" w:type="dxa"/>
          </w:tcPr>
          <w:p w14:paraId="102B550A" w14:textId="77777777" w:rsidR="002C2CDA" w:rsidRPr="003F6911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6911">
              <w:rPr>
                <w:rFonts w:ascii="Angsana New" w:hAnsi="Angsana New"/>
                <w:sz w:val="30"/>
                <w:szCs w:val="30"/>
              </w:rPr>
              <w:t>3</w:t>
            </w:r>
            <w:r w:rsidRPr="003F69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F6911">
              <w:rPr>
                <w:rFonts w:ascii="Angsana New" w:hAnsi="Angsana New"/>
                <w:sz w:val="30"/>
                <w:szCs w:val="30"/>
              </w:rPr>
              <w:t>-</w:t>
            </w:r>
            <w:r w:rsidRPr="003F69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F691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96A0BB7" w14:textId="77777777" w:rsidR="002C2CDA" w:rsidRPr="003F6911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F691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C2CDA" w:rsidRPr="003F6911" w14:paraId="759FDD67" w14:textId="77777777" w:rsidTr="000946D6">
        <w:tc>
          <w:tcPr>
            <w:tcW w:w="5308" w:type="dxa"/>
            <w:shd w:val="clear" w:color="auto" w:fill="auto"/>
            <w:vAlign w:val="bottom"/>
          </w:tcPr>
          <w:p w14:paraId="390CAF1B" w14:textId="77777777" w:rsidR="002C2CDA" w:rsidRPr="003F6911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F6911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36A66970" w14:textId="77777777" w:rsidR="002C2CDA" w:rsidRPr="003F6911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691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2927C43B" w14:textId="77777777" w:rsidR="002C2CDA" w:rsidRPr="003F6911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F691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3D3608B" w14:textId="1BE0E9B7" w:rsidR="00AC08B8" w:rsidRDefault="00AC08B8" w:rsidP="002C2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7A7955E3" w14:textId="376A551A" w:rsidR="002C2CDA" w:rsidRPr="003F6911" w:rsidRDefault="00AC08B8" w:rsidP="00AC0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A2960E6" w14:textId="51FDA9F2" w:rsidR="002C2CDA" w:rsidRPr="00951257" w:rsidRDefault="00951257" w:rsidP="00D02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951257">
        <w:rPr>
          <w:rFonts w:asciiTheme="majorBidi" w:hAnsiTheme="majorBidi" w:cstheme="majorBidi" w:hint="cs"/>
          <w:sz w:val="30"/>
          <w:szCs w:val="30"/>
          <w:cs/>
        </w:rPr>
        <w:lastRenderedPageBreak/>
        <w:t>ยอดสินทรัพย์ตามบัญชีขอ</w:t>
      </w:r>
      <w:r w:rsidR="00D02591">
        <w:rPr>
          <w:rFonts w:asciiTheme="majorBidi" w:hAnsiTheme="majorBidi" w:cstheme="majorBidi" w:hint="cs"/>
          <w:sz w:val="30"/>
          <w:szCs w:val="30"/>
          <w:cs/>
        </w:rPr>
        <w:t>งกลุ่มบริษัท</w:t>
      </w:r>
      <w:r w:rsidRPr="00951257">
        <w:rPr>
          <w:rFonts w:asciiTheme="majorBidi" w:hAnsiTheme="majorBidi" w:cstheme="majorBidi" w:hint="cs"/>
          <w:sz w:val="30"/>
          <w:szCs w:val="30"/>
          <w:cs/>
        </w:rPr>
        <w:t>ได้รับการทบทวน ณ ทุกวันที่รายงานว่า</w:t>
      </w:r>
      <w:r w:rsidRPr="00951257">
        <w:rPr>
          <w:rFonts w:asciiTheme="majorBidi" w:hAnsiTheme="majorBidi" w:cstheme="majorBidi"/>
          <w:sz w:val="30"/>
          <w:szCs w:val="30"/>
          <w:cs/>
        </w:rPr>
        <w:t>มีข้อบ่งชี้เรื่องการด้อยค่า</w:t>
      </w:r>
      <w:r w:rsidR="005942B4">
        <w:rPr>
          <w:rFonts w:asciiTheme="majorBidi" w:hAnsiTheme="majorBidi" w:cstheme="majorBidi" w:hint="cs"/>
          <w:sz w:val="30"/>
          <w:szCs w:val="30"/>
          <w:cs/>
        </w:rPr>
        <w:t>หรือไม่</w:t>
      </w:r>
      <w:r w:rsidRPr="009512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1257">
        <w:rPr>
          <w:rFonts w:asciiTheme="majorBidi" w:hAnsiTheme="majorBidi" w:cstheme="majorBidi" w:hint="cs"/>
          <w:sz w:val="30"/>
          <w:szCs w:val="30"/>
          <w:cs/>
        </w:rPr>
        <w:t>ในกรณีที่มีข้อบ่งชี</w:t>
      </w:r>
      <w:r w:rsidR="00D02591">
        <w:rPr>
          <w:rFonts w:asciiTheme="majorBidi" w:hAnsiTheme="majorBidi" w:cstheme="majorBidi" w:hint="cs"/>
          <w:sz w:val="30"/>
          <w:szCs w:val="30"/>
          <w:cs/>
        </w:rPr>
        <w:t>้กลุ่มบริษัท</w:t>
      </w:r>
      <w:r w:rsidRPr="00951257">
        <w:rPr>
          <w:rFonts w:asciiTheme="majorBidi" w:hAnsiTheme="majorBidi" w:cstheme="majorBidi" w:hint="cs"/>
          <w:sz w:val="30"/>
          <w:szCs w:val="30"/>
          <w:cs/>
        </w:rPr>
        <w:t>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</w:t>
      </w:r>
      <w:r w:rsidRPr="00951257">
        <w:rPr>
          <w:rFonts w:asciiTheme="majorBidi" w:hAnsiTheme="majorBidi" w:hint="cs"/>
          <w:sz w:val="30"/>
          <w:szCs w:val="30"/>
          <w:cs/>
        </w:rPr>
        <w:t>หรือมูลค่าตามบัญชีของหน่วยสินทรัพย์ที่ก่อให้เกิดเงินส</w:t>
      </w:r>
      <w:r>
        <w:rPr>
          <w:rFonts w:asciiTheme="majorBidi" w:hAnsiTheme="majorBidi" w:hint="cs"/>
          <w:sz w:val="30"/>
          <w:szCs w:val="30"/>
          <w:cs/>
        </w:rPr>
        <w:t xml:space="preserve">ด </w:t>
      </w:r>
      <w:r w:rsidRPr="00951257">
        <w:rPr>
          <w:rFonts w:asciiTheme="majorBidi" w:hAnsiTheme="majorBidi" w:cstheme="majorBidi" w:hint="cs"/>
          <w:sz w:val="30"/>
          <w:szCs w:val="30"/>
          <w:cs/>
        </w:rPr>
        <w:t xml:space="preserve">สูงกว่ามูลค่าที่คาดว่าจะได้รับคืน </w:t>
      </w:r>
      <w:bookmarkStart w:id="1" w:name="_Hlk87298023"/>
      <w:r w:rsidRPr="00951257">
        <w:rPr>
          <w:rFonts w:asciiTheme="majorBidi" w:hAnsiTheme="majorBidi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951257">
        <w:rPr>
          <w:rFonts w:asciiTheme="majorBidi" w:hAnsiTheme="majorBidi"/>
          <w:sz w:val="30"/>
          <w:szCs w:val="30"/>
          <w:cs/>
        </w:rPr>
        <w:t xml:space="preserve"> </w:t>
      </w:r>
      <w:r w:rsidRPr="00951257">
        <w:rPr>
          <w:rFonts w:asciiTheme="majorBidi" w:hAnsiTheme="majorBidi" w:hint="cs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r w:rsidRPr="009512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1257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Pr="00951257">
        <w:rPr>
          <w:rFonts w:asciiTheme="majorBidi" w:hAnsiTheme="majorBidi" w:cstheme="majorBidi" w:hint="cs"/>
          <w:sz w:val="30"/>
          <w:szCs w:val="30"/>
          <w:cs/>
        </w:rPr>
        <w:t>ที่เคยรับรู้ในงวดก่อน</w:t>
      </w:r>
      <w:r w:rsidRPr="00951257">
        <w:rPr>
          <w:rFonts w:asciiTheme="majorBidi" w:hAnsiTheme="majorBidi" w:cstheme="majorBidi"/>
          <w:sz w:val="30"/>
          <w:szCs w:val="30"/>
          <w:cs/>
        </w:rPr>
        <w:t>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951257">
        <w:rPr>
          <w:rFonts w:asciiTheme="majorBidi" w:hAnsiTheme="majorBidi" w:cstheme="majorBidi" w:hint="cs"/>
          <w:sz w:val="30"/>
          <w:szCs w:val="30"/>
          <w:cs/>
        </w:rPr>
        <w:t>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1"/>
    </w:p>
    <w:p w14:paraId="389C3BBA" w14:textId="77777777" w:rsidR="00D02591" w:rsidRDefault="00D02591" w:rsidP="00D02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2B81B23" w14:textId="4B17FC2F" w:rsidR="00D02591" w:rsidRPr="00D02591" w:rsidRDefault="00D02591" w:rsidP="00D02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  <w:sectPr w:rsidR="00D02591" w:rsidRPr="00D02591" w:rsidSect="00805DCC">
          <w:footerReference w:type="default" r:id="rId12"/>
          <w:pgSz w:w="11909" w:h="16834" w:code="9"/>
          <w:pgMar w:top="691" w:right="1152" w:bottom="576" w:left="1152" w:header="720" w:footer="590" w:gutter="0"/>
          <w:cols w:space="720"/>
          <w:docGrid w:linePitch="245"/>
        </w:sectPr>
      </w:pPr>
      <w:r w:rsidRPr="00D02591">
        <w:rPr>
          <w:rFonts w:ascii="Angsana New" w:hAnsi="Angsana New" w:hint="cs"/>
          <w:color w:val="000000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D0259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02591">
        <w:rPr>
          <w:rFonts w:ascii="Angsana New" w:hAnsi="Angsana New" w:hint="cs"/>
          <w:color w:val="000000"/>
          <w:sz w:val="30"/>
          <w:szCs w:val="30"/>
          <w:cs/>
        </w:rPr>
        <w:t>ซึ่งแปรไปตามเวลาและความเสี่ยงที่มีต่อสินทรัพย์</w:t>
      </w:r>
    </w:p>
    <w:p w14:paraId="4B6F0417" w14:textId="3C715165" w:rsidR="004D5CDB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/>
          <w:b/>
          <w:bCs/>
          <w:sz w:val="6"/>
          <w:szCs w:val="6"/>
        </w:rPr>
      </w:pPr>
    </w:p>
    <w:p w14:paraId="624C58BF" w14:textId="77777777" w:rsidR="004D52D5" w:rsidRPr="00D31193" w:rsidRDefault="004D52D5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/>
          <w:b/>
          <w:bCs/>
          <w:sz w:val="6"/>
          <w:szCs w:val="6"/>
        </w:rPr>
      </w:pPr>
    </w:p>
    <w:tbl>
      <w:tblPr>
        <w:tblW w:w="141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60"/>
        <w:gridCol w:w="236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4D5CDB" w:rsidRPr="00D31193" w14:paraId="3B1DDFC9" w14:textId="77777777" w:rsidTr="005E3B32">
        <w:trPr>
          <w:cantSplit/>
        </w:trPr>
        <w:tc>
          <w:tcPr>
            <w:tcW w:w="3460" w:type="dxa"/>
          </w:tcPr>
          <w:p w14:paraId="7CFCC76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7A036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0" w:type="dxa"/>
            <w:gridSpan w:val="13"/>
            <w:tcBorders>
              <w:left w:val="nil"/>
            </w:tcBorders>
          </w:tcPr>
          <w:p w14:paraId="4BE213C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D5CDB" w:rsidRPr="00D31193" w14:paraId="3194CEDB" w14:textId="77777777" w:rsidTr="005E3B32">
        <w:trPr>
          <w:cantSplit/>
          <w:trHeight w:val="66"/>
        </w:trPr>
        <w:tc>
          <w:tcPr>
            <w:tcW w:w="3460" w:type="dxa"/>
          </w:tcPr>
          <w:p w14:paraId="041EECB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6C52B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23AE2AB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A8BDF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8B80C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59D7E4A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6BA16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1BB1E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83C6D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56F6E7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EC73B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20E43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DFE18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FDCDAD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C3D37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6E7059A1" w14:textId="77777777" w:rsidTr="005E3B32">
        <w:trPr>
          <w:cantSplit/>
        </w:trPr>
        <w:tc>
          <w:tcPr>
            <w:tcW w:w="3460" w:type="dxa"/>
          </w:tcPr>
          <w:p w14:paraId="34D071B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A832C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B000D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011BF83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0E28D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1F4208F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5FB66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E653F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31181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0A75AB2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34DD7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215C0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D42FB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3336672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20127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6B668642" w14:textId="77777777" w:rsidTr="005E3B32">
        <w:trPr>
          <w:cantSplit/>
        </w:trPr>
        <w:tc>
          <w:tcPr>
            <w:tcW w:w="3460" w:type="dxa"/>
          </w:tcPr>
          <w:p w14:paraId="672B7AD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15300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E12C4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7E6D6E0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23A7A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3DE3EE6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3E213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268C0F9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4010D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42D3E0C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562FAB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13A640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81C36E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7D74593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8FB6D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05A42762" w14:textId="77777777" w:rsidTr="005E3B32">
        <w:trPr>
          <w:cantSplit/>
        </w:trPr>
        <w:tc>
          <w:tcPr>
            <w:tcW w:w="3460" w:type="dxa"/>
          </w:tcPr>
          <w:p w14:paraId="573993A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E33DD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C96EA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8A7B47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C24BD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CE4231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22F4B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3139FC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E6244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020BC45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877143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2B4E818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DCD08B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3DD33B8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A0748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D5CDB" w:rsidRPr="00D31193" w14:paraId="14271D21" w14:textId="77777777" w:rsidTr="005E3B32">
        <w:trPr>
          <w:cantSplit/>
          <w:trHeight w:val="326"/>
        </w:trPr>
        <w:tc>
          <w:tcPr>
            <w:tcW w:w="3460" w:type="dxa"/>
          </w:tcPr>
          <w:p w14:paraId="05878C4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C1D6A0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440" w:type="dxa"/>
            <w:gridSpan w:val="13"/>
          </w:tcPr>
          <w:p w14:paraId="4F79F13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311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5CDB" w:rsidRPr="00D31193" w14:paraId="43A2E1AB" w14:textId="77777777" w:rsidTr="005E3B32">
        <w:trPr>
          <w:cantSplit/>
          <w:trHeight w:val="209"/>
        </w:trPr>
        <w:tc>
          <w:tcPr>
            <w:tcW w:w="3460" w:type="dxa"/>
          </w:tcPr>
          <w:p w14:paraId="3B95282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6432E7C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F2247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6ECAE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6A73D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EB690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2934E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DEF8A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F4FE3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CA94E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BFFA0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E6AAF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38AA5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EB3CF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8FCC7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CDA" w:rsidRPr="00D31193" w14:paraId="286119F7" w14:textId="77777777" w:rsidTr="005E3B32">
        <w:trPr>
          <w:cantSplit/>
        </w:trPr>
        <w:tc>
          <w:tcPr>
            <w:tcW w:w="3460" w:type="dxa"/>
          </w:tcPr>
          <w:p w14:paraId="5AB8360F" w14:textId="2B8F375B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D3119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7FECE97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485B56" w14:textId="753C9355" w:rsidR="002C2CDA" w:rsidRPr="002C2CDA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C2CDA">
              <w:rPr>
                <w:rFonts w:ascii="Angsana New" w:hAnsi="Angsana New"/>
                <w:sz w:val="28"/>
                <w:szCs w:val="28"/>
              </w:rPr>
              <w:t>230,619</w:t>
            </w:r>
          </w:p>
        </w:tc>
        <w:tc>
          <w:tcPr>
            <w:tcW w:w="270" w:type="dxa"/>
          </w:tcPr>
          <w:p w14:paraId="33E4BBF9" w14:textId="77777777" w:rsidR="002C2CDA" w:rsidRPr="002C2CDA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0C0F1B" w14:textId="351E4784" w:rsidR="002C2CDA" w:rsidRPr="002C2CDA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="Angsana New" w:hAnsi="Angsana New"/>
                <w:sz w:val="28"/>
                <w:szCs w:val="28"/>
              </w:rPr>
            </w:pPr>
            <w:r w:rsidRPr="002C2CDA">
              <w:rPr>
                <w:rFonts w:ascii="Angsana New" w:hAnsi="Angsana New"/>
                <w:sz w:val="28"/>
                <w:szCs w:val="28"/>
              </w:rPr>
              <w:t>826,347</w:t>
            </w:r>
          </w:p>
        </w:tc>
        <w:tc>
          <w:tcPr>
            <w:tcW w:w="270" w:type="dxa"/>
          </w:tcPr>
          <w:p w14:paraId="0EAC5BDF" w14:textId="77777777" w:rsidR="002C2CDA" w:rsidRPr="002C2CDA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4D446B" w14:textId="542B2FCA" w:rsidR="002C2CDA" w:rsidRPr="002C2CDA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C2CDA">
              <w:rPr>
                <w:rFonts w:ascii="Angsana New" w:hAnsi="Angsana New"/>
                <w:sz w:val="28"/>
                <w:szCs w:val="28"/>
              </w:rPr>
              <w:t>4,044,870</w:t>
            </w:r>
          </w:p>
        </w:tc>
        <w:tc>
          <w:tcPr>
            <w:tcW w:w="270" w:type="dxa"/>
          </w:tcPr>
          <w:p w14:paraId="00467E83" w14:textId="77777777" w:rsidR="002C2CDA" w:rsidRPr="002C2CDA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701F90" w14:textId="6C3EC07C" w:rsidR="002C2CDA" w:rsidRPr="002C2CDA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2C2CDA">
              <w:rPr>
                <w:rFonts w:ascii="Angsana New" w:hAnsi="Angsana New"/>
                <w:sz w:val="28"/>
                <w:szCs w:val="28"/>
              </w:rPr>
              <w:t>92,465</w:t>
            </w:r>
          </w:p>
        </w:tc>
        <w:tc>
          <w:tcPr>
            <w:tcW w:w="270" w:type="dxa"/>
          </w:tcPr>
          <w:p w14:paraId="0777A518" w14:textId="77777777" w:rsidR="002C2CDA" w:rsidRPr="002C2CDA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053A0D" w14:textId="33E68A46" w:rsidR="002C2CDA" w:rsidRPr="002C2CDA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2C2CDA">
              <w:rPr>
                <w:rFonts w:ascii="Angsana New" w:hAnsi="Angsana New"/>
                <w:sz w:val="28"/>
                <w:szCs w:val="28"/>
              </w:rPr>
              <w:t>31,518</w:t>
            </w:r>
          </w:p>
        </w:tc>
        <w:tc>
          <w:tcPr>
            <w:tcW w:w="270" w:type="dxa"/>
          </w:tcPr>
          <w:p w14:paraId="2790BE45" w14:textId="77777777" w:rsidR="002C2CDA" w:rsidRPr="002C2CDA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E023B9" w14:textId="53F2B724" w:rsidR="002C2CDA" w:rsidRPr="002C2CDA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2C2CDA">
              <w:rPr>
                <w:rFonts w:ascii="Angsana New" w:hAnsi="Angsana New"/>
                <w:sz w:val="28"/>
                <w:szCs w:val="28"/>
              </w:rPr>
              <w:t>189,255</w:t>
            </w:r>
          </w:p>
        </w:tc>
        <w:tc>
          <w:tcPr>
            <w:tcW w:w="270" w:type="dxa"/>
          </w:tcPr>
          <w:p w14:paraId="0FC75510" w14:textId="77777777" w:rsidR="002C2CDA" w:rsidRPr="002C2CDA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170D2B" w14:textId="4C9F7C4A" w:rsidR="002C2CDA" w:rsidRPr="002C2CDA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2C2CDA">
              <w:rPr>
                <w:rFonts w:ascii="Angsana New" w:hAnsi="Angsana New"/>
                <w:sz w:val="28"/>
                <w:szCs w:val="28"/>
              </w:rPr>
              <w:t>5,415,074</w:t>
            </w:r>
          </w:p>
        </w:tc>
      </w:tr>
      <w:tr w:rsidR="002C2CDA" w:rsidRPr="00D31193" w14:paraId="42417BE2" w14:textId="77777777" w:rsidTr="005E3B32">
        <w:trPr>
          <w:cantSplit/>
        </w:trPr>
        <w:tc>
          <w:tcPr>
            <w:tcW w:w="3460" w:type="dxa"/>
          </w:tcPr>
          <w:p w14:paraId="302DEF93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6D4CA1E2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EB3FE2" w14:textId="4ED994CC" w:rsidR="002C2CDA" w:rsidRPr="00D31193" w:rsidRDefault="002C2CDA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EFE806A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914F01" w14:textId="6592F0AF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8,139</w:t>
            </w:r>
          </w:p>
        </w:tc>
        <w:tc>
          <w:tcPr>
            <w:tcW w:w="270" w:type="dxa"/>
          </w:tcPr>
          <w:p w14:paraId="4590B3CD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4EA287" w14:textId="159452CC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37,402</w:t>
            </w:r>
          </w:p>
        </w:tc>
        <w:tc>
          <w:tcPr>
            <w:tcW w:w="270" w:type="dxa"/>
          </w:tcPr>
          <w:p w14:paraId="72BDF3D3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3FDD3C" w14:textId="06F7F515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7,331</w:t>
            </w:r>
          </w:p>
        </w:tc>
        <w:tc>
          <w:tcPr>
            <w:tcW w:w="270" w:type="dxa"/>
          </w:tcPr>
          <w:p w14:paraId="3917431B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762379" w14:textId="1B5A2959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270" w:type="dxa"/>
          </w:tcPr>
          <w:p w14:paraId="6B3BA96D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DFBDF2" w14:textId="74C3AD50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442,788</w:t>
            </w:r>
          </w:p>
        </w:tc>
        <w:tc>
          <w:tcPr>
            <w:tcW w:w="270" w:type="dxa"/>
          </w:tcPr>
          <w:p w14:paraId="2486D6CA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EAD02F" w14:textId="5ED2CEEF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495,846</w:t>
            </w:r>
          </w:p>
        </w:tc>
      </w:tr>
      <w:tr w:rsidR="002C2CDA" w:rsidRPr="00D31193" w14:paraId="77825E52" w14:textId="77777777" w:rsidTr="004D52D5">
        <w:trPr>
          <w:cantSplit/>
        </w:trPr>
        <w:tc>
          <w:tcPr>
            <w:tcW w:w="3460" w:type="dxa"/>
          </w:tcPr>
          <w:p w14:paraId="653A5AA7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236" w:type="dxa"/>
          </w:tcPr>
          <w:p w14:paraId="0AB49270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627707" w14:textId="7DD1DE1B" w:rsidR="002C2CDA" w:rsidRPr="00D31193" w:rsidRDefault="002C2CDA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87D250D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0357EF" w14:textId="5443D3CE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48,243</w:t>
            </w:r>
          </w:p>
        </w:tc>
        <w:tc>
          <w:tcPr>
            <w:tcW w:w="270" w:type="dxa"/>
          </w:tcPr>
          <w:p w14:paraId="3F516189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17AC66" w14:textId="2168B5A0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550,859</w:t>
            </w:r>
          </w:p>
        </w:tc>
        <w:tc>
          <w:tcPr>
            <w:tcW w:w="270" w:type="dxa"/>
          </w:tcPr>
          <w:p w14:paraId="173D808D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795D3E" w14:textId="7D9714A1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5,646</w:t>
            </w:r>
          </w:p>
        </w:tc>
        <w:tc>
          <w:tcPr>
            <w:tcW w:w="270" w:type="dxa"/>
          </w:tcPr>
          <w:p w14:paraId="23FAD9F5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885BF3" w14:textId="0CDA9FA3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270" w:type="dxa"/>
          </w:tcPr>
          <w:p w14:paraId="2F3C7237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F661E7" w14:textId="199BF86B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(604,859)</w:t>
            </w:r>
          </w:p>
        </w:tc>
        <w:tc>
          <w:tcPr>
            <w:tcW w:w="270" w:type="dxa"/>
          </w:tcPr>
          <w:p w14:paraId="53169E0E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BA4F56" w14:textId="01061742" w:rsidR="002C2CDA" w:rsidRPr="00D31193" w:rsidRDefault="002C2CDA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2CDA" w:rsidRPr="00D31193" w14:paraId="6BBA6A04" w14:textId="77777777" w:rsidTr="004D52D5">
        <w:trPr>
          <w:cantSplit/>
        </w:trPr>
        <w:tc>
          <w:tcPr>
            <w:tcW w:w="3460" w:type="dxa"/>
          </w:tcPr>
          <w:p w14:paraId="5F6965F3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6" w:type="dxa"/>
          </w:tcPr>
          <w:p w14:paraId="69790659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F573D3" w14:textId="446BA7B3" w:rsidR="002C2CDA" w:rsidRPr="00D31193" w:rsidRDefault="002C2CDA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D694A47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5383D2" w14:textId="2777F6C1" w:rsidR="002C2CDA" w:rsidRPr="00D31193" w:rsidRDefault="002C2CDA" w:rsidP="0044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(848)</w:t>
            </w:r>
          </w:p>
        </w:tc>
        <w:tc>
          <w:tcPr>
            <w:tcW w:w="270" w:type="dxa"/>
          </w:tcPr>
          <w:p w14:paraId="5DF4FD35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A2C601" w14:textId="418A3A6C" w:rsidR="002C2CDA" w:rsidRPr="00D31193" w:rsidRDefault="002C2CDA" w:rsidP="0044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13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(86,734)</w:t>
            </w:r>
          </w:p>
        </w:tc>
        <w:tc>
          <w:tcPr>
            <w:tcW w:w="270" w:type="dxa"/>
          </w:tcPr>
          <w:p w14:paraId="7192CF7B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2E8796" w14:textId="095A5B76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(1,040)</w:t>
            </w:r>
          </w:p>
        </w:tc>
        <w:tc>
          <w:tcPr>
            <w:tcW w:w="270" w:type="dxa"/>
          </w:tcPr>
          <w:p w14:paraId="1C146088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C80F7B" w14:textId="6A9385D8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(3,514)</w:t>
            </w:r>
          </w:p>
        </w:tc>
        <w:tc>
          <w:tcPr>
            <w:tcW w:w="270" w:type="dxa"/>
          </w:tcPr>
          <w:p w14:paraId="1A06C5DE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E18382" w14:textId="06C8801C" w:rsidR="002C2CDA" w:rsidRPr="00D31193" w:rsidRDefault="002C2CDA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7ECBFF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64D133" w14:textId="4E72491C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(92,136)</w:t>
            </w:r>
          </w:p>
        </w:tc>
      </w:tr>
      <w:tr w:rsidR="004A648E" w:rsidRPr="00D31193" w14:paraId="5D646F49" w14:textId="77777777" w:rsidTr="00354759">
        <w:trPr>
          <w:cantSplit/>
        </w:trPr>
        <w:tc>
          <w:tcPr>
            <w:tcW w:w="3460" w:type="dxa"/>
          </w:tcPr>
          <w:p w14:paraId="69820925" w14:textId="13596CAB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C2CD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CA5CDA6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CF20C9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29A3CD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7DAEB6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A461A5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42D581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05722D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FA3105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74C48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763A3A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A49544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2FF3583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B493F8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19D5F79" w14:textId="77777777" w:rsidR="004A648E" w:rsidRPr="00D31193" w:rsidRDefault="004A648E" w:rsidP="004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C2CDA" w:rsidRPr="00D31193" w14:paraId="3A73BBE6" w14:textId="77777777" w:rsidTr="00354759">
        <w:trPr>
          <w:cantSplit/>
        </w:trPr>
        <w:tc>
          <w:tcPr>
            <w:tcW w:w="3460" w:type="dxa"/>
          </w:tcPr>
          <w:p w14:paraId="2ACCE390" w14:textId="147F993F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142C336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47B56D" w14:textId="0D74F46F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230,619</w:t>
            </w:r>
          </w:p>
        </w:tc>
        <w:tc>
          <w:tcPr>
            <w:tcW w:w="270" w:type="dxa"/>
          </w:tcPr>
          <w:p w14:paraId="5F07E306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9D4182" w14:textId="426F15E8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881,881</w:t>
            </w:r>
          </w:p>
        </w:tc>
        <w:tc>
          <w:tcPr>
            <w:tcW w:w="270" w:type="dxa"/>
          </w:tcPr>
          <w:p w14:paraId="47E6FA62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20597F" w14:textId="62EF20EA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4,546,397</w:t>
            </w:r>
          </w:p>
        </w:tc>
        <w:tc>
          <w:tcPr>
            <w:tcW w:w="270" w:type="dxa"/>
          </w:tcPr>
          <w:p w14:paraId="0B161317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E70470" w14:textId="353AC442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104,402</w:t>
            </w:r>
          </w:p>
        </w:tc>
        <w:tc>
          <w:tcPr>
            <w:tcW w:w="270" w:type="dxa"/>
          </w:tcPr>
          <w:p w14:paraId="01A23E88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45A9A5" w14:textId="39F90BC2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28,301</w:t>
            </w:r>
          </w:p>
        </w:tc>
        <w:tc>
          <w:tcPr>
            <w:tcW w:w="270" w:type="dxa"/>
          </w:tcPr>
          <w:p w14:paraId="3389E84C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A18A3E" w14:textId="4669721A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27,184</w:t>
            </w:r>
          </w:p>
        </w:tc>
        <w:tc>
          <w:tcPr>
            <w:tcW w:w="270" w:type="dxa"/>
          </w:tcPr>
          <w:p w14:paraId="6C41562C" w14:textId="77777777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93B42C" w14:textId="1BF76D25" w:rsidR="002C2CDA" w:rsidRPr="00D31193" w:rsidRDefault="002C2CDA" w:rsidP="002C2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5,818,784</w:t>
            </w:r>
          </w:p>
        </w:tc>
      </w:tr>
      <w:tr w:rsidR="00E2301E" w:rsidRPr="00D31193" w14:paraId="27265840" w14:textId="77777777" w:rsidTr="00354759">
        <w:trPr>
          <w:cantSplit/>
        </w:trPr>
        <w:tc>
          <w:tcPr>
            <w:tcW w:w="3460" w:type="dxa"/>
          </w:tcPr>
          <w:p w14:paraId="04FC3E13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5BE6185F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41DA91" w14:textId="7ED85DE5" w:rsidR="0044570A" w:rsidRPr="00D31193" w:rsidRDefault="0044570A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6AAF49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D36FB8" w14:textId="5739F203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844</w:t>
            </w:r>
          </w:p>
        </w:tc>
        <w:tc>
          <w:tcPr>
            <w:tcW w:w="270" w:type="dxa"/>
          </w:tcPr>
          <w:p w14:paraId="5F71A468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BD1D53" w14:textId="3E8A624E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5,491</w:t>
            </w:r>
          </w:p>
        </w:tc>
        <w:tc>
          <w:tcPr>
            <w:tcW w:w="270" w:type="dxa"/>
          </w:tcPr>
          <w:p w14:paraId="631AB013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E1A837" w14:textId="4F896DBB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270" w:type="dxa"/>
          </w:tcPr>
          <w:p w14:paraId="18FEFB42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F9CC13" w14:textId="094F5D63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270" w:type="dxa"/>
          </w:tcPr>
          <w:p w14:paraId="7216B81C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A207C0" w14:textId="061C570B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182,066</w:t>
            </w:r>
          </w:p>
        </w:tc>
        <w:tc>
          <w:tcPr>
            <w:tcW w:w="270" w:type="dxa"/>
          </w:tcPr>
          <w:p w14:paraId="1F103B13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B71826" w14:textId="57DDB934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189,095</w:t>
            </w:r>
          </w:p>
        </w:tc>
      </w:tr>
      <w:tr w:rsidR="00E2301E" w:rsidRPr="00D31193" w14:paraId="443FAADE" w14:textId="77777777" w:rsidTr="005E3B32">
        <w:trPr>
          <w:cantSplit/>
        </w:trPr>
        <w:tc>
          <w:tcPr>
            <w:tcW w:w="3460" w:type="dxa"/>
          </w:tcPr>
          <w:p w14:paraId="05145F0D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236" w:type="dxa"/>
          </w:tcPr>
          <w:p w14:paraId="798F3A5B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BE9D96" w14:textId="4D971DEA" w:rsidR="00E2301E" w:rsidRPr="00D31193" w:rsidRDefault="0044570A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B045F4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787FE6" w14:textId="1E7A7F64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27,135</w:t>
            </w:r>
          </w:p>
        </w:tc>
        <w:tc>
          <w:tcPr>
            <w:tcW w:w="270" w:type="dxa"/>
          </w:tcPr>
          <w:p w14:paraId="5BCF87B9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96B6FF" w14:textId="2C67FD96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108,492</w:t>
            </w:r>
          </w:p>
        </w:tc>
        <w:tc>
          <w:tcPr>
            <w:tcW w:w="270" w:type="dxa"/>
          </w:tcPr>
          <w:p w14:paraId="07F738F8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513DE3" w14:textId="510B006C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11,180</w:t>
            </w:r>
          </w:p>
        </w:tc>
        <w:tc>
          <w:tcPr>
            <w:tcW w:w="270" w:type="dxa"/>
          </w:tcPr>
          <w:p w14:paraId="71C0055A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9A505E" w14:textId="12D30BD0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458</w:t>
            </w:r>
          </w:p>
        </w:tc>
        <w:tc>
          <w:tcPr>
            <w:tcW w:w="270" w:type="dxa"/>
          </w:tcPr>
          <w:p w14:paraId="310A1DF6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2C2AED" w14:textId="77651BEB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(147,265)</w:t>
            </w:r>
          </w:p>
        </w:tc>
        <w:tc>
          <w:tcPr>
            <w:tcW w:w="270" w:type="dxa"/>
          </w:tcPr>
          <w:p w14:paraId="7577A7A7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</w:tcPr>
          <w:p w14:paraId="0A679EB1" w14:textId="7016DF59" w:rsidR="00E2301E" w:rsidRPr="00D31193" w:rsidRDefault="0044570A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01E" w:rsidRPr="00D31193" w14:paraId="247AAD9F" w14:textId="77777777" w:rsidTr="005E3B32">
        <w:trPr>
          <w:cantSplit/>
        </w:trPr>
        <w:tc>
          <w:tcPr>
            <w:tcW w:w="3460" w:type="dxa"/>
          </w:tcPr>
          <w:p w14:paraId="598AD3D3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6" w:type="dxa"/>
          </w:tcPr>
          <w:p w14:paraId="3DED22F0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62307F" w14:textId="3963806F" w:rsidR="00E2301E" w:rsidRPr="00D31193" w:rsidRDefault="0044570A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EB53C6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F9B263" w14:textId="24FCBE2E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(184)</w:t>
            </w:r>
          </w:p>
        </w:tc>
        <w:tc>
          <w:tcPr>
            <w:tcW w:w="270" w:type="dxa"/>
          </w:tcPr>
          <w:p w14:paraId="463D698A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06AA5A" w14:textId="77BC585E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(24,170)</w:t>
            </w:r>
          </w:p>
        </w:tc>
        <w:tc>
          <w:tcPr>
            <w:tcW w:w="270" w:type="dxa"/>
          </w:tcPr>
          <w:p w14:paraId="43C202A8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ECB735" w14:textId="0E6E0D0C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(4,467)</w:t>
            </w:r>
          </w:p>
        </w:tc>
        <w:tc>
          <w:tcPr>
            <w:tcW w:w="270" w:type="dxa"/>
          </w:tcPr>
          <w:p w14:paraId="083D2D5F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024312" w14:textId="19F55E54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(1,846)</w:t>
            </w:r>
          </w:p>
        </w:tc>
        <w:tc>
          <w:tcPr>
            <w:tcW w:w="270" w:type="dxa"/>
          </w:tcPr>
          <w:p w14:paraId="27D3CDCD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8AF729" w14:textId="7CED1016" w:rsidR="00E2301E" w:rsidRPr="00D31193" w:rsidRDefault="0044570A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389087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660D3A19" w14:textId="1A27FA22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(30,667)</w:t>
            </w:r>
          </w:p>
        </w:tc>
      </w:tr>
      <w:tr w:rsidR="00E2301E" w:rsidRPr="00D31193" w14:paraId="0F99866D" w14:textId="77777777" w:rsidTr="005E3B32">
        <w:trPr>
          <w:cantSplit/>
        </w:trPr>
        <w:tc>
          <w:tcPr>
            <w:tcW w:w="3460" w:type="dxa"/>
          </w:tcPr>
          <w:p w14:paraId="11636CC1" w14:textId="53939A05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C2CD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E4FE03C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A3982" w14:textId="08807EC0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230,619</w:t>
            </w:r>
          </w:p>
        </w:tc>
        <w:tc>
          <w:tcPr>
            <w:tcW w:w="270" w:type="dxa"/>
          </w:tcPr>
          <w:p w14:paraId="255D16A8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AEA1E" w14:textId="7242BC03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909,676</w:t>
            </w:r>
          </w:p>
        </w:tc>
        <w:tc>
          <w:tcPr>
            <w:tcW w:w="270" w:type="dxa"/>
          </w:tcPr>
          <w:p w14:paraId="12347EDB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35813" w14:textId="11D4C2B5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4,636,210</w:t>
            </w:r>
          </w:p>
        </w:tc>
        <w:tc>
          <w:tcPr>
            <w:tcW w:w="270" w:type="dxa"/>
          </w:tcPr>
          <w:p w14:paraId="4C869370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314EB" w14:textId="64056E30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111,713</w:t>
            </w:r>
          </w:p>
        </w:tc>
        <w:tc>
          <w:tcPr>
            <w:tcW w:w="270" w:type="dxa"/>
          </w:tcPr>
          <w:p w14:paraId="79D6550F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A0A8D" w14:textId="5E609485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27,009</w:t>
            </w:r>
          </w:p>
        </w:tc>
        <w:tc>
          <w:tcPr>
            <w:tcW w:w="270" w:type="dxa"/>
          </w:tcPr>
          <w:p w14:paraId="00C37E7F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8753F" w14:textId="11BFB762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61,985</w:t>
            </w:r>
          </w:p>
        </w:tc>
        <w:tc>
          <w:tcPr>
            <w:tcW w:w="270" w:type="dxa"/>
          </w:tcPr>
          <w:p w14:paraId="1916EB0D" w14:textId="77777777" w:rsidR="00E2301E" w:rsidRPr="00D31193" w:rsidRDefault="00E2301E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4405A6" w14:textId="2DAC4750" w:rsidR="00E2301E" w:rsidRPr="00D31193" w:rsidRDefault="0044570A" w:rsidP="00E2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5,977,212</w:t>
            </w:r>
          </w:p>
        </w:tc>
      </w:tr>
    </w:tbl>
    <w:p w14:paraId="2F29F048" w14:textId="77777777" w:rsidR="004D52D5" w:rsidRDefault="004D52D5">
      <w:r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288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4D5CDB" w:rsidRPr="00D31193" w14:paraId="37AC7B27" w14:textId="77777777" w:rsidTr="004D52D5">
        <w:trPr>
          <w:cantSplit/>
        </w:trPr>
        <w:tc>
          <w:tcPr>
            <w:tcW w:w="3402" w:type="dxa"/>
          </w:tcPr>
          <w:p w14:paraId="57640ED0" w14:textId="57714326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Times New Roman" w:hAnsi="Times New Roman" w:cs="Arial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288" w:type="dxa"/>
          </w:tcPr>
          <w:p w14:paraId="34991E8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0" w:type="dxa"/>
            <w:gridSpan w:val="13"/>
            <w:tcBorders>
              <w:left w:val="nil"/>
            </w:tcBorders>
          </w:tcPr>
          <w:p w14:paraId="7135CAA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เงินรวม</w:t>
            </w:r>
          </w:p>
        </w:tc>
      </w:tr>
      <w:tr w:rsidR="004D5CDB" w:rsidRPr="00D31193" w14:paraId="296BCB71" w14:textId="77777777" w:rsidTr="004D52D5">
        <w:trPr>
          <w:cantSplit/>
        </w:trPr>
        <w:tc>
          <w:tcPr>
            <w:tcW w:w="3402" w:type="dxa"/>
          </w:tcPr>
          <w:p w14:paraId="6EFD653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0A20542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15495B7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A46FBB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343FC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7F7F7F0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38D8D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E31A2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6F1B8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C80612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1C4E8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FDEC8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67120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12BE92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9CE0D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12C9C109" w14:textId="77777777" w:rsidTr="004D52D5">
        <w:trPr>
          <w:cantSplit/>
        </w:trPr>
        <w:tc>
          <w:tcPr>
            <w:tcW w:w="3402" w:type="dxa"/>
          </w:tcPr>
          <w:p w14:paraId="27686E6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6C60B37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D1F01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14F37E3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3CD24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245AC0C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A2A93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41DCA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B9AA7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DCD3D8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BDEA3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CE093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44F57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68890E8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FF220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54B85C4D" w14:textId="77777777" w:rsidTr="004D52D5">
        <w:trPr>
          <w:cantSplit/>
        </w:trPr>
        <w:tc>
          <w:tcPr>
            <w:tcW w:w="3402" w:type="dxa"/>
          </w:tcPr>
          <w:p w14:paraId="60FF433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3BC2AA1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03F9A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518DC94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6F461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12E0BB0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73806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41234E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8560C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4CDFB09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85ED4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EC18D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4814FA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3FD9EDB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81983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593CB87D" w14:textId="77777777" w:rsidTr="004D52D5">
        <w:trPr>
          <w:cantSplit/>
        </w:trPr>
        <w:tc>
          <w:tcPr>
            <w:tcW w:w="3402" w:type="dxa"/>
          </w:tcPr>
          <w:p w14:paraId="3FB9E14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5903F21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6BA7B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80DC9E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07AC7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570FDC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C4378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493CC8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1B1D2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5C39680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157F99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470E8F5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49DB7A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019B3A3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16155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D5CDB" w:rsidRPr="00D31193" w14:paraId="31814263" w14:textId="77777777" w:rsidTr="004D52D5">
        <w:trPr>
          <w:cantSplit/>
        </w:trPr>
        <w:tc>
          <w:tcPr>
            <w:tcW w:w="3402" w:type="dxa"/>
          </w:tcPr>
          <w:p w14:paraId="097E869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</w:tcPr>
          <w:p w14:paraId="55FD963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440" w:type="dxa"/>
            <w:gridSpan w:val="13"/>
          </w:tcPr>
          <w:p w14:paraId="7C78632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311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5CDB" w:rsidRPr="00D31193" w14:paraId="4C5F9F29" w14:textId="77777777" w:rsidTr="004D52D5">
        <w:trPr>
          <w:cantSplit/>
        </w:trPr>
        <w:tc>
          <w:tcPr>
            <w:tcW w:w="3402" w:type="dxa"/>
          </w:tcPr>
          <w:p w14:paraId="46DC9AD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88" w:type="dxa"/>
          </w:tcPr>
          <w:p w14:paraId="182C2F6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223B7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50D41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E4901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782B6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26DE7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3194B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21D76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51CF2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86081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F1B8F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51CEA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72688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21379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2D5" w:rsidRPr="00D31193" w14:paraId="68E748A7" w14:textId="77777777" w:rsidTr="004D52D5">
        <w:trPr>
          <w:cantSplit/>
        </w:trPr>
        <w:tc>
          <w:tcPr>
            <w:tcW w:w="3402" w:type="dxa"/>
          </w:tcPr>
          <w:p w14:paraId="0B69BDEA" w14:textId="5173B0BC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D3119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8" w:type="dxa"/>
          </w:tcPr>
          <w:p w14:paraId="72A78190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225D10" w14:textId="7732EF45" w:rsidR="004D52D5" w:rsidRPr="004D52D5" w:rsidRDefault="004D52D5" w:rsidP="00B7600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D52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58EA16" w14:textId="77777777" w:rsidR="004D52D5" w:rsidRPr="004D52D5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18F51A" w14:textId="6BE6AB12" w:rsidR="004D52D5" w:rsidRPr="004D52D5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="Angsana New" w:hAnsi="Angsana New"/>
                <w:sz w:val="28"/>
                <w:szCs w:val="28"/>
              </w:rPr>
            </w:pPr>
            <w:r w:rsidRPr="004D52D5">
              <w:rPr>
                <w:rFonts w:ascii="Angsana New" w:hAnsi="Angsana New"/>
                <w:sz w:val="28"/>
                <w:szCs w:val="28"/>
              </w:rPr>
              <w:t>506,249</w:t>
            </w:r>
          </w:p>
        </w:tc>
        <w:tc>
          <w:tcPr>
            <w:tcW w:w="270" w:type="dxa"/>
          </w:tcPr>
          <w:p w14:paraId="727FDF9A" w14:textId="77777777" w:rsidR="004D52D5" w:rsidRPr="004D52D5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B20C22" w14:textId="5A1DA061" w:rsidR="004D52D5" w:rsidRPr="004D52D5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  <w:r w:rsidRPr="004D52D5">
              <w:rPr>
                <w:rFonts w:ascii="Angsana New" w:hAnsi="Angsana New"/>
                <w:sz w:val="28"/>
                <w:szCs w:val="28"/>
              </w:rPr>
              <w:t>3,011,202</w:t>
            </w:r>
          </w:p>
        </w:tc>
        <w:tc>
          <w:tcPr>
            <w:tcW w:w="270" w:type="dxa"/>
          </w:tcPr>
          <w:p w14:paraId="7F88517C" w14:textId="77777777" w:rsidR="004D52D5" w:rsidRPr="004D52D5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AAF9C9" w14:textId="0484CE89" w:rsidR="004D52D5" w:rsidRPr="004D52D5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 w:rsidRPr="004D52D5">
              <w:rPr>
                <w:rFonts w:ascii="Angsana New" w:hAnsi="Angsana New"/>
                <w:sz w:val="28"/>
                <w:szCs w:val="28"/>
              </w:rPr>
              <w:t>77,224</w:t>
            </w:r>
          </w:p>
        </w:tc>
        <w:tc>
          <w:tcPr>
            <w:tcW w:w="270" w:type="dxa"/>
          </w:tcPr>
          <w:p w14:paraId="593D51AF" w14:textId="77777777" w:rsidR="004D52D5" w:rsidRPr="004D52D5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739339" w14:textId="31F570A7" w:rsidR="004D52D5" w:rsidRPr="004D52D5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 w:rsidRPr="004D52D5">
              <w:rPr>
                <w:rFonts w:ascii="Angsana New" w:hAnsi="Angsana New"/>
                <w:sz w:val="28"/>
                <w:szCs w:val="28"/>
              </w:rPr>
              <w:t>26,620</w:t>
            </w:r>
          </w:p>
        </w:tc>
        <w:tc>
          <w:tcPr>
            <w:tcW w:w="270" w:type="dxa"/>
          </w:tcPr>
          <w:p w14:paraId="0CE3B3B9" w14:textId="77777777" w:rsidR="004D52D5" w:rsidRPr="004D52D5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7274A9" w14:textId="10998A2A" w:rsidR="004D52D5" w:rsidRPr="004D52D5" w:rsidRDefault="004D52D5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D52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F23091" w14:textId="77777777" w:rsidR="004D52D5" w:rsidRPr="004D52D5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3DF4DB" w14:textId="1F90F72C" w:rsidR="004D52D5" w:rsidRPr="004D52D5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  <w:r w:rsidRPr="004D52D5">
              <w:rPr>
                <w:rFonts w:ascii="Angsana New" w:hAnsi="Angsana New"/>
                <w:sz w:val="28"/>
                <w:szCs w:val="28"/>
              </w:rPr>
              <w:t>3,621,295</w:t>
            </w:r>
          </w:p>
        </w:tc>
      </w:tr>
      <w:tr w:rsidR="004D52D5" w:rsidRPr="00D31193" w14:paraId="7428AEFE" w14:textId="77777777" w:rsidTr="004D52D5">
        <w:trPr>
          <w:cantSplit/>
        </w:trPr>
        <w:tc>
          <w:tcPr>
            <w:tcW w:w="3402" w:type="dxa"/>
          </w:tcPr>
          <w:p w14:paraId="0BDB195F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88" w:type="dxa"/>
          </w:tcPr>
          <w:p w14:paraId="6F68F7CC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F74658" w14:textId="73EEEF09" w:rsidR="004D52D5" w:rsidRPr="00D31193" w:rsidRDefault="004D52D5" w:rsidP="00B7600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5273EA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359899" w14:textId="4EF6CB5C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36,089</w:t>
            </w:r>
          </w:p>
        </w:tc>
        <w:tc>
          <w:tcPr>
            <w:tcW w:w="270" w:type="dxa"/>
          </w:tcPr>
          <w:p w14:paraId="7A2BEF15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80001A" w14:textId="1326F8A8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202,317</w:t>
            </w:r>
          </w:p>
        </w:tc>
        <w:tc>
          <w:tcPr>
            <w:tcW w:w="270" w:type="dxa"/>
          </w:tcPr>
          <w:p w14:paraId="0390A883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9D4C82" w14:textId="714E7CCE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7,677</w:t>
            </w:r>
          </w:p>
        </w:tc>
        <w:tc>
          <w:tcPr>
            <w:tcW w:w="270" w:type="dxa"/>
          </w:tcPr>
          <w:p w14:paraId="308CFA6C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6FDEAC" w14:textId="6777C512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1,755</w:t>
            </w:r>
          </w:p>
        </w:tc>
        <w:tc>
          <w:tcPr>
            <w:tcW w:w="270" w:type="dxa"/>
          </w:tcPr>
          <w:p w14:paraId="7DBE335D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C5708C" w14:textId="6514CC1D" w:rsidR="004D52D5" w:rsidRPr="00D31193" w:rsidRDefault="004D52D5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7B64C8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D60FCC" w14:textId="6B03FB8B" w:rsidR="004D52D5" w:rsidRPr="00D31193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247,838</w:t>
            </w:r>
          </w:p>
        </w:tc>
      </w:tr>
      <w:tr w:rsidR="004D52D5" w:rsidRPr="00D31193" w14:paraId="5982B219" w14:textId="77777777" w:rsidTr="004D52D5">
        <w:trPr>
          <w:cantSplit/>
        </w:trPr>
        <w:tc>
          <w:tcPr>
            <w:tcW w:w="3402" w:type="dxa"/>
          </w:tcPr>
          <w:p w14:paraId="57CE34B7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88" w:type="dxa"/>
          </w:tcPr>
          <w:p w14:paraId="1CC946CB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ADAC50" w14:textId="34A11B12" w:rsidR="004D52D5" w:rsidRPr="00D31193" w:rsidRDefault="004D52D5" w:rsidP="00B7600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B87FB5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082C54" w14:textId="27EABEEB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(848)</w:t>
            </w:r>
          </w:p>
        </w:tc>
        <w:tc>
          <w:tcPr>
            <w:tcW w:w="270" w:type="dxa"/>
          </w:tcPr>
          <w:p w14:paraId="0A9969BC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7A1542" w14:textId="04D46DBC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(86,475)</w:t>
            </w:r>
          </w:p>
        </w:tc>
        <w:tc>
          <w:tcPr>
            <w:tcW w:w="270" w:type="dxa"/>
          </w:tcPr>
          <w:p w14:paraId="788E5526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657A49" w14:textId="7B68E0B8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(1,027)</w:t>
            </w:r>
          </w:p>
        </w:tc>
        <w:tc>
          <w:tcPr>
            <w:tcW w:w="270" w:type="dxa"/>
          </w:tcPr>
          <w:p w14:paraId="5B10F026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D9D366" w14:textId="72A3561A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(3,514)</w:t>
            </w:r>
          </w:p>
        </w:tc>
        <w:tc>
          <w:tcPr>
            <w:tcW w:w="270" w:type="dxa"/>
          </w:tcPr>
          <w:p w14:paraId="468FB19E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9DD1C5" w14:textId="335727C9" w:rsidR="004D52D5" w:rsidRPr="00D31193" w:rsidRDefault="004D52D5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851E19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E09361" w14:textId="1AA482AA" w:rsidR="004D52D5" w:rsidRPr="00D31193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(91,864)</w:t>
            </w:r>
          </w:p>
        </w:tc>
      </w:tr>
      <w:tr w:rsidR="004F2723" w:rsidRPr="00D31193" w14:paraId="409087A2" w14:textId="77777777" w:rsidTr="00354759">
        <w:trPr>
          <w:cantSplit/>
        </w:trPr>
        <w:tc>
          <w:tcPr>
            <w:tcW w:w="3402" w:type="dxa"/>
          </w:tcPr>
          <w:p w14:paraId="05F75C53" w14:textId="3C85AFAE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D52D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88" w:type="dxa"/>
          </w:tcPr>
          <w:p w14:paraId="7D9D9D90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B28D1C" w14:textId="77777777" w:rsidR="004F2723" w:rsidRPr="00D31193" w:rsidRDefault="004F2723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DC1EF3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9C1776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3CD2C6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6EC5A6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A17BB2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A134862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CCC6F3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F9089B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CC0238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7DF078" w14:textId="77777777" w:rsidR="004F2723" w:rsidRPr="00D31193" w:rsidRDefault="004F2723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7EE212" w14:textId="77777777" w:rsidR="004F2723" w:rsidRPr="00D31193" w:rsidRDefault="004F2723" w:rsidP="004F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B3820A" w14:textId="77777777" w:rsidR="004F2723" w:rsidRPr="00D31193" w:rsidRDefault="004F2723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52D5" w:rsidRPr="00D31193" w14:paraId="712A73F5" w14:textId="77777777" w:rsidTr="00354759">
        <w:trPr>
          <w:cantSplit/>
        </w:trPr>
        <w:tc>
          <w:tcPr>
            <w:tcW w:w="3402" w:type="dxa"/>
          </w:tcPr>
          <w:p w14:paraId="57C6AE19" w14:textId="6E56F678" w:rsidR="004D52D5" w:rsidRPr="00D31193" w:rsidRDefault="00354759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4D52D5"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="004D52D5"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D52D5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D52D5"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4D52D5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D52D5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8" w:type="dxa"/>
          </w:tcPr>
          <w:p w14:paraId="7C11D1D7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2AC205D" w14:textId="23C19DB5" w:rsidR="004D52D5" w:rsidRPr="00D31193" w:rsidRDefault="004D52D5" w:rsidP="00B7600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6261FC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55BDFD" w14:textId="0DFF793B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541,490</w:t>
            </w:r>
          </w:p>
        </w:tc>
        <w:tc>
          <w:tcPr>
            <w:tcW w:w="270" w:type="dxa"/>
          </w:tcPr>
          <w:p w14:paraId="79666AA6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16570A" w14:textId="06DCAEA3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3,127,044</w:t>
            </w:r>
          </w:p>
        </w:tc>
        <w:tc>
          <w:tcPr>
            <w:tcW w:w="270" w:type="dxa"/>
          </w:tcPr>
          <w:p w14:paraId="19161AD6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10556B" w14:textId="1CDF2D4F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83,874</w:t>
            </w:r>
          </w:p>
        </w:tc>
        <w:tc>
          <w:tcPr>
            <w:tcW w:w="270" w:type="dxa"/>
          </w:tcPr>
          <w:p w14:paraId="0DA99CE7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F4F1C8" w14:textId="1E7932A5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24,861</w:t>
            </w:r>
          </w:p>
        </w:tc>
        <w:tc>
          <w:tcPr>
            <w:tcW w:w="270" w:type="dxa"/>
          </w:tcPr>
          <w:p w14:paraId="55EC5F10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07D588" w14:textId="3DBBB59A" w:rsidR="004D52D5" w:rsidRPr="00D31193" w:rsidRDefault="004D52D5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97B1C1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8AE971" w14:textId="72C47FFA" w:rsidR="004D52D5" w:rsidRPr="00D31193" w:rsidRDefault="0044570A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  <w:r w:rsidR="004D52D5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3,777,269</w:t>
            </w:r>
          </w:p>
        </w:tc>
      </w:tr>
      <w:tr w:rsidR="008A6210" w:rsidRPr="00D31193" w14:paraId="3667EC96" w14:textId="77777777" w:rsidTr="00354759">
        <w:trPr>
          <w:cantSplit/>
        </w:trPr>
        <w:tc>
          <w:tcPr>
            <w:tcW w:w="3402" w:type="dxa"/>
          </w:tcPr>
          <w:p w14:paraId="3F92549E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88" w:type="dxa"/>
          </w:tcPr>
          <w:p w14:paraId="6BC5181F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3B5E98" w14:textId="4538A5F3" w:rsidR="008A6210" w:rsidRPr="00D31193" w:rsidRDefault="0044570A" w:rsidP="00B7600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A88E1D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60BE69" w14:textId="26FB6FF7" w:rsidR="008A6210" w:rsidRPr="00D31193" w:rsidRDefault="0044570A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40,369</w:t>
            </w:r>
          </w:p>
        </w:tc>
        <w:tc>
          <w:tcPr>
            <w:tcW w:w="270" w:type="dxa"/>
          </w:tcPr>
          <w:p w14:paraId="7275A4BF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3E3517" w14:textId="2B558025" w:rsidR="008A6210" w:rsidRPr="00D31193" w:rsidRDefault="0044570A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236,181</w:t>
            </w:r>
          </w:p>
        </w:tc>
        <w:tc>
          <w:tcPr>
            <w:tcW w:w="270" w:type="dxa"/>
          </w:tcPr>
          <w:p w14:paraId="3B877704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EDAF1E" w14:textId="39621899" w:rsidR="008A6210" w:rsidRPr="00D31193" w:rsidRDefault="0044570A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8,763</w:t>
            </w:r>
          </w:p>
        </w:tc>
        <w:tc>
          <w:tcPr>
            <w:tcW w:w="270" w:type="dxa"/>
          </w:tcPr>
          <w:p w14:paraId="7763E37E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1B518F" w14:textId="173E6B8A" w:rsidR="008A6210" w:rsidRPr="00D31193" w:rsidRDefault="0044570A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1,516</w:t>
            </w:r>
          </w:p>
        </w:tc>
        <w:tc>
          <w:tcPr>
            <w:tcW w:w="270" w:type="dxa"/>
          </w:tcPr>
          <w:p w14:paraId="0914AD4D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4907FC" w14:textId="30149C4F" w:rsidR="008A6210" w:rsidRPr="00D31193" w:rsidRDefault="0044570A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C4446A" w14:textId="237BB1EB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813F58" w14:textId="43EA826E" w:rsidR="008A6210" w:rsidRPr="00D31193" w:rsidRDefault="00287417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286,829</w:t>
            </w:r>
          </w:p>
        </w:tc>
      </w:tr>
      <w:tr w:rsidR="008A6210" w:rsidRPr="00D31193" w14:paraId="4A26D3D1" w14:textId="77777777" w:rsidTr="004D52D5">
        <w:trPr>
          <w:cantSplit/>
        </w:trPr>
        <w:tc>
          <w:tcPr>
            <w:tcW w:w="3402" w:type="dxa"/>
          </w:tcPr>
          <w:p w14:paraId="4BEC0A43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88" w:type="dxa"/>
          </w:tcPr>
          <w:p w14:paraId="39528907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5F9F78" w14:textId="2943259C" w:rsidR="008A6210" w:rsidRPr="00D31193" w:rsidRDefault="0044570A" w:rsidP="00B7600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7594D7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DBB235" w14:textId="3B42521A" w:rsidR="008A6210" w:rsidRPr="00D31193" w:rsidRDefault="0044570A" w:rsidP="00615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3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(173)</w:t>
            </w:r>
          </w:p>
        </w:tc>
        <w:tc>
          <w:tcPr>
            <w:tcW w:w="270" w:type="dxa"/>
          </w:tcPr>
          <w:p w14:paraId="49505446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BDE409" w14:textId="6AC24D65" w:rsidR="008A6210" w:rsidRPr="00D31193" w:rsidRDefault="0044570A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(24,126)</w:t>
            </w:r>
          </w:p>
        </w:tc>
        <w:tc>
          <w:tcPr>
            <w:tcW w:w="270" w:type="dxa"/>
          </w:tcPr>
          <w:p w14:paraId="74E2089B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710C42" w14:textId="4FB84478" w:rsidR="008A6210" w:rsidRPr="00D31193" w:rsidRDefault="0044570A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(4,456)</w:t>
            </w:r>
          </w:p>
        </w:tc>
        <w:tc>
          <w:tcPr>
            <w:tcW w:w="270" w:type="dxa"/>
          </w:tcPr>
          <w:p w14:paraId="71F013D2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3542F2" w14:textId="6246AA16" w:rsidR="008A6210" w:rsidRPr="00D31193" w:rsidRDefault="0044570A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(1,428)</w:t>
            </w:r>
          </w:p>
        </w:tc>
        <w:tc>
          <w:tcPr>
            <w:tcW w:w="270" w:type="dxa"/>
          </w:tcPr>
          <w:p w14:paraId="705607DE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78B434" w14:textId="21BD4EFA" w:rsidR="008A6210" w:rsidRPr="00D31193" w:rsidRDefault="0044570A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A5FFBD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50CF20" w14:textId="243ECC12" w:rsidR="008A6210" w:rsidRPr="00D31193" w:rsidRDefault="00287417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(30,183)</w:t>
            </w:r>
          </w:p>
        </w:tc>
      </w:tr>
      <w:tr w:rsidR="008A6210" w:rsidRPr="00D31193" w14:paraId="776709BF" w14:textId="77777777" w:rsidTr="004D52D5">
        <w:trPr>
          <w:cantSplit/>
        </w:trPr>
        <w:tc>
          <w:tcPr>
            <w:tcW w:w="3402" w:type="dxa"/>
          </w:tcPr>
          <w:p w14:paraId="4E98E6EC" w14:textId="40F5AA16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D52D5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8" w:type="dxa"/>
          </w:tcPr>
          <w:p w14:paraId="5ADFB816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6015A" w14:textId="10068C58" w:rsidR="008A6210" w:rsidRPr="00D31193" w:rsidRDefault="0044570A" w:rsidP="00B7600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8EBFF9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78AF9" w14:textId="4E3FE89E" w:rsidR="008A6210" w:rsidRPr="00D31193" w:rsidRDefault="0044570A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581,686</w:t>
            </w:r>
          </w:p>
        </w:tc>
        <w:tc>
          <w:tcPr>
            <w:tcW w:w="270" w:type="dxa"/>
          </w:tcPr>
          <w:p w14:paraId="744B524A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0C6F0" w14:textId="56258501" w:rsidR="008A6210" w:rsidRPr="00D31193" w:rsidRDefault="0044570A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3,339,099</w:t>
            </w:r>
          </w:p>
        </w:tc>
        <w:tc>
          <w:tcPr>
            <w:tcW w:w="270" w:type="dxa"/>
          </w:tcPr>
          <w:p w14:paraId="1AFCA7F4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3E90C" w14:textId="689C244D" w:rsidR="008A6210" w:rsidRPr="00D31193" w:rsidRDefault="0044570A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88,181</w:t>
            </w:r>
          </w:p>
        </w:tc>
        <w:tc>
          <w:tcPr>
            <w:tcW w:w="270" w:type="dxa"/>
          </w:tcPr>
          <w:p w14:paraId="1BD04E0C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EF049" w14:textId="2F447355" w:rsidR="008A6210" w:rsidRPr="00D31193" w:rsidRDefault="0044570A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24,949</w:t>
            </w:r>
          </w:p>
        </w:tc>
        <w:tc>
          <w:tcPr>
            <w:tcW w:w="270" w:type="dxa"/>
          </w:tcPr>
          <w:p w14:paraId="6C64F6C2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85B734C" w14:textId="768BA336" w:rsidR="008A6210" w:rsidRPr="00D31193" w:rsidRDefault="0044570A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633081" w14:textId="77777777" w:rsidR="008A6210" w:rsidRPr="00D31193" w:rsidRDefault="008A6210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48B57B" w14:textId="0C7D6EB8" w:rsidR="008A6210" w:rsidRPr="00D31193" w:rsidRDefault="00287417" w:rsidP="008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4,033,915</w:t>
            </w:r>
          </w:p>
        </w:tc>
      </w:tr>
    </w:tbl>
    <w:p w14:paraId="121895D3" w14:textId="77777777" w:rsidR="00B92F8C" w:rsidRPr="00D31193" w:rsidRDefault="00B92F8C">
      <w:r w:rsidRPr="00D31193"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273"/>
        <w:gridCol w:w="15"/>
        <w:gridCol w:w="1245"/>
        <w:gridCol w:w="15"/>
        <w:gridCol w:w="254"/>
        <w:gridCol w:w="16"/>
        <w:gridCol w:w="1244"/>
        <w:gridCol w:w="16"/>
        <w:gridCol w:w="252"/>
        <w:gridCol w:w="1352"/>
        <w:gridCol w:w="16"/>
        <w:gridCol w:w="254"/>
        <w:gridCol w:w="16"/>
        <w:gridCol w:w="1242"/>
        <w:gridCol w:w="270"/>
        <w:gridCol w:w="1188"/>
        <w:gridCol w:w="270"/>
        <w:gridCol w:w="1260"/>
        <w:gridCol w:w="270"/>
        <w:gridCol w:w="1260"/>
      </w:tblGrid>
      <w:tr w:rsidR="00B92F8C" w:rsidRPr="00D31193" w14:paraId="05A56AA5" w14:textId="77777777" w:rsidTr="00A65D14">
        <w:trPr>
          <w:cantSplit/>
          <w:trHeight w:val="335"/>
        </w:trPr>
        <w:tc>
          <w:tcPr>
            <w:tcW w:w="3402" w:type="dxa"/>
          </w:tcPr>
          <w:p w14:paraId="004D98EF" w14:textId="7F09656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3BF0C6B7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0" w:type="dxa"/>
            <w:gridSpan w:val="18"/>
            <w:tcBorders>
              <w:left w:val="nil"/>
            </w:tcBorders>
          </w:tcPr>
          <w:p w14:paraId="5F20BAA6" w14:textId="6D9A0626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เงินรวม</w:t>
            </w:r>
          </w:p>
        </w:tc>
      </w:tr>
      <w:tr w:rsidR="00B92F8C" w:rsidRPr="00D31193" w14:paraId="6B005F43" w14:textId="77777777" w:rsidTr="0061550F">
        <w:trPr>
          <w:cantSplit/>
          <w:trHeight w:val="335"/>
        </w:trPr>
        <w:tc>
          <w:tcPr>
            <w:tcW w:w="3402" w:type="dxa"/>
          </w:tcPr>
          <w:p w14:paraId="0EFD606B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296899F3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</w:tcPr>
          <w:p w14:paraId="2CE6D825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EFEC741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F2ECAD9" w14:textId="4DB0BE7C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52" w:type="dxa"/>
          </w:tcPr>
          <w:p w14:paraId="4128D68D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14:paraId="56BBB278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9BA77DD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01954410" w14:textId="10887A6F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660C725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59C4AC29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0D7E67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B729A2" w14:textId="5ECDB091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EC4FB21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E2DB36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92F8C" w:rsidRPr="00D31193" w14:paraId="6F106AFF" w14:textId="77777777" w:rsidTr="0061550F">
        <w:trPr>
          <w:cantSplit/>
          <w:trHeight w:val="335"/>
        </w:trPr>
        <w:tc>
          <w:tcPr>
            <w:tcW w:w="3402" w:type="dxa"/>
          </w:tcPr>
          <w:p w14:paraId="7C4FB673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1917459A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</w:tcPr>
          <w:p w14:paraId="2CD5E71C" w14:textId="13FB8604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250FDF8F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D00483D" w14:textId="33510B0A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52" w:type="dxa"/>
          </w:tcPr>
          <w:p w14:paraId="3EE03D74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14:paraId="3BA25732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DF7DAA6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088C0912" w14:textId="47215254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F44A731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07CEF0B9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F5AEAB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3A9834" w14:textId="6460363B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06EE0B0A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2A33C1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92F8C" w:rsidRPr="00D31193" w14:paraId="7D1A8FBE" w14:textId="77777777" w:rsidTr="0061550F">
        <w:trPr>
          <w:cantSplit/>
          <w:trHeight w:val="335"/>
        </w:trPr>
        <w:tc>
          <w:tcPr>
            <w:tcW w:w="3402" w:type="dxa"/>
          </w:tcPr>
          <w:p w14:paraId="55EE8084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39C51E7F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</w:tcPr>
          <w:p w14:paraId="5A2FC01B" w14:textId="5A0D6DD8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gridSpan w:val="2"/>
          </w:tcPr>
          <w:p w14:paraId="74E9C112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6A0B3A5" w14:textId="503BCD56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52" w:type="dxa"/>
          </w:tcPr>
          <w:p w14:paraId="1E188E32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14:paraId="2F13D20E" w14:textId="21413C3A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266E3E47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6E57DF70" w14:textId="5EB04AB2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3C23CDFD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44A237F4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496BB3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B586A0" w14:textId="2C2E6F66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2BFA5E60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034FD6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92F8C" w:rsidRPr="00D31193" w14:paraId="5EEA94DC" w14:textId="77777777" w:rsidTr="0061550F">
        <w:trPr>
          <w:cantSplit/>
          <w:trHeight w:val="335"/>
        </w:trPr>
        <w:tc>
          <w:tcPr>
            <w:tcW w:w="3402" w:type="dxa"/>
          </w:tcPr>
          <w:p w14:paraId="6C670215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46C7DBA3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</w:tcPr>
          <w:p w14:paraId="7C41C75D" w14:textId="0C7462A4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028A421C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D16E173" w14:textId="67F8E519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52" w:type="dxa"/>
          </w:tcPr>
          <w:p w14:paraId="41D3B1E0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14:paraId="715BB894" w14:textId="5279E0C6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</w:tcPr>
          <w:p w14:paraId="66C4EAFE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B77FB66" w14:textId="28B0ECF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34F44BD3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1B0DBA57" w14:textId="267F7BD3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78B26987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875CA5" w14:textId="03BE1B0F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36FA28D8" w14:textId="77777777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FDA689" w14:textId="2F20B3EA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92F8C" w:rsidRPr="00D31193" w14:paraId="2F64E5E1" w14:textId="77777777" w:rsidTr="00A65D14">
        <w:trPr>
          <w:cantSplit/>
          <w:trHeight w:val="335"/>
        </w:trPr>
        <w:tc>
          <w:tcPr>
            <w:tcW w:w="3402" w:type="dxa"/>
          </w:tcPr>
          <w:p w14:paraId="08B47238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0D8E7589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0" w:type="dxa"/>
            <w:gridSpan w:val="18"/>
            <w:tcBorders>
              <w:left w:val="nil"/>
            </w:tcBorders>
          </w:tcPr>
          <w:p w14:paraId="32DEFB8C" w14:textId="178F2B82" w:rsidR="00B92F8C" w:rsidRPr="00D3119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92F8C" w:rsidRPr="00D31193" w14:paraId="4CB15C9B" w14:textId="77777777" w:rsidTr="0061550F">
        <w:trPr>
          <w:cantSplit/>
          <w:trHeight w:val="335"/>
        </w:trPr>
        <w:tc>
          <w:tcPr>
            <w:tcW w:w="3402" w:type="dxa"/>
          </w:tcPr>
          <w:p w14:paraId="7F553960" w14:textId="78EE3BED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88" w:type="dxa"/>
            <w:gridSpan w:val="2"/>
          </w:tcPr>
          <w:p w14:paraId="03870F04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</w:tcPr>
          <w:p w14:paraId="6F57B8BC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356EB8D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8973F64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2D679787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A2CD25B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48EF5BB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B75C667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490B21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D3C9CD2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590817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985875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867551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4F8515" w14:textId="77777777" w:rsidR="00B92F8C" w:rsidRPr="00D3119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52D5" w:rsidRPr="00D31193" w14:paraId="796C14D8" w14:textId="77777777" w:rsidTr="0061550F">
        <w:trPr>
          <w:cantSplit/>
          <w:trHeight w:val="335"/>
        </w:trPr>
        <w:tc>
          <w:tcPr>
            <w:tcW w:w="3402" w:type="dxa"/>
          </w:tcPr>
          <w:p w14:paraId="35F8E47B" w14:textId="0078A1B2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D3119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8" w:type="dxa"/>
            <w:gridSpan w:val="2"/>
          </w:tcPr>
          <w:p w14:paraId="2862006D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2B722D9" w14:textId="6D921C37" w:rsidR="004D52D5" w:rsidRPr="004D52D5" w:rsidRDefault="004D52D5" w:rsidP="00482E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D52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6C0C316" w14:textId="77777777" w:rsidR="004D52D5" w:rsidRPr="004D52D5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C08FE2E" w14:textId="5F4FEDB1" w:rsidR="004D52D5" w:rsidRPr="004D52D5" w:rsidRDefault="004D52D5" w:rsidP="00482E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D52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00C06B9" w14:textId="77777777" w:rsidR="004D52D5" w:rsidRPr="004D52D5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86AC325" w14:textId="7B404CE9" w:rsidR="004D52D5" w:rsidRPr="004D52D5" w:rsidRDefault="004D52D5" w:rsidP="0048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D52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2CD376A" w14:textId="77777777" w:rsidR="004D52D5" w:rsidRPr="004D52D5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5D3903C" w14:textId="09A6E77B" w:rsidR="004D52D5" w:rsidRPr="004D52D5" w:rsidRDefault="004D52D5" w:rsidP="00482E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D52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512684" w14:textId="77777777" w:rsidR="004D52D5" w:rsidRPr="004D52D5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43F4BD4" w14:textId="3CAB110C" w:rsidR="004D52D5" w:rsidRPr="004D52D5" w:rsidRDefault="004D52D5" w:rsidP="0048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D52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4CCE7E" w14:textId="77777777" w:rsidR="004D52D5" w:rsidRPr="004D52D5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9AA6BE" w14:textId="36D17541" w:rsidR="004D52D5" w:rsidRPr="004D52D5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340" w:lineRule="exact"/>
              <w:ind w:right="-178"/>
              <w:rPr>
                <w:rFonts w:ascii="Angsana New" w:hAnsi="Angsana New"/>
                <w:sz w:val="28"/>
                <w:szCs w:val="28"/>
              </w:rPr>
            </w:pPr>
            <w:r w:rsidRPr="004D52D5">
              <w:rPr>
                <w:rFonts w:ascii="Angsana New" w:hAnsi="Angsana New"/>
                <w:sz w:val="28"/>
                <w:szCs w:val="28"/>
              </w:rPr>
              <w:t>3,851</w:t>
            </w:r>
          </w:p>
        </w:tc>
        <w:tc>
          <w:tcPr>
            <w:tcW w:w="270" w:type="dxa"/>
          </w:tcPr>
          <w:p w14:paraId="43FBA13D" w14:textId="77777777" w:rsidR="004D52D5" w:rsidRPr="004D52D5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656F50" w14:textId="4564EDE2" w:rsidR="004D52D5" w:rsidRPr="004D52D5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rPr>
                <w:rFonts w:ascii="Angsana New" w:hAnsi="Angsana New"/>
                <w:sz w:val="28"/>
                <w:szCs w:val="28"/>
              </w:rPr>
            </w:pPr>
            <w:r w:rsidRPr="004D52D5">
              <w:rPr>
                <w:rFonts w:ascii="Angsana New" w:hAnsi="Angsana New"/>
                <w:sz w:val="28"/>
                <w:szCs w:val="28"/>
              </w:rPr>
              <w:t>3,851</w:t>
            </w:r>
          </w:p>
        </w:tc>
      </w:tr>
      <w:tr w:rsidR="004D52D5" w:rsidRPr="00D31193" w14:paraId="5DD11F67" w14:textId="77777777" w:rsidTr="004D52D5">
        <w:trPr>
          <w:cantSplit/>
          <w:trHeight w:val="335"/>
        </w:trPr>
        <w:tc>
          <w:tcPr>
            <w:tcW w:w="3402" w:type="dxa"/>
          </w:tcPr>
          <w:p w14:paraId="42E3B44F" w14:textId="4C36E273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8" w:type="dxa"/>
            <w:gridSpan w:val="2"/>
          </w:tcPr>
          <w:p w14:paraId="348912BE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9A0C6EA" w14:textId="4A822336" w:rsidR="004D52D5" w:rsidRPr="00D31193" w:rsidRDefault="004D52D5" w:rsidP="00482E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7FBA1D9" w14:textId="77777777" w:rsidR="004D52D5" w:rsidRPr="00D31193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B7CED6F" w14:textId="7D8D9EC9" w:rsidR="004D52D5" w:rsidRPr="00D31193" w:rsidRDefault="004D52D5" w:rsidP="00482E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2AD6881" w14:textId="77777777" w:rsidR="004D52D5" w:rsidRPr="00D31193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18F0B02" w14:textId="3D1192DC" w:rsidR="004D52D5" w:rsidRPr="00D31193" w:rsidRDefault="004D52D5" w:rsidP="0048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7A62604" w14:textId="77777777" w:rsidR="004D52D5" w:rsidRPr="00D31193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C0D3C92" w14:textId="663BD5EA" w:rsidR="004D52D5" w:rsidRPr="00D31193" w:rsidRDefault="004D52D5" w:rsidP="00482E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D99411" w14:textId="77777777" w:rsidR="004D52D5" w:rsidRPr="00D31193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01220A6" w14:textId="208A639A" w:rsidR="004D52D5" w:rsidRPr="00D31193" w:rsidRDefault="004D52D5" w:rsidP="0048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7B5D4B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B6C9AF" w14:textId="781BCC81" w:rsidR="004D52D5" w:rsidRPr="004D52D5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340" w:lineRule="exact"/>
              <w:ind w:right="-17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1,059</w:t>
            </w:r>
          </w:p>
        </w:tc>
        <w:tc>
          <w:tcPr>
            <w:tcW w:w="270" w:type="dxa"/>
          </w:tcPr>
          <w:p w14:paraId="1C640456" w14:textId="77777777" w:rsidR="004D52D5" w:rsidRPr="004D52D5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070ED7" w14:textId="5D816E97" w:rsidR="004D52D5" w:rsidRPr="004D52D5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1,059</w:t>
            </w:r>
          </w:p>
        </w:tc>
      </w:tr>
      <w:tr w:rsidR="004D52D5" w:rsidRPr="00D31193" w14:paraId="48DD042B" w14:textId="77777777" w:rsidTr="0061550F">
        <w:trPr>
          <w:cantSplit/>
        </w:trPr>
        <w:tc>
          <w:tcPr>
            <w:tcW w:w="3402" w:type="dxa"/>
          </w:tcPr>
          <w:p w14:paraId="04373654" w14:textId="3E35A18C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88" w:type="dxa"/>
            <w:gridSpan w:val="2"/>
          </w:tcPr>
          <w:p w14:paraId="552BF0E8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11C5DD8F" w14:textId="70935A1F" w:rsidR="004D52D5" w:rsidRPr="00D31193" w:rsidRDefault="004D52D5" w:rsidP="00482E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ED1724A" w14:textId="77777777" w:rsidR="004D52D5" w:rsidRPr="00D31193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741A7BB0" w14:textId="3E4823D4" w:rsidR="004D52D5" w:rsidRPr="00D31193" w:rsidRDefault="004D52D5" w:rsidP="00482E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3708040D" w14:textId="77777777" w:rsidR="004D52D5" w:rsidRPr="00D31193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49903CF7" w14:textId="422C7317" w:rsidR="004D52D5" w:rsidRPr="00D31193" w:rsidRDefault="004D52D5" w:rsidP="0048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D7FAC31" w14:textId="77777777" w:rsidR="004D52D5" w:rsidRPr="00D31193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65FDB32F" w14:textId="21046F3E" w:rsidR="004D52D5" w:rsidRPr="00D31193" w:rsidRDefault="004D52D5" w:rsidP="00482E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FF4AE" w14:textId="77777777" w:rsidR="004D52D5" w:rsidRPr="00D31193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4EA928C" w14:textId="4AF7D71E" w:rsidR="004D52D5" w:rsidRPr="00D31193" w:rsidRDefault="004D52D5" w:rsidP="0048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04EECF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4A4EE5" w14:textId="13F8CDB2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C17CE9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E1C8B1" w14:textId="2F5CBE2F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52D5" w:rsidRPr="00D31193" w14:paraId="426BBED7" w14:textId="77777777" w:rsidTr="0061550F">
        <w:trPr>
          <w:cantSplit/>
        </w:trPr>
        <w:tc>
          <w:tcPr>
            <w:tcW w:w="3402" w:type="dxa"/>
          </w:tcPr>
          <w:p w14:paraId="61F5C59A" w14:textId="39E91774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8" w:type="dxa"/>
            <w:gridSpan w:val="2"/>
          </w:tcPr>
          <w:p w14:paraId="2CAA98F0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7B9E98F" w14:textId="56625DBB" w:rsidR="004D52D5" w:rsidRPr="00D31193" w:rsidRDefault="004D52D5" w:rsidP="00482E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241D989" w14:textId="77777777" w:rsidR="004D52D5" w:rsidRPr="00D31193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343144A" w14:textId="6068D56F" w:rsidR="004D52D5" w:rsidRPr="00D31193" w:rsidRDefault="004D52D5" w:rsidP="00482E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F6E4B93" w14:textId="77777777" w:rsidR="004D52D5" w:rsidRPr="00D31193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556276F" w14:textId="5AFA60D0" w:rsidR="004D52D5" w:rsidRPr="00D31193" w:rsidRDefault="004D52D5" w:rsidP="0048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533AFC7" w14:textId="77777777" w:rsidR="004D52D5" w:rsidRPr="00D31193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AEB5910" w14:textId="6B36479D" w:rsidR="004D52D5" w:rsidRPr="00D31193" w:rsidRDefault="004D52D5" w:rsidP="00482E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C46048" w14:textId="77777777" w:rsidR="004D52D5" w:rsidRPr="00D31193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5AE56BD" w14:textId="18548F30" w:rsidR="004D52D5" w:rsidRPr="00D31193" w:rsidRDefault="004D52D5" w:rsidP="0048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426D6C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6CB421" w14:textId="2171F891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340" w:lineRule="exact"/>
              <w:ind w:right="-1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4,910</w:t>
            </w:r>
          </w:p>
        </w:tc>
        <w:tc>
          <w:tcPr>
            <w:tcW w:w="270" w:type="dxa"/>
          </w:tcPr>
          <w:p w14:paraId="24474569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3E8471" w14:textId="02680D3D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4,910</w:t>
            </w:r>
          </w:p>
        </w:tc>
      </w:tr>
      <w:tr w:rsidR="004D52D5" w:rsidRPr="00D31193" w14:paraId="311B0200" w14:textId="77777777" w:rsidTr="0061550F">
        <w:trPr>
          <w:cantSplit/>
        </w:trPr>
        <w:tc>
          <w:tcPr>
            <w:tcW w:w="3402" w:type="dxa"/>
          </w:tcPr>
          <w:p w14:paraId="2700D77E" w14:textId="076CB989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8" w:type="dxa"/>
            <w:gridSpan w:val="2"/>
          </w:tcPr>
          <w:p w14:paraId="6657B57E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A8FDE" w14:textId="449D8AC1" w:rsidR="004D52D5" w:rsidRPr="00D31193" w:rsidRDefault="00287417" w:rsidP="00482E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4CE2378" w14:textId="77777777" w:rsidR="004D52D5" w:rsidRPr="00D31193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39B0C" w14:textId="5220C273" w:rsidR="004D52D5" w:rsidRPr="00D31193" w:rsidRDefault="00287417" w:rsidP="00482E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6DCFD6C6" w14:textId="77777777" w:rsidR="004D52D5" w:rsidRPr="00D31193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F6BB5" w14:textId="54F47423" w:rsidR="004D52D5" w:rsidRPr="00D31193" w:rsidRDefault="00287417" w:rsidP="0048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283E063" w14:textId="77777777" w:rsidR="004D52D5" w:rsidRPr="00D31193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40371" w14:textId="5DE87671" w:rsidR="004D52D5" w:rsidRPr="00D31193" w:rsidRDefault="00287417" w:rsidP="00482E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44D8D9" w14:textId="77777777" w:rsidR="004D52D5" w:rsidRPr="00D31193" w:rsidRDefault="004D52D5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FCBA9" w14:textId="45E8C3C6" w:rsidR="004D52D5" w:rsidRPr="00D31193" w:rsidRDefault="00287417" w:rsidP="0048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74C92B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5647FE" w14:textId="75FAC74D" w:rsidR="004D52D5" w:rsidRPr="00D31193" w:rsidRDefault="00287417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4,910</w:t>
            </w:r>
          </w:p>
        </w:tc>
        <w:tc>
          <w:tcPr>
            <w:tcW w:w="270" w:type="dxa"/>
          </w:tcPr>
          <w:p w14:paraId="5214CD8A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1E010D" w14:textId="3B331A96" w:rsidR="004D52D5" w:rsidRPr="00D31193" w:rsidRDefault="00287417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4,910</w:t>
            </w:r>
          </w:p>
        </w:tc>
      </w:tr>
      <w:tr w:rsidR="004D52D5" w:rsidRPr="00D31193" w14:paraId="5DFF1FBF" w14:textId="77777777" w:rsidTr="0061550F">
        <w:trPr>
          <w:cantSplit/>
        </w:trPr>
        <w:tc>
          <w:tcPr>
            <w:tcW w:w="3402" w:type="dxa"/>
          </w:tcPr>
          <w:p w14:paraId="58FB90A5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45E8E5E1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12C7BDB6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3C5A1D9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1FDEB430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3DB34B50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225D068B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5D0CB1A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160C7EA9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63E78B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BB6AAA5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BD4C31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20BBE3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D49CE7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940E8E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52D5" w:rsidRPr="00D31193" w14:paraId="1984361B" w14:textId="77777777" w:rsidTr="0061550F">
        <w:tblPrEx>
          <w:tblLook w:val="01E0" w:firstRow="1" w:lastRow="1" w:firstColumn="1" w:lastColumn="1" w:noHBand="0" w:noVBand="0"/>
        </w:tblPrEx>
        <w:tc>
          <w:tcPr>
            <w:tcW w:w="3675" w:type="dxa"/>
            <w:gridSpan w:val="2"/>
            <w:shd w:val="clear" w:color="auto" w:fill="auto"/>
          </w:tcPr>
          <w:p w14:paraId="0B1FE8C3" w14:textId="0A3AE11E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31193">
              <w:rPr>
                <w:rFonts w:ascii="Times New Roman" w:hAnsi="Times New Roman" w:cs="Arial"/>
                <w:sz w:val="22"/>
                <w:szCs w:val="22"/>
              </w:rPr>
              <w:br w:type="page"/>
            </w:r>
            <w:r w:rsidRPr="00D311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231494B" w14:textId="77777777" w:rsidR="004D52D5" w:rsidRPr="00D31193" w:rsidRDefault="004D52D5" w:rsidP="004D52D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17D5B4E4" w14:textId="77777777" w:rsidR="004D52D5" w:rsidRPr="00D31193" w:rsidRDefault="004D52D5" w:rsidP="004D52D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C893EDB" w14:textId="77777777" w:rsidR="004D52D5" w:rsidRPr="00D31193" w:rsidRDefault="004D52D5" w:rsidP="004D52D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383D41F5" w14:textId="77777777" w:rsidR="004D52D5" w:rsidRPr="00D31193" w:rsidRDefault="004D52D5" w:rsidP="004D52D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2" w:type="dxa"/>
          </w:tcPr>
          <w:p w14:paraId="21182B26" w14:textId="77777777" w:rsidR="004D52D5" w:rsidRPr="00D31193" w:rsidRDefault="004D52D5" w:rsidP="004D52D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73C0DCC" w14:textId="77777777" w:rsidR="004D52D5" w:rsidRPr="00D31193" w:rsidRDefault="004D52D5" w:rsidP="004D52D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15EA1F68" w14:textId="77777777" w:rsidR="004D52D5" w:rsidRPr="00D31193" w:rsidRDefault="004D52D5" w:rsidP="004D52D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C39985" w14:textId="77777777" w:rsidR="004D52D5" w:rsidRPr="00D31193" w:rsidRDefault="004D52D5" w:rsidP="004D52D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7E55AC2" w14:textId="77777777" w:rsidR="004D52D5" w:rsidRPr="00D31193" w:rsidRDefault="004D52D5" w:rsidP="004D52D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D79D58" w14:textId="77777777" w:rsidR="004D52D5" w:rsidRPr="00D31193" w:rsidRDefault="004D52D5" w:rsidP="004D52D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BBFCC8" w14:textId="77777777" w:rsidR="004D52D5" w:rsidRPr="00D31193" w:rsidRDefault="004D52D5" w:rsidP="004D52D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DD46E4" w14:textId="77777777" w:rsidR="004D52D5" w:rsidRPr="00D31193" w:rsidRDefault="004D52D5" w:rsidP="004D52D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F5888C" w14:textId="77777777" w:rsidR="004D52D5" w:rsidRPr="00D31193" w:rsidRDefault="004D52D5" w:rsidP="004D52D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2934ED" w:rsidRPr="00D31193" w14:paraId="0A255532" w14:textId="77777777" w:rsidTr="002934ED">
        <w:tblPrEx>
          <w:tblLook w:val="01E0" w:firstRow="1" w:lastRow="1" w:firstColumn="1" w:lastColumn="1" w:noHBand="0" w:noVBand="0"/>
        </w:tblPrEx>
        <w:tc>
          <w:tcPr>
            <w:tcW w:w="3675" w:type="dxa"/>
            <w:gridSpan w:val="2"/>
            <w:shd w:val="clear" w:color="auto" w:fill="auto"/>
          </w:tcPr>
          <w:p w14:paraId="63EC5A7D" w14:textId="25385B1C" w:rsidR="002934ED" w:rsidRPr="00D31193" w:rsidRDefault="002934ED" w:rsidP="0029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586751" w14:textId="708F8523" w:rsidR="002934ED" w:rsidRPr="002934ED" w:rsidRDefault="002934ED" w:rsidP="0029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230,619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3807C92" w14:textId="77777777" w:rsidR="002934ED" w:rsidRPr="002934ED" w:rsidRDefault="002934ED" w:rsidP="0029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7C77B" w14:textId="4CF38354" w:rsidR="002934ED" w:rsidRPr="002934ED" w:rsidRDefault="002934ED" w:rsidP="0029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340,391</w:t>
            </w:r>
          </w:p>
        </w:tc>
        <w:tc>
          <w:tcPr>
            <w:tcW w:w="268" w:type="dxa"/>
            <w:gridSpan w:val="2"/>
          </w:tcPr>
          <w:p w14:paraId="7DEC765F" w14:textId="77777777" w:rsidR="002934ED" w:rsidRPr="002934ED" w:rsidRDefault="002934ED" w:rsidP="0029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73861FA8" w14:textId="350211D8" w:rsidR="002934ED" w:rsidRPr="002934ED" w:rsidRDefault="002934ED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1,419,353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B7967B0" w14:textId="77777777" w:rsidR="002934ED" w:rsidRPr="002934ED" w:rsidRDefault="002934ED" w:rsidP="0029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8BCE49" w14:textId="2B736DA0" w:rsidR="002934ED" w:rsidRPr="002934ED" w:rsidRDefault="002934ED" w:rsidP="0029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20,528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75B065" w14:textId="77777777" w:rsidR="002934ED" w:rsidRPr="002934ED" w:rsidRDefault="002934ED" w:rsidP="0029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FCDF7E" w14:textId="06416B05" w:rsidR="002934ED" w:rsidRPr="002934ED" w:rsidRDefault="002934ED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3,440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16C596" w14:textId="77777777" w:rsidR="002934ED" w:rsidRPr="002934ED" w:rsidRDefault="002934ED" w:rsidP="0029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A6B2AF" w14:textId="16B354C5" w:rsidR="002934ED" w:rsidRPr="002934ED" w:rsidRDefault="002934ED" w:rsidP="0029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22,274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196FB" w14:textId="77777777" w:rsidR="002934ED" w:rsidRPr="002934ED" w:rsidRDefault="002934ED" w:rsidP="0029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A9BF87" w14:textId="78C7B4A6" w:rsidR="002934ED" w:rsidRPr="002934ED" w:rsidRDefault="002934ED" w:rsidP="0029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2,036,605</w:t>
            </w:r>
          </w:p>
        </w:tc>
      </w:tr>
      <w:tr w:rsidR="004D52D5" w:rsidRPr="00D31193" w14:paraId="1AA53BA8" w14:textId="77777777" w:rsidTr="002934ED">
        <w:tblPrEx>
          <w:tblLook w:val="01E0" w:firstRow="1" w:lastRow="1" w:firstColumn="1" w:lastColumn="1" w:noHBand="0" w:noVBand="0"/>
        </w:tblPrEx>
        <w:trPr>
          <w:trHeight w:val="307"/>
        </w:trPr>
        <w:tc>
          <w:tcPr>
            <w:tcW w:w="3675" w:type="dxa"/>
            <w:gridSpan w:val="2"/>
            <w:shd w:val="clear" w:color="auto" w:fill="auto"/>
          </w:tcPr>
          <w:p w14:paraId="2CF0D7F0" w14:textId="619021F6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82E02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98CC42" w14:textId="60429B8D" w:rsidR="004D52D5" w:rsidRPr="00D31193" w:rsidRDefault="00287417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230,619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6E0D10D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0A7BA" w14:textId="373F7421" w:rsidR="004D52D5" w:rsidRPr="00D31193" w:rsidRDefault="00287417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C08B8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82E02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68" w:type="dxa"/>
            <w:gridSpan w:val="2"/>
          </w:tcPr>
          <w:p w14:paraId="1EEF79C4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double" w:sz="4" w:space="0" w:color="auto"/>
              <w:bottom w:val="double" w:sz="4" w:space="0" w:color="auto"/>
            </w:tcBorders>
          </w:tcPr>
          <w:p w14:paraId="641F1CF5" w14:textId="305444B8" w:rsidR="004D52D5" w:rsidRPr="00D31193" w:rsidRDefault="00287417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1,297,111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8A6CB28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C8370" w14:textId="543311FE" w:rsidR="004D52D5" w:rsidRPr="00D31193" w:rsidRDefault="00287417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23,532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DB4B96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F828C" w14:textId="61FB7727" w:rsidR="004D52D5" w:rsidRPr="00D31193" w:rsidRDefault="00287417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701286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3541A" w14:textId="4E2100CE" w:rsidR="004D52D5" w:rsidRPr="00D31193" w:rsidRDefault="00287417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57,075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E56D8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65770" w14:textId="622F4891" w:rsidR="004D52D5" w:rsidRPr="00D31193" w:rsidRDefault="00287417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1,938,387</w:t>
            </w:r>
          </w:p>
        </w:tc>
      </w:tr>
      <w:tr w:rsidR="004D52D5" w:rsidRPr="00D31193" w14:paraId="52F5E779" w14:textId="77777777" w:rsidTr="0061550F">
        <w:tblPrEx>
          <w:tblLook w:val="01E0" w:firstRow="1" w:lastRow="1" w:firstColumn="1" w:lastColumn="1" w:noHBand="0" w:noVBand="0"/>
        </w:tblPrEx>
        <w:tc>
          <w:tcPr>
            <w:tcW w:w="3675" w:type="dxa"/>
            <w:gridSpan w:val="2"/>
            <w:shd w:val="clear" w:color="auto" w:fill="auto"/>
          </w:tcPr>
          <w:p w14:paraId="1720160C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FA96A3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5C71C19B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1D41B6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646E93E5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012C9B8D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7581E28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89A544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962B03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FCD35A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45058E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F2D49B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D304BE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69D3FA" w14:textId="77777777" w:rsidR="004D52D5" w:rsidRPr="00D31193" w:rsidRDefault="004D52D5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3EBDFC00" w14:textId="20730D7E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line="240" w:lineRule="auto"/>
        <w:ind w:left="540" w:right="-140"/>
        <w:jc w:val="thaiDistribute"/>
        <w:rPr>
          <w:rFonts w:ascii="Angsana New" w:hAnsi="Angsana New"/>
          <w:i/>
          <w:iCs/>
          <w:sz w:val="28"/>
          <w:szCs w:val="28"/>
        </w:rPr>
      </w:pPr>
      <w:r w:rsidRPr="00D31193">
        <w:rPr>
          <w:rFonts w:ascii="Angsana New" w:hAnsi="Angsana New" w:hint="cs"/>
          <w:sz w:val="28"/>
          <w:szCs w:val="28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D6443C" w:rsidRPr="00D31193">
        <w:rPr>
          <w:rFonts w:ascii="Angsana New" w:hAnsi="Angsana New"/>
          <w:sz w:val="28"/>
          <w:szCs w:val="28"/>
        </w:rPr>
        <w:t>31</w:t>
      </w:r>
      <w:r w:rsidRPr="00D31193">
        <w:rPr>
          <w:rFonts w:ascii="Angsana New" w:hAnsi="Angsana New"/>
          <w:sz w:val="28"/>
          <w:szCs w:val="28"/>
        </w:rPr>
        <w:t xml:space="preserve"> </w:t>
      </w:r>
      <w:r w:rsidRPr="00D3119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6443C" w:rsidRPr="00D31193">
        <w:rPr>
          <w:rFonts w:ascii="Angsana New" w:hAnsi="Angsana New"/>
          <w:sz w:val="28"/>
          <w:szCs w:val="28"/>
        </w:rPr>
        <w:t>256</w:t>
      </w:r>
      <w:r w:rsidR="002934ED">
        <w:rPr>
          <w:rFonts w:ascii="Angsana New" w:hAnsi="Angsana New"/>
          <w:sz w:val="28"/>
          <w:szCs w:val="28"/>
        </w:rPr>
        <w:t>4</w:t>
      </w:r>
      <w:r w:rsidRPr="00D31193">
        <w:rPr>
          <w:rFonts w:ascii="Angsana New" w:hAnsi="Angsana New"/>
          <w:sz w:val="28"/>
          <w:szCs w:val="28"/>
        </w:rPr>
        <w:t xml:space="preserve"> </w:t>
      </w:r>
      <w:r w:rsidRPr="00D31193">
        <w:rPr>
          <w:rFonts w:ascii="Angsana New" w:hAnsi="Angsana New" w:hint="cs"/>
          <w:sz w:val="28"/>
          <w:szCs w:val="28"/>
          <w:cs/>
        </w:rPr>
        <w:t>มีจำนวนเงิน</w:t>
      </w:r>
      <w:r w:rsidRPr="00D31193">
        <w:rPr>
          <w:rFonts w:ascii="Angsana New" w:hAnsi="Angsana New"/>
          <w:sz w:val="28"/>
          <w:szCs w:val="28"/>
        </w:rPr>
        <w:t xml:space="preserve"> </w:t>
      </w:r>
      <w:r w:rsidR="00287417">
        <w:rPr>
          <w:rFonts w:ascii="Angsana New" w:hAnsi="Angsana New"/>
          <w:sz w:val="28"/>
          <w:szCs w:val="28"/>
        </w:rPr>
        <w:t>2,294.3</w:t>
      </w:r>
      <w:r w:rsidRPr="00D31193">
        <w:rPr>
          <w:rFonts w:ascii="Angsana New" w:hAnsi="Angsana New"/>
          <w:sz w:val="28"/>
          <w:szCs w:val="28"/>
        </w:rPr>
        <w:t xml:space="preserve"> </w:t>
      </w:r>
      <w:r w:rsidRPr="00D31193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D31193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D6443C" w:rsidRPr="00D31193">
        <w:rPr>
          <w:rFonts w:ascii="Angsana New" w:hAnsi="Angsana New"/>
          <w:i/>
          <w:iCs/>
          <w:sz w:val="28"/>
          <w:szCs w:val="28"/>
        </w:rPr>
        <w:t>25</w:t>
      </w:r>
      <w:r w:rsidR="00D6443C" w:rsidRPr="00D31193">
        <w:rPr>
          <w:rFonts w:ascii="Angsana New" w:hAnsi="Angsana New" w:hint="cs"/>
          <w:i/>
          <w:iCs/>
          <w:sz w:val="28"/>
          <w:szCs w:val="28"/>
        </w:rPr>
        <w:t>6</w:t>
      </w:r>
      <w:r w:rsidR="002934ED">
        <w:rPr>
          <w:rFonts w:ascii="Angsana New" w:hAnsi="Angsana New"/>
          <w:i/>
          <w:iCs/>
          <w:sz w:val="28"/>
          <w:szCs w:val="28"/>
        </w:rPr>
        <w:t>3</w:t>
      </w:r>
      <w:r w:rsidRPr="00D31193">
        <w:rPr>
          <w:rFonts w:ascii="Angsana New" w:hAnsi="Angsana New"/>
          <w:i/>
          <w:iCs/>
          <w:sz w:val="28"/>
          <w:szCs w:val="28"/>
        </w:rPr>
        <w:t xml:space="preserve">: </w:t>
      </w:r>
      <w:r w:rsidR="002934ED" w:rsidRPr="002934ED">
        <w:rPr>
          <w:rFonts w:ascii="Angsana New" w:hAnsi="Angsana New"/>
          <w:i/>
          <w:iCs/>
          <w:sz w:val="28"/>
          <w:szCs w:val="28"/>
        </w:rPr>
        <w:t>2,267.7</w:t>
      </w:r>
      <w:r w:rsidR="002934ED" w:rsidRPr="00D31193">
        <w:rPr>
          <w:rFonts w:ascii="Angsana New" w:hAnsi="Angsana New"/>
          <w:sz w:val="28"/>
          <w:szCs w:val="28"/>
        </w:rPr>
        <w:t xml:space="preserve"> </w:t>
      </w:r>
      <w:r w:rsidRPr="00D31193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14:paraId="19796D2F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86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4D5CDB" w:rsidRPr="00D31193" w:rsidSect="00BE7F02">
          <w:footerReference w:type="default" r:id="rId13"/>
          <w:pgSz w:w="16834" w:h="11909" w:orient="landscape" w:code="9"/>
          <w:pgMar w:top="691" w:right="1152" w:bottom="576" w:left="1152" w:header="720" w:footer="615" w:gutter="0"/>
          <w:pgNumType w:start="33"/>
          <w:cols w:space="720"/>
          <w:docGrid w:linePitch="245"/>
        </w:sectPr>
      </w:pP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4D5CDB" w:rsidRPr="00D31193" w14:paraId="1C5C6664" w14:textId="77777777" w:rsidTr="00B2547A">
        <w:trPr>
          <w:cantSplit/>
        </w:trPr>
        <w:tc>
          <w:tcPr>
            <w:tcW w:w="3420" w:type="dxa"/>
          </w:tcPr>
          <w:p w14:paraId="625E6E1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5BB2C6F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0" w:type="dxa"/>
            <w:gridSpan w:val="13"/>
            <w:tcBorders>
              <w:left w:val="nil"/>
            </w:tcBorders>
          </w:tcPr>
          <w:p w14:paraId="7487E4A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4D5CDB" w:rsidRPr="00D31193" w14:paraId="24D9E4BC" w14:textId="77777777" w:rsidTr="00B2547A">
        <w:trPr>
          <w:cantSplit/>
        </w:trPr>
        <w:tc>
          <w:tcPr>
            <w:tcW w:w="3420" w:type="dxa"/>
          </w:tcPr>
          <w:p w14:paraId="1FD0BDF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14194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C197D6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8EC810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1ED4C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7DD53A4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29457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5A4BA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144D4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EE4BAC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DE9AB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E3502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87B06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8883CF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976A6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2CD21ECE" w14:textId="77777777" w:rsidTr="00B2547A">
        <w:trPr>
          <w:cantSplit/>
        </w:trPr>
        <w:tc>
          <w:tcPr>
            <w:tcW w:w="3420" w:type="dxa"/>
          </w:tcPr>
          <w:p w14:paraId="5628C8A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A7808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FA48D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DC8D70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EE754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6316B63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58E1B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D95C1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ADBF6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2695D53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20D12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03C36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6BBC7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662981E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69A45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097F44B0" w14:textId="77777777" w:rsidTr="00B2547A">
        <w:trPr>
          <w:cantSplit/>
        </w:trPr>
        <w:tc>
          <w:tcPr>
            <w:tcW w:w="3420" w:type="dxa"/>
          </w:tcPr>
          <w:p w14:paraId="13F49B1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EE2AB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EA00F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1C33734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D9133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2EC35BA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A00FE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28DE80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0B44B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5057D0C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3F2751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78379D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9E59ED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690C973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1220C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14FEB695" w14:textId="77777777" w:rsidTr="00B2547A">
        <w:trPr>
          <w:cantSplit/>
        </w:trPr>
        <w:tc>
          <w:tcPr>
            <w:tcW w:w="3420" w:type="dxa"/>
          </w:tcPr>
          <w:p w14:paraId="727ACCB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0D15F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11BF6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CE90F0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F1C73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D73B29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97142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0EC4F1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A21C8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4A2D9A3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281559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46BE65F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5B81B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7E8C050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AA86B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D5CDB" w:rsidRPr="00D31193" w14:paraId="66518B97" w14:textId="77777777" w:rsidTr="00B2547A">
        <w:trPr>
          <w:cantSplit/>
        </w:trPr>
        <w:tc>
          <w:tcPr>
            <w:tcW w:w="3420" w:type="dxa"/>
          </w:tcPr>
          <w:p w14:paraId="0AAF2A0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CEC155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440" w:type="dxa"/>
            <w:gridSpan w:val="13"/>
          </w:tcPr>
          <w:p w14:paraId="07FBEA2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311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5CDB" w:rsidRPr="00D31193" w14:paraId="47008FD5" w14:textId="77777777" w:rsidTr="00B2547A">
        <w:trPr>
          <w:cantSplit/>
        </w:trPr>
        <w:tc>
          <w:tcPr>
            <w:tcW w:w="3420" w:type="dxa"/>
          </w:tcPr>
          <w:p w14:paraId="6165020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7B0B04F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CAED7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05F29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38290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8BB94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4FC5A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5EE1B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07582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CE462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6652E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86869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E6043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3C255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7079E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20CC" w:rsidRPr="00D31193" w14:paraId="492088AC" w14:textId="77777777" w:rsidTr="00F76BED">
        <w:trPr>
          <w:cantSplit/>
        </w:trPr>
        <w:tc>
          <w:tcPr>
            <w:tcW w:w="3420" w:type="dxa"/>
          </w:tcPr>
          <w:p w14:paraId="7B9AAD76" w14:textId="06FC04D0" w:rsidR="001620CC" w:rsidRPr="00D31193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D31193">
              <w:rPr>
                <w:rFonts w:ascii="Angsana New" w:hAnsi="Angsana New"/>
                <w:sz w:val="28"/>
                <w:szCs w:val="28"/>
              </w:rPr>
              <w:t>256</w:t>
            </w:r>
            <w:r w:rsidR="008B2E7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7FD9089" w14:textId="77777777" w:rsidR="001620CC" w:rsidRPr="00D31193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9EBD99" w14:textId="26798BA2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210,522</w:t>
            </w:r>
          </w:p>
        </w:tc>
        <w:tc>
          <w:tcPr>
            <w:tcW w:w="270" w:type="dxa"/>
          </w:tcPr>
          <w:p w14:paraId="45DC6ABA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F73ABC" w14:textId="1C01AE0F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754,977</w:t>
            </w:r>
          </w:p>
        </w:tc>
        <w:tc>
          <w:tcPr>
            <w:tcW w:w="270" w:type="dxa"/>
          </w:tcPr>
          <w:p w14:paraId="2E951DFB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ABFE4D" w14:textId="36BBE1F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3,958,527</w:t>
            </w:r>
          </w:p>
        </w:tc>
        <w:tc>
          <w:tcPr>
            <w:tcW w:w="270" w:type="dxa"/>
          </w:tcPr>
          <w:p w14:paraId="46479AD3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0B7C19" w14:textId="70108BD2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91,604</w:t>
            </w:r>
          </w:p>
        </w:tc>
        <w:tc>
          <w:tcPr>
            <w:tcW w:w="270" w:type="dxa"/>
          </w:tcPr>
          <w:p w14:paraId="07A4B70F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0F641C" w14:textId="7C1B1572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28,823</w:t>
            </w:r>
          </w:p>
        </w:tc>
        <w:tc>
          <w:tcPr>
            <w:tcW w:w="270" w:type="dxa"/>
          </w:tcPr>
          <w:p w14:paraId="4A805FB6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E4A548" w14:textId="0736BA40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189,034</w:t>
            </w:r>
          </w:p>
        </w:tc>
        <w:tc>
          <w:tcPr>
            <w:tcW w:w="270" w:type="dxa"/>
          </w:tcPr>
          <w:p w14:paraId="13A57EAB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F932D9" w14:textId="17D84522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5,233,487</w:t>
            </w:r>
          </w:p>
        </w:tc>
      </w:tr>
      <w:tr w:rsidR="001620CC" w:rsidRPr="00D31193" w14:paraId="1F281613" w14:textId="77777777" w:rsidTr="00F76BED">
        <w:trPr>
          <w:cantSplit/>
        </w:trPr>
        <w:tc>
          <w:tcPr>
            <w:tcW w:w="3420" w:type="dxa"/>
          </w:tcPr>
          <w:p w14:paraId="00280029" w14:textId="77777777" w:rsidR="001620CC" w:rsidRPr="00D31193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99AD7EC" w14:textId="77777777" w:rsidR="001620CC" w:rsidRPr="00D31193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5A46F6" w14:textId="76A0BEDC" w:rsidR="001620CC" w:rsidRPr="001620CC" w:rsidRDefault="001620CC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61257C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E7FB77" w14:textId="6165F40E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7,937</w:t>
            </w:r>
          </w:p>
        </w:tc>
        <w:tc>
          <w:tcPr>
            <w:tcW w:w="270" w:type="dxa"/>
          </w:tcPr>
          <w:p w14:paraId="69A6A99E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C604BD" w14:textId="74FF4E22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32,809</w:t>
            </w:r>
          </w:p>
        </w:tc>
        <w:tc>
          <w:tcPr>
            <w:tcW w:w="270" w:type="dxa"/>
          </w:tcPr>
          <w:p w14:paraId="7CB0A78A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185404" w14:textId="29BF813C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7,290</w:t>
            </w:r>
          </w:p>
        </w:tc>
        <w:tc>
          <w:tcPr>
            <w:tcW w:w="270" w:type="dxa"/>
          </w:tcPr>
          <w:p w14:paraId="605BF318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89D129" w14:textId="1821D3B1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270" w:type="dxa"/>
          </w:tcPr>
          <w:p w14:paraId="3C29EBE2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4B1CB6" w14:textId="27A9C0B0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439,670</w:t>
            </w:r>
          </w:p>
        </w:tc>
        <w:tc>
          <w:tcPr>
            <w:tcW w:w="270" w:type="dxa"/>
          </w:tcPr>
          <w:p w14:paraId="6F994343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B656AD" w14:textId="568F63FF" w:rsidR="001620CC" w:rsidRPr="001620CC" w:rsidRDefault="00287417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1620CC" w:rsidRPr="001620CC">
              <w:rPr>
                <w:rFonts w:ascii="Angsana New" w:hAnsi="Angsana New"/>
                <w:sz w:val="28"/>
                <w:szCs w:val="28"/>
              </w:rPr>
              <w:t>487,956</w:t>
            </w:r>
          </w:p>
        </w:tc>
      </w:tr>
      <w:tr w:rsidR="001620CC" w:rsidRPr="00D31193" w14:paraId="3A390716" w14:textId="77777777" w:rsidTr="00F76BED">
        <w:trPr>
          <w:cantSplit/>
        </w:trPr>
        <w:tc>
          <w:tcPr>
            <w:tcW w:w="3420" w:type="dxa"/>
          </w:tcPr>
          <w:p w14:paraId="5FE3879B" w14:textId="77777777" w:rsidR="001620CC" w:rsidRPr="00D31193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36D621B2" w14:textId="77777777" w:rsidR="001620CC" w:rsidRPr="00D31193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D78214" w14:textId="7522F9BD" w:rsidR="001620CC" w:rsidRPr="001620CC" w:rsidRDefault="001620CC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A61FFF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262E3D" w14:textId="2B82083A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47,509</w:t>
            </w:r>
          </w:p>
        </w:tc>
        <w:tc>
          <w:tcPr>
            <w:tcW w:w="270" w:type="dxa"/>
          </w:tcPr>
          <w:p w14:paraId="74C8A144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DF9601" w14:textId="407A4020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548,365</w:t>
            </w:r>
          </w:p>
        </w:tc>
        <w:tc>
          <w:tcPr>
            <w:tcW w:w="270" w:type="dxa"/>
          </w:tcPr>
          <w:p w14:paraId="4F8A7835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326CE9" w14:textId="304A7784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5,646</w:t>
            </w:r>
          </w:p>
        </w:tc>
        <w:tc>
          <w:tcPr>
            <w:tcW w:w="270" w:type="dxa"/>
          </w:tcPr>
          <w:p w14:paraId="3F88F073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7D4266" w14:textId="07F572BC" w:rsidR="001620CC" w:rsidRPr="001620CC" w:rsidRDefault="00287417" w:rsidP="00B7600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1620CC" w:rsidRPr="00162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68F5A1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A412A2" w14:textId="493A910B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(601,520)</w:t>
            </w:r>
          </w:p>
        </w:tc>
        <w:tc>
          <w:tcPr>
            <w:tcW w:w="270" w:type="dxa"/>
          </w:tcPr>
          <w:p w14:paraId="016B8F1F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5E4991" w14:textId="46C53E20" w:rsidR="001620CC" w:rsidRPr="001620CC" w:rsidRDefault="00287417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="001620CC" w:rsidRPr="00162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20CC" w:rsidRPr="00D31193" w14:paraId="30983AED" w14:textId="77777777" w:rsidTr="00F76BED">
        <w:trPr>
          <w:cantSplit/>
        </w:trPr>
        <w:tc>
          <w:tcPr>
            <w:tcW w:w="3420" w:type="dxa"/>
          </w:tcPr>
          <w:p w14:paraId="38D199F1" w14:textId="77777777" w:rsidR="001620CC" w:rsidRPr="00D31193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5C0B8485" w14:textId="77777777" w:rsidR="001620CC" w:rsidRPr="00D31193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E7D794" w14:textId="0D5D6C3A" w:rsidR="001620CC" w:rsidRPr="001620CC" w:rsidRDefault="001620CC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462CDF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343444" w14:textId="2A9B439C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(849)</w:t>
            </w:r>
          </w:p>
        </w:tc>
        <w:tc>
          <w:tcPr>
            <w:tcW w:w="270" w:type="dxa"/>
          </w:tcPr>
          <w:p w14:paraId="51C5D298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2CEC68" w14:textId="66D45C53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(87,629)</w:t>
            </w:r>
          </w:p>
        </w:tc>
        <w:tc>
          <w:tcPr>
            <w:tcW w:w="270" w:type="dxa"/>
          </w:tcPr>
          <w:p w14:paraId="2F762DCB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C7A0AE" w14:textId="5E986F28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(1,041)</w:t>
            </w:r>
          </w:p>
        </w:tc>
        <w:tc>
          <w:tcPr>
            <w:tcW w:w="270" w:type="dxa"/>
          </w:tcPr>
          <w:p w14:paraId="7C6C2E8A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426396" w14:textId="60D60874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(5,887)</w:t>
            </w:r>
          </w:p>
        </w:tc>
        <w:tc>
          <w:tcPr>
            <w:tcW w:w="270" w:type="dxa"/>
          </w:tcPr>
          <w:p w14:paraId="56F34A48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758F5C" w14:textId="78A7460A" w:rsidR="001620CC" w:rsidRPr="001620CC" w:rsidRDefault="001620CC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62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09A925" w14:textId="77777777" w:rsidR="001620CC" w:rsidRPr="001620CC" w:rsidRDefault="001620CC" w:rsidP="0016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AAB96D" w14:textId="59FE09D8" w:rsidR="001620CC" w:rsidRPr="001620CC" w:rsidRDefault="00287417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1620CC" w:rsidRPr="001620CC">
              <w:rPr>
                <w:rFonts w:ascii="Angsana New" w:hAnsi="Angsana New"/>
                <w:sz w:val="28"/>
                <w:szCs w:val="28"/>
              </w:rPr>
              <w:t>(95,406)</w:t>
            </w:r>
          </w:p>
        </w:tc>
      </w:tr>
      <w:tr w:rsidR="00DE07CE" w:rsidRPr="00D31193" w14:paraId="2206A955" w14:textId="77777777" w:rsidTr="00B2547A">
        <w:trPr>
          <w:cantSplit/>
        </w:trPr>
        <w:tc>
          <w:tcPr>
            <w:tcW w:w="3420" w:type="dxa"/>
          </w:tcPr>
          <w:p w14:paraId="5B197601" w14:textId="01C950E1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B2E7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AD0FCE2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825DA4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4F3A04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717256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3C20A3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BCED6D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ED2AC4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8E7592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41501C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AB1592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673BE2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712FA3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3D2E39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230869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B2E7F" w:rsidRPr="00D31193" w14:paraId="2636D243" w14:textId="77777777" w:rsidTr="006A4CCB">
        <w:trPr>
          <w:cantSplit/>
        </w:trPr>
        <w:tc>
          <w:tcPr>
            <w:tcW w:w="3420" w:type="dxa"/>
          </w:tcPr>
          <w:p w14:paraId="749AE370" w14:textId="183E2446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5143D6A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8503EB" w14:textId="3E8E2425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210,522</w:t>
            </w:r>
          </w:p>
        </w:tc>
        <w:tc>
          <w:tcPr>
            <w:tcW w:w="270" w:type="dxa"/>
          </w:tcPr>
          <w:p w14:paraId="1DF42451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21F804" w14:textId="153A991C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809,574</w:t>
            </w:r>
          </w:p>
        </w:tc>
        <w:tc>
          <w:tcPr>
            <w:tcW w:w="270" w:type="dxa"/>
          </w:tcPr>
          <w:p w14:paraId="44347AF5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5DEA1D" w14:textId="067A8CC6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4,452,072</w:t>
            </w:r>
          </w:p>
        </w:tc>
        <w:tc>
          <w:tcPr>
            <w:tcW w:w="270" w:type="dxa"/>
          </w:tcPr>
          <w:p w14:paraId="29EB1D99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DB3FDD" w14:textId="48DE030E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103,499</w:t>
            </w:r>
          </w:p>
        </w:tc>
        <w:tc>
          <w:tcPr>
            <w:tcW w:w="270" w:type="dxa"/>
          </w:tcPr>
          <w:p w14:paraId="652DCD7C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3103D6" w14:textId="0259A30D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23,186</w:t>
            </w:r>
          </w:p>
        </w:tc>
        <w:tc>
          <w:tcPr>
            <w:tcW w:w="270" w:type="dxa"/>
          </w:tcPr>
          <w:p w14:paraId="586CF0E6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627E52" w14:textId="3DF98841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27,184</w:t>
            </w:r>
          </w:p>
        </w:tc>
        <w:tc>
          <w:tcPr>
            <w:tcW w:w="270" w:type="dxa"/>
          </w:tcPr>
          <w:p w14:paraId="6B94F6AA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C7C0A8" w14:textId="27AEEFB4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5,626,037</w:t>
            </w:r>
          </w:p>
        </w:tc>
      </w:tr>
      <w:tr w:rsidR="00BE1509" w:rsidRPr="00D31193" w14:paraId="0725DB48" w14:textId="77777777" w:rsidTr="006A4CCB">
        <w:trPr>
          <w:cantSplit/>
        </w:trPr>
        <w:tc>
          <w:tcPr>
            <w:tcW w:w="3420" w:type="dxa"/>
          </w:tcPr>
          <w:p w14:paraId="4312E18B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663705B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DA2B3F" w14:textId="26787DDE" w:rsidR="00BE1509" w:rsidRPr="00D31193" w:rsidRDefault="00287417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BA0813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D481DE" w14:textId="0B9A558E" w:rsidR="00BE1509" w:rsidRPr="00D31193" w:rsidRDefault="00287417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70" w:type="dxa"/>
          </w:tcPr>
          <w:p w14:paraId="7986E7A1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70FE5A" w14:textId="39374BE4" w:rsidR="00BE1509" w:rsidRPr="00D31193" w:rsidRDefault="00287417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2,435</w:t>
            </w:r>
          </w:p>
        </w:tc>
        <w:tc>
          <w:tcPr>
            <w:tcW w:w="270" w:type="dxa"/>
          </w:tcPr>
          <w:p w14:paraId="54DAAE11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54A72D" w14:textId="74711B0F" w:rsidR="00BE1509" w:rsidRPr="00D31193" w:rsidRDefault="00287417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472</w:t>
            </w:r>
          </w:p>
        </w:tc>
        <w:tc>
          <w:tcPr>
            <w:tcW w:w="270" w:type="dxa"/>
          </w:tcPr>
          <w:p w14:paraId="1E9E63DC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69A1B9" w14:textId="0A4E4824" w:rsidR="00BE1509" w:rsidRPr="00D31193" w:rsidRDefault="00287417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270" w:type="dxa"/>
          </w:tcPr>
          <w:p w14:paraId="186E15E5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4AA3F1" w14:textId="47B64A3F" w:rsidR="00BE1509" w:rsidRPr="00D31193" w:rsidRDefault="00287417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179,393</w:t>
            </w:r>
          </w:p>
        </w:tc>
        <w:tc>
          <w:tcPr>
            <w:tcW w:w="270" w:type="dxa"/>
          </w:tcPr>
          <w:p w14:paraId="148045C5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015BA7" w14:textId="2E1148F1" w:rsidR="00BE1509" w:rsidRPr="00D31193" w:rsidRDefault="00417D7E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182,397</w:t>
            </w:r>
          </w:p>
        </w:tc>
      </w:tr>
      <w:tr w:rsidR="00BE1509" w:rsidRPr="00D31193" w14:paraId="124B7CDC" w14:textId="77777777" w:rsidTr="00B2547A">
        <w:trPr>
          <w:cantSplit/>
        </w:trPr>
        <w:tc>
          <w:tcPr>
            <w:tcW w:w="3420" w:type="dxa"/>
          </w:tcPr>
          <w:p w14:paraId="525A02D1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622AE577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B1E265" w14:textId="77817534" w:rsidR="00BE1509" w:rsidRPr="00D31193" w:rsidRDefault="00287417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470034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DF979E" w14:textId="69D2F0B9" w:rsidR="00BE1509" w:rsidRPr="00D31193" w:rsidRDefault="00287417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27,110</w:t>
            </w:r>
          </w:p>
        </w:tc>
        <w:tc>
          <w:tcPr>
            <w:tcW w:w="270" w:type="dxa"/>
          </w:tcPr>
          <w:p w14:paraId="67C8623C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6D8FD6" w14:textId="3195935C" w:rsidR="00BE1509" w:rsidRPr="00D31193" w:rsidRDefault="00287417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106,246</w:t>
            </w:r>
          </w:p>
        </w:tc>
        <w:tc>
          <w:tcPr>
            <w:tcW w:w="270" w:type="dxa"/>
          </w:tcPr>
          <w:p w14:paraId="3F33B7C5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1DCECB" w14:textId="4113ED55" w:rsidR="00BE1509" w:rsidRPr="00D31193" w:rsidRDefault="00287417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11,107</w:t>
            </w:r>
          </w:p>
        </w:tc>
        <w:tc>
          <w:tcPr>
            <w:tcW w:w="270" w:type="dxa"/>
          </w:tcPr>
          <w:p w14:paraId="18930D80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79B37A" w14:textId="408CBC37" w:rsidR="00BE1509" w:rsidRPr="00D31193" w:rsidRDefault="00287417" w:rsidP="0028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270" w:type="dxa"/>
          </w:tcPr>
          <w:p w14:paraId="43E73034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310F6A" w14:textId="19E083B9" w:rsidR="00BE1509" w:rsidRPr="00D31193" w:rsidRDefault="00287417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(144,922)</w:t>
            </w:r>
          </w:p>
        </w:tc>
        <w:tc>
          <w:tcPr>
            <w:tcW w:w="270" w:type="dxa"/>
          </w:tcPr>
          <w:p w14:paraId="502904C9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50A98476" w14:textId="68282203" w:rsidR="00BE1509" w:rsidRPr="00D31193" w:rsidRDefault="00417D7E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1509" w:rsidRPr="00D31193" w14:paraId="7B6B4C7B" w14:textId="77777777" w:rsidTr="00B2547A">
        <w:trPr>
          <w:cantSplit/>
        </w:trPr>
        <w:tc>
          <w:tcPr>
            <w:tcW w:w="3420" w:type="dxa"/>
          </w:tcPr>
          <w:p w14:paraId="7501BD2A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5EC2EBC4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6DBB39D" w14:textId="3C7A37A3" w:rsidR="00BE1509" w:rsidRPr="00D31193" w:rsidRDefault="00287417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868013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EC446C" w14:textId="24CEDC99" w:rsidR="00BE1509" w:rsidRPr="00D31193" w:rsidRDefault="00287417" w:rsidP="006A4C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</w:t>
            </w:r>
            <w:r w:rsidR="008B28A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A09D62D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6A4866" w14:textId="766CBDBB" w:rsidR="00BE1509" w:rsidRPr="00D31193" w:rsidRDefault="00287417" w:rsidP="006A4C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(24,171)</w:t>
            </w:r>
          </w:p>
        </w:tc>
        <w:tc>
          <w:tcPr>
            <w:tcW w:w="270" w:type="dxa"/>
          </w:tcPr>
          <w:p w14:paraId="666858E7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278CD4" w14:textId="1F2C0082" w:rsidR="00BE1509" w:rsidRPr="00D31193" w:rsidRDefault="00287417" w:rsidP="006A4C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(4,506)</w:t>
            </w:r>
          </w:p>
        </w:tc>
        <w:tc>
          <w:tcPr>
            <w:tcW w:w="270" w:type="dxa"/>
          </w:tcPr>
          <w:p w14:paraId="245284F9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C403C6" w14:textId="0528C76C" w:rsidR="00BE1509" w:rsidRPr="00D31193" w:rsidRDefault="00287417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(1,846)</w:t>
            </w:r>
          </w:p>
        </w:tc>
        <w:tc>
          <w:tcPr>
            <w:tcW w:w="270" w:type="dxa"/>
          </w:tcPr>
          <w:p w14:paraId="56D18910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840540" w14:textId="552A0255" w:rsidR="00BE1509" w:rsidRPr="00D31193" w:rsidRDefault="00287417" w:rsidP="00B7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CA4B4E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59B7CE1E" w14:textId="243A4D3E" w:rsidR="00BE1509" w:rsidRPr="00D31193" w:rsidRDefault="00417D7E" w:rsidP="006A4C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(30,706)</w:t>
            </w:r>
          </w:p>
        </w:tc>
      </w:tr>
      <w:tr w:rsidR="00BE1509" w:rsidRPr="00D31193" w14:paraId="60954BB8" w14:textId="77777777" w:rsidTr="00B2547A">
        <w:trPr>
          <w:cantSplit/>
        </w:trPr>
        <w:tc>
          <w:tcPr>
            <w:tcW w:w="3420" w:type="dxa"/>
          </w:tcPr>
          <w:p w14:paraId="5E6206FD" w14:textId="2CF9FD56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B2E7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1B2FEEF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B0DA8" w14:textId="5BE8CB8C" w:rsidR="00BE1509" w:rsidRPr="00D31193" w:rsidRDefault="00287417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210,522</w:t>
            </w:r>
          </w:p>
        </w:tc>
        <w:tc>
          <w:tcPr>
            <w:tcW w:w="270" w:type="dxa"/>
          </w:tcPr>
          <w:p w14:paraId="2677E988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6D7DA" w14:textId="20E7E35B" w:rsidR="00BE1509" w:rsidRPr="00D31193" w:rsidRDefault="00287417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836,544</w:t>
            </w:r>
          </w:p>
        </w:tc>
        <w:tc>
          <w:tcPr>
            <w:tcW w:w="270" w:type="dxa"/>
          </w:tcPr>
          <w:p w14:paraId="75D3B10A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BCD95" w14:textId="4EB50040" w:rsidR="00BE1509" w:rsidRPr="00D31193" w:rsidRDefault="00287417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4,536,582</w:t>
            </w:r>
          </w:p>
        </w:tc>
        <w:tc>
          <w:tcPr>
            <w:tcW w:w="270" w:type="dxa"/>
          </w:tcPr>
          <w:p w14:paraId="724ABE31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F61AD" w14:textId="34CDA7ED" w:rsidR="00BE1509" w:rsidRPr="00D31193" w:rsidRDefault="00287417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110,572</w:t>
            </w:r>
          </w:p>
        </w:tc>
        <w:tc>
          <w:tcPr>
            <w:tcW w:w="270" w:type="dxa"/>
          </w:tcPr>
          <w:p w14:paraId="2402F7B3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55D4E" w14:textId="1BD2F27D" w:rsidR="00BE1509" w:rsidRPr="00D31193" w:rsidRDefault="00287417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21,853</w:t>
            </w:r>
          </w:p>
        </w:tc>
        <w:tc>
          <w:tcPr>
            <w:tcW w:w="270" w:type="dxa"/>
          </w:tcPr>
          <w:p w14:paraId="1A39338F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BAD99" w14:textId="5661118E" w:rsidR="00BE1509" w:rsidRPr="00D31193" w:rsidRDefault="00287417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61,655</w:t>
            </w:r>
          </w:p>
        </w:tc>
        <w:tc>
          <w:tcPr>
            <w:tcW w:w="270" w:type="dxa"/>
          </w:tcPr>
          <w:p w14:paraId="66BF8658" w14:textId="77777777" w:rsidR="00BE1509" w:rsidRPr="00D31193" w:rsidRDefault="00BE1509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91CDE9" w14:textId="7E20B6D8" w:rsidR="00BE1509" w:rsidRPr="00D31193" w:rsidRDefault="00417D7E" w:rsidP="00B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5,777,728</w:t>
            </w:r>
          </w:p>
        </w:tc>
      </w:tr>
    </w:tbl>
    <w:p w14:paraId="5A86B725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2"/>
          <w:szCs w:val="2"/>
        </w:rPr>
      </w:pPr>
      <w:r w:rsidRPr="00D31193">
        <w:rPr>
          <w:rFonts w:ascii="Times New Roman" w:hAnsi="Times New Roman" w:cs="Arial"/>
          <w:sz w:val="22"/>
          <w:szCs w:val="22"/>
        </w:rPr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56"/>
        <w:gridCol w:w="236"/>
        <w:gridCol w:w="1259"/>
        <w:gridCol w:w="270"/>
        <w:gridCol w:w="1259"/>
        <w:gridCol w:w="270"/>
        <w:gridCol w:w="1349"/>
        <w:gridCol w:w="270"/>
        <w:gridCol w:w="1259"/>
        <w:gridCol w:w="270"/>
        <w:gridCol w:w="1169"/>
        <w:gridCol w:w="270"/>
        <w:gridCol w:w="1259"/>
        <w:gridCol w:w="275"/>
        <w:gridCol w:w="1259"/>
      </w:tblGrid>
      <w:tr w:rsidR="004D5CDB" w:rsidRPr="00D31193" w14:paraId="62E058C4" w14:textId="77777777" w:rsidTr="00A31623">
        <w:trPr>
          <w:cantSplit/>
        </w:trPr>
        <w:tc>
          <w:tcPr>
            <w:tcW w:w="3456" w:type="dxa"/>
          </w:tcPr>
          <w:p w14:paraId="7D2CF67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F7D58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38" w:type="dxa"/>
            <w:gridSpan w:val="13"/>
            <w:tcBorders>
              <w:left w:val="nil"/>
            </w:tcBorders>
          </w:tcPr>
          <w:p w14:paraId="7EC83D3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CDB" w:rsidRPr="00D31193" w14:paraId="48286E25" w14:textId="77777777" w:rsidTr="00A31623">
        <w:trPr>
          <w:cantSplit/>
        </w:trPr>
        <w:tc>
          <w:tcPr>
            <w:tcW w:w="3456" w:type="dxa"/>
          </w:tcPr>
          <w:p w14:paraId="53BA3AA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68341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7AA41F8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59E2C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45D74E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705AE43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9F1D61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AF0E8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FCDAA5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00C75C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90FAA5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068AE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B0C45D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5" w:type="dxa"/>
          </w:tcPr>
          <w:p w14:paraId="30E1301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9FE9F0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56D59A84" w14:textId="77777777" w:rsidTr="00A31623">
        <w:trPr>
          <w:cantSplit/>
        </w:trPr>
        <w:tc>
          <w:tcPr>
            <w:tcW w:w="3456" w:type="dxa"/>
          </w:tcPr>
          <w:p w14:paraId="521652A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6E19B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3DCCEF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08FD3CB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60E0D0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1417486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C42209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E9140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BB21BD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AE31C7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5C6CEE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FC421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67F715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5" w:type="dxa"/>
          </w:tcPr>
          <w:p w14:paraId="722B4D3F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23F70C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3BBF09CB" w14:textId="77777777" w:rsidTr="00A31623">
        <w:trPr>
          <w:cantSplit/>
        </w:trPr>
        <w:tc>
          <w:tcPr>
            <w:tcW w:w="3456" w:type="dxa"/>
          </w:tcPr>
          <w:p w14:paraId="5B95A43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C93F1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186849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609A4F6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AE5107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60B65EB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F5D052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E9C4FA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DA7F43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7F5086D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4F51F46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199E2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FD4573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5" w:type="dxa"/>
          </w:tcPr>
          <w:p w14:paraId="4022C32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0A597D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CDB" w:rsidRPr="00D31193" w14:paraId="6C912F26" w14:textId="77777777" w:rsidTr="00A31623">
        <w:trPr>
          <w:cantSplit/>
        </w:trPr>
        <w:tc>
          <w:tcPr>
            <w:tcW w:w="3456" w:type="dxa"/>
          </w:tcPr>
          <w:p w14:paraId="2AE77FC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1E80C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33F8A6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7AD035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365A80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DEBC76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94E3A8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927FAA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DC88A1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4165E2D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7CBBB67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48537F5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64A237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5" w:type="dxa"/>
          </w:tcPr>
          <w:p w14:paraId="253FA922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6483E7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D5CDB" w:rsidRPr="00D31193" w14:paraId="6D1ED421" w14:textId="77777777" w:rsidTr="00A31623">
        <w:trPr>
          <w:cantSplit/>
        </w:trPr>
        <w:tc>
          <w:tcPr>
            <w:tcW w:w="3456" w:type="dxa"/>
          </w:tcPr>
          <w:p w14:paraId="18CAAF6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2B8D4B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438" w:type="dxa"/>
            <w:gridSpan w:val="13"/>
          </w:tcPr>
          <w:p w14:paraId="77C574C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311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5CDB" w:rsidRPr="00D31193" w14:paraId="52B0A412" w14:textId="77777777" w:rsidTr="00A31623">
        <w:trPr>
          <w:cantSplit/>
        </w:trPr>
        <w:tc>
          <w:tcPr>
            <w:tcW w:w="3456" w:type="dxa"/>
          </w:tcPr>
          <w:p w14:paraId="52BCF95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36" w:type="dxa"/>
          </w:tcPr>
          <w:p w14:paraId="36B6421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91345A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62E4F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3F6A96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CDADC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591AC6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909D5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6F151A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D7145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0352EA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4C2BC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C37C95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</w:tcPr>
          <w:p w14:paraId="6334890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17939F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2E7F" w:rsidRPr="00D31193" w14:paraId="2CA2EA4B" w14:textId="77777777" w:rsidTr="00A31623">
        <w:trPr>
          <w:cantSplit/>
        </w:trPr>
        <w:tc>
          <w:tcPr>
            <w:tcW w:w="3456" w:type="dxa"/>
          </w:tcPr>
          <w:p w14:paraId="5D93385B" w14:textId="4A95560A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D3119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3E5D186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2A3F30C" w14:textId="44A4E5B3" w:rsidR="008B2E7F" w:rsidRPr="00D31193" w:rsidRDefault="008B2E7F" w:rsidP="005A48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AFE674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528DAD6" w14:textId="596C0209" w:rsidR="008B2E7F" w:rsidRPr="008B2E7F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E7F">
              <w:rPr>
                <w:rFonts w:ascii="Angsana New" w:hAnsi="Angsana New"/>
                <w:sz w:val="28"/>
                <w:szCs w:val="28"/>
              </w:rPr>
              <w:t>478,795</w:t>
            </w:r>
          </w:p>
        </w:tc>
        <w:tc>
          <w:tcPr>
            <w:tcW w:w="270" w:type="dxa"/>
          </w:tcPr>
          <w:p w14:paraId="1B6036C2" w14:textId="77777777" w:rsidR="008B2E7F" w:rsidRPr="008B2E7F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5218359" w14:textId="7D7A6CAD" w:rsidR="008B2E7F" w:rsidRPr="008B2E7F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E7F">
              <w:rPr>
                <w:rFonts w:ascii="Angsana New" w:hAnsi="Angsana New"/>
                <w:sz w:val="28"/>
                <w:szCs w:val="28"/>
              </w:rPr>
              <w:t>2,955,783</w:t>
            </w:r>
          </w:p>
        </w:tc>
        <w:tc>
          <w:tcPr>
            <w:tcW w:w="270" w:type="dxa"/>
          </w:tcPr>
          <w:p w14:paraId="01B8C321" w14:textId="77777777" w:rsidR="008B2E7F" w:rsidRPr="008B2E7F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8227BA4" w14:textId="37B4E6A5" w:rsidR="008B2E7F" w:rsidRPr="008B2E7F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E7F">
              <w:rPr>
                <w:rFonts w:ascii="Angsana New" w:hAnsi="Angsana New"/>
                <w:sz w:val="28"/>
                <w:szCs w:val="28"/>
              </w:rPr>
              <w:t>76,489</w:t>
            </w:r>
          </w:p>
        </w:tc>
        <w:tc>
          <w:tcPr>
            <w:tcW w:w="270" w:type="dxa"/>
          </w:tcPr>
          <w:p w14:paraId="4DEE1454" w14:textId="77777777" w:rsidR="008B2E7F" w:rsidRPr="008B2E7F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18EAB83" w14:textId="6DB98703" w:rsidR="008B2E7F" w:rsidRPr="008B2E7F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E7F">
              <w:rPr>
                <w:rFonts w:ascii="Angsana New" w:hAnsi="Angsana New"/>
                <w:sz w:val="28"/>
                <w:szCs w:val="28"/>
              </w:rPr>
              <w:t>24,262</w:t>
            </w:r>
          </w:p>
        </w:tc>
        <w:tc>
          <w:tcPr>
            <w:tcW w:w="270" w:type="dxa"/>
          </w:tcPr>
          <w:p w14:paraId="1956A7FE" w14:textId="77777777" w:rsidR="008B2E7F" w:rsidRPr="008B2E7F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C77883A" w14:textId="426662D4" w:rsidR="008B2E7F" w:rsidRPr="008B2E7F" w:rsidRDefault="008B2E7F" w:rsidP="005A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B2E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00B1E175" w14:textId="77777777" w:rsidR="008B2E7F" w:rsidRPr="008B2E7F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322E473" w14:textId="71491E8B" w:rsidR="008B2E7F" w:rsidRPr="008B2E7F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E7F">
              <w:rPr>
                <w:rFonts w:ascii="Angsana New" w:hAnsi="Angsana New"/>
                <w:sz w:val="28"/>
                <w:szCs w:val="28"/>
              </w:rPr>
              <w:t>3,535,329</w:t>
            </w:r>
          </w:p>
        </w:tc>
      </w:tr>
      <w:tr w:rsidR="008B2E7F" w:rsidRPr="00D31193" w14:paraId="1CFC890E" w14:textId="77777777" w:rsidTr="00A31623">
        <w:trPr>
          <w:cantSplit/>
        </w:trPr>
        <w:tc>
          <w:tcPr>
            <w:tcW w:w="3456" w:type="dxa"/>
          </w:tcPr>
          <w:p w14:paraId="01030E60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6D4B2528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6DD56C8" w14:textId="4B8F35BD" w:rsidR="008B2E7F" w:rsidRPr="00D31193" w:rsidRDefault="008B2E7F" w:rsidP="005A48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572793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E96020D" w14:textId="2FF7A49C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31,982</w:t>
            </w:r>
          </w:p>
        </w:tc>
        <w:tc>
          <w:tcPr>
            <w:tcW w:w="270" w:type="dxa"/>
          </w:tcPr>
          <w:p w14:paraId="1BD989C9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387AE6D" w14:textId="30E22F5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193,446</w:t>
            </w:r>
          </w:p>
        </w:tc>
        <w:tc>
          <w:tcPr>
            <w:tcW w:w="270" w:type="dxa"/>
          </w:tcPr>
          <w:p w14:paraId="073B4D3D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90ED523" w14:textId="3AB7E2A1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7,615</w:t>
            </w:r>
          </w:p>
        </w:tc>
        <w:tc>
          <w:tcPr>
            <w:tcW w:w="270" w:type="dxa"/>
          </w:tcPr>
          <w:p w14:paraId="19134721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39C854C" w14:textId="6E93EF8C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1,654</w:t>
            </w:r>
          </w:p>
        </w:tc>
        <w:tc>
          <w:tcPr>
            <w:tcW w:w="270" w:type="dxa"/>
          </w:tcPr>
          <w:p w14:paraId="76B272F2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6F0B2EA" w14:textId="5B011C0B" w:rsidR="008B2E7F" w:rsidRPr="00D31193" w:rsidRDefault="008B2E7F" w:rsidP="005A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4B0C7E5E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958C14D" w14:textId="40FE1518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234,697</w:t>
            </w:r>
          </w:p>
        </w:tc>
      </w:tr>
      <w:tr w:rsidR="008B2E7F" w:rsidRPr="00D31193" w14:paraId="20F038D8" w14:textId="77777777" w:rsidTr="00A31623">
        <w:trPr>
          <w:cantSplit/>
        </w:trPr>
        <w:tc>
          <w:tcPr>
            <w:tcW w:w="3456" w:type="dxa"/>
          </w:tcPr>
          <w:p w14:paraId="1F22AF03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6" w:type="dxa"/>
          </w:tcPr>
          <w:p w14:paraId="10A0C02A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01F8B5F9" w14:textId="28970BAB" w:rsidR="008B2E7F" w:rsidRPr="00D31193" w:rsidRDefault="008B2E7F" w:rsidP="005A48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69B31A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B08B548" w14:textId="4020FD5B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(849)</w:t>
            </w:r>
          </w:p>
        </w:tc>
        <w:tc>
          <w:tcPr>
            <w:tcW w:w="270" w:type="dxa"/>
          </w:tcPr>
          <w:p w14:paraId="381F448D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295B44F" w14:textId="5A81333E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(87,369)</w:t>
            </w:r>
          </w:p>
        </w:tc>
        <w:tc>
          <w:tcPr>
            <w:tcW w:w="270" w:type="dxa"/>
          </w:tcPr>
          <w:p w14:paraId="6433016E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3CAC4C9" w14:textId="3BA9D40B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(1,016)</w:t>
            </w:r>
          </w:p>
        </w:tc>
        <w:tc>
          <w:tcPr>
            <w:tcW w:w="270" w:type="dxa"/>
          </w:tcPr>
          <w:p w14:paraId="64EC151B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FF28E97" w14:textId="7A494FE1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(5,887)</w:t>
            </w:r>
          </w:p>
        </w:tc>
        <w:tc>
          <w:tcPr>
            <w:tcW w:w="270" w:type="dxa"/>
          </w:tcPr>
          <w:p w14:paraId="27551245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5AAABA0" w14:textId="7D2CFD31" w:rsidR="008B2E7F" w:rsidRPr="00D31193" w:rsidRDefault="008B2E7F" w:rsidP="005A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7F86C255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FDA3355" w14:textId="38EA31B2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(95,121)</w:t>
            </w:r>
          </w:p>
        </w:tc>
      </w:tr>
      <w:tr w:rsidR="00DE07CE" w:rsidRPr="00D31193" w14:paraId="05155867" w14:textId="77777777" w:rsidTr="00A31623">
        <w:trPr>
          <w:cantSplit/>
        </w:trPr>
        <w:tc>
          <w:tcPr>
            <w:tcW w:w="3456" w:type="dxa"/>
          </w:tcPr>
          <w:p w14:paraId="3AC17EC6" w14:textId="08ABE141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B2E7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C2956A3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8ED637C" w14:textId="77777777" w:rsidR="00DE07CE" w:rsidRPr="00D31193" w:rsidRDefault="00DE07CE" w:rsidP="005A48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0E75B2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03C60BDA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C16A08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A0DABD2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8554E2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B16216B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0CCC02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4FB1CCE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8CC787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3CF64D4" w14:textId="77777777" w:rsidR="00DE07CE" w:rsidRPr="00D31193" w:rsidRDefault="00DE07CE" w:rsidP="005A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</w:tcPr>
          <w:p w14:paraId="665BEA3C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6F35FC1A" w14:textId="77777777" w:rsidR="00DE07CE" w:rsidRPr="00D31193" w:rsidRDefault="00DE07CE" w:rsidP="00DE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B2E7F" w:rsidRPr="00D31193" w14:paraId="661EE9C3" w14:textId="77777777" w:rsidTr="00A31623">
        <w:trPr>
          <w:cantSplit/>
        </w:trPr>
        <w:tc>
          <w:tcPr>
            <w:tcW w:w="3456" w:type="dxa"/>
          </w:tcPr>
          <w:p w14:paraId="1EED0AB6" w14:textId="5CAE9BC3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6C0B0CD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294B634B" w14:textId="22DABB89" w:rsidR="008B2E7F" w:rsidRPr="00D31193" w:rsidRDefault="008B2E7F" w:rsidP="005A48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2CFE46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523AEF3" w14:textId="45C48CE4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509,928</w:t>
            </w:r>
          </w:p>
        </w:tc>
        <w:tc>
          <w:tcPr>
            <w:tcW w:w="270" w:type="dxa"/>
          </w:tcPr>
          <w:p w14:paraId="74FB9337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24B9765" w14:textId="4E669BF0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3,061,860</w:t>
            </w:r>
          </w:p>
        </w:tc>
        <w:tc>
          <w:tcPr>
            <w:tcW w:w="270" w:type="dxa"/>
          </w:tcPr>
          <w:p w14:paraId="58FBE59E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2A4B5D7" w14:textId="2DDA2935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83,088</w:t>
            </w:r>
          </w:p>
        </w:tc>
        <w:tc>
          <w:tcPr>
            <w:tcW w:w="270" w:type="dxa"/>
          </w:tcPr>
          <w:p w14:paraId="13E0D1F9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2E40145" w14:textId="2FFEB281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20,029</w:t>
            </w:r>
          </w:p>
        </w:tc>
        <w:tc>
          <w:tcPr>
            <w:tcW w:w="270" w:type="dxa"/>
          </w:tcPr>
          <w:p w14:paraId="7011764D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8F457B0" w14:textId="3FD18870" w:rsidR="008B2E7F" w:rsidRPr="00D31193" w:rsidRDefault="008B2E7F" w:rsidP="005A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00D4F48D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4B67122" w14:textId="200D8C85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3,674,905</w:t>
            </w:r>
          </w:p>
        </w:tc>
      </w:tr>
      <w:tr w:rsidR="00FF5D51" w:rsidRPr="00D31193" w14:paraId="376188AF" w14:textId="77777777" w:rsidTr="00A31623">
        <w:trPr>
          <w:cantSplit/>
        </w:trPr>
        <w:tc>
          <w:tcPr>
            <w:tcW w:w="3456" w:type="dxa"/>
          </w:tcPr>
          <w:p w14:paraId="5B37B2C7" w14:textId="2CDD964C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br w:type="page"/>
            </w:r>
            <w:r w:rsidRPr="00D3119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02D25DA1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B5E9B17" w14:textId="437A67F6" w:rsidR="00FF5D51" w:rsidRPr="00D31193" w:rsidRDefault="00267CF3" w:rsidP="005A48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70A4A3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768E58C" w14:textId="437599BA" w:rsidR="00FF5D51" w:rsidRPr="00D31193" w:rsidRDefault="00267CF3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36,164</w:t>
            </w:r>
          </w:p>
        </w:tc>
        <w:tc>
          <w:tcPr>
            <w:tcW w:w="270" w:type="dxa"/>
          </w:tcPr>
          <w:p w14:paraId="2E3AE7A7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4D5C990" w14:textId="00772993" w:rsidR="00FF5D51" w:rsidRPr="00D31193" w:rsidRDefault="00267CF3" w:rsidP="0021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226,545</w:t>
            </w:r>
          </w:p>
        </w:tc>
        <w:tc>
          <w:tcPr>
            <w:tcW w:w="270" w:type="dxa"/>
          </w:tcPr>
          <w:p w14:paraId="38A24F43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5C78EC9" w14:textId="751826EE" w:rsidR="00FF5D51" w:rsidRPr="00D31193" w:rsidRDefault="00267CF3" w:rsidP="0021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8,687</w:t>
            </w:r>
          </w:p>
        </w:tc>
        <w:tc>
          <w:tcPr>
            <w:tcW w:w="270" w:type="dxa"/>
          </w:tcPr>
          <w:p w14:paraId="13BD9FDF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CAAE23C" w14:textId="583D8A41" w:rsidR="00FF5D51" w:rsidRPr="00D31193" w:rsidRDefault="00267CF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1,362</w:t>
            </w:r>
          </w:p>
        </w:tc>
        <w:tc>
          <w:tcPr>
            <w:tcW w:w="270" w:type="dxa"/>
          </w:tcPr>
          <w:p w14:paraId="72B608C9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C7C03ED" w14:textId="3935E617" w:rsidR="00FF5D51" w:rsidRPr="00D31193" w:rsidRDefault="00267CF3" w:rsidP="005A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4CAF6D25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0FAFA50" w14:textId="33EDE878" w:rsidR="00FF5D51" w:rsidRPr="00D31193" w:rsidRDefault="00267CF3" w:rsidP="0021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272,758</w:t>
            </w:r>
          </w:p>
        </w:tc>
      </w:tr>
      <w:tr w:rsidR="00FF5D51" w:rsidRPr="00D31193" w14:paraId="1F93EFC5" w14:textId="77777777" w:rsidTr="00A31623">
        <w:trPr>
          <w:cantSplit/>
        </w:trPr>
        <w:tc>
          <w:tcPr>
            <w:tcW w:w="3456" w:type="dxa"/>
          </w:tcPr>
          <w:p w14:paraId="33C56F34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6" w:type="dxa"/>
          </w:tcPr>
          <w:p w14:paraId="3847E3B9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8F81523" w14:textId="49F3159E" w:rsidR="00FF5D51" w:rsidRPr="00D31193" w:rsidRDefault="00267CF3" w:rsidP="005A48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4FACE5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BA8841E" w14:textId="4496168A" w:rsidR="00FF5D51" w:rsidRPr="00D31193" w:rsidRDefault="00267CF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(173)</w:t>
            </w:r>
          </w:p>
        </w:tc>
        <w:tc>
          <w:tcPr>
            <w:tcW w:w="270" w:type="dxa"/>
          </w:tcPr>
          <w:p w14:paraId="7AE12BD7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B5BD91C" w14:textId="7BF265C3" w:rsidR="00FF5D51" w:rsidRPr="00D31193" w:rsidRDefault="00267CF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(24,126)</w:t>
            </w:r>
          </w:p>
        </w:tc>
        <w:tc>
          <w:tcPr>
            <w:tcW w:w="270" w:type="dxa"/>
          </w:tcPr>
          <w:p w14:paraId="7DA4C057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473BA26" w14:textId="075A79FE" w:rsidR="00FF5D51" w:rsidRPr="00D31193" w:rsidRDefault="00267CF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(4,492)</w:t>
            </w:r>
          </w:p>
        </w:tc>
        <w:tc>
          <w:tcPr>
            <w:tcW w:w="270" w:type="dxa"/>
          </w:tcPr>
          <w:p w14:paraId="56B9170D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5B61FFF" w14:textId="6086CE66" w:rsidR="00FF5D51" w:rsidRPr="00D31193" w:rsidRDefault="00267CF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(1,428)</w:t>
            </w:r>
          </w:p>
        </w:tc>
        <w:tc>
          <w:tcPr>
            <w:tcW w:w="270" w:type="dxa"/>
          </w:tcPr>
          <w:p w14:paraId="06F63E0D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FB725FB" w14:textId="63C8CA02" w:rsidR="00FF5D51" w:rsidRPr="00D31193" w:rsidRDefault="00267CF3" w:rsidP="005A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2038DCEF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08092FE" w14:textId="47773F46" w:rsidR="00FF5D51" w:rsidRPr="00D31193" w:rsidRDefault="00267CF3" w:rsidP="001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(30,219)</w:t>
            </w:r>
          </w:p>
        </w:tc>
      </w:tr>
      <w:tr w:rsidR="00FF5D51" w:rsidRPr="00D31193" w14:paraId="18728064" w14:textId="77777777" w:rsidTr="00A31623">
        <w:trPr>
          <w:cantSplit/>
        </w:trPr>
        <w:tc>
          <w:tcPr>
            <w:tcW w:w="3456" w:type="dxa"/>
          </w:tcPr>
          <w:p w14:paraId="096215B6" w14:textId="6D114B2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B2E7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2E7A2FD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47C68" w14:textId="0D9132A8" w:rsidR="00FF5D51" w:rsidRPr="00D31193" w:rsidRDefault="00267CF3" w:rsidP="005A48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0579F9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51748" w14:textId="3453BF2E" w:rsidR="00FF5D51" w:rsidRPr="00D31193" w:rsidRDefault="00267CF3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545,919</w:t>
            </w:r>
          </w:p>
        </w:tc>
        <w:tc>
          <w:tcPr>
            <w:tcW w:w="270" w:type="dxa"/>
          </w:tcPr>
          <w:p w14:paraId="03FAE620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AF93F" w14:textId="74C3E99D" w:rsidR="00FF5D51" w:rsidRPr="00D31193" w:rsidRDefault="00267CF3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3,264,279</w:t>
            </w:r>
          </w:p>
        </w:tc>
        <w:tc>
          <w:tcPr>
            <w:tcW w:w="270" w:type="dxa"/>
          </w:tcPr>
          <w:p w14:paraId="7C18B263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06B43" w14:textId="7EE07F56" w:rsidR="00FF5D51" w:rsidRPr="00D31193" w:rsidRDefault="00267CF3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87,283</w:t>
            </w:r>
          </w:p>
        </w:tc>
        <w:tc>
          <w:tcPr>
            <w:tcW w:w="270" w:type="dxa"/>
          </w:tcPr>
          <w:p w14:paraId="0B9FC761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08625" w14:textId="623B8073" w:rsidR="00FF5D51" w:rsidRPr="00D31193" w:rsidRDefault="00267CF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19,963</w:t>
            </w:r>
          </w:p>
        </w:tc>
        <w:tc>
          <w:tcPr>
            <w:tcW w:w="270" w:type="dxa"/>
          </w:tcPr>
          <w:p w14:paraId="0E16EBDF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206386DB" w14:textId="28FA9DC6" w:rsidR="00FF5D51" w:rsidRPr="00D31193" w:rsidRDefault="00267CF3" w:rsidP="005A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253945EB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3C115A" w14:textId="3FB94457" w:rsidR="00FF5D51" w:rsidRPr="00D31193" w:rsidRDefault="00267CF3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3,917,444</w:t>
            </w:r>
          </w:p>
        </w:tc>
      </w:tr>
    </w:tbl>
    <w:p w14:paraId="33B4B8D5" w14:textId="77777777" w:rsidR="00A31623" w:rsidRPr="00D31193" w:rsidRDefault="00A31623">
      <w:r w:rsidRPr="00D31193"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718"/>
        <w:gridCol w:w="1259"/>
        <w:gridCol w:w="270"/>
        <w:gridCol w:w="1259"/>
        <w:gridCol w:w="270"/>
        <w:gridCol w:w="1348"/>
        <w:gridCol w:w="270"/>
        <w:gridCol w:w="1259"/>
        <w:gridCol w:w="270"/>
        <w:gridCol w:w="1172"/>
        <w:gridCol w:w="270"/>
        <w:gridCol w:w="1260"/>
        <w:gridCol w:w="275"/>
        <w:gridCol w:w="1260"/>
      </w:tblGrid>
      <w:tr w:rsidR="00A31623" w:rsidRPr="00D31193" w14:paraId="52361F11" w14:textId="77777777" w:rsidTr="00744073">
        <w:trPr>
          <w:cantSplit/>
          <w:trHeight w:val="335"/>
        </w:trPr>
        <w:tc>
          <w:tcPr>
            <w:tcW w:w="2970" w:type="dxa"/>
          </w:tcPr>
          <w:p w14:paraId="788F114A" w14:textId="41D219B6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8" w:type="dxa"/>
          </w:tcPr>
          <w:p w14:paraId="23973B52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2" w:type="dxa"/>
            <w:gridSpan w:val="13"/>
            <w:tcBorders>
              <w:left w:val="nil"/>
            </w:tcBorders>
          </w:tcPr>
          <w:p w14:paraId="71DD4F3F" w14:textId="099955A5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1623" w:rsidRPr="00D31193" w14:paraId="1DD509FE" w14:textId="77777777" w:rsidTr="00744073">
        <w:trPr>
          <w:cantSplit/>
          <w:trHeight w:val="335"/>
        </w:trPr>
        <w:tc>
          <w:tcPr>
            <w:tcW w:w="2970" w:type="dxa"/>
          </w:tcPr>
          <w:p w14:paraId="2F944844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8" w:type="dxa"/>
          </w:tcPr>
          <w:p w14:paraId="66A517F1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66945E14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EA03D3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0A19856" w14:textId="5A774D11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525DD72F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75150BE6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767C74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3913865" w14:textId="2DD472DF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52D54C1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71956B1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1F9154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1712DD" w14:textId="4A47ABDA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5" w:type="dxa"/>
          </w:tcPr>
          <w:p w14:paraId="203B8FD7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09DFA2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1623" w:rsidRPr="00D31193" w14:paraId="2943B20C" w14:textId="77777777" w:rsidTr="00744073">
        <w:trPr>
          <w:cantSplit/>
          <w:trHeight w:val="335"/>
        </w:trPr>
        <w:tc>
          <w:tcPr>
            <w:tcW w:w="2970" w:type="dxa"/>
          </w:tcPr>
          <w:p w14:paraId="67673766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8" w:type="dxa"/>
          </w:tcPr>
          <w:p w14:paraId="7DC5326C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112C486E" w14:textId="3A98B80A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6AE36CB7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1CE90A2" w14:textId="0FD93C6A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5C8F5CE8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02EC2A1E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1881B6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C350187" w14:textId="1BEF6DC0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88883CB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834BE04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6A6CEE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E1B942" w14:textId="4B521DEA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5" w:type="dxa"/>
          </w:tcPr>
          <w:p w14:paraId="218CE7CE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A5809C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1623" w:rsidRPr="00D31193" w14:paraId="1ED1B0E1" w14:textId="77777777" w:rsidTr="00744073">
        <w:trPr>
          <w:cantSplit/>
          <w:trHeight w:val="335"/>
        </w:trPr>
        <w:tc>
          <w:tcPr>
            <w:tcW w:w="2970" w:type="dxa"/>
          </w:tcPr>
          <w:p w14:paraId="4D3FA128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8" w:type="dxa"/>
          </w:tcPr>
          <w:p w14:paraId="1D164770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7ABF473C" w14:textId="28527892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171CC7CE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629D8D1" w14:textId="7EE8355A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14:paraId="4E6F9F7E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B468F40" w14:textId="2D53C65E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CF241FF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4DAB2E0" w14:textId="01EDC39E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550CE9AE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B6D9BCA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FE7D95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2497DE" w14:textId="1976321B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5" w:type="dxa"/>
          </w:tcPr>
          <w:p w14:paraId="32E2F837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592448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1623" w:rsidRPr="00D31193" w14:paraId="070ED600" w14:textId="77777777" w:rsidTr="00744073">
        <w:trPr>
          <w:cantSplit/>
          <w:trHeight w:val="335"/>
        </w:trPr>
        <w:tc>
          <w:tcPr>
            <w:tcW w:w="2970" w:type="dxa"/>
          </w:tcPr>
          <w:p w14:paraId="58CCA764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8" w:type="dxa"/>
          </w:tcPr>
          <w:p w14:paraId="3E3E8A75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00529043" w14:textId="666D0801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A750113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5B73295" w14:textId="7FD9092B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01C6FF3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DFF6D75" w14:textId="4441ABA9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3B16F37A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A875E37" w14:textId="266341BF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36366E73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137FF07" w14:textId="48DDFD93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3C3F93CC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15D44B" w14:textId="0755CB4B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5" w:type="dxa"/>
          </w:tcPr>
          <w:p w14:paraId="567E439F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F506B3" w14:textId="0164BC64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31623" w:rsidRPr="00D31193" w14:paraId="6F01AE1D" w14:textId="77777777" w:rsidTr="00744073">
        <w:trPr>
          <w:cantSplit/>
          <w:trHeight w:val="335"/>
        </w:trPr>
        <w:tc>
          <w:tcPr>
            <w:tcW w:w="2970" w:type="dxa"/>
          </w:tcPr>
          <w:p w14:paraId="765E4082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8" w:type="dxa"/>
          </w:tcPr>
          <w:p w14:paraId="18DDA3FB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2" w:type="dxa"/>
            <w:gridSpan w:val="13"/>
            <w:tcBorders>
              <w:left w:val="nil"/>
            </w:tcBorders>
            <w:vAlign w:val="bottom"/>
          </w:tcPr>
          <w:p w14:paraId="129165F9" w14:textId="109BE80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1623" w:rsidRPr="00D31193" w14:paraId="4B50DE82" w14:textId="77777777" w:rsidTr="00744073">
        <w:trPr>
          <w:cantSplit/>
          <w:trHeight w:val="335"/>
        </w:trPr>
        <w:tc>
          <w:tcPr>
            <w:tcW w:w="2970" w:type="dxa"/>
          </w:tcPr>
          <w:p w14:paraId="65B55BD4" w14:textId="3ADCC082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718" w:type="dxa"/>
          </w:tcPr>
          <w:p w14:paraId="7990CA06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42A34B9B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9843DE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57044DC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0E8203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4A9EA1FA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B8DB72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8C78645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76E773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199ED36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2E0092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D88D40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</w:tcPr>
          <w:p w14:paraId="52AF8A2B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547D1F" w14:textId="77777777" w:rsidR="00A31623" w:rsidRPr="00D31193" w:rsidRDefault="00A3162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2E7F" w:rsidRPr="005A4864" w14:paraId="0DF1A529" w14:textId="77777777" w:rsidTr="0079131F">
        <w:trPr>
          <w:cantSplit/>
          <w:trHeight w:val="335"/>
        </w:trPr>
        <w:tc>
          <w:tcPr>
            <w:tcW w:w="2970" w:type="dxa"/>
          </w:tcPr>
          <w:p w14:paraId="0152C0B2" w14:textId="162A8C72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D3119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14:paraId="5EB72742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369EA77" w14:textId="60FA0C0A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48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54B438" w14:textId="77777777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9928BC8" w14:textId="46417788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48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093D6A" w14:textId="77777777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5B85F4F8" w14:textId="2B23AC75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48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13AE14" w14:textId="77777777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70A02E4" w14:textId="7FEFF02C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48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1DC590" w14:textId="77777777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F30EBE6" w14:textId="01C8A604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48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D68E13" w14:textId="77777777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155F98" w14:textId="4AAA968A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4864">
              <w:rPr>
                <w:rFonts w:ascii="Angsana New" w:hAnsi="Angsana New"/>
                <w:sz w:val="28"/>
                <w:szCs w:val="28"/>
              </w:rPr>
              <w:t>3,851</w:t>
            </w:r>
          </w:p>
        </w:tc>
        <w:tc>
          <w:tcPr>
            <w:tcW w:w="275" w:type="dxa"/>
          </w:tcPr>
          <w:p w14:paraId="3B012B40" w14:textId="77777777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E518B5" w14:textId="6E5EF15A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4864">
              <w:rPr>
                <w:rFonts w:ascii="Angsana New" w:hAnsi="Angsana New"/>
                <w:sz w:val="28"/>
                <w:szCs w:val="28"/>
              </w:rPr>
              <w:t>3,851</w:t>
            </w:r>
          </w:p>
        </w:tc>
      </w:tr>
      <w:tr w:rsidR="008B2E7F" w:rsidRPr="00D31193" w14:paraId="25BE93F2" w14:textId="77777777" w:rsidTr="0079131F">
        <w:trPr>
          <w:cantSplit/>
          <w:trHeight w:val="335"/>
        </w:trPr>
        <w:tc>
          <w:tcPr>
            <w:tcW w:w="2970" w:type="dxa"/>
          </w:tcPr>
          <w:p w14:paraId="4B026934" w14:textId="40FF3219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18" w:type="dxa"/>
          </w:tcPr>
          <w:p w14:paraId="368AD3FF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6F3AAE4" w14:textId="4B5DF943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EFAAB8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1753009" w14:textId="6F306B02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C07EEC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1ED1D94F" w14:textId="2F862C9B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8A80AA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376F937" w14:textId="4969F9F8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436569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29629FE" w14:textId="01A779C3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D59544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CC410C" w14:textId="10F6D914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1,059</w:t>
            </w:r>
          </w:p>
        </w:tc>
        <w:tc>
          <w:tcPr>
            <w:tcW w:w="275" w:type="dxa"/>
          </w:tcPr>
          <w:p w14:paraId="1FE8570F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608AEE" w14:textId="68F28053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1193">
              <w:rPr>
                <w:rFonts w:ascii="Angsana New" w:hAnsi="Angsana New"/>
                <w:sz w:val="28"/>
                <w:szCs w:val="28"/>
              </w:rPr>
              <w:t>1,059</w:t>
            </w:r>
          </w:p>
        </w:tc>
      </w:tr>
      <w:tr w:rsidR="00744073" w:rsidRPr="00D31193" w14:paraId="2E2B4591" w14:textId="77777777" w:rsidTr="0056367A">
        <w:trPr>
          <w:cantSplit/>
        </w:trPr>
        <w:tc>
          <w:tcPr>
            <w:tcW w:w="2970" w:type="dxa"/>
          </w:tcPr>
          <w:p w14:paraId="0A59BB5D" w14:textId="73238EE5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B2E7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14:paraId="2F758B5E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B7071E9" w14:textId="7165E4B6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CECC8A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F899C42" w14:textId="6D0414B3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3C4672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0C6785A5" w14:textId="509AF729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7EB2BA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99B74B7" w14:textId="6408BB88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D98718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3206BCD" w14:textId="3E0F2FDE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D46745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8AAD10" w14:textId="67AC1ADB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</w:tcPr>
          <w:p w14:paraId="5B1E2756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D7F6FE" w14:textId="508F4123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2E7F" w:rsidRPr="00D31193" w14:paraId="2424C4D3" w14:textId="77777777" w:rsidTr="0056367A">
        <w:trPr>
          <w:cantSplit/>
        </w:trPr>
        <w:tc>
          <w:tcPr>
            <w:tcW w:w="2970" w:type="dxa"/>
          </w:tcPr>
          <w:p w14:paraId="4D18969B" w14:textId="28A20BE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14:paraId="4356845C" w14:textId="77777777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920A545" w14:textId="57F3F97B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48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713ED4" w14:textId="77777777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7842109" w14:textId="0F18A947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48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F41DD4" w14:textId="77777777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A291366" w14:textId="0F4458C0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48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DA1189" w14:textId="77777777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CDF9AAC" w14:textId="3C921AAA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48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3D9386" w14:textId="77777777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A5149C2" w14:textId="774AD2C8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48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87554A" w14:textId="77777777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DFF277" w14:textId="6D7CF999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4864">
              <w:rPr>
                <w:rFonts w:ascii="Angsana New" w:hAnsi="Angsana New"/>
                <w:b/>
                <w:bCs/>
                <w:sz w:val="28"/>
                <w:szCs w:val="28"/>
              </w:rPr>
              <w:t>4,910</w:t>
            </w:r>
          </w:p>
        </w:tc>
        <w:tc>
          <w:tcPr>
            <w:tcW w:w="275" w:type="dxa"/>
          </w:tcPr>
          <w:p w14:paraId="47659F5D" w14:textId="77777777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9F8E5A" w14:textId="4B834B8F" w:rsidR="008B2E7F" w:rsidRPr="005A4864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4864">
              <w:rPr>
                <w:rFonts w:ascii="Angsana New" w:hAnsi="Angsana New"/>
                <w:b/>
                <w:bCs/>
                <w:sz w:val="28"/>
                <w:szCs w:val="28"/>
              </w:rPr>
              <w:t>4,910</w:t>
            </w:r>
          </w:p>
        </w:tc>
      </w:tr>
      <w:tr w:rsidR="00744073" w:rsidRPr="00D31193" w14:paraId="6F4042F5" w14:textId="77777777" w:rsidTr="0056367A">
        <w:trPr>
          <w:cantSplit/>
        </w:trPr>
        <w:tc>
          <w:tcPr>
            <w:tcW w:w="2970" w:type="dxa"/>
          </w:tcPr>
          <w:p w14:paraId="2475509A" w14:textId="4278CF84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</w:t>
            </w:r>
            <w:r w:rsidRPr="00D31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 </w:t>
            </w:r>
            <w:r w:rsidR="00D6443C"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B2E7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14:paraId="43A1DED7" w14:textId="77777777" w:rsidR="00744073" w:rsidRPr="00D31193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3EEAF1B" w14:textId="3ADBB911" w:rsidR="00744073" w:rsidRPr="005A4864" w:rsidRDefault="0054364F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48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C05FD8" w14:textId="77777777" w:rsidR="00744073" w:rsidRPr="005A4864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D29D4C8" w14:textId="1A5781C4" w:rsidR="00744073" w:rsidRPr="005A4864" w:rsidRDefault="0054364F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48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D4EB66" w14:textId="77777777" w:rsidR="00744073" w:rsidRPr="005A4864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2B5793E1" w14:textId="2A1A05B6" w:rsidR="00744073" w:rsidRPr="005A4864" w:rsidRDefault="0054364F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48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D0E0D3" w14:textId="77777777" w:rsidR="00744073" w:rsidRPr="005A4864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D4DE06F" w14:textId="4359D1DC" w:rsidR="00744073" w:rsidRPr="005A4864" w:rsidRDefault="0054364F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48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A7DDBC" w14:textId="77777777" w:rsidR="00744073" w:rsidRPr="005A4864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5F26637" w14:textId="67D4CE58" w:rsidR="00744073" w:rsidRPr="005A4864" w:rsidRDefault="0054364F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48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481BA2" w14:textId="77777777" w:rsidR="00744073" w:rsidRPr="005A4864" w:rsidRDefault="00744073" w:rsidP="00A3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58CC8C" w14:textId="38082013" w:rsidR="00744073" w:rsidRPr="005A4864" w:rsidRDefault="0054364F" w:rsidP="0021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4864">
              <w:rPr>
                <w:rFonts w:ascii="Angsana New" w:hAnsi="Angsana New"/>
                <w:b/>
                <w:bCs/>
                <w:sz w:val="28"/>
                <w:szCs w:val="28"/>
              </w:rPr>
              <w:t>4,910</w:t>
            </w:r>
          </w:p>
        </w:tc>
        <w:tc>
          <w:tcPr>
            <w:tcW w:w="275" w:type="dxa"/>
          </w:tcPr>
          <w:p w14:paraId="55AC07A0" w14:textId="5677539F" w:rsidR="00744073" w:rsidRPr="005A4864" w:rsidRDefault="00744073" w:rsidP="0054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AD6D20" w14:textId="2BE25101" w:rsidR="00744073" w:rsidRPr="005A4864" w:rsidRDefault="0054364F" w:rsidP="0021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4864">
              <w:rPr>
                <w:rFonts w:ascii="Angsana New" w:hAnsi="Angsana New"/>
                <w:b/>
                <w:bCs/>
                <w:sz w:val="28"/>
                <w:szCs w:val="28"/>
              </w:rPr>
              <w:t>4,910</w:t>
            </w:r>
          </w:p>
        </w:tc>
      </w:tr>
    </w:tbl>
    <w:p w14:paraId="6B5C6B67" w14:textId="5FB0CC88" w:rsidR="00FF5D51" w:rsidRPr="008B2E7F" w:rsidRDefault="00FF5D51"/>
    <w:tbl>
      <w:tblPr>
        <w:tblW w:w="141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69"/>
        <w:gridCol w:w="1263"/>
        <w:gridCol w:w="266"/>
        <w:gridCol w:w="1264"/>
        <w:gridCol w:w="270"/>
        <w:gridCol w:w="1350"/>
        <w:gridCol w:w="270"/>
        <w:gridCol w:w="1260"/>
        <w:gridCol w:w="270"/>
        <w:gridCol w:w="1170"/>
        <w:gridCol w:w="270"/>
        <w:gridCol w:w="1274"/>
        <w:gridCol w:w="256"/>
        <w:gridCol w:w="1260"/>
      </w:tblGrid>
      <w:tr w:rsidR="00FF5D51" w:rsidRPr="00D31193" w14:paraId="4A7CC6A0" w14:textId="77777777" w:rsidTr="00A9266B">
        <w:trPr>
          <w:trHeight w:val="144"/>
        </w:trPr>
        <w:tc>
          <w:tcPr>
            <w:tcW w:w="3669" w:type="dxa"/>
            <w:shd w:val="clear" w:color="auto" w:fill="auto"/>
          </w:tcPr>
          <w:p w14:paraId="64472DE2" w14:textId="77777777" w:rsidR="00FF5D51" w:rsidRPr="00D31193" w:rsidRDefault="00FF5D51" w:rsidP="00F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9B81B82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7040CFD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17319AF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AD04E6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3A1B97C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558563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EB21C5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7B77AF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AB2460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9F72BB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7015370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68EAD1EB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84033C" w14:textId="77777777" w:rsidR="00FF5D51" w:rsidRPr="00D31193" w:rsidRDefault="00FF5D51" w:rsidP="00FF5D5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8B2E7F" w:rsidRPr="00D31193" w14:paraId="5EA2E84E" w14:textId="77777777" w:rsidTr="008B2E7F">
        <w:trPr>
          <w:trHeight w:val="144"/>
        </w:trPr>
        <w:tc>
          <w:tcPr>
            <w:tcW w:w="3669" w:type="dxa"/>
            <w:shd w:val="clear" w:color="auto" w:fill="auto"/>
          </w:tcPr>
          <w:p w14:paraId="666AB66A" w14:textId="11DCDF0E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E4E18B" w14:textId="7C7DDA1E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210,522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5AD4D97" w14:textId="77777777" w:rsidR="008B2E7F" w:rsidRPr="00D31193" w:rsidRDefault="008B2E7F" w:rsidP="008B2E7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shd w:val="clear" w:color="auto" w:fill="auto"/>
          </w:tcPr>
          <w:p w14:paraId="54866741" w14:textId="57922991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299,646</w:t>
            </w:r>
          </w:p>
        </w:tc>
        <w:tc>
          <w:tcPr>
            <w:tcW w:w="270" w:type="dxa"/>
          </w:tcPr>
          <w:p w14:paraId="43341ACE" w14:textId="77777777" w:rsidR="008B2E7F" w:rsidRPr="00D31193" w:rsidRDefault="008B2E7F" w:rsidP="008B2E7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0F523C8" w14:textId="5E081394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1,390,212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6A8C6C" w14:textId="77777777" w:rsidR="008B2E7F" w:rsidRPr="00D31193" w:rsidRDefault="008B2E7F" w:rsidP="008B2E7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99B9C3" w14:textId="224DF616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20,411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786653" w14:textId="77777777" w:rsidR="008B2E7F" w:rsidRPr="00D31193" w:rsidRDefault="008B2E7F" w:rsidP="008B2E7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FA5AFD" w14:textId="583D8F06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3,157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177C5" w14:textId="77777777" w:rsidR="008B2E7F" w:rsidRPr="00D31193" w:rsidRDefault="008B2E7F" w:rsidP="008B2E7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DCB4EF" w14:textId="654C5A4C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22,274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6815EBBF" w14:textId="77777777" w:rsidR="008B2E7F" w:rsidRPr="00D31193" w:rsidRDefault="008B2E7F" w:rsidP="008B2E7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01DDB3" w14:textId="1C333FDD" w:rsidR="008B2E7F" w:rsidRPr="00D31193" w:rsidRDefault="008B2E7F" w:rsidP="006B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1,946,222</w:t>
            </w:r>
          </w:p>
        </w:tc>
      </w:tr>
      <w:tr w:rsidR="008B2E7F" w:rsidRPr="00D31193" w14:paraId="047A6953" w14:textId="77777777" w:rsidTr="008B2E7F">
        <w:trPr>
          <w:trHeight w:val="144"/>
        </w:trPr>
        <w:tc>
          <w:tcPr>
            <w:tcW w:w="3669" w:type="dxa"/>
            <w:shd w:val="clear" w:color="auto" w:fill="auto"/>
          </w:tcPr>
          <w:p w14:paraId="1D758CE5" w14:textId="39C2F3F4" w:rsidR="008B2E7F" w:rsidRPr="00D31193" w:rsidRDefault="008B2E7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31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B0036" w14:textId="72EB0901" w:rsidR="008B2E7F" w:rsidRPr="00D31193" w:rsidRDefault="0054364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210,522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833FB58" w14:textId="77777777" w:rsidR="008B2E7F" w:rsidRPr="00D31193" w:rsidRDefault="008B2E7F" w:rsidP="008B2E7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D3E561A" w14:textId="176BA646" w:rsidR="008B2E7F" w:rsidRPr="00D31193" w:rsidRDefault="0054364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290,625</w:t>
            </w:r>
          </w:p>
        </w:tc>
        <w:tc>
          <w:tcPr>
            <w:tcW w:w="270" w:type="dxa"/>
          </w:tcPr>
          <w:p w14:paraId="3B7A1C4E" w14:textId="1EEE4C7E" w:rsidR="008B2E7F" w:rsidRPr="00D31193" w:rsidRDefault="008B2E7F" w:rsidP="008B2E7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9CB5A6" w14:textId="291100C4" w:rsidR="008B2E7F" w:rsidRPr="00D31193" w:rsidRDefault="0054364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1,272,303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F18EEC" w14:textId="77777777" w:rsidR="008B2E7F" w:rsidRPr="00D31193" w:rsidRDefault="008B2E7F" w:rsidP="008B2E7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4E9F8" w14:textId="20139549" w:rsidR="008B2E7F" w:rsidRPr="00D31193" w:rsidRDefault="0054364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23,289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90C110" w14:textId="77777777" w:rsidR="008B2E7F" w:rsidRPr="00D31193" w:rsidRDefault="008B2E7F" w:rsidP="008B2E7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4B40DA" w14:textId="52849FB6" w:rsidR="008B2E7F" w:rsidRPr="00D31193" w:rsidRDefault="0054364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1,890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03D451" w14:textId="77777777" w:rsidR="008B2E7F" w:rsidRPr="00D31193" w:rsidRDefault="008B2E7F" w:rsidP="008B2E7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F52190" w14:textId="42067ADB" w:rsidR="008B2E7F" w:rsidRPr="00D31193" w:rsidRDefault="0054364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56,745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F1547A4" w14:textId="77777777" w:rsidR="008B2E7F" w:rsidRPr="00D31193" w:rsidRDefault="008B2E7F" w:rsidP="008B2E7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6A0624" w14:textId="6F8BA7D4" w:rsidR="008B2E7F" w:rsidRPr="00D31193" w:rsidRDefault="0054364F" w:rsidP="008B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1,855,374</w:t>
            </w:r>
          </w:p>
        </w:tc>
      </w:tr>
    </w:tbl>
    <w:p w14:paraId="39F39052" w14:textId="77777777" w:rsidR="00BF147E" w:rsidRPr="00BF147E" w:rsidRDefault="00BF147E" w:rsidP="00BF1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right="-140"/>
        <w:jc w:val="thaiDistribute"/>
        <w:rPr>
          <w:rFonts w:ascii="Angsana New" w:hAnsi="Angsana New"/>
          <w:sz w:val="30"/>
          <w:szCs w:val="30"/>
        </w:rPr>
      </w:pPr>
    </w:p>
    <w:p w14:paraId="2934928A" w14:textId="59AA6558" w:rsidR="004D5CDB" w:rsidRPr="0056367A" w:rsidRDefault="004D5CDB" w:rsidP="0056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630" w:right="-140"/>
        <w:jc w:val="thaiDistribute"/>
        <w:rPr>
          <w:rFonts w:ascii="Angsana New" w:hAnsi="Angsana New"/>
          <w:sz w:val="28"/>
          <w:szCs w:val="28"/>
        </w:rPr>
        <w:sectPr w:rsidR="004D5CDB" w:rsidRPr="0056367A" w:rsidSect="004C2387">
          <w:footerReference w:type="default" r:id="rId14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  <w:r w:rsidRPr="00D31193">
        <w:rPr>
          <w:rFonts w:ascii="Angsana New" w:hAnsi="Angsana New"/>
          <w:sz w:val="28"/>
          <w:szCs w:val="28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D6443C" w:rsidRPr="00D31193">
        <w:rPr>
          <w:rFonts w:ascii="Angsana New" w:hAnsi="Angsana New"/>
          <w:sz w:val="28"/>
          <w:szCs w:val="28"/>
        </w:rPr>
        <w:t>31</w:t>
      </w:r>
      <w:r w:rsidRPr="00D31193">
        <w:rPr>
          <w:rFonts w:ascii="Angsana New" w:hAnsi="Angsana New"/>
          <w:sz w:val="28"/>
          <w:szCs w:val="28"/>
        </w:rPr>
        <w:t xml:space="preserve"> </w:t>
      </w:r>
      <w:r w:rsidRPr="00D31193">
        <w:rPr>
          <w:rFonts w:ascii="Angsana New" w:hAnsi="Angsana New"/>
          <w:sz w:val="28"/>
          <w:szCs w:val="28"/>
          <w:cs/>
        </w:rPr>
        <w:t xml:space="preserve">ธันวาคม </w:t>
      </w:r>
      <w:r w:rsidR="00D6443C" w:rsidRPr="00D31193">
        <w:rPr>
          <w:rFonts w:ascii="Angsana New" w:hAnsi="Angsana New"/>
          <w:sz w:val="28"/>
          <w:szCs w:val="28"/>
        </w:rPr>
        <w:t>256</w:t>
      </w:r>
      <w:r w:rsidR="008B2E7F">
        <w:rPr>
          <w:rFonts w:ascii="Angsana New" w:hAnsi="Angsana New"/>
          <w:sz w:val="28"/>
          <w:szCs w:val="28"/>
        </w:rPr>
        <w:t>4</w:t>
      </w:r>
      <w:r w:rsidRPr="00D31193">
        <w:rPr>
          <w:rFonts w:ascii="Angsana New" w:hAnsi="Angsana New"/>
          <w:sz w:val="28"/>
          <w:szCs w:val="28"/>
        </w:rPr>
        <w:t xml:space="preserve"> </w:t>
      </w:r>
      <w:r w:rsidRPr="00D31193">
        <w:rPr>
          <w:rFonts w:ascii="Angsana New" w:hAnsi="Angsana New"/>
          <w:sz w:val="28"/>
          <w:szCs w:val="28"/>
          <w:cs/>
        </w:rPr>
        <w:t>มีจำนวน</w:t>
      </w:r>
      <w:r w:rsidRPr="00D31193">
        <w:rPr>
          <w:rFonts w:ascii="Angsana New" w:hAnsi="Angsana New" w:hint="cs"/>
          <w:sz w:val="28"/>
          <w:szCs w:val="28"/>
          <w:cs/>
        </w:rPr>
        <w:t>เงิน</w:t>
      </w:r>
      <w:r w:rsidRPr="00D31193">
        <w:rPr>
          <w:rFonts w:ascii="Angsana New" w:hAnsi="Angsana New"/>
          <w:sz w:val="28"/>
          <w:szCs w:val="28"/>
        </w:rPr>
        <w:t xml:space="preserve"> </w:t>
      </w:r>
      <w:r w:rsidR="0054364F">
        <w:rPr>
          <w:rFonts w:ascii="Angsana New" w:hAnsi="Angsana New"/>
          <w:sz w:val="28"/>
          <w:szCs w:val="28"/>
        </w:rPr>
        <w:t>2,281.8</w:t>
      </w:r>
      <w:r w:rsidRPr="00D31193">
        <w:rPr>
          <w:rFonts w:ascii="Angsana New" w:hAnsi="Angsana New"/>
          <w:sz w:val="28"/>
          <w:szCs w:val="28"/>
        </w:rPr>
        <w:t xml:space="preserve"> </w:t>
      </w:r>
      <w:r w:rsidRPr="00D31193">
        <w:rPr>
          <w:rFonts w:ascii="Angsana New" w:hAnsi="Angsana New"/>
          <w:sz w:val="28"/>
          <w:szCs w:val="28"/>
          <w:cs/>
        </w:rPr>
        <w:br/>
        <w:t xml:space="preserve">ล้านบาท </w:t>
      </w:r>
      <w:r w:rsidRPr="00D31193">
        <w:rPr>
          <w:rFonts w:ascii="Angsana New" w:hAnsi="Angsana New"/>
          <w:i/>
          <w:iCs/>
          <w:sz w:val="28"/>
          <w:szCs w:val="28"/>
          <w:cs/>
        </w:rPr>
        <w:t>(</w:t>
      </w:r>
      <w:r w:rsidR="00D6443C" w:rsidRPr="00D31193">
        <w:rPr>
          <w:rFonts w:ascii="Angsana New" w:hAnsi="Angsana New"/>
          <w:i/>
          <w:iCs/>
          <w:sz w:val="28"/>
          <w:szCs w:val="28"/>
        </w:rPr>
        <w:t>25</w:t>
      </w:r>
      <w:r w:rsidR="00D6443C" w:rsidRPr="00D31193">
        <w:rPr>
          <w:rFonts w:ascii="Angsana New" w:hAnsi="Angsana New" w:hint="cs"/>
          <w:i/>
          <w:iCs/>
          <w:sz w:val="28"/>
          <w:szCs w:val="28"/>
        </w:rPr>
        <w:t>6</w:t>
      </w:r>
      <w:r w:rsidR="008B2E7F">
        <w:rPr>
          <w:rFonts w:ascii="Angsana New" w:hAnsi="Angsana New"/>
          <w:i/>
          <w:iCs/>
          <w:sz w:val="28"/>
          <w:szCs w:val="28"/>
        </w:rPr>
        <w:t>3</w:t>
      </w:r>
      <w:r w:rsidRPr="008B2E7F">
        <w:rPr>
          <w:rFonts w:ascii="Angsana New" w:hAnsi="Angsana New"/>
          <w:sz w:val="28"/>
          <w:szCs w:val="28"/>
        </w:rPr>
        <w:t xml:space="preserve">: </w:t>
      </w:r>
      <w:r w:rsidR="008B2E7F" w:rsidRPr="008B2E7F">
        <w:rPr>
          <w:rFonts w:ascii="Angsana New" w:hAnsi="Angsana New"/>
          <w:i/>
          <w:iCs/>
          <w:sz w:val="28"/>
          <w:szCs w:val="28"/>
        </w:rPr>
        <w:t>2,256.0</w:t>
      </w:r>
      <w:r w:rsidR="008B2E7F" w:rsidRPr="00D31193">
        <w:rPr>
          <w:rFonts w:ascii="Angsana New" w:hAnsi="Angsana New"/>
          <w:sz w:val="28"/>
          <w:szCs w:val="28"/>
        </w:rPr>
        <w:t xml:space="preserve"> </w:t>
      </w:r>
      <w:r w:rsidRPr="00D31193">
        <w:rPr>
          <w:rFonts w:ascii="Angsana New" w:hAnsi="Angsana New"/>
          <w:i/>
          <w:iCs/>
          <w:sz w:val="28"/>
          <w:szCs w:val="28"/>
          <w:cs/>
        </w:rPr>
        <w:t>ล้านบาท)</w:t>
      </w:r>
    </w:p>
    <w:p w14:paraId="7CC626E0" w14:textId="2D1354A9" w:rsidR="004D5CDB" w:rsidRPr="00D31193" w:rsidRDefault="005A4864" w:rsidP="0056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 w:right="-25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31193">
        <w:rPr>
          <w:rFonts w:ascii="Angsana New" w:hAnsi="Angsana New" w:hint="cs"/>
          <w:color w:val="000000"/>
          <w:sz w:val="30"/>
          <w:szCs w:val="30"/>
          <w:cs/>
        </w:rPr>
        <w:lastRenderedPageBreak/>
        <w:t>ใน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ระหว่างปีสิ้นสุดวันที่ 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31 </w:t>
      </w:r>
      <w:r w:rsidRPr="00D31193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D31193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4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ไม่มี</w:t>
      </w:r>
      <w:r w:rsidR="004D5CDB" w:rsidRPr="00D31193">
        <w:rPr>
          <w:rFonts w:ascii="Angsana New" w:hAnsi="Angsana New"/>
          <w:color w:val="000000"/>
          <w:sz w:val="30"/>
          <w:szCs w:val="30"/>
          <w:cs/>
        </w:rPr>
        <w:t>ต้นทุนการกู้ยืมที่เกี่ยวข้องกับการได้มาซึ่ง</w:t>
      </w:r>
      <w:r w:rsidR="004D5CDB" w:rsidRPr="00D31193">
        <w:rPr>
          <w:rFonts w:ascii="Angsana New" w:hAnsi="Angsana New" w:hint="cs"/>
          <w:color w:val="000000"/>
          <w:sz w:val="30"/>
          <w:szCs w:val="30"/>
          <w:cs/>
        </w:rPr>
        <w:t>การ</w:t>
      </w:r>
      <w:r w:rsidR="004D5CDB" w:rsidRPr="00D31193">
        <w:rPr>
          <w:rFonts w:ascii="Angsana New" w:hAnsi="Angsana New"/>
          <w:color w:val="000000"/>
          <w:sz w:val="30"/>
          <w:szCs w:val="30"/>
          <w:cs/>
        </w:rPr>
        <w:t>ก่อสร้าง</w:t>
      </w:r>
      <w:r w:rsidR="004D5CDB" w:rsidRPr="00D31193">
        <w:rPr>
          <w:rFonts w:ascii="Angsana New" w:hAnsi="Angsana New" w:hint="cs"/>
          <w:color w:val="000000"/>
          <w:sz w:val="30"/>
          <w:szCs w:val="30"/>
          <w:cs/>
        </w:rPr>
        <w:t>สายการผลิต</w:t>
      </w:r>
      <w:r w:rsidR="004D5CDB" w:rsidRPr="00D31193">
        <w:rPr>
          <w:rFonts w:ascii="Angsana New" w:hAnsi="Angsana New"/>
          <w:color w:val="000000"/>
          <w:sz w:val="30"/>
          <w:szCs w:val="30"/>
          <w:cs/>
        </w:rPr>
        <w:t>ใหม่ที่ได้บันทึกเป็นส่วนหนึ่งของต้นทุนสินทรัพย์ของกลุ่มบริษัท</w:t>
      </w:r>
      <w:r w:rsidR="004D5CDB"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D5CDB" w:rsidRPr="005A4864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D6443C" w:rsidRPr="005A4864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8B2E7F" w:rsidRPr="005A4864">
        <w:rPr>
          <w:rFonts w:ascii="Angsana New" w:hAnsi="Angsana New"/>
          <w:i/>
          <w:iCs/>
          <w:color w:val="000000"/>
          <w:sz w:val="30"/>
          <w:szCs w:val="30"/>
        </w:rPr>
        <w:t>3</w:t>
      </w:r>
      <w:r w:rsidR="004D5CDB" w:rsidRPr="005A4864">
        <w:rPr>
          <w:rFonts w:ascii="Angsana New" w:hAnsi="Angsana New"/>
          <w:i/>
          <w:iCs/>
          <w:color w:val="000000"/>
          <w:sz w:val="30"/>
          <w:szCs w:val="30"/>
        </w:rPr>
        <w:t>:</w:t>
      </w:r>
      <w:r w:rsidR="00697170" w:rsidRPr="005A4864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56367A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ต้นทุนการกู้ยืม </w:t>
      </w:r>
      <w:r w:rsidR="008B2E7F" w:rsidRPr="005A4864">
        <w:rPr>
          <w:rFonts w:ascii="Angsana New" w:hAnsi="Angsana New"/>
          <w:i/>
          <w:iCs/>
          <w:color w:val="000000"/>
          <w:sz w:val="30"/>
          <w:szCs w:val="30"/>
        </w:rPr>
        <w:t>2.3</w:t>
      </w:r>
      <w:r w:rsidR="00697170" w:rsidRPr="005A4864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697170" w:rsidRPr="005A4864">
        <w:rPr>
          <w:rFonts w:ascii="Angsana New" w:hAnsi="Angsana New"/>
          <w:i/>
          <w:iCs/>
          <w:color w:val="000000"/>
          <w:sz w:val="30"/>
          <w:szCs w:val="30"/>
          <w:cs/>
        </w:rPr>
        <w:t>ล้านบาท</w:t>
      </w:r>
      <w:r w:rsidRPr="005A4864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4D5CDB" w:rsidRPr="005A4864">
        <w:rPr>
          <w:rFonts w:ascii="Angsana New" w:hAnsi="Angsana New"/>
          <w:i/>
          <w:iCs/>
          <w:color w:val="000000"/>
          <w:sz w:val="30"/>
          <w:szCs w:val="30"/>
          <w:cs/>
        </w:rPr>
        <w:t>มีอัตราดอกเบี้ยที่รับรู้</w:t>
      </w:r>
      <w:r w:rsidR="00697170" w:rsidRPr="005A4864">
        <w:rPr>
          <w:rFonts w:ascii="Angsana New" w:hAnsi="Angsana New"/>
          <w:i/>
          <w:iCs/>
          <w:color w:val="000000"/>
          <w:sz w:val="30"/>
          <w:szCs w:val="30"/>
          <w:cs/>
        </w:rPr>
        <w:t>ร้อยละ</w:t>
      </w:r>
      <w:r w:rsidR="00697170" w:rsidRPr="005A4864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8B2E7F" w:rsidRPr="005A4864">
        <w:rPr>
          <w:rFonts w:ascii="Angsana New" w:hAnsi="Angsana New"/>
          <w:i/>
          <w:iCs/>
          <w:color w:val="000000"/>
          <w:sz w:val="30"/>
          <w:szCs w:val="30"/>
        </w:rPr>
        <w:t xml:space="preserve">1.2 </w:t>
      </w:r>
      <w:r w:rsidR="008B2E7F" w:rsidRPr="005A4864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ถึง </w:t>
      </w:r>
      <w:r w:rsidR="008B2E7F" w:rsidRPr="005A4864">
        <w:rPr>
          <w:rFonts w:ascii="Angsana New" w:hAnsi="Angsana New"/>
          <w:i/>
          <w:iCs/>
          <w:color w:val="000000"/>
          <w:sz w:val="30"/>
          <w:szCs w:val="30"/>
        </w:rPr>
        <w:t>1.4</w:t>
      </w:r>
      <w:r w:rsidR="004D5CDB" w:rsidRPr="005A4864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</w:p>
    <w:p w14:paraId="58CE5829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 w:right="-25"/>
        <w:rPr>
          <w:rFonts w:ascii="Angsana New" w:hAnsi="Angsana New"/>
          <w:color w:val="000000"/>
          <w:sz w:val="30"/>
          <w:szCs w:val="30"/>
        </w:rPr>
      </w:pPr>
    </w:p>
    <w:p w14:paraId="7F18EF3D" w14:textId="4AF09C9B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 w:right="-25"/>
        <w:jc w:val="thaiDistribute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ในปี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256</w:t>
      </w:r>
      <w:r w:rsidR="008B2E7F">
        <w:rPr>
          <w:rFonts w:ascii="Angsana New" w:hAnsi="Angsana New"/>
          <w:color w:val="000000"/>
          <w:sz w:val="30"/>
          <w:szCs w:val="30"/>
        </w:rPr>
        <w:t>4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256</w:t>
      </w:r>
      <w:r w:rsidR="008B2E7F">
        <w:rPr>
          <w:rFonts w:ascii="Angsana New" w:hAnsi="Angsana New"/>
          <w:color w:val="000000"/>
          <w:sz w:val="30"/>
          <w:szCs w:val="30"/>
        </w:rPr>
        <w:t>3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กลุ่มบริษัทได้ทำการทดสอบการด้อยค่าของที่ดิน อาคาร และอุปกรณ์ ของบริษัทย่อยโดย</w:t>
      </w:r>
      <w:r w:rsidRPr="00D31193">
        <w:rPr>
          <w:rFonts w:ascii="Angsana New" w:hAnsi="Angsana New"/>
          <w:color w:val="000000"/>
          <w:sz w:val="30"/>
          <w:szCs w:val="30"/>
        </w:rPr>
        <w:br/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การกำหนดมูลค่าที่คาดว่าจะได้รับคืนจากมูลค่าจากการใช้สินทรัพย์ ซึ่งงวดเวลาของประมาณการกระแสเงินสด</w:t>
      </w:r>
      <w:r w:rsidRPr="00D31193">
        <w:rPr>
          <w:rFonts w:ascii="Angsana New" w:hAnsi="Angsana New"/>
          <w:color w:val="000000"/>
          <w:sz w:val="30"/>
          <w:szCs w:val="30"/>
        </w:rPr>
        <w:br/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ในอนาคตมีระยะเวลาห้าปี โดยมูลค่าที่คาดว่าจะได้รับคืนสูงกว่ามูลค่าตามบัญชีของที่ดิน อาคาร และอุปกรณ์ของบริษัทย่อยจึงไม่ได้บันทึกขาดทุนจากการด้อยค่า</w:t>
      </w:r>
    </w:p>
    <w:p w14:paraId="7A9EE8E6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D59B591" w14:textId="2618B9E3" w:rsidR="00FF5D51" w:rsidRPr="00D31193" w:rsidRDefault="00FF5D51" w:rsidP="00283F3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สัญญาเช่า</w:t>
      </w:r>
    </w:p>
    <w:p w14:paraId="1DA00106" w14:textId="59A3ABC3" w:rsidR="00B31F76" w:rsidRDefault="00B31F76" w:rsidP="00B31F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color w:val="000000"/>
          <w:sz w:val="30"/>
          <w:szCs w:val="30"/>
        </w:rPr>
      </w:pPr>
    </w:p>
    <w:p w14:paraId="770145E8" w14:textId="764BE9D5" w:rsidR="0056367A" w:rsidRDefault="0056367A" w:rsidP="00B31F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6367A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5956850B" w14:textId="77777777" w:rsidR="00DD3CD3" w:rsidRPr="0056367A" w:rsidRDefault="00DD3CD3" w:rsidP="00B31F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48970636" w14:textId="77777777" w:rsidR="00F50F02" w:rsidRPr="00414607" w:rsidRDefault="00F50F02" w:rsidP="00F50F02">
      <w:pPr>
        <w:tabs>
          <w:tab w:val="clear" w:pos="454"/>
          <w:tab w:val="left" w:pos="63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2A5419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14607">
        <w:rPr>
          <w:rFonts w:ascii="Angsana New" w:hAnsi="Angsana New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9C86A18" w14:textId="77777777" w:rsidR="00F50F02" w:rsidRPr="00D31193" w:rsidRDefault="00F50F02" w:rsidP="00F50F0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9ACCFF" w14:textId="687B9B0F" w:rsidR="00F50F02" w:rsidRPr="00D31193" w:rsidRDefault="00F50F02" w:rsidP="00F50F02">
      <w:pPr>
        <w:tabs>
          <w:tab w:val="clear" w:pos="454"/>
          <w:tab w:val="left" w:pos="63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  <w:cs/>
        </w:rPr>
      </w:pPr>
      <w:r w:rsidRPr="00D31193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</w:t>
      </w:r>
      <w:r w:rsidRPr="00F50F02">
        <w:rPr>
          <w:rFonts w:ascii="Angsana New" w:hAnsi="Angsana New"/>
          <w:sz w:val="30"/>
          <w:szCs w:val="30"/>
          <w:cs/>
        </w:rPr>
        <w:t>ตามราคาเอกเทศของแต่ละส่วนประกอบ</w:t>
      </w:r>
      <w:r w:rsidRPr="00F50F0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50F02">
        <w:rPr>
          <w:rFonts w:ascii="Angsana New" w:hAnsi="Angsana New"/>
          <w:sz w:val="30"/>
          <w:szCs w:val="30"/>
          <w:cs/>
        </w:rPr>
        <w:t>สำ</w:t>
      </w:r>
      <w:r w:rsidRPr="00D31193">
        <w:rPr>
          <w:rFonts w:ascii="Angsana New" w:hAnsi="Angsana New"/>
          <w:sz w:val="30"/>
          <w:szCs w:val="30"/>
          <w:cs/>
        </w:rPr>
        <w:t>หรับสัญญาเช่าอสังหาริมทรัพย์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192C94">
        <w:rPr>
          <w:rFonts w:ascii="Angsana New" w:hAnsi="Angsana New" w:hint="cs"/>
          <w:sz w:val="30"/>
          <w:szCs w:val="30"/>
          <w:cs/>
        </w:rPr>
        <w:t>ทั้งหมด</w:t>
      </w:r>
      <w:r w:rsidRPr="00D31193">
        <w:rPr>
          <w:rFonts w:ascii="Angsana New" w:hAnsi="Angsana New"/>
          <w:sz w:val="30"/>
          <w:szCs w:val="30"/>
          <w:cs/>
        </w:rPr>
        <w:t xml:space="preserve"> </w:t>
      </w:r>
    </w:p>
    <w:p w14:paraId="25B727E8" w14:textId="77777777" w:rsidR="00F50F02" w:rsidRPr="00D31193" w:rsidRDefault="00F50F02" w:rsidP="00F50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sz w:val="30"/>
          <w:szCs w:val="30"/>
          <w:cs/>
        </w:rPr>
      </w:pPr>
    </w:p>
    <w:p w14:paraId="7E82BDE1" w14:textId="77777777" w:rsidR="00F50F02" w:rsidRDefault="00F50F02" w:rsidP="00F50F02">
      <w:pPr>
        <w:pStyle w:val="BodyText"/>
        <w:tabs>
          <w:tab w:val="clear" w:pos="454"/>
          <w:tab w:val="left" w:pos="720"/>
        </w:tabs>
        <w:spacing w:after="0"/>
        <w:ind w:left="630"/>
        <w:jc w:val="thaiDistribute"/>
        <w:rPr>
          <w:rFonts w:ascii="Angsana New" w:hAnsi="Angsana New"/>
          <w:sz w:val="30"/>
          <w:szCs w:val="30"/>
          <w:cs/>
        </w:rPr>
      </w:pPr>
      <w:r w:rsidRPr="00D31193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2856E58" w14:textId="77777777" w:rsidR="00192C94" w:rsidRDefault="00192C94" w:rsidP="00F50F0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DF4D9D" w14:textId="68F88EA6" w:rsidR="00F50F02" w:rsidRPr="00D31193" w:rsidRDefault="00F50F02" w:rsidP="00D00055">
      <w:pPr>
        <w:pStyle w:val="BodyText"/>
        <w:tabs>
          <w:tab w:val="clear" w:pos="454"/>
          <w:tab w:val="left" w:pos="720"/>
        </w:tabs>
        <w:spacing w:after="0"/>
        <w:ind w:left="63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รวมกับต้นทุนทางตรงเริ่มแรกและประมาณการต้นทุนในการบูรณะ</w:t>
      </w:r>
      <w:r w:rsidRPr="00D31193">
        <w:rPr>
          <w:rFonts w:ascii="Angsana New" w:hAnsi="Angsana New" w:hint="cs"/>
          <w:sz w:val="30"/>
          <w:szCs w:val="30"/>
          <w:cs/>
        </w:rPr>
        <w:t>และ</w:t>
      </w:r>
      <w:r w:rsidRPr="00D31193">
        <w:rPr>
          <w:rFonts w:ascii="Angsana New" w:hAnsi="Angsana New"/>
          <w:sz w:val="30"/>
          <w:szCs w:val="30"/>
          <w:cs/>
        </w:rPr>
        <w:t>สุทธิจากสิ่งจูงใจในสัญญาเช่าที่ได้รับ</w:t>
      </w:r>
      <w:r w:rsidRPr="00D31193">
        <w:rPr>
          <w:rFonts w:ascii="Angsana New" w:hAnsi="Angsana New" w:hint="cs"/>
          <w:sz w:val="30"/>
          <w:szCs w:val="30"/>
          <w:cs/>
        </w:rPr>
        <w:t xml:space="preserve">  </w:t>
      </w:r>
      <w:r w:rsidRPr="00D31193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19FBF11" w14:textId="7871C02C" w:rsidR="00F50F02" w:rsidRPr="002A5419" w:rsidRDefault="009A4A56" w:rsidP="009A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3C0FE0E" w14:textId="6A1C35F6" w:rsidR="0008787A" w:rsidRDefault="009A4A56" w:rsidP="00D00055">
      <w:pPr>
        <w:tabs>
          <w:tab w:val="clear" w:pos="454"/>
          <w:tab w:val="clear" w:pos="680"/>
          <w:tab w:val="clear" w:pos="907"/>
          <w:tab w:val="clear" w:pos="1871"/>
          <w:tab w:val="left" w:pos="720"/>
          <w:tab w:val="left" w:pos="1890"/>
        </w:tabs>
        <w:ind w:left="630"/>
        <w:jc w:val="thaiDistribute"/>
        <w:rPr>
          <w:rFonts w:asciiTheme="majorBidi" w:hAnsiTheme="majorBidi"/>
          <w:b/>
          <w:sz w:val="30"/>
          <w:szCs w:val="30"/>
        </w:rPr>
      </w:pPr>
      <w:r w:rsidRPr="009A4A56">
        <w:rPr>
          <w:rFonts w:asciiTheme="majorBidi" w:hAnsiTheme="majorBidi" w:hint="cs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9A4A56">
        <w:rPr>
          <w:rFonts w:asciiTheme="majorBidi" w:hAnsiTheme="majorBidi"/>
          <w:sz w:val="30"/>
          <w:szCs w:val="30"/>
          <w:cs/>
        </w:rPr>
        <w:t xml:space="preserve"> </w:t>
      </w:r>
      <w:r w:rsidRPr="009A4A56">
        <w:rPr>
          <w:rFonts w:asciiTheme="majorBidi" w:hAnsiTheme="majorBidi" w:hint="cs"/>
          <w:sz w:val="30"/>
          <w:szCs w:val="30"/>
          <w:cs/>
        </w:rPr>
        <w:t>ทั้งนี้</w:t>
      </w:r>
      <w:r w:rsidRPr="009A4A56">
        <w:rPr>
          <w:rFonts w:asciiTheme="majorBidi" w:hAnsiTheme="majorBidi"/>
          <w:sz w:val="30"/>
          <w:szCs w:val="30"/>
          <w:cs/>
        </w:rPr>
        <w:t xml:space="preserve"> </w:t>
      </w:r>
      <w:r w:rsidRPr="009A4A56">
        <w:rPr>
          <w:rFonts w:asciiTheme="majorBidi" w:hAnsiTheme="majorBidi" w:hint="cs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9A4A56">
        <w:rPr>
          <w:rFonts w:asciiTheme="majorBidi" w:hAnsiTheme="majorBidi"/>
          <w:sz w:val="30"/>
          <w:szCs w:val="30"/>
          <w:cs/>
        </w:rPr>
        <w:t xml:space="preserve"> </w:t>
      </w:r>
      <w:r w:rsidRPr="009A4A56">
        <w:rPr>
          <w:rFonts w:asciiTheme="majorBidi" w:hAnsiTheme="majorBidi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8ACC2DB" w14:textId="77777777" w:rsidR="00F50F02" w:rsidRPr="002A5419" w:rsidRDefault="00F50F02" w:rsidP="00F50F02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sz w:val="30"/>
          <w:szCs w:val="30"/>
        </w:rPr>
      </w:pPr>
    </w:p>
    <w:p w14:paraId="0AAAC777" w14:textId="611C48F6" w:rsidR="008B2E7F" w:rsidRDefault="00F50F02" w:rsidP="00D00055">
      <w:pPr>
        <w:pStyle w:val="BodyText"/>
        <w:tabs>
          <w:tab w:val="clear" w:pos="454"/>
          <w:tab w:val="clear" w:pos="680"/>
          <w:tab w:val="left" w:pos="720"/>
        </w:tabs>
        <w:spacing w:after="0"/>
        <w:ind w:left="630"/>
        <w:jc w:val="thaiDistribute"/>
        <w:rPr>
          <w:rFonts w:ascii="Angsana New" w:hAnsi="Angsana New"/>
          <w:sz w:val="30"/>
          <w:szCs w:val="30"/>
        </w:rPr>
      </w:pPr>
      <w:r w:rsidRPr="002A5419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</w:t>
      </w:r>
      <w:r w:rsidR="005942B4">
        <w:rPr>
          <w:rFonts w:ascii="Angsana New" w:hAnsi="Angsana New" w:hint="cs"/>
          <w:sz w:val="30"/>
          <w:szCs w:val="30"/>
          <w:cs/>
        </w:rPr>
        <w:t>วิธี</w:t>
      </w:r>
      <w:r w:rsidRPr="002A5419">
        <w:rPr>
          <w:rFonts w:ascii="Angsana New" w:hAnsi="Angsana New" w:hint="cs"/>
          <w:sz w:val="30"/>
          <w:szCs w:val="30"/>
          <w:cs/>
        </w:rPr>
        <w:t>อัตราดอกเบี้ยที่แท้จริง และ</w:t>
      </w:r>
      <w:r w:rsidRPr="002A5419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2A5419">
        <w:rPr>
          <w:rFonts w:ascii="Angsana New" w:hAnsi="Angsana New" w:hint="cs"/>
          <w:sz w:val="30"/>
          <w:szCs w:val="30"/>
          <w:cs/>
        </w:rPr>
        <w:t>จะถูก</w:t>
      </w:r>
      <w:r w:rsidRPr="002A5419">
        <w:rPr>
          <w:rFonts w:ascii="Angsana New" w:hAnsi="Angsana New"/>
          <w:sz w:val="30"/>
          <w:szCs w:val="30"/>
          <w:cs/>
        </w:rPr>
        <w:t xml:space="preserve">วัดมูลค่าใหม่เมื่อมีการเปลี่ยนแปลงสัญญาเช่า </w:t>
      </w:r>
      <w:r w:rsidRPr="00F50F02">
        <w:rPr>
          <w:rFonts w:ascii="Angsana New" w:hAnsi="Angsana New"/>
          <w:sz w:val="30"/>
          <w:szCs w:val="30"/>
          <w:cs/>
        </w:rPr>
        <w:t>เมื่อมีการวัดมูลค่าหนี้สินตามสัญญาเช่าใหม่</w:t>
      </w:r>
      <w:r>
        <w:rPr>
          <w:rFonts w:ascii="Angsana New" w:hAnsi="Angsana New"/>
          <w:sz w:val="30"/>
          <w:szCs w:val="30"/>
        </w:rPr>
        <w:t xml:space="preserve"> </w:t>
      </w:r>
      <w:r w:rsidRPr="002A5419">
        <w:rPr>
          <w:rFonts w:ascii="Angsana New" w:hAnsi="Angsana New"/>
          <w:sz w:val="30"/>
          <w:szCs w:val="30"/>
          <w:cs/>
        </w:rPr>
        <w:t>จะปรับปรุง</w:t>
      </w:r>
      <w:r w:rsidRPr="002A5419">
        <w:rPr>
          <w:rFonts w:ascii="Angsana New" w:hAnsi="Angsana New" w:hint="cs"/>
          <w:sz w:val="30"/>
          <w:szCs w:val="30"/>
          <w:cs/>
        </w:rPr>
        <w:t>กับ</w:t>
      </w:r>
      <w:r w:rsidRPr="002A5419">
        <w:rPr>
          <w:rFonts w:ascii="Angsana New" w:hAnsi="Angsana New"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2A5419">
        <w:rPr>
          <w:rFonts w:ascii="Angsana New" w:hAnsi="Angsana New" w:hint="cs"/>
          <w:sz w:val="30"/>
          <w:szCs w:val="30"/>
          <w:cs/>
        </w:rPr>
        <w:t>ได้ถูกลดมูลค่า</w:t>
      </w:r>
      <w:r w:rsidRPr="002A5419">
        <w:rPr>
          <w:rFonts w:ascii="Angsana New" w:hAnsi="Angsana New"/>
          <w:sz w:val="30"/>
          <w:szCs w:val="30"/>
          <w:cs/>
        </w:rPr>
        <w:t xml:space="preserve">ลงจนเป็นศูนย์แล้ว </w:t>
      </w:r>
    </w:p>
    <w:p w14:paraId="5F1118AE" w14:textId="77777777" w:rsidR="00A14DA5" w:rsidRDefault="00A14DA5" w:rsidP="00F50F0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100"/>
        <w:gridCol w:w="1170"/>
        <w:gridCol w:w="1052"/>
        <w:gridCol w:w="274"/>
        <w:gridCol w:w="1082"/>
        <w:gridCol w:w="270"/>
        <w:gridCol w:w="990"/>
        <w:gridCol w:w="270"/>
        <w:gridCol w:w="990"/>
      </w:tblGrid>
      <w:tr w:rsidR="00A14DA5" w:rsidRPr="00D31193" w14:paraId="70BEE5E7" w14:textId="77777777" w:rsidTr="00AE78CF">
        <w:tc>
          <w:tcPr>
            <w:tcW w:w="1685" w:type="pct"/>
          </w:tcPr>
          <w:p w14:paraId="6E5F3EF4" w14:textId="62AF7744" w:rsidR="00A14DA5" w:rsidRPr="003421B9" w:rsidRDefault="00A14DA5" w:rsidP="000A216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3421B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สินทรัพย์สิทธิการใช้ </w:t>
            </w:r>
            <w:r w:rsidRPr="003421B9">
              <w:rPr>
                <w:rFonts w:asciiTheme="majorBidi" w:hAnsiTheme="majorBidi" w:cstheme="majorBidi"/>
                <w:b/>
                <w:bCs/>
                <w:i/>
                <w:iCs/>
              </w:rPr>
              <w:t>-</w:t>
            </w:r>
            <w:r w:rsidRPr="003421B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สุทธิ</w:t>
            </w:r>
          </w:p>
        </w:tc>
        <w:tc>
          <w:tcPr>
            <w:tcW w:w="636" w:type="pct"/>
          </w:tcPr>
          <w:p w14:paraId="56FEFFFD" w14:textId="77777777" w:rsidR="00A14DA5" w:rsidRPr="00D31193" w:rsidRDefault="00A14DA5" w:rsidP="000A216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09" w:type="pct"/>
            <w:gridSpan w:val="3"/>
          </w:tcPr>
          <w:p w14:paraId="0FAF75BD" w14:textId="77777777" w:rsidR="00A14DA5" w:rsidRPr="00D3119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9448B8E" w14:textId="77777777" w:rsidR="00A14DA5" w:rsidRPr="00D3119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4" w:type="pct"/>
            <w:gridSpan w:val="3"/>
          </w:tcPr>
          <w:p w14:paraId="35AAB3C2" w14:textId="77777777" w:rsidR="00A14DA5" w:rsidRPr="00D3119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DA5" w:rsidRPr="00D31193" w14:paraId="6A7B83A0" w14:textId="77777777" w:rsidTr="00AE78CF">
        <w:trPr>
          <w:trHeight w:val="434"/>
        </w:trPr>
        <w:tc>
          <w:tcPr>
            <w:tcW w:w="1685" w:type="pct"/>
          </w:tcPr>
          <w:p w14:paraId="6686B33F" w14:textId="0BF42FA1" w:rsidR="00A14DA5" w:rsidRPr="00D31193" w:rsidRDefault="00A14DA5" w:rsidP="00B56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6" w:type="pct"/>
          </w:tcPr>
          <w:p w14:paraId="58975A1E" w14:textId="77777777" w:rsidR="00A14DA5" w:rsidRPr="00D3119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41690FC2" w14:textId="77777777" w:rsidR="00A14DA5" w:rsidRPr="00D3119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768E5DAA" w14:textId="77777777" w:rsidR="00A14DA5" w:rsidRPr="00D3119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EAC3AF1" w14:textId="77777777" w:rsidR="00A14DA5" w:rsidRPr="00D3119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405E16E1" w14:textId="77777777" w:rsidR="00A14DA5" w:rsidRPr="00D3119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</w:tcPr>
          <w:p w14:paraId="74A07BB8" w14:textId="77777777" w:rsidR="00A14DA5" w:rsidRPr="00D3119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4BB734B5" w14:textId="77777777" w:rsidR="00A14DA5" w:rsidRPr="00D3119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E6DEF20" w14:textId="77777777" w:rsidR="00A14DA5" w:rsidRPr="00D3119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14DA5" w:rsidRPr="00D31193" w14:paraId="0A96E2E9" w14:textId="77777777" w:rsidTr="00AE78CF">
        <w:trPr>
          <w:trHeight w:val="434"/>
        </w:trPr>
        <w:tc>
          <w:tcPr>
            <w:tcW w:w="1685" w:type="pct"/>
          </w:tcPr>
          <w:p w14:paraId="1F758BA3" w14:textId="77777777" w:rsidR="00A14DA5" w:rsidRPr="00D3119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7B7A9F03" w14:textId="77777777" w:rsidR="00A14DA5" w:rsidRPr="00D3119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79" w:type="pct"/>
            <w:gridSpan w:val="7"/>
          </w:tcPr>
          <w:p w14:paraId="2A333C23" w14:textId="77777777" w:rsidR="00A14DA5" w:rsidRPr="00D3119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569FA" w:rsidRPr="00D31193" w14:paraId="47602CF2" w14:textId="77777777" w:rsidTr="00AE78CF">
        <w:tc>
          <w:tcPr>
            <w:tcW w:w="1685" w:type="pct"/>
          </w:tcPr>
          <w:p w14:paraId="598BB01A" w14:textId="69CE7BE1" w:rsidR="00B569FA" w:rsidRPr="00D31193" w:rsidRDefault="00B569FA" w:rsidP="00B569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36" w:type="pct"/>
          </w:tcPr>
          <w:p w14:paraId="5EEFBCC5" w14:textId="77777777" w:rsidR="00B569FA" w:rsidRPr="00D31193" w:rsidRDefault="00B569FA" w:rsidP="00B5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2E29BDEA" w14:textId="04C35FFA" w:rsidR="00B569FA" w:rsidRPr="00D31193" w:rsidRDefault="00B569FA" w:rsidP="00B569F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149" w:type="pct"/>
            <w:shd w:val="clear" w:color="auto" w:fill="auto"/>
          </w:tcPr>
          <w:p w14:paraId="12678683" w14:textId="77777777" w:rsidR="00B569FA" w:rsidRPr="00D31193" w:rsidRDefault="00B569FA" w:rsidP="00B56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8A01487" w14:textId="100F009A" w:rsidR="00B569FA" w:rsidRPr="00D31193" w:rsidRDefault="00B569FA" w:rsidP="00B569FA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,342</w:t>
            </w:r>
          </w:p>
        </w:tc>
        <w:tc>
          <w:tcPr>
            <w:tcW w:w="147" w:type="pct"/>
            <w:shd w:val="clear" w:color="auto" w:fill="auto"/>
          </w:tcPr>
          <w:p w14:paraId="204036B8" w14:textId="77777777" w:rsidR="00B569FA" w:rsidRPr="00D31193" w:rsidRDefault="00B569FA" w:rsidP="00B56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5A7FE2BF" w14:textId="5E0DBE3A" w:rsidR="00B569FA" w:rsidRPr="00D31193" w:rsidRDefault="00B569FA" w:rsidP="00B569FA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147" w:type="pct"/>
          </w:tcPr>
          <w:p w14:paraId="772A922C" w14:textId="77777777" w:rsidR="00B569FA" w:rsidRPr="00D31193" w:rsidRDefault="00B569FA" w:rsidP="00B56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3736AB8E" w14:textId="2977A540" w:rsidR="00B569FA" w:rsidRPr="00D31193" w:rsidRDefault="00B569FA" w:rsidP="00C24DB7">
            <w:pPr>
              <w:pStyle w:val="acctfourfigures"/>
              <w:tabs>
                <w:tab w:val="clear" w:pos="765"/>
                <w:tab w:val="left" w:pos="735"/>
              </w:tabs>
              <w:spacing w:line="240" w:lineRule="atLeast"/>
              <w:ind w:right="-645" w:firstLine="3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1,342</w:t>
            </w:r>
          </w:p>
        </w:tc>
      </w:tr>
      <w:tr w:rsidR="00B569FA" w:rsidRPr="00D31193" w14:paraId="5BD6C8F2" w14:textId="77777777" w:rsidTr="00AE78CF">
        <w:tc>
          <w:tcPr>
            <w:tcW w:w="1685" w:type="pct"/>
          </w:tcPr>
          <w:p w14:paraId="4FA908E5" w14:textId="549ABA24" w:rsidR="00B569FA" w:rsidRPr="00D31193" w:rsidRDefault="00B569FA" w:rsidP="00B569FA">
            <w:pPr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636" w:type="pct"/>
          </w:tcPr>
          <w:p w14:paraId="22C70FE3" w14:textId="77777777" w:rsidR="00B569FA" w:rsidRPr="00D31193" w:rsidRDefault="00B569FA" w:rsidP="00B5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49B93102" w14:textId="1A8768C3" w:rsidR="00B569FA" w:rsidRPr="00D31193" w:rsidRDefault="00B569FA" w:rsidP="00B569F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1,193</w:t>
            </w:r>
          </w:p>
        </w:tc>
        <w:tc>
          <w:tcPr>
            <w:tcW w:w="149" w:type="pct"/>
            <w:shd w:val="clear" w:color="auto" w:fill="auto"/>
          </w:tcPr>
          <w:p w14:paraId="609A06BF" w14:textId="77777777" w:rsidR="00B569FA" w:rsidRPr="00D31193" w:rsidRDefault="00B569FA" w:rsidP="00B56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001B23E" w14:textId="62567CD3" w:rsidR="00B569FA" w:rsidRPr="00D31193" w:rsidRDefault="00B569FA" w:rsidP="00B569FA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1,844</w:t>
            </w:r>
          </w:p>
        </w:tc>
        <w:tc>
          <w:tcPr>
            <w:tcW w:w="147" w:type="pct"/>
            <w:shd w:val="clear" w:color="auto" w:fill="auto"/>
          </w:tcPr>
          <w:p w14:paraId="2C1FBABC" w14:textId="77777777" w:rsidR="00B569FA" w:rsidRPr="00D31193" w:rsidRDefault="00B569FA" w:rsidP="00B56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584B7957" w14:textId="1F9AC434" w:rsidR="00B569FA" w:rsidRPr="00D31193" w:rsidRDefault="00B569FA" w:rsidP="00B569FA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1,193</w:t>
            </w:r>
          </w:p>
        </w:tc>
        <w:tc>
          <w:tcPr>
            <w:tcW w:w="147" w:type="pct"/>
          </w:tcPr>
          <w:p w14:paraId="627ADD8A" w14:textId="77777777" w:rsidR="00B569FA" w:rsidRPr="00D31193" w:rsidRDefault="00B569FA" w:rsidP="00B56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1E91D64B" w14:textId="4B5D252F" w:rsidR="00B569FA" w:rsidRPr="00D31193" w:rsidRDefault="00B569FA" w:rsidP="00AE78CF">
            <w:pPr>
              <w:pStyle w:val="acctfourfigures"/>
              <w:tabs>
                <w:tab w:val="clear" w:pos="765"/>
                <w:tab w:val="left" w:pos="735"/>
              </w:tabs>
              <w:spacing w:line="240" w:lineRule="atLeast"/>
              <w:ind w:right="-645" w:firstLine="3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1,844</w:t>
            </w:r>
          </w:p>
        </w:tc>
      </w:tr>
      <w:tr w:rsidR="00B569FA" w:rsidRPr="00D31193" w14:paraId="64963FDD" w14:textId="77777777" w:rsidTr="00AE78CF">
        <w:tc>
          <w:tcPr>
            <w:tcW w:w="1685" w:type="pct"/>
          </w:tcPr>
          <w:p w14:paraId="59E7D39D" w14:textId="297CFE1F" w:rsidR="00B569FA" w:rsidRPr="00D31193" w:rsidRDefault="00B569FA" w:rsidP="00B5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6" w:type="pct"/>
          </w:tcPr>
          <w:p w14:paraId="2DAE16DC" w14:textId="77777777" w:rsidR="00B569FA" w:rsidRPr="00D31193" w:rsidRDefault="00B569FA" w:rsidP="00B5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0AAFD42F" w14:textId="574F9F30" w:rsidR="00B569FA" w:rsidRPr="00D31193" w:rsidRDefault="00B569FA" w:rsidP="00B569F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35,656</w:t>
            </w:r>
          </w:p>
        </w:tc>
        <w:tc>
          <w:tcPr>
            <w:tcW w:w="149" w:type="pct"/>
            <w:shd w:val="clear" w:color="auto" w:fill="auto"/>
          </w:tcPr>
          <w:p w14:paraId="166BD5E2" w14:textId="77777777" w:rsidR="00B569FA" w:rsidRPr="00D31193" w:rsidRDefault="00B569FA" w:rsidP="00B56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1F90B87" w14:textId="11E8EDB0" w:rsidR="00B569FA" w:rsidRPr="00D31193" w:rsidRDefault="00B569FA" w:rsidP="00B569FA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51,991</w:t>
            </w:r>
          </w:p>
        </w:tc>
        <w:tc>
          <w:tcPr>
            <w:tcW w:w="147" w:type="pct"/>
            <w:shd w:val="clear" w:color="auto" w:fill="auto"/>
          </w:tcPr>
          <w:p w14:paraId="0A3C1E60" w14:textId="77777777" w:rsidR="00B569FA" w:rsidRPr="00D31193" w:rsidRDefault="00B569FA" w:rsidP="00B56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3F6604AB" w14:textId="2B5E5619" w:rsidR="00B569FA" w:rsidRPr="00D31193" w:rsidRDefault="00B569FA" w:rsidP="00B569FA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35,656</w:t>
            </w:r>
          </w:p>
        </w:tc>
        <w:tc>
          <w:tcPr>
            <w:tcW w:w="147" w:type="pct"/>
          </w:tcPr>
          <w:p w14:paraId="47CDEC03" w14:textId="77777777" w:rsidR="00B569FA" w:rsidRPr="00D31193" w:rsidRDefault="00B569FA" w:rsidP="00B56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41E40B67" w14:textId="7EB5ED5B" w:rsidR="00B569FA" w:rsidRPr="00D31193" w:rsidRDefault="00B569FA" w:rsidP="00AE78CF">
            <w:pPr>
              <w:pStyle w:val="acctfourfigures"/>
              <w:tabs>
                <w:tab w:val="clear" w:pos="765"/>
                <w:tab w:val="left" w:pos="615"/>
              </w:tabs>
              <w:spacing w:line="240" w:lineRule="atLeast"/>
              <w:ind w:right="-645" w:firstLine="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51,991</w:t>
            </w:r>
          </w:p>
        </w:tc>
      </w:tr>
      <w:tr w:rsidR="00B569FA" w:rsidRPr="00D31193" w14:paraId="053EF08D" w14:textId="77777777" w:rsidTr="00AE78CF">
        <w:tc>
          <w:tcPr>
            <w:tcW w:w="1685" w:type="pct"/>
          </w:tcPr>
          <w:p w14:paraId="731CEC21" w14:textId="2420DD6E" w:rsidR="00B569FA" w:rsidRPr="00D31193" w:rsidRDefault="00B569FA" w:rsidP="00B569F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636" w:type="pct"/>
          </w:tcPr>
          <w:p w14:paraId="379BAEF1" w14:textId="77777777" w:rsidR="00B569FA" w:rsidRPr="00D31193" w:rsidRDefault="00B569FA" w:rsidP="00B5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31E41" w14:textId="495808D9" w:rsidR="00B569FA" w:rsidRPr="00D31193" w:rsidRDefault="00B569FA" w:rsidP="00B569F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49" w:type="pct"/>
            <w:shd w:val="clear" w:color="auto" w:fill="auto"/>
          </w:tcPr>
          <w:p w14:paraId="28FC8120" w14:textId="77777777" w:rsidR="00B569FA" w:rsidRPr="00D31193" w:rsidRDefault="00B569FA" w:rsidP="00B56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27679" w14:textId="75A93AE5" w:rsidR="00B569FA" w:rsidRPr="00D31193" w:rsidRDefault="00B569FA" w:rsidP="00B569F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5B7F598" w14:textId="77777777" w:rsidR="00B569FA" w:rsidRPr="00D31193" w:rsidRDefault="00B569FA" w:rsidP="00B56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5A8F3" w14:textId="2ED3ABCC" w:rsidR="00B569FA" w:rsidRPr="00D31193" w:rsidRDefault="00B569FA" w:rsidP="00B569F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A3F5F39" w14:textId="77777777" w:rsidR="00B569FA" w:rsidRPr="00D31193" w:rsidRDefault="00B569FA" w:rsidP="00B56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bottom"/>
          </w:tcPr>
          <w:p w14:paraId="2C34EB98" w14:textId="6F6DD685" w:rsidR="00B569FA" w:rsidRPr="00D31193" w:rsidRDefault="00B569FA" w:rsidP="00AE78CF">
            <w:pPr>
              <w:pStyle w:val="acctfourfigures"/>
              <w:tabs>
                <w:tab w:val="clear" w:pos="765"/>
                <w:tab w:val="left" w:pos="735"/>
              </w:tabs>
              <w:spacing w:line="240" w:lineRule="atLeast"/>
              <w:ind w:right="-645" w:firstLine="43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14DA5" w:rsidRPr="00D31193" w14:paraId="5FEB95B7" w14:textId="77777777" w:rsidTr="00AE78CF">
        <w:tc>
          <w:tcPr>
            <w:tcW w:w="1685" w:type="pct"/>
          </w:tcPr>
          <w:p w14:paraId="5A9F0BE4" w14:textId="77777777" w:rsidR="00A14DA5" w:rsidRPr="00D31193" w:rsidRDefault="00A14DA5" w:rsidP="000A216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</w:tcPr>
          <w:p w14:paraId="22980C49" w14:textId="77777777" w:rsidR="00A14DA5" w:rsidRPr="00D31193" w:rsidRDefault="00A14DA5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1C19EC" w14:textId="2018D636" w:rsidR="00A14DA5" w:rsidRPr="00D31193" w:rsidRDefault="00B569FA" w:rsidP="000A21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37,753</w:t>
            </w:r>
          </w:p>
        </w:tc>
        <w:tc>
          <w:tcPr>
            <w:tcW w:w="149" w:type="pct"/>
            <w:shd w:val="clear" w:color="auto" w:fill="auto"/>
          </w:tcPr>
          <w:p w14:paraId="571B3E90" w14:textId="77777777" w:rsidR="00A14DA5" w:rsidRPr="00D3119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BED42" w14:textId="6522684B" w:rsidR="00A14DA5" w:rsidRPr="00D31193" w:rsidRDefault="00B569FA" w:rsidP="000A216A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55,177</w:t>
            </w:r>
          </w:p>
        </w:tc>
        <w:tc>
          <w:tcPr>
            <w:tcW w:w="147" w:type="pct"/>
            <w:shd w:val="clear" w:color="auto" w:fill="auto"/>
          </w:tcPr>
          <w:p w14:paraId="5509D9BD" w14:textId="77777777" w:rsidR="00A14DA5" w:rsidRPr="00D3119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F2FC8D" w14:textId="4ACDDB2D" w:rsidR="00A14DA5" w:rsidRPr="00D31193" w:rsidRDefault="00B569FA" w:rsidP="000A216A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37,688</w:t>
            </w:r>
          </w:p>
        </w:tc>
        <w:tc>
          <w:tcPr>
            <w:tcW w:w="147" w:type="pct"/>
          </w:tcPr>
          <w:p w14:paraId="05CFA5B6" w14:textId="77777777" w:rsidR="00A14DA5" w:rsidRPr="00D3119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4ED98" w14:textId="2BADDC3C" w:rsidR="00A14DA5" w:rsidRPr="00D31193" w:rsidRDefault="00B569FA" w:rsidP="00AE78CF">
            <w:pPr>
              <w:pStyle w:val="acctfourfigures"/>
              <w:tabs>
                <w:tab w:val="clear" w:pos="765"/>
              </w:tabs>
              <w:spacing w:line="240" w:lineRule="atLeast"/>
              <w:ind w:right="-465" w:firstLine="1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55,177</w:t>
            </w:r>
          </w:p>
        </w:tc>
      </w:tr>
    </w:tbl>
    <w:p w14:paraId="28345123" w14:textId="76B186AA" w:rsidR="0008787A" w:rsidRDefault="0008787A" w:rsidP="00B56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3D0E38F2" w14:textId="0FBAFBA1" w:rsidR="009D04BE" w:rsidRPr="00B569FA" w:rsidRDefault="009D26B3" w:rsidP="00B56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6"/>
          <w:sz w:val="30"/>
          <w:szCs w:val="30"/>
          <w:cs/>
        </w:rPr>
      </w:pPr>
      <w:r w:rsidRPr="00B21C59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ในปี </w:t>
      </w:r>
      <w:r w:rsidR="00D6443C" w:rsidRPr="00B21C59">
        <w:rPr>
          <w:rFonts w:ascii="Angsana New" w:hAnsi="Angsana New"/>
          <w:color w:val="000000"/>
          <w:spacing w:val="6"/>
          <w:sz w:val="30"/>
          <w:szCs w:val="30"/>
        </w:rPr>
        <w:t>256</w:t>
      </w:r>
      <w:r w:rsidR="00F50F02" w:rsidRPr="00B21C59">
        <w:rPr>
          <w:rFonts w:ascii="Angsana New" w:hAnsi="Angsana New"/>
          <w:color w:val="000000"/>
          <w:spacing w:val="6"/>
          <w:sz w:val="30"/>
          <w:szCs w:val="30"/>
        </w:rPr>
        <w:t>4</w:t>
      </w:r>
      <w:r w:rsidRPr="00B21C59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Pr="00B21C59">
        <w:rPr>
          <w:rFonts w:ascii="Angsana New" w:hAnsi="Angsana New"/>
          <w:color w:val="000000"/>
          <w:spacing w:val="6"/>
          <w:sz w:val="30"/>
          <w:szCs w:val="30"/>
          <w:cs/>
        </w:rPr>
        <w:t>สินทรัพย์สิทธิการใช้ของกลุ่มบริษัท</w:t>
      </w:r>
      <w:r w:rsidR="00B569FA">
        <w:rPr>
          <w:rFonts w:ascii="Angsana New" w:hAnsi="Angsana New" w:hint="cs"/>
          <w:color w:val="000000"/>
          <w:spacing w:val="6"/>
          <w:sz w:val="30"/>
          <w:szCs w:val="30"/>
          <w:cs/>
        </w:rPr>
        <w:t>และบริษัท</w:t>
      </w:r>
      <w:r w:rsidRPr="00B21C59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เพิ่มขึ้นเป็นจำนวน </w:t>
      </w:r>
      <w:r w:rsidR="00D86A14" w:rsidRPr="00B21C59">
        <w:rPr>
          <w:rFonts w:ascii="Angsana New" w:hAnsi="Angsana New"/>
          <w:color w:val="000000"/>
          <w:spacing w:val="6"/>
          <w:sz w:val="30"/>
          <w:szCs w:val="30"/>
        </w:rPr>
        <w:t>4.5</w:t>
      </w:r>
      <w:r w:rsidRPr="00B21C59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Pr="00B21C59">
        <w:rPr>
          <w:rFonts w:ascii="Angsana New" w:hAnsi="Angsana New"/>
          <w:color w:val="000000"/>
          <w:spacing w:val="6"/>
          <w:sz w:val="30"/>
          <w:szCs w:val="30"/>
          <w:cs/>
        </w:rPr>
        <w:t>ล้าน</w:t>
      </w:r>
      <w:r w:rsidR="009D04BE" w:rsidRPr="00B21C59">
        <w:rPr>
          <w:rFonts w:ascii="Angsana New" w:hAnsi="Angsana New" w:hint="cs"/>
          <w:color w:val="000000"/>
          <w:spacing w:val="6"/>
          <w:sz w:val="30"/>
          <w:szCs w:val="30"/>
          <w:cs/>
        </w:rPr>
        <w:t>บาท</w:t>
      </w:r>
      <w:r w:rsidR="00D86A14" w:rsidRPr="00B21C59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D86A14" w:rsidRPr="00B21C59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และ </w:t>
      </w:r>
      <w:r w:rsidR="00D86A14" w:rsidRPr="00B21C59">
        <w:rPr>
          <w:rFonts w:ascii="Angsana New" w:hAnsi="Angsana New"/>
          <w:color w:val="000000"/>
          <w:spacing w:val="6"/>
          <w:sz w:val="30"/>
          <w:szCs w:val="30"/>
        </w:rPr>
        <w:t xml:space="preserve">4.4 </w:t>
      </w:r>
      <w:r w:rsidR="00D86A14" w:rsidRPr="00B21C59">
        <w:rPr>
          <w:rFonts w:ascii="Angsana New" w:hAnsi="Angsana New" w:hint="cs"/>
          <w:color w:val="000000"/>
          <w:spacing w:val="6"/>
          <w:sz w:val="30"/>
          <w:szCs w:val="30"/>
          <w:cs/>
        </w:rPr>
        <w:t>ล้านบาท</w:t>
      </w:r>
      <w:r w:rsidR="00F50F02" w:rsidRPr="00B21C59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A701A3" w:rsidRPr="00B21C59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ตามลำดับ </w:t>
      </w:r>
      <w:r w:rsidR="00F50F02" w:rsidRPr="00F50F02">
        <w:rPr>
          <w:rFonts w:ascii="Angsana New" w:hAnsi="Angsana New"/>
          <w:i/>
          <w:iCs/>
          <w:color w:val="000000"/>
          <w:sz w:val="30"/>
          <w:szCs w:val="30"/>
        </w:rPr>
        <w:t xml:space="preserve">(2563: 60.5 </w:t>
      </w:r>
      <w:r w:rsidR="00F50F02" w:rsidRPr="00F50F02">
        <w:rPr>
          <w:rFonts w:ascii="Angsana New" w:hAnsi="Angsana New" w:hint="cs"/>
          <w:i/>
          <w:iCs/>
          <w:color w:val="000000"/>
          <w:sz w:val="30"/>
          <w:szCs w:val="30"/>
          <w:cs/>
          <w:lang w:eastAsia="ko-KR"/>
        </w:rPr>
        <w:t>ล้านบาท</w:t>
      </w:r>
      <w:r w:rsidR="00D86A14">
        <w:rPr>
          <w:rFonts w:ascii="Angsana New" w:hAnsi="Angsana New" w:hint="cs"/>
          <w:i/>
          <w:iCs/>
          <w:color w:val="000000"/>
          <w:sz w:val="30"/>
          <w:szCs w:val="30"/>
          <w:cs/>
          <w:lang w:eastAsia="ko-KR"/>
        </w:rPr>
        <w:t xml:space="preserve"> และ </w:t>
      </w:r>
      <w:r w:rsidR="00D86A14">
        <w:rPr>
          <w:rFonts w:ascii="Angsana New" w:hAnsi="Angsana New"/>
          <w:i/>
          <w:iCs/>
          <w:color w:val="000000"/>
          <w:sz w:val="30"/>
          <w:szCs w:val="30"/>
          <w:lang w:eastAsia="ko-KR"/>
        </w:rPr>
        <w:t xml:space="preserve">60.5 </w:t>
      </w:r>
      <w:r w:rsidR="00D86A14">
        <w:rPr>
          <w:rFonts w:ascii="Angsana New" w:hAnsi="Angsana New" w:hint="cs"/>
          <w:i/>
          <w:iCs/>
          <w:color w:val="000000"/>
          <w:sz w:val="30"/>
          <w:szCs w:val="30"/>
          <w:cs/>
          <w:lang w:eastAsia="ko-KR"/>
        </w:rPr>
        <w:t>ล้านบาท ตามลำดับ</w:t>
      </w:r>
      <w:r w:rsidR="00F50F02" w:rsidRPr="00F50F02">
        <w:rPr>
          <w:rFonts w:ascii="Angsana New" w:hAnsi="Angsana New" w:hint="cs"/>
          <w:i/>
          <w:iCs/>
          <w:color w:val="000000"/>
          <w:sz w:val="30"/>
          <w:szCs w:val="30"/>
          <w:cs/>
          <w:lang w:eastAsia="ko-KR"/>
        </w:rPr>
        <w:t>)</w:t>
      </w:r>
    </w:p>
    <w:p w14:paraId="65AB8257" w14:textId="2CF3339A" w:rsidR="009D26B3" w:rsidRPr="00D31193" w:rsidRDefault="009D26B3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50936E4" w14:textId="27632238" w:rsidR="00B569FA" w:rsidRDefault="00AB1D17" w:rsidP="00B21C59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cs/>
          <w:lang w:val="en-US" w:bidi="th-TH"/>
        </w:rPr>
      </w:pPr>
      <w:r w:rsidRPr="00D31193">
        <w:rPr>
          <w:rFonts w:ascii="Angsana New" w:hAnsi="Angsana New"/>
          <w:color w:val="000000"/>
          <w:sz w:val="30"/>
          <w:szCs w:val="30"/>
          <w:cs/>
          <w:lang w:val="en-US"/>
        </w:rPr>
        <w:t>กลุ่มบริษัทเช่า</w:t>
      </w:r>
      <w:r w:rsidR="009D04BE"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ที่ดิน</w:t>
      </w:r>
      <w:r w:rsidR="007F5E63"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9D04BE"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อาคาร</w:t>
      </w:r>
      <w:r w:rsidR="007F5E63"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B569FA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และอุปกรณ์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เป็น</w:t>
      </w:r>
      <w:r w:rsidRPr="00D3119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ระยะเวลา </w:t>
      </w:r>
      <w:r w:rsidR="00D6443C" w:rsidRPr="00D31193">
        <w:rPr>
          <w:rFonts w:ascii="Angsana New" w:hAnsi="Angsana New"/>
          <w:color w:val="000000"/>
          <w:sz w:val="30"/>
          <w:szCs w:val="30"/>
          <w:lang w:val="en-US" w:bidi="th-TH"/>
        </w:rPr>
        <w:t>2</w:t>
      </w:r>
      <w:r w:rsidR="009D04BE" w:rsidRPr="00D3119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="009D04BE"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ปี </w:t>
      </w:r>
      <w:r w:rsidR="00D6443C" w:rsidRPr="00D31193">
        <w:rPr>
          <w:rFonts w:ascii="Angsana New" w:hAnsi="Angsana New"/>
          <w:color w:val="000000"/>
          <w:sz w:val="30"/>
          <w:szCs w:val="30"/>
          <w:lang w:val="en-US" w:bidi="th-TH"/>
        </w:rPr>
        <w:t>9</w:t>
      </w:r>
      <w:r w:rsidR="009D04BE" w:rsidRPr="00D3119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="009D04BE"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เดือน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7F5E63"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ถึง </w:t>
      </w:r>
      <w:r w:rsidR="00D6443C" w:rsidRPr="00D31193">
        <w:rPr>
          <w:rFonts w:ascii="Angsana New" w:hAnsi="Angsana New"/>
          <w:color w:val="000000"/>
          <w:sz w:val="30"/>
          <w:szCs w:val="30"/>
          <w:lang w:val="en-US" w:bidi="th-TH"/>
        </w:rPr>
        <w:t>5</w:t>
      </w:r>
      <w:r w:rsidR="007F5E63" w:rsidRPr="00D3119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="007F5E63"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 โดยค่าเช่าคงที่ตลอดอายุสัญญา</w:t>
      </w:r>
      <w:r w:rsidRPr="00D31193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="007F5E63"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ค่าเช่า</w:t>
      </w:r>
      <w:r w:rsidRPr="00D3119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ระบุ</w:t>
      </w:r>
      <w:r w:rsidRPr="00D3119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ไว้ในสัญญา</w:t>
      </w:r>
    </w:p>
    <w:p w14:paraId="08BB9F03" w14:textId="20CFE299" w:rsidR="008F575F" w:rsidRDefault="00D21418" w:rsidP="00D21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tbl>
      <w:tblPr>
        <w:tblW w:w="9562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029"/>
        <w:gridCol w:w="236"/>
        <w:gridCol w:w="1054"/>
        <w:gridCol w:w="275"/>
        <w:gridCol w:w="1081"/>
        <w:gridCol w:w="270"/>
        <w:gridCol w:w="1081"/>
        <w:gridCol w:w="270"/>
        <w:gridCol w:w="1266"/>
      </w:tblGrid>
      <w:tr w:rsidR="003421B9" w:rsidRPr="00D31193" w14:paraId="2C0915DD" w14:textId="77777777" w:rsidTr="00D21418">
        <w:tc>
          <w:tcPr>
            <w:tcW w:w="2107" w:type="pct"/>
          </w:tcPr>
          <w:p w14:paraId="1D3FCF45" w14:textId="5C043890" w:rsidR="003421B9" w:rsidRPr="00D21418" w:rsidRDefault="003421B9" w:rsidP="000A216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23" w:type="pct"/>
          </w:tcPr>
          <w:p w14:paraId="33FF52F9" w14:textId="77777777" w:rsidR="003421B9" w:rsidRPr="00D21418" w:rsidRDefault="003421B9" w:rsidP="000A216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260" w:type="pct"/>
            <w:gridSpan w:val="3"/>
          </w:tcPr>
          <w:p w14:paraId="651EEA2E" w14:textId="77777777" w:rsidR="003421B9" w:rsidRPr="00D21418" w:rsidRDefault="003421B9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214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E0ACABD" w14:textId="77777777" w:rsidR="003421B9" w:rsidRPr="00D21418" w:rsidRDefault="003421B9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2F10A14F" w14:textId="77777777" w:rsidR="003421B9" w:rsidRPr="00D21418" w:rsidRDefault="003421B9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214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21B9" w:rsidRPr="00D31193" w14:paraId="442BECFE" w14:textId="77777777" w:rsidTr="00D21418">
        <w:trPr>
          <w:trHeight w:val="434"/>
        </w:trPr>
        <w:tc>
          <w:tcPr>
            <w:tcW w:w="2107" w:type="pct"/>
          </w:tcPr>
          <w:p w14:paraId="739881AB" w14:textId="237AE14F" w:rsidR="003421B9" w:rsidRPr="00D21418" w:rsidRDefault="003421B9" w:rsidP="00342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2141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953D2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</w:rPr>
              <w:t>31</w:t>
            </w:r>
            <w:r w:rsidRPr="00D2141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D2141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" w:type="pct"/>
          </w:tcPr>
          <w:p w14:paraId="3CB37AC7" w14:textId="77777777" w:rsidR="003421B9" w:rsidRPr="00D21418" w:rsidRDefault="003421B9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1" w:type="pct"/>
          </w:tcPr>
          <w:p w14:paraId="4C79EF4C" w14:textId="77777777" w:rsidR="003421B9" w:rsidRPr="00D21418" w:rsidRDefault="003421B9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141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7CDE09A0" w14:textId="77777777" w:rsidR="003421B9" w:rsidRPr="00D21418" w:rsidRDefault="003421B9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6D244937" w14:textId="77777777" w:rsidR="003421B9" w:rsidRPr="00D21418" w:rsidRDefault="003421B9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141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2419BA32" w14:textId="77777777" w:rsidR="003421B9" w:rsidRPr="00D21418" w:rsidRDefault="003421B9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0A08C358" w14:textId="77777777" w:rsidR="003421B9" w:rsidRPr="00D21418" w:rsidRDefault="003421B9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141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0D3ABCC5" w14:textId="77777777" w:rsidR="003421B9" w:rsidRPr="00D21418" w:rsidRDefault="003421B9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21689514" w14:textId="77777777" w:rsidR="003421B9" w:rsidRPr="00D21418" w:rsidRDefault="003421B9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141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421B9" w:rsidRPr="00D31193" w14:paraId="4AC9222B" w14:textId="77777777" w:rsidTr="00D21418">
        <w:trPr>
          <w:trHeight w:val="434"/>
        </w:trPr>
        <w:tc>
          <w:tcPr>
            <w:tcW w:w="2107" w:type="pct"/>
          </w:tcPr>
          <w:p w14:paraId="642FA61C" w14:textId="77777777" w:rsidR="003421B9" w:rsidRPr="00D21418" w:rsidRDefault="003421B9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3" w:type="pct"/>
          </w:tcPr>
          <w:p w14:paraId="13047836" w14:textId="77777777" w:rsidR="003421B9" w:rsidRPr="00D21418" w:rsidRDefault="003421B9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7"/>
          </w:tcPr>
          <w:p w14:paraId="2D8462A5" w14:textId="77777777" w:rsidR="003421B9" w:rsidRPr="00D21418" w:rsidRDefault="003421B9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2141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421B9" w:rsidRPr="00D31193" w14:paraId="70E5DD48" w14:textId="77777777" w:rsidTr="00D21418">
        <w:tc>
          <w:tcPr>
            <w:tcW w:w="2107" w:type="pct"/>
          </w:tcPr>
          <w:p w14:paraId="21309760" w14:textId="3AA16B5B" w:rsidR="003421B9" w:rsidRPr="00D21418" w:rsidRDefault="00D21418" w:rsidP="000A21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14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D214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D214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" w:type="pct"/>
          </w:tcPr>
          <w:p w14:paraId="602C09DA" w14:textId="77777777" w:rsidR="003421B9" w:rsidRPr="00D21418" w:rsidRDefault="003421B9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1482D115" w14:textId="6177CC53" w:rsidR="003421B9" w:rsidRPr="00D21418" w:rsidRDefault="003421B9" w:rsidP="000A21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799BC0C8" w14:textId="77777777" w:rsidR="003421B9" w:rsidRPr="00D21418" w:rsidRDefault="003421B9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673FB4A9" w14:textId="69349776" w:rsidR="003421B9" w:rsidRPr="00D21418" w:rsidRDefault="003421B9" w:rsidP="000A216A">
            <w:pPr>
              <w:pStyle w:val="acctfourfigures"/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202A8EA" w14:textId="77777777" w:rsidR="003421B9" w:rsidRPr="00D21418" w:rsidRDefault="003421B9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0B16D39B" w14:textId="159806A4" w:rsidR="003421B9" w:rsidRPr="00D21418" w:rsidRDefault="003421B9" w:rsidP="000A216A">
            <w:pPr>
              <w:pStyle w:val="acctfourfigures"/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05C09670" w14:textId="77777777" w:rsidR="003421B9" w:rsidRPr="00D21418" w:rsidRDefault="003421B9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2" w:type="pct"/>
            <w:vAlign w:val="center"/>
          </w:tcPr>
          <w:p w14:paraId="4857F1D9" w14:textId="6F815653" w:rsidR="003421B9" w:rsidRPr="00D21418" w:rsidRDefault="003421B9" w:rsidP="000A21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421B9" w:rsidRPr="00D31193" w14:paraId="0E9DC9A6" w14:textId="77777777" w:rsidTr="00D21418">
        <w:tc>
          <w:tcPr>
            <w:tcW w:w="2107" w:type="pct"/>
          </w:tcPr>
          <w:p w14:paraId="3D670FFD" w14:textId="24E6DF55" w:rsidR="003421B9" w:rsidRPr="00D21418" w:rsidRDefault="00D21418" w:rsidP="000A21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3" w:type="pct"/>
          </w:tcPr>
          <w:p w14:paraId="35DD2810" w14:textId="77777777" w:rsidR="003421B9" w:rsidRPr="00D21418" w:rsidRDefault="003421B9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0056CEC6" w14:textId="4005C9CB" w:rsidR="003421B9" w:rsidRPr="00D21418" w:rsidRDefault="003421B9" w:rsidP="000A21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1D47370E" w14:textId="77777777" w:rsidR="003421B9" w:rsidRPr="00D21418" w:rsidRDefault="003421B9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5017E59C" w14:textId="3247C0B0" w:rsidR="003421B9" w:rsidRPr="00D21418" w:rsidRDefault="003421B9" w:rsidP="000A216A">
            <w:pPr>
              <w:pStyle w:val="acctfourfigures"/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FD06B83" w14:textId="77777777" w:rsidR="003421B9" w:rsidRPr="00D21418" w:rsidRDefault="003421B9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39B95243" w14:textId="7C97EECE" w:rsidR="003421B9" w:rsidRPr="00D21418" w:rsidRDefault="003421B9" w:rsidP="000A216A">
            <w:pPr>
              <w:pStyle w:val="acctfourfigures"/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1595ADBB" w14:textId="77777777" w:rsidR="003421B9" w:rsidRPr="00D21418" w:rsidRDefault="003421B9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2" w:type="pct"/>
            <w:vAlign w:val="center"/>
          </w:tcPr>
          <w:p w14:paraId="2A36AD29" w14:textId="52A8DC7D" w:rsidR="003421B9" w:rsidRPr="00D21418" w:rsidRDefault="003421B9" w:rsidP="000A21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21418" w:rsidRPr="00D31193" w14:paraId="2A1CA71B" w14:textId="77777777" w:rsidTr="00D21418">
        <w:tc>
          <w:tcPr>
            <w:tcW w:w="2107" w:type="pct"/>
          </w:tcPr>
          <w:p w14:paraId="60AA8DC8" w14:textId="09FA2E58" w:rsidR="00D21418" w:rsidRPr="00D21418" w:rsidRDefault="00D21418" w:rsidP="00D2141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ที่ดิน      </w:t>
            </w:r>
          </w:p>
        </w:tc>
        <w:tc>
          <w:tcPr>
            <w:tcW w:w="123" w:type="pct"/>
          </w:tcPr>
          <w:p w14:paraId="0A0E2CB1" w14:textId="77777777" w:rsidR="00D21418" w:rsidRPr="00D21418" w:rsidRDefault="00D21418" w:rsidP="00D2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5CD53F84" w14:textId="4D420F9C" w:rsidR="00D21418" w:rsidRPr="00D21418" w:rsidRDefault="00D21418" w:rsidP="00D214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144" w:type="pct"/>
            <w:shd w:val="clear" w:color="auto" w:fill="auto"/>
          </w:tcPr>
          <w:p w14:paraId="7BF29426" w14:textId="77777777" w:rsidR="00D21418" w:rsidRPr="00D21418" w:rsidRDefault="00D21418" w:rsidP="00D2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242A76E8" w14:textId="0C85F1E4" w:rsidR="00D21418" w:rsidRPr="00D21418" w:rsidRDefault="00D21418" w:rsidP="00D21418">
            <w:pPr>
              <w:pStyle w:val="acctfourfigures"/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141" w:type="pct"/>
            <w:shd w:val="clear" w:color="auto" w:fill="auto"/>
          </w:tcPr>
          <w:p w14:paraId="0C207AED" w14:textId="77777777" w:rsidR="00D21418" w:rsidRPr="00D21418" w:rsidRDefault="00D21418" w:rsidP="00D2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55188500" w14:textId="2F46B7E8" w:rsidR="00D21418" w:rsidRPr="00D21418" w:rsidRDefault="00D21418" w:rsidP="00D21418">
            <w:pPr>
              <w:pStyle w:val="acctfourfigures"/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141" w:type="pct"/>
          </w:tcPr>
          <w:p w14:paraId="28B345F7" w14:textId="77777777" w:rsidR="00D21418" w:rsidRPr="00D21418" w:rsidRDefault="00D21418" w:rsidP="00D2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2" w:type="pct"/>
            <w:vAlign w:val="center"/>
          </w:tcPr>
          <w:p w14:paraId="008FDCF7" w14:textId="5C3A600F" w:rsidR="00D21418" w:rsidRPr="00D21418" w:rsidRDefault="00D21418" w:rsidP="00D214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168</w:t>
            </w:r>
          </w:p>
        </w:tc>
      </w:tr>
      <w:tr w:rsidR="00D21418" w:rsidRPr="00D31193" w14:paraId="6E320790" w14:textId="77777777" w:rsidTr="00D21418">
        <w:tc>
          <w:tcPr>
            <w:tcW w:w="2107" w:type="pct"/>
          </w:tcPr>
          <w:p w14:paraId="4C6AA899" w14:textId="5DD091BA" w:rsidR="00D21418" w:rsidRPr="00D21418" w:rsidRDefault="00D21418" w:rsidP="00D2141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 </w:t>
            </w: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อาคาร   </w:t>
            </w:r>
          </w:p>
        </w:tc>
        <w:tc>
          <w:tcPr>
            <w:tcW w:w="123" w:type="pct"/>
          </w:tcPr>
          <w:p w14:paraId="32D2D617" w14:textId="77777777" w:rsidR="00D21418" w:rsidRPr="00D21418" w:rsidRDefault="00D21418" w:rsidP="00D2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5D6C0865" w14:textId="569F1911" w:rsidR="00D21418" w:rsidRPr="00D21418" w:rsidRDefault="00D21418" w:rsidP="00D214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1,151</w:t>
            </w:r>
          </w:p>
        </w:tc>
        <w:tc>
          <w:tcPr>
            <w:tcW w:w="144" w:type="pct"/>
            <w:shd w:val="clear" w:color="auto" w:fill="auto"/>
          </w:tcPr>
          <w:p w14:paraId="148AF4F1" w14:textId="77777777" w:rsidR="00D21418" w:rsidRPr="00D21418" w:rsidRDefault="00D21418" w:rsidP="00D2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31E38AC2" w14:textId="79F340EF" w:rsidR="00D21418" w:rsidRPr="00D21418" w:rsidRDefault="00D21418" w:rsidP="00D21418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1,053</w:t>
            </w:r>
          </w:p>
        </w:tc>
        <w:tc>
          <w:tcPr>
            <w:tcW w:w="141" w:type="pct"/>
            <w:shd w:val="clear" w:color="auto" w:fill="auto"/>
          </w:tcPr>
          <w:p w14:paraId="014EF9B7" w14:textId="77777777" w:rsidR="00D21418" w:rsidRPr="00D21418" w:rsidRDefault="00D21418" w:rsidP="00D2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4DCE8EA9" w14:textId="470A1E11" w:rsidR="00D21418" w:rsidRPr="00D21418" w:rsidRDefault="00D21418" w:rsidP="00D21418">
            <w:pPr>
              <w:pStyle w:val="acctfourfigures"/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1,151</w:t>
            </w:r>
          </w:p>
        </w:tc>
        <w:tc>
          <w:tcPr>
            <w:tcW w:w="141" w:type="pct"/>
          </w:tcPr>
          <w:p w14:paraId="0843D78B" w14:textId="77777777" w:rsidR="00D21418" w:rsidRPr="00D21418" w:rsidRDefault="00D21418" w:rsidP="00D2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2" w:type="pct"/>
            <w:vAlign w:val="center"/>
          </w:tcPr>
          <w:p w14:paraId="2DB0AEE3" w14:textId="4683F5EB" w:rsidR="00D21418" w:rsidRPr="00D21418" w:rsidRDefault="00D21418" w:rsidP="00D214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1,053</w:t>
            </w:r>
          </w:p>
        </w:tc>
      </w:tr>
      <w:tr w:rsidR="00D21418" w:rsidRPr="00D31193" w14:paraId="04BE2E36" w14:textId="77777777" w:rsidTr="00D21418">
        <w:tc>
          <w:tcPr>
            <w:tcW w:w="2107" w:type="pct"/>
          </w:tcPr>
          <w:p w14:paraId="412D3DC5" w14:textId="25736969" w:rsidR="00D21418" w:rsidRPr="00D21418" w:rsidRDefault="00D21418" w:rsidP="00D2141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 </w:t>
            </w: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ยานพาหนะ</w:t>
            </w:r>
          </w:p>
        </w:tc>
        <w:tc>
          <w:tcPr>
            <w:tcW w:w="123" w:type="pct"/>
          </w:tcPr>
          <w:p w14:paraId="7FA78794" w14:textId="77777777" w:rsidR="00D21418" w:rsidRPr="00D21418" w:rsidRDefault="00D21418" w:rsidP="00D2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590930E0" w14:textId="76BD8588" w:rsidR="00D21418" w:rsidRPr="00D21418" w:rsidRDefault="00D21418" w:rsidP="00D214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20,246</w:t>
            </w:r>
          </w:p>
        </w:tc>
        <w:tc>
          <w:tcPr>
            <w:tcW w:w="144" w:type="pct"/>
            <w:shd w:val="clear" w:color="auto" w:fill="auto"/>
          </w:tcPr>
          <w:p w14:paraId="50A4E1CF" w14:textId="77777777" w:rsidR="00D21418" w:rsidRPr="00D21418" w:rsidRDefault="00D21418" w:rsidP="00D2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60779345" w14:textId="4D4CF67C" w:rsidR="00D21418" w:rsidRPr="00D21418" w:rsidRDefault="00D21418" w:rsidP="00D21418">
            <w:pPr>
              <w:pStyle w:val="acctfourfigures"/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18,374</w:t>
            </w:r>
          </w:p>
        </w:tc>
        <w:tc>
          <w:tcPr>
            <w:tcW w:w="141" w:type="pct"/>
            <w:shd w:val="clear" w:color="auto" w:fill="auto"/>
          </w:tcPr>
          <w:p w14:paraId="6659AC6F" w14:textId="77777777" w:rsidR="00D21418" w:rsidRPr="00D21418" w:rsidRDefault="00D21418" w:rsidP="00D2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19390D85" w14:textId="6A304365" w:rsidR="00D21418" w:rsidRPr="00D21418" w:rsidRDefault="00D21418" w:rsidP="00D21418">
            <w:pPr>
              <w:pStyle w:val="acctfourfigures"/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20,246</w:t>
            </w:r>
          </w:p>
        </w:tc>
        <w:tc>
          <w:tcPr>
            <w:tcW w:w="141" w:type="pct"/>
          </w:tcPr>
          <w:p w14:paraId="3CC87013" w14:textId="77777777" w:rsidR="00D21418" w:rsidRPr="00D21418" w:rsidRDefault="00D21418" w:rsidP="00D2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2" w:type="pct"/>
            <w:vAlign w:val="center"/>
          </w:tcPr>
          <w:p w14:paraId="70804AB0" w14:textId="4F7E0360" w:rsidR="00D21418" w:rsidRPr="00D21418" w:rsidRDefault="00D21418" w:rsidP="00D214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18,374</w:t>
            </w:r>
          </w:p>
        </w:tc>
      </w:tr>
      <w:tr w:rsidR="00D21418" w:rsidRPr="00D31193" w14:paraId="1F83DA3A" w14:textId="77777777" w:rsidTr="00D21418">
        <w:tc>
          <w:tcPr>
            <w:tcW w:w="2107" w:type="pct"/>
          </w:tcPr>
          <w:p w14:paraId="564DB148" w14:textId="7B0F26DA" w:rsidR="00D21418" w:rsidRPr="00D21418" w:rsidRDefault="00D21418" w:rsidP="00D2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 </w:t>
            </w: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อุปกรณ์สำนักงาน</w:t>
            </w:r>
          </w:p>
        </w:tc>
        <w:tc>
          <w:tcPr>
            <w:tcW w:w="123" w:type="pct"/>
          </w:tcPr>
          <w:p w14:paraId="7D96F809" w14:textId="77777777" w:rsidR="00D21418" w:rsidRPr="00D21418" w:rsidRDefault="00D21418" w:rsidP="00D2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23B66C27" w14:textId="20D885BF" w:rsidR="00D21418" w:rsidRPr="00D21418" w:rsidRDefault="00D21418" w:rsidP="00D214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285FE9D0" w14:textId="77777777" w:rsidR="00D21418" w:rsidRPr="00D21418" w:rsidRDefault="00D21418" w:rsidP="00D2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02999BA5" w14:textId="2D40CEE8" w:rsidR="00D21418" w:rsidRPr="00D21418" w:rsidRDefault="00D21418" w:rsidP="00D21418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      -</w:t>
            </w:r>
          </w:p>
        </w:tc>
        <w:tc>
          <w:tcPr>
            <w:tcW w:w="141" w:type="pct"/>
            <w:shd w:val="clear" w:color="auto" w:fill="auto"/>
          </w:tcPr>
          <w:p w14:paraId="59F4BC91" w14:textId="77777777" w:rsidR="00D21418" w:rsidRPr="00D21418" w:rsidRDefault="00D21418" w:rsidP="00D2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1CF2E64A" w14:textId="6FF8EF96" w:rsidR="00D21418" w:rsidRPr="00D21418" w:rsidRDefault="00D21418" w:rsidP="00D2141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      -</w:t>
            </w:r>
          </w:p>
        </w:tc>
        <w:tc>
          <w:tcPr>
            <w:tcW w:w="141" w:type="pct"/>
          </w:tcPr>
          <w:p w14:paraId="2D7966AC" w14:textId="77777777" w:rsidR="00D21418" w:rsidRPr="00D21418" w:rsidRDefault="00D21418" w:rsidP="00D2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2" w:type="pct"/>
            <w:vAlign w:val="center"/>
          </w:tcPr>
          <w:p w14:paraId="25649A65" w14:textId="2D16D0EC" w:rsidR="00D21418" w:rsidRPr="00D21418" w:rsidRDefault="00D21418" w:rsidP="005942B4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      -</w:t>
            </w:r>
          </w:p>
        </w:tc>
      </w:tr>
      <w:tr w:rsidR="00D21418" w:rsidRPr="00D31193" w14:paraId="39E47C8A" w14:textId="77777777" w:rsidTr="00D21418">
        <w:tc>
          <w:tcPr>
            <w:tcW w:w="2107" w:type="pct"/>
          </w:tcPr>
          <w:p w14:paraId="034F7976" w14:textId="1C19495C" w:rsidR="00D21418" w:rsidRPr="00D21418" w:rsidRDefault="00D21418" w:rsidP="00D2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3" w:type="pct"/>
          </w:tcPr>
          <w:p w14:paraId="1AF35745" w14:textId="77777777" w:rsidR="00D21418" w:rsidRPr="00D21418" w:rsidRDefault="00D21418" w:rsidP="00D2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0467BCC7" w14:textId="15AA4530" w:rsidR="00D21418" w:rsidRPr="00D21418" w:rsidRDefault="00D21418" w:rsidP="00D214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2,034</w:t>
            </w:r>
          </w:p>
        </w:tc>
        <w:tc>
          <w:tcPr>
            <w:tcW w:w="144" w:type="pct"/>
            <w:shd w:val="clear" w:color="auto" w:fill="auto"/>
          </w:tcPr>
          <w:p w14:paraId="1AC1C615" w14:textId="77777777" w:rsidR="00D21418" w:rsidRPr="00D21418" w:rsidRDefault="00D21418" w:rsidP="00D2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16D8D86A" w14:textId="1AC7691B" w:rsidR="00D21418" w:rsidRPr="00D21418" w:rsidRDefault="00D21418" w:rsidP="00D21418">
            <w:pPr>
              <w:pStyle w:val="acctfourfigures"/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     2,414</w:t>
            </w:r>
          </w:p>
        </w:tc>
        <w:tc>
          <w:tcPr>
            <w:tcW w:w="141" w:type="pct"/>
            <w:shd w:val="clear" w:color="auto" w:fill="auto"/>
          </w:tcPr>
          <w:p w14:paraId="17F32A9C" w14:textId="77777777" w:rsidR="00D21418" w:rsidRPr="00D21418" w:rsidRDefault="00D21418" w:rsidP="00D2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66B65CD0" w14:textId="17870116" w:rsidR="00D21418" w:rsidRPr="00D21418" w:rsidRDefault="00D21418" w:rsidP="00D21418">
            <w:pPr>
              <w:pStyle w:val="acctfourfigures"/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2,032</w:t>
            </w:r>
          </w:p>
        </w:tc>
        <w:tc>
          <w:tcPr>
            <w:tcW w:w="141" w:type="pct"/>
          </w:tcPr>
          <w:p w14:paraId="7D1395F7" w14:textId="77777777" w:rsidR="00D21418" w:rsidRPr="00D21418" w:rsidRDefault="00D21418" w:rsidP="00D2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2" w:type="pct"/>
            <w:vAlign w:val="center"/>
          </w:tcPr>
          <w:p w14:paraId="736D0EFA" w14:textId="5F59BE81" w:rsidR="00D21418" w:rsidRPr="00D21418" w:rsidRDefault="00D21418" w:rsidP="00D214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     2,414</w:t>
            </w:r>
          </w:p>
        </w:tc>
      </w:tr>
      <w:tr w:rsidR="00D21418" w:rsidRPr="00D31193" w14:paraId="4E801C96" w14:textId="77777777" w:rsidTr="00D21418">
        <w:tc>
          <w:tcPr>
            <w:tcW w:w="2107" w:type="pct"/>
          </w:tcPr>
          <w:p w14:paraId="29F82197" w14:textId="11200CB1" w:rsidR="00D21418" w:rsidRPr="00D21418" w:rsidRDefault="00D21418" w:rsidP="00D2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23" w:type="pct"/>
          </w:tcPr>
          <w:p w14:paraId="2F2D69FC" w14:textId="77777777" w:rsidR="00D21418" w:rsidRPr="00D21418" w:rsidRDefault="00D21418" w:rsidP="00D2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7C47B100" w14:textId="10253D0E" w:rsidR="00D21418" w:rsidRPr="00D21418" w:rsidRDefault="00D21418" w:rsidP="00D214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2,151</w:t>
            </w:r>
          </w:p>
        </w:tc>
        <w:tc>
          <w:tcPr>
            <w:tcW w:w="144" w:type="pct"/>
            <w:shd w:val="clear" w:color="auto" w:fill="auto"/>
          </w:tcPr>
          <w:p w14:paraId="655E3FA3" w14:textId="77777777" w:rsidR="00D21418" w:rsidRPr="00D21418" w:rsidRDefault="00D21418" w:rsidP="00D2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6BBC4D1E" w14:textId="6F17F13F" w:rsidR="00D21418" w:rsidRPr="00D21418" w:rsidRDefault="00D21418" w:rsidP="00D21418">
            <w:pPr>
              <w:pStyle w:val="acctfourfigures"/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1,176</w:t>
            </w:r>
          </w:p>
        </w:tc>
        <w:tc>
          <w:tcPr>
            <w:tcW w:w="141" w:type="pct"/>
            <w:shd w:val="clear" w:color="auto" w:fill="auto"/>
          </w:tcPr>
          <w:p w14:paraId="31E7703C" w14:textId="77777777" w:rsidR="00D21418" w:rsidRPr="00D21418" w:rsidRDefault="00D21418" w:rsidP="00D2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16C97CD9" w14:textId="28973A88" w:rsidR="00D21418" w:rsidRPr="00D21418" w:rsidRDefault="00D21418" w:rsidP="00D21418">
            <w:pPr>
              <w:pStyle w:val="acctfourfigures"/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2,151</w:t>
            </w:r>
          </w:p>
        </w:tc>
        <w:tc>
          <w:tcPr>
            <w:tcW w:w="141" w:type="pct"/>
          </w:tcPr>
          <w:p w14:paraId="4AC75C82" w14:textId="77777777" w:rsidR="00D21418" w:rsidRPr="00D21418" w:rsidRDefault="00D21418" w:rsidP="00D2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2" w:type="pct"/>
            <w:vAlign w:val="center"/>
          </w:tcPr>
          <w:p w14:paraId="5D34D299" w14:textId="10EE53BA" w:rsidR="00D21418" w:rsidRPr="00D21418" w:rsidRDefault="00D21418" w:rsidP="00D214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1,176</w:t>
            </w:r>
          </w:p>
        </w:tc>
      </w:tr>
      <w:tr w:rsidR="00D21418" w:rsidRPr="00D31193" w14:paraId="6589DB46" w14:textId="77777777" w:rsidTr="00D21418">
        <w:tc>
          <w:tcPr>
            <w:tcW w:w="2107" w:type="pct"/>
          </w:tcPr>
          <w:p w14:paraId="60C252AD" w14:textId="1593939B" w:rsidR="00D21418" w:rsidRPr="00D21418" w:rsidRDefault="00D21418" w:rsidP="00D2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23" w:type="pct"/>
          </w:tcPr>
          <w:p w14:paraId="19EAAD89" w14:textId="77777777" w:rsidR="00D21418" w:rsidRPr="00D21418" w:rsidRDefault="00D21418" w:rsidP="00D2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5B102FD1" w14:textId="3D6E9981" w:rsidR="00D21418" w:rsidRPr="00D21418" w:rsidRDefault="00D21418" w:rsidP="00D2141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144" w:type="pct"/>
            <w:shd w:val="clear" w:color="auto" w:fill="auto"/>
          </w:tcPr>
          <w:p w14:paraId="170756F8" w14:textId="77777777" w:rsidR="00D21418" w:rsidRPr="00D21418" w:rsidRDefault="00D21418" w:rsidP="00D2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0FA02D1B" w14:textId="048EDFD2" w:rsidR="00D21418" w:rsidRPr="00D21418" w:rsidRDefault="00D21418" w:rsidP="00D21418">
            <w:pPr>
              <w:pStyle w:val="acctfourfigures"/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   1,929</w:t>
            </w:r>
          </w:p>
        </w:tc>
        <w:tc>
          <w:tcPr>
            <w:tcW w:w="141" w:type="pct"/>
            <w:shd w:val="clear" w:color="auto" w:fill="auto"/>
          </w:tcPr>
          <w:p w14:paraId="0EEF2374" w14:textId="77777777" w:rsidR="00D21418" w:rsidRPr="00D21418" w:rsidRDefault="00D21418" w:rsidP="00D2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072FC6ED" w14:textId="4CAD3678" w:rsidR="00D21418" w:rsidRPr="00D21418" w:rsidRDefault="00D21418" w:rsidP="00D21418">
            <w:pPr>
              <w:pStyle w:val="acctfourfigures"/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141" w:type="pct"/>
          </w:tcPr>
          <w:p w14:paraId="4EEF24E6" w14:textId="77777777" w:rsidR="00D21418" w:rsidRPr="00D21418" w:rsidRDefault="00D21418" w:rsidP="00D2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2" w:type="pct"/>
            <w:vAlign w:val="center"/>
          </w:tcPr>
          <w:p w14:paraId="47676B3D" w14:textId="220EB986" w:rsidR="00D21418" w:rsidRPr="00D21418" w:rsidRDefault="00D21418" w:rsidP="00D214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14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   1,929</w:t>
            </w:r>
          </w:p>
        </w:tc>
      </w:tr>
    </w:tbl>
    <w:p w14:paraId="42364F32" w14:textId="77777777" w:rsidR="008F575F" w:rsidRPr="00D31193" w:rsidRDefault="008F575F" w:rsidP="00D21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05E7990E" w14:textId="5455FECB" w:rsidR="000A38C1" w:rsidRDefault="00AB1D17" w:rsidP="00595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630"/>
        <w:jc w:val="thaiDistribute"/>
        <w:rPr>
          <w:rFonts w:ascii="Angsana New" w:hAnsi="Angsana New"/>
          <w:color w:val="000000"/>
          <w:sz w:val="30"/>
          <w:szCs w:val="30"/>
          <w:lang w:eastAsia="ko-KR"/>
        </w:rPr>
      </w:pP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ในปี </w:t>
      </w:r>
      <w:r w:rsidR="00D6443C" w:rsidRPr="00D31193">
        <w:rPr>
          <w:rFonts w:ascii="Angsana New" w:hAnsi="Angsana New"/>
          <w:color w:val="000000"/>
          <w:sz w:val="30"/>
          <w:szCs w:val="30"/>
        </w:rPr>
        <w:t>256</w:t>
      </w:r>
      <w:r w:rsidR="009E0E34">
        <w:rPr>
          <w:rFonts w:ascii="Angsana New" w:hAnsi="Angsana New"/>
          <w:color w:val="000000"/>
          <w:sz w:val="30"/>
          <w:szCs w:val="30"/>
        </w:rPr>
        <w:t>4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กระแสเงินสดจ่ายทั้งหมดของสัญญาเช่า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4A69EA"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มีจำนวน</w:t>
      </w:r>
      <w:r w:rsidR="008F575F">
        <w:rPr>
          <w:rFonts w:ascii="Angsana New" w:hAnsi="Angsana New"/>
          <w:color w:val="000000"/>
          <w:sz w:val="30"/>
          <w:szCs w:val="30"/>
        </w:rPr>
        <w:t xml:space="preserve"> 23.8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8F575F">
        <w:rPr>
          <w:rFonts w:ascii="Angsana New" w:hAnsi="Angsana New"/>
          <w:color w:val="000000"/>
          <w:sz w:val="30"/>
          <w:szCs w:val="30"/>
        </w:rPr>
        <w:t xml:space="preserve"> </w:t>
      </w:r>
      <w:r w:rsidR="009E0E34" w:rsidRPr="009E0E34">
        <w:rPr>
          <w:rFonts w:ascii="Angsana New" w:hAnsi="Angsana New"/>
          <w:i/>
          <w:iCs/>
          <w:color w:val="000000"/>
          <w:sz w:val="30"/>
          <w:szCs w:val="30"/>
        </w:rPr>
        <w:t xml:space="preserve">(2563: 21.1 </w:t>
      </w:r>
      <w:r w:rsidR="009E0E34" w:rsidRPr="009E0E34">
        <w:rPr>
          <w:rFonts w:ascii="Angsana New" w:hAnsi="Angsana New"/>
          <w:i/>
          <w:iCs/>
          <w:color w:val="000000"/>
          <w:sz w:val="30"/>
          <w:szCs w:val="30"/>
          <w:cs/>
        </w:rPr>
        <w:t>ล้านบา</w:t>
      </w:r>
      <w:r w:rsidR="009E0E3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ท)</w:t>
      </w:r>
    </w:p>
    <w:p w14:paraId="6543DFB7" w14:textId="77777777" w:rsidR="009662D7" w:rsidRPr="00D31193" w:rsidRDefault="009662D7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ko-KR"/>
        </w:rPr>
      </w:pPr>
    </w:p>
    <w:p w14:paraId="285B9EDC" w14:textId="77777777" w:rsidR="004D5CDB" w:rsidRPr="00D31193" w:rsidRDefault="004D5CDB" w:rsidP="00B21C59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สินทรัพย์ไม่มีตัวตน</w:t>
      </w:r>
    </w:p>
    <w:p w14:paraId="5DEA258D" w14:textId="6234DD60" w:rsidR="004D5CDB" w:rsidRDefault="004D5CDB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46F84AAA" w14:textId="673AC9CA" w:rsidR="00D21418" w:rsidRDefault="00D21418" w:rsidP="00D214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6367A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555C3F92" w14:textId="77777777" w:rsidR="00DD3CD3" w:rsidRPr="0056367A" w:rsidRDefault="00DD3CD3" w:rsidP="00D214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5EDB8F8E" w14:textId="1ECDA141" w:rsidR="009E0E34" w:rsidRPr="003F6911" w:rsidRDefault="009E0E34" w:rsidP="00B21C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/>
        <w:ind w:left="630"/>
        <w:jc w:val="thaiDistribute"/>
        <w:rPr>
          <w:rFonts w:ascii="Angsana New" w:hAnsi="Angsana New"/>
          <w:sz w:val="30"/>
          <w:szCs w:val="30"/>
          <w:cs/>
        </w:rPr>
      </w:pPr>
      <w:r w:rsidRPr="003F6911">
        <w:rPr>
          <w:rFonts w:ascii="Angsana New" w:hAnsi="Angsana New"/>
          <w:sz w:val="30"/>
          <w:szCs w:val="30"/>
          <w:cs/>
        </w:rPr>
        <w:t>สินทรัพย์ไม่มีตัวตนที่</w:t>
      </w:r>
      <w:r w:rsidRPr="003F691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F6911">
        <w:rPr>
          <w:rFonts w:ascii="Angsana New" w:hAnsi="Angsana New"/>
          <w:sz w:val="30"/>
          <w:szCs w:val="30"/>
          <w:cs/>
        </w:rPr>
        <w:t>ซื้อมา</w:t>
      </w:r>
      <w:r w:rsidRPr="003F6911">
        <w:rPr>
          <w:rFonts w:ascii="Angsana New" w:hAnsi="Angsana New" w:hint="cs"/>
          <w:sz w:val="30"/>
          <w:szCs w:val="30"/>
          <w:cs/>
        </w:rPr>
        <w:t>และมีอายุการใช้งานจำกัด วัดมูลค่าด้วย</w:t>
      </w:r>
      <w:r w:rsidRPr="003F6911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9662D7">
        <w:rPr>
          <w:rFonts w:ascii="Angsana New" w:hAnsi="Angsana New" w:hint="cs"/>
          <w:sz w:val="30"/>
          <w:szCs w:val="30"/>
          <w:cs/>
        </w:rPr>
        <w:t xml:space="preserve"> </w:t>
      </w:r>
      <w:r w:rsidRPr="003F6911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3F6911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3F6911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1AD75E08" w14:textId="77777777" w:rsidR="009E0E34" w:rsidRPr="002A5419" w:rsidRDefault="009E0E34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88FDEC0" w14:textId="2E18DD2C" w:rsidR="009E0E34" w:rsidRPr="009E0E34" w:rsidRDefault="009E0E34" w:rsidP="00D21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Angsana New" w:eastAsia="Calibri" w:hAnsi="Angsana New"/>
          <w:sz w:val="30"/>
          <w:szCs w:val="30"/>
        </w:rPr>
      </w:pPr>
      <w:r w:rsidRPr="009E0E34">
        <w:rPr>
          <w:rFonts w:ascii="Angsana New" w:eastAsia="Calibri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9E0E34">
        <w:rPr>
          <w:rFonts w:ascii="Angsana New" w:eastAsia="Calibri" w:hAnsi="Angsana New"/>
          <w:sz w:val="30"/>
          <w:szCs w:val="30"/>
        </w:rPr>
        <w:t xml:space="preserve"> </w:t>
      </w:r>
      <w:r w:rsidRPr="009E0E34">
        <w:rPr>
          <w:rFonts w:ascii="Angsana New" w:eastAsia="Calibri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10"/>
        <w:gridCol w:w="1080"/>
        <w:gridCol w:w="3303"/>
      </w:tblGrid>
      <w:tr w:rsidR="009E0E34" w:rsidRPr="002A5419" w14:paraId="57ACF57A" w14:textId="77777777" w:rsidTr="009E0E34">
        <w:tc>
          <w:tcPr>
            <w:tcW w:w="4410" w:type="dxa"/>
          </w:tcPr>
          <w:p w14:paraId="1309B4CA" w14:textId="77777777" w:rsidR="009E0E34" w:rsidRPr="002A5419" w:rsidRDefault="009E0E34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5419">
              <w:rPr>
                <w:rFonts w:ascii="Angsana New" w:hAnsi="Angsana New" w:hint="cs"/>
                <w:sz w:val="30"/>
                <w:szCs w:val="30"/>
                <w:cs/>
              </w:rPr>
              <w:t>ค่าสิทธิและการช่วยเหลือทางเทคนิครอการตัดบัญชี</w:t>
            </w:r>
          </w:p>
        </w:tc>
        <w:tc>
          <w:tcPr>
            <w:tcW w:w="1080" w:type="dxa"/>
          </w:tcPr>
          <w:p w14:paraId="766958E2" w14:textId="77777777" w:rsidR="009E0E34" w:rsidRPr="002A5419" w:rsidRDefault="009E0E34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541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14:paraId="4283DC73" w14:textId="77777777" w:rsidR="009E0E34" w:rsidRPr="002A5419" w:rsidRDefault="009E0E34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541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9E0E34" w:rsidRPr="002A5419" w14:paraId="7130E8E9" w14:textId="77777777" w:rsidTr="009E0E34">
        <w:tc>
          <w:tcPr>
            <w:tcW w:w="4410" w:type="dxa"/>
          </w:tcPr>
          <w:p w14:paraId="21523106" w14:textId="77777777" w:rsidR="009E0E34" w:rsidRPr="002A5419" w:rsidRDefault="009E0E34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5419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80" w:type="dxa"/>
          </w:tcPr>
          <w:p w14:paraId="692F75A4" w14:textId="77777777" w:rsidR="009E0E34" w:rsidRPr="002A5419" w:rsidRDefault="009E0E34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541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14:paraId="5CC0F2D6" w14:textId="77777777" w:rsidR="009E0E34" w:rsidRPr="002A5419" w:rsidRDefault="009E0E34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A541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7C64256E" w14:textId="77777777" w:rsidR="009E0E34" w:rsidRPr="002A5419" w:rsidRDefault="009E0E34" w:rsidP="009E0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056C2E0" w14:textId="081C8308" w:rsidR="009E0E34" w:rsidRDefault="00450E15" w:rsidP="0096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24"/>
          <w:szCs w:val="24"/>
        </w:rPr>
      </w:pPr>
      <w:r>
        <w:rPr>
          <w:rFonts w:ascii="Angsana New" w:hAnsi="Angsana New"/>
          <w:b/>
          <w:bCs/>
          <w:color w:val="000000"/>
          <w:sz w:val="24"/>
          <w:szCs w:val="24"/>
        </w:rPr>
        <w:br w:type="page"/>
      </w:r>
    </w:p>
    <w:tbl>
      <w:tblPr>
        <w:tblW w:w="9081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4131"/>
        <w:gridCol w:w="1530"/>
        <w:gridCol w:w="270"/>
        <w:gridCol w:w="1440"/>
        <w:gridCol w:w="270"/>
        <w:gridCol w:w="1440"/>
      </w:tblGrid>
      <w:tr w:rsidR="004D5CDB" w:rsidRPr="00D31193" w14:paraId="1F99894A" w14:textId="77777777" w:rsidTr="00B2547A">
        <w:trPr>
          <w:tblHeader/>
        </w:trPr>
        <w:tc>
          <w:tcPr>
            <w:tcW w:w="4131" w:type="dxa"/>
            <w:shd w:val="clear" w:color="auto" w:fill="auto"/>
          </w:tcPr>
          <w:p w14:paraId="7AAF84EF" w14:textId="11110871" w:rsidR="004D5CDB" w:rsidRPr="00D31193" w:rsidRDefault="004D5CDB" w:rsidP="00B2547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  <w:shd w:val="clear" w:color="auto" w:fill="auto"/>
          </w:tcPr>
          <w:p w14:paraId="3A8BC88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D5CDB" w:rsidRPr="00D31193" w14:paraId="3CEFC249" w14:textId="77777777" w:rsidTr="00B2547A">
        <w:trPr>
          <w:tblHeader/>
        </w:trPr>
        <w:tc>
          <w:tcPr>
            <w:tcW w:w="4131" w:type="dxa"/>
            <w:shd w:val="clear" w:color="auto" w:fill="auto"/>
          </w:tcPr>
          <w:p w14:paraId="60349AF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2A1A0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ค่าสิทธิและ</w:t>
            </w:r>
          </w:p>
          <w:p w14:paraId="3336252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การช่วยเหลือทางเทคนิครอตัดบัญชี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C77D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CDC30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  <w:r w:rsidRPr="00D31193">
              <w:rPr>
                <w:rFonts w:ascii="Angsana New" w:hAnsi="Angsana New"/>
                <w:sz w:val="30"/>
                <w:szCs w:val="30"/>
              </w:rPr>
              <w:br/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BEBFA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5CC202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FB070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349AFF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D5CDB" w:rsidRPr="00D31193" w14:paraId="0B393F1E" w14:textId="77777777" w:rsidTr="00B2547A">
        <w:trPr>
          <w:tblHeader/>
        </w:trPr>
        <w:tc>
          <w:tcPr>
            <w:tcW w:w="4131" w:type="dxa"/>
            <w:shd w:val="clear" w:color="auto" w:fill="auto"/>
          </w:tcPr>
          <w:p w14:paraId="54FD4F8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  <w:shd w:val="clear" w:color="auto" w:fill="auto"/>
            <w:vAlign w:val="bottom"/>
          </w:tcPr>
          <w:p w14:paraId="14E0B2D5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252" w:right="11" w:hanging="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D5CDB" w:rsidRPr="00D31193" w14:paraId="43EF5642" w14:textId="77777777" w:rsidTr="00B2547A">
        <w:tc>
          <w:tcPr>
            <w:tcW w:w="4131" w:type="dxa"/>
            <w:shd w:val="clear" w:color="auto" w:fill="auto"/>
          </w:tcPr>
          <w:p w14:paraId="2E371C0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3BAA0A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F70584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9B8886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D141FD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DD616D" w14:textId="77777777" w:rsidR="004D5CDB" w:rsidRPr="00D31193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252" w:right="11" w:hanging="252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450E15" w:rsidRPr="00D31193" w14:paraId="2CEAB15B" w14:textId="77777777" w:rsidTr="00B2547A">
        <w:tc>
          <w:tcPr>
            <w:tcW w:w="4131" w:type="dxa"/>
            <w:shd w:val="clear" w:color="auto" w:fill="auto"/>
          </w:tcPr>
          <w:p w14:paraId="4FCCFCA4" w14:textId="0EDF4DB4" w:rsidR="00450E15" w:rsidRPr="00D31193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04F12E" w14:textId="476FBF21" w:rsidR="00450E15" w:rsidRPr="00450E15" w:rsidRDefault="00450E15" w:rsidP="00450E1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50E15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450E1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50E1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6A51DC6" w14:textId="77777777" w:rsidR="00450E15" w:rsidRPr="00450E15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73E0EB" w14:textId="2B6B995D" w:rsidR="00450E15" w:rsidRPr="00450E15" w:rsidRDefault="00450E15" w:rsidP="00450E1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50E15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Pr="00450E15">
              <w:rPr>
                <w:rFonts w:ascii="Angsana New" w:hAnsi="Angsana New"/>
                <w:sz w:val="30"/>
                <w:szCs w:val="30"/>
              </w:rPr>
              <w:t>,</w:t>
            </w:r>
            <w:r w:rsidRPr="00450E15">
              <w:rPr>
                <w:rFonts w:ascii="Angsana New" w:hAnsi="Angsana New"/>
                <w:sz w:val="30"/>
                <w:szCs w:val="30"/>
                <w:lang w:val="en-US"/>
              </w:rPr>
              <w:t>291</w:t>
            </w:r>
          </w:p>
        </w:tc>
        <w:tc>
          <w:tcPr>
            <w:tcW w:w="270" w:type="dxa"/>
            <w:shd w:val="clear" w:color="auto" w:fill="auto"/>
          </w:tcPr>
          <w:p w14:paraId="03883C64" w14:textId="77777777" w:rsidR="00450E15" w:rsidRPr="00450E15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817177" w14:textId="195D11DF" w:rsidR="00450E15" w:rsidRPr="00450E15" w:rsidRDefault="00450E15" w:rsidP="00450E1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50E15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Pr="00450E15">
              <w:rPr>
                <w:rFonts w:ascii="Angsana New" w:hAnsi="Angsana New"/>
                <w:sz w:val="30"/>
                <w:szCs w:val="30"/>
              </w:rPr>
              <w:t>,</w:t>
            </w:r>
            <w:r w:rsidRPr="00450E15">
              <w:rPr>
                <w:rFonts w:ascii="Angsana New" w:hAnsi="Angsana New"/>
                <w:sz w:val="30"/>
                <w:szCs w:val="30"/>
                <w:lang w:val="en-US"/>
              </w:rPr>
              <w:t>291</w:t>
            </w:r>
          </w:p>
        </w:tc>
      </w:tr>
      <w:tr w:rsidR="00450E15" w:rsidRPr="00D31193" w14:paraId="79C5E114" w14:textId="77777777" w:rsidTr="00B2547A">
        <w:tc>
          <w:tcPr>
            <w:tcW w:w="4131" w:type="dxa"/>
            <w:shd w:val="clear" w:color="auto" w:fill="auto"/>
          </w:tcPr>
          <w:p w14:paraId="42A2C2B4" w14:textId="77777777" w:rsidR="00450E15" w:rsidRPr="00D31193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145AA3" w14:textId="060FF73A" w:rsidR="00450E15" w:rsidRPr="00D31193" w:rsidRDefault="00450E15" w:rsidP="00C742DA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E62AF5" w14:textId="77777777" w:rsidR="00450E15" w:rsidRPr="00D31193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0AC9B4" w14:textId="70E2CF37" w:rsidR="00450E15" w:rsidRPr="00D31193" w:rsidRDefault="00450E15" w:rsidP="00450E1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49E8C9EB" w14:textId="77777777" w:rsidR="00450E15" w:rsidRPr="00D31193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9719D0" w14:textId="1AEA77A9" w:rsidR="00450E15" w:rsidRPr="00D31193" w:rsidRDefault="00450E15" w:rsidP="00450E1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</w:tr>
      <w:tr w:rsidR="00450E15" w:rsidRPr="00D31193" w14:paraId="542DE45F" w14:textId="77777777" w:rsidTr="00B2547A">
        <w:tc>
          <w:tcPr>
            <w:tcW w:w="4131" w:type="dxa"/>
            <w:shd w:val="clear" w:color="auto" w:fill="auto"/>
          </w:tcPr>
          <w:p w14:paraId="35F16794" w14:textId="59AAB78B" w:rsidR="00450E15" w:rsidRPr="00D31193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  <w:p w14:paraId="091F6A37" w14:textId="6EA221AC" w:rsidR="00450E15" w:rsidRPr="00D31193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A8478" w14:textId="017CBC94" w:rsidR="00450E15" w:rsidRPr="00D31193" w:rsidRDefault="00450E15" w:rsidP="00450E1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0F8A3D3" w14:textId="77777777" w:rsidR="00450E15" w:rsidRPr="00D31193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179EB" w14:textId="2A61EF82" w:rsidR="00450E15" w:rsidRPr="00D31193" w:rsidRDefault="00450E15" w:rsidP="00450E1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</w:t>
            </w:r>
          </w:p>
        </w:tc>
        <w:tc>
          <w:tcPr>
            <w:tcW w:w="270" w:type="dxa"/>
            <w:shd w:val="clear" w:color="auto" w:fill="auto"/>
          </w:tcPr>
          <w:p w14:paraId="7C9F02E9" w14:textId="77777777" w:rsidR="00450E15" w:rsidRPr="00D31193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FA871" w14:textId="253E92E2" w:rsidR="00450E15" w:rsidRPr="00D31193" w:rsidRDefault="00450E15" w:rsidP="00450E1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</w:t>
            </w:r>
          </w:p>
        </w:tc>
      </w:tr>
      <w:tr w:rsidR="001F1847" w:rsidRPr="00D31193" w14:paraId="0840D9A9" w14:textId="77777777" w:rsidTr="00B2547A">
        <w:tc>
          <w:tcPr>
            <w:tcW w:w="4131" w:type="dxa"/>
            <w:shd w:val="clear" w:color="auto" w:fill="auto"/>
          </w:tcPr>
          <w:p w14:paraId="65CB583D" w14:textId="77777777" w:rsidR="001F1847" w:rsidRPr="00D31193" w:rsidRDefault="001F1847" w:rsidP="001F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04FBB2" w14:textId="6EBEE74E" w:rsidR="001F1847" w:rsidRPr="00683B1B" w:rsidRDefault="00683B1B" w:rsidP="00C742DA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38A5D7" w14:textId="77777777" w:rsidR="001F1847" w:rsidRPr="00D31193" w:rsidRDefault="001F1847" w:rsidP="001F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3F2290" w14:textId="2FA78B84" w:rsidR="001F1847" w:rsidRPr="00D31193" w:rsidRDefault="00683B1B" w:rsidP="001F184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1,815</w:t>
            </w:r>
          </w:p>
        </w:tc>
        <w:tc>
          <w:tcPr>
            <w:tcW w:w="270" w:type="dxa"/>
            <w:shd w:val="clear" w:color="auto" w:fill="auto"/>
          </w:tcPr>
          <w:p w14:paraId="4C1DD916" w14:textId="77777777" w:rsidR="001F1847" w:rsidRPr="00D31193" w:rsidRDefault="001F1847" w:rsidP="001F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1DF4B0" w14:textId="78ACA9C1" w:rsidR="001F1847" w:rsidRPr="00D31193" w:rsidRDefault="00683B1B" w:rsidP="001F184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1,815</w:t>
            </w:r>
          </w:p>
        </w:tc>
      </w:tr>
      <w:tr w:rsidR="00B73CE7" w:rsidRPr="00D31193" w14:paraId="45C66934" w14:textId="77777777" w:rsidTr="00B2547A">
        <w:tc>
          <w:tcPr>
            <w:tcW w:w="4131" w:type="dxa"/>
            <w:shd w:val="clear" w:color="auto" w:fill="auto"/>
          </w:tcPr>
          <w:p w14:paraId="2C195CAC" w14:textId="0BB01D21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50E1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504AE" w14:textId="77694601" w:rsidR="00B73CE7" w:rsidRPr="00D31193" w:rsidRDefault="00683B1B" w:rsidP="00B73CE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14:paraId="2F916B04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35031" w14:textId="0029FFC6" w:rsidR="00B73CE7" w:rsidRPr="00D31193" w:rsidRDefault="00683B1B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39,006</w:t>
            </w:r>
          </w:p>
        </w:tc>
        <w:tc>
          <w:tcPr>
            <w:tcW w:w="270" w:type="dxa"/>
            <w:shd w:val="clear" w:color="auto" w:fill="auto"/>
          </w:tcPr>
          <w:p w14:paraId="77E85C89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2F3F9" w14:textId="5DE79E01" w:rsidR="00B73CE7" w:rsidRPr="00D31193" w:rsidRDefault="00683B1B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69,006</w:t>
            </w:r>
          </w:p>
        </w:tc>
      </w:tr>
      <w:tr w:rsidR="0072249D" w:rsidRPr="00D31193" w14:paraId="33CE92D7" w14:textId="77777777" w:rsidTr="0072249D">
        <w:tc>
          <w:tcPr>
            <w:tcW w:w="4131" w:type="dxa"/>
            <w:shd w:val="clear" w:color="auto" w:fill="auto"/>
          </w:tcPr>
          <w:p w14:paraId="735D66B4" w14:textId="77777777" w:rsidR="0072249D" w:rsidRPr="00D31193" w:rsidRDefault="0072249D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E93E9AA" w14:textId="0A9E3B80" w:rsidR="000A38C1" w:rsidRPr="00D31193" w:rsidRDefault="000A38C1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814C5" w14:textId="77777777" w:rsidR="0072249D" w:rsidRPr="00D31193" w:rsidRDefault="0072249D" w:rsidP="00B73CE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C1A6B5" w14:textId="77777777" w:rsidR="0072249D" w:rsidRPr="00D31193" w:rsidRDefault="0072249D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518C4" w14:textId="77777777" w:rsidR="0072249D" w:rsidRPr="00D31193" w:rsidRDefault="0072249D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33D4B9" w14:textId="77777777" w:rsidR="0072249D" w:rsidRPr="00D31193" w:rsidRDefault="0072249D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4758D" w14:textId="77777777" w:rsidR="0072249D" w:rsidRPr="00D31193" w:rsidRDefault="0072249D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73CE7" w:rsidRPr="00D31193" w14:paraId="7790F904" w14:textId="77777777" w:rsidTr="00B2547A">
        <w:tc>
          <w:tcPr>
            <w:tcW w:w="4131" w:type="dxa"/>
            <w:shd w:val="clear" w:color="auto" w:fill="auto"/>
          </w:tcPr>
          <w:p w14:paraId="67BED03F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30" w:type="dxa"/>
            <w:shd w:val="clear" w:color="auto" w:fill="auto"/>
          </w:tcPr>
          <w:p w14:paraId="1E47F15B" w14:textId="77777777" w:rsidR="00B73CE7" w:rsidRPr="00D31193" w:rsidRDefault="00B73CE7" w:rsidP="00B73CE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02FC2F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29185E5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CA6E77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7FCC7FD" w14:textId="77777777" w:rsidR="00B73CE7" w:rsidRPr="00D31193" w:rsidRDefault="00B73CE7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450E15" w:rsidRPr="00D31193" w14:paraId="72E82958" w14:textId="77777777" w:rsidTr="00B2547A">
        <w:tc>
          <w:tcPr>
            <w:tcW w:w="4131" w:type="dxa"/>
            <w:shd w:val="clear" w:color="auto" w:fill="auto"/>
          </w:tcPr>
          <w:p w14:paraId="0FAE12EE" w14:textId="5045D6D6" w:rsidR="00450E15" w:rsidRPr="00D31193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18ED55" w14:textId="25A05EC3" w:rsidR="00450E15" w:rsidRPr="00450E15" w:rsidRDefault="00450E15" w:rsidP="00450E1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50E15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450E1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50E15">
              <w:rPr>
                <w:rFonts w:ascii="Angsana New" w:hAnsi="Angsana New"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14:paraId="6B55AA8C" w14:textId="77777777" w:rsidR="00450E15" w:rsidRPr="00450E15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7CA070" w14:textId="454C77DB" w:rsidR="00450E15" w:rsidRPr="00450E15" w:rsidRDefault="00450E15" w:rsidP="00450E1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50E1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50E15">
              <w:rPr>
                <w:rFonts w:ascii="Angsana New" w:hAnsi="Angsana New"/>
                <w:sz w:val="30"/>
                <w:szCs w:val="30"/>
              </w:rPr>
              <w:t>,</w:t>
            </w:r>
            <w:r w:rsidRPr="00450E15">
              <w:rPr>
                <w:rFonts w:ascii="Angsana New" w:hAnsi="Angsana New"/>
                <w:sz w:val="30"/>
                <w:szCs w:val="30"/>
                <w:lang w:val="en-US"/>
              </w:rPr>
              <w:t>010</w:t>
            </w:r>
          </w:p>
        </w:tc>
        <w:tc>
          <w:tcPr>
            <w:tcW w:w="270" w:type="dxa"/>
            <w:shd w:val="clear" w:color="auto" w:fill="auto"/>
          </w:tcPr>
          <w:p w14:paraId="5823D1F6" w14:textId="77777777" w:rsidR="00450E15" w:rsidRPr="00450E15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3AAC12" w14:textId="67D16A89" w:rsidR="00450E15" w:rsidRPr="00450E15" w:rsidRDefault="00450E15" w:rsidP="00450E1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50E15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Pr="00450E15">
              <w:rPr>
                <w:rFonts w:ascii="Angsana New" w:hAnsi="Angsana New"/>
                <w:sz w:val="30"/>
                <w:szCs w:val="30"/>
              </w:rPr>
              <w:t>,</w:t>
            </w:r>
            <w:r w:rsidRPr="00450E15">
              <w:rPr>
                <w:rFonts w:ascii="Angsana New" w:hAnsi="Angsana New"/>
                <w:sz w:val="30"/>
                <w:szCs w:val="30"/>
                <w:lang w:val="en-US"/>
              </w:rPr>
              <w:t>769</w:t>
            </w:r>
          </w:p>
        </w:tc>
      </w:tr>
      <w:tr w:rsidR="00450E15" w:rsidRPr="00D31193" w14:paraId="617B05AA" w14:textId="77777777" w:rsidTr="00B2547A">
        <w:tc>
          <w:tcPr>
            <w:tcW w:w="4131" w:type="dxa"/>
            <w:shd w:val="clear" w:color="auto" w:fill="auto"/>
          </w:tcPr>
          <w:p w14:paraId="4F870A15" w14:textId="77777777" w:rsidR="00450E15" w:rsidRPr="00D31193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9A9DE0" w14:textId="4E8409DD" w:rsidR="00450E15" w:rsidRPr="00D31193" w:rsidRDefault="00450E15" w:rsidP="00450E1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8A75079" w14:textId="77777777" w:rsidR="00450E15" w:rsidRPr="00D31193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C71156" w14:textId="271B0CD2" w:rsidR="00450E15" w:rsidRPr="00D31193" w:rsidRDefault="00450E15" w:rsidP="00450E1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  <w:tc>
          <w:tcPr>
            <w:tcW w:w="270" w:type="dxa"/>
            <w:shd w:val="clear" w:color="auto" w:fill="auto"/>
          </w:tcPr>
          <w:p w14:paraId="70F11935" w14:textId="77777777" w:rsidR="00450E15" w:rsidRPr="00D31193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6107F4" w14:textId="2D70252C" w:rsidR="00450E15" w:rsidRPr="00D31193" w:rsidRDefault="00450E15" w:rsidP="00450E1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</w:tr>
      <w:tr w:rsidR="00450E15" w:rsidRPr="00D31193" w14:paraId="60DD7B9D" w14:textId="77777777" w:rsidTr="00B2547A">
        <w:tc>
          <w:tcPr>
            <w:tcW w:w="4131" w:type="dxa"/>
            <w:shd w:val="clear" w:color="auto" w:fill="auto"/>
          </w:tcPr>
          <w:p w14:paraId="11B38009" w14:textId="66433E20" w:rsidR="00450E15" w:rsidRPr="00D31193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  <w:p w14:paraId="2E43A639" w14:textId="433DA762" w:rsidR="00450E15" w:rsidRPr="00D31193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CA116" w14:textId="345AC8E5" w:rsidR="00450E15" w:rsidRPr="00D31193" w:rsidRDefault="00450E15" w:rsidP="00450E1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14:paraId="3ACCB4AA" w14:textId="77777777" w:rsidR="00450E15" w:rsidRPr="00D31193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BB858" w14:textId="51CA0AE0" w:rsidR="00450E15" w:rsidRPr="00D31193" w:rsidRDefault="00450E15" w:rsidP="00450E1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</w:t>
            </w:r>
          </w:p>
        </w:tc>
        <w:tc>
          <w:tcPr>
            <w:tcW w:w="270" w:type="dxa"/>
            <w:shd w:val="clear" w:color="auto" w:fill="auto"/>
          </w:tcPr>
          <w:p w14:paraId="401BF8F6" w14:textId="77777777" w:rsidR="00450E15" w:rsidRPr="00D31193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ACBEA" w14:textId="35C0C9B0" w:rsidR="00450E15" w:rsidRPr="00D31193" w:rsidRDefault="00450E15" w:rsidP="00450E1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023</w:t>
            </w:r>
          </w:p>
        </w:tc>
      </w:tr>
      <w:tr w:rsidR="00B73CE7" w:rsidRPr="00D31193" w14:paraId="78414DA6" w14:textId="77777777" w:rsidTr="00B2547A">
        <w:tc>
          <w:tcPr>
            <w:tcW w:w="4131" w:type="dxa"/>
            <w:shd w:val="clear" w:color="auto" w:fill="auto"/>
          </w:tcPr>
          <w:p w14:paraId="2BDC2B4D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75E6B7" w14:textId="76E7F871" w:rsidR="00B73CE7" w:rsidRPr="00D31193" w:rsidRDefault="00683B1B" w:rsidP="00B73CE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3,000</w:t>
            </w:r>
          </w:p>
        </w:tc>
        <w:tc>
          <w:tcPr>
            <w:tcW w:w="270" w:type="dxa"/>
            <w:shd w:val="clear" w:color="auto" w:fill="auto"/>
          </w:tcPr>
          <w:p w14:paraId="1E20C7BC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9B352F" w14:textId="1E647B23" w:rsidR="00B73CE7" w:rsidRPr="00D31193" w:rsidRDefault="00683B1B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1,334</w:t>
            </w:r>
          </w:p>
        </w:tc>
        <w:tc>
          <w:tcPr>
            <w:tcW w:w="270" w:type="dxa"/>
            <w:shd w:val="clear" w:color="auto" w:fill="auto"/>
          </w:tcPr>
          <w:p w14:paraId="5F544DA0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32CF23" w14:textId="08E5E701" w:rsidR="00B73CE7" w:rsidRPr="00D31193" w:rsidRDefault="00683B1B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4,334</w:t>
            </w:r>
          </w:p>
        </w:tc>
      </w:tr>
      <w:tr w:rsidR="00B73CE7" w:rsidRPr="00D31193" w14:paraId="52E2AEFF" w14:textId="77777777" w:rsidTr="00B2547A">
        <w:tc>
          <w:tcPr>
            <w:tcW w:w="4131" w:type="dxa"/>
            <w:shd w:val="clear" w:color="auto" w:fill="auto"/>
          </w:tcPr>
          <w:p w14:paraId="0C905E6F" w14:textId="7110FCC6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50E1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382D9" w14:textId="36128EBA" w:rsidR="00B73CE7" w:rsidRPr="00D31193" w:rsidRDefault="00683B1B" w:rsidP="00B73CE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25,759</w:t>
            </w:r>
          </w:p>
        </w:tc>
        <w:tc>
          <w:tcPr>
            <w:tcW w:w="270" w:type="dxa"/>
            <w:shd w:val="clear" w:color="auto" w:fill="auto"/>
          </w:tcPr>
          <w:p w14:paraId="653F6CFC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4FB8D" w14:textId="4A721F04" w:rsidR="00B73CE7" w:rsidRPr="00D31193" w:rsidRDefault="00683B1B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33,598</w:t>
            </w:r>
          </w:p>
        </w:tc>
        <w:tc>
          <w:tcPr>
            <w:tcW w:w="270" w:type="dxa"/>
            <w:shd w:val="clear" w:color="auto" w:fill="auto"/>
          </w:tcPr>
          <w:p w14:paraId="6A7341A9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AF0BF" w14:textId="4470EF24" w:rsidR="00B73CE7" w:rsidRPr="00D31193" w:rsidRDefault="00683B1B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59,357</w:t>
            </w:r>
          </w:p>
        </w:tc>
      </w:tr>
      <w:tr w:rsidR="00B73CE7" w:rsidRPr="00D31193" w14:paraId="6F251CE1" w14:textId="77777777" w:rsidTr="00B2547A">
        <w:tc>
          <w:tcPr>
            <w:tcW w:w="4131" w:type="dxa"/>
            <w:shd w:val="clear" w:color="auto" w:fill="auto"/>
          </w:tcPr>
          <w:p w14:paraId="7C7B4055" w14:textId="7B211DBD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5FE69B" w14:textId="77777777" w:rsidR="00B73CE7" w:rsidRPr="00D31193" w:rsidRDefault="00B73CE7" w:rsidP="00B73CE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1E872D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348C08" w14:textId="77777777" w:rsidR="00B73CE7" w:rsidRPr="00D31193" w:rsidRDefault="00B73CE7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ED0213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754D59" w14:textId="77777777" w:rsidR="00B73CE7" w:rsidRPr="00D31193" w:rsidRDefault="00B73CE7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249D" w:rsidRPr="00D31193" w14:paraId="5E9B7C03" w14:textId="77777777" w:rsidTr="00B2547A">
        <w:tc>
          <w:tcPr>
            <w:tcW w:w="4131" w:type="dxa"/>
            <w:shd w:val="clear" w:color="auto" w:fill="auto"/>
          </w:tcPr>
          <w:p w14:paraId="0AC44A93" w14:textId="1FB4EE27" w:rsidR="0072249D" w:rsidRPr="00D31193" w:rsidRDefault="0072249D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6D984F" w14:textId="77777777" w:rsidR="0072249D" w:rsidRPr="00D31193" w:rsidRDefault="0072249D" w:rsidP="00B73CE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78DD4D" w14:textId="77777777" w:rsidR="0072249D" w:rsidRPr="00D31193" w:rsidRDefault="0072249D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CE9B34" w14:textId="77777777" w:rsidR="0072249D" w:rsidRPr="00D31193" w:rsidRDefault="0072249D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24F7A0" w14:textId="77777777" w:rsidR="0072249D" w:rsidRPr="00D31193" w:rsidRDefault="0072249D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3C97E1" w14:textId="77777777" w:rsidR="0072249D" w:rsidRPr="00D31193" w:rsidRDefault="0072249D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0E15" w:rsidRPr="00D31193" w14:paraId="04A671E8" w14:textId="77777777" w:rsidTr="001F1847">
        <w:tc>
          <w:tcPr>
            <w:tcW w:w="4131" w:type="dxa"/>
            <w:shd w:val="clear" w:color="auto" w:fill="auto"/>
          </w:tcPr>
          <w:p w14:paraId="7DD1E3DD" w14:textId="5C1E9E1C" w:rsidR="00450E15" w:rsidRPr="00D31193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1F8680" w14:textId="141882F1" w:rsidR="00450E15" w:rsidRPr="00D31193" w:rsidRDefault="00450E15" w:rsidP="00450E1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270" w:type="dxa"/>
            <w:shd w:val="clear" w:color="auto" w:fill="auto"/>
          </w:tcPr>
          <w:p w14:paraId="6C77C805" w14:textId="77777777" w:rsidR="00450E15" w:rsidRPr="00D31193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26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415AD5" w14:textId="1A358421" w:rsidR="00450E15" w:rsidRPr="00D31193" w:rsidRDefault="00450E15" w:rsidP="00450E1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927</w:t>
            </w:r>
          </w:p>
        </w:tc>
        <w:tc>
          <w:tcPr>
            <w:tcW w:w="270" w:type="dxa"/>
            <w:shd w:val="clear" w:color="auto" w:fill="auto"/>
          </w:tcPr>
          <w:p w14:paraId="48467053" w14:textId="77777777" w:rsidR="00450E15" w:rsidRPr="00D31193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4FFCEA" w14:textId="2258B213" w:rsidR="00450E15" w:rsidRPr="00D31193" w:rsidRDefault="00450E15" w:rsidP="00450E1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168</w:t>
            </w:r>
          </w:p>
        </w:tc>
      </w:tr>
      <w:tr w:rsidR="00B73CE7" w:rsidRPr="00D31193" w14:paraId="66563E4E" w14:textId="77777777" w:rsidTr="004A69EA">
        <w:tc>
          <w:tcPr>
            <w:tcW w:w="4131" w:type="dxa"/>
            <w:shd w:val="clear" w:color="auto" w:fill="auto"/>
          </w:tcPr>
          <w:p w14:paraId="006C7D0B" w14:textId="4C68643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50E1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05C578" w14:textId="452BEA5D" w:rsidR="00B73CE7" w:rsidRPr="00D31193" w:rsidRDefault="00683B1B" w:rsidP="00B73CE7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4,241</w:t>
            </w:r>
          </w:p>
        </w:tc>
        <w:tc>
          <w:tcPr>
            <w:tcW w:w="270" w:type="dxa"/>
            <w:shd w:val="clear" w:color="auto" w:fill="auto"/>
          </w:tcPr>
          <w:p w14:paraId="41756875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26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3529F8" w14:textId="7B2E0A5F" w:rsidR="00B73CE7" w:rsidRPr="00D31193" w:rsidRDefault="00683B1B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5,408</w:t>
            </w:r>
          </w:p>
        </w:tc>
        <w:tc>
          <w:tcPr>
            <w:tcW w:w="270" w:type="dxa"/>
            <w:shd w:val="clear" w:color="auto" w:fill="auto"/>
          </w:tcPr>
          <w:p w14:paraId="2297E44A" w14:textId="77777777" w:rsidR="00B73CE7" w:rsidRPr="00D31193" w:rsidRDefault="00B73CE7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DB284" w14:textId="3ECECE23" w:rsidR="00B73CE7" w:rsidRPr="00D31193" w:rsidRDefault="00683B1B" w:rsidP="00B73CE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9,649</w:t>
            </w:r>
          </w:p>
        </w:tc>
      </w:tr>
    </w:tbl>
    <w:p w14:paraId="3D01E05F" w14:textId="77777777" w:rsidR="00450E15" w:rsidRDefault="00450E15">
      <w:r>
        <w:br w:type="page"/>
      </w:r>
    </w:p>
    <w:p w14:paraId="15A113B3" w14:textId="10751FDF" w:rsidR="004D5CDB" w:rsidRPr="00D31193" w:rsidRDefault="004D5CDB" w:rsidP="004D5CDB">
      <w:pPr>
        <w:spacing w:line="240" w:lineRule="auto"/>
        <w:rPr>
          <w:sz w:val="2"/>
          <w:szCs w:val="2"/>
        </w:rPr>
      </w:pPr>
    </w:p>
    <w:p w14:paraId="78546A67" w14:textId="77777777" w:rsidR="0072249D" w:rsidRPr="00D31193" w:rsidRDefault="0072249D" w:rsidP="004D5CDB">
      <w:pPr>
        <w:spacing w:line="240" w:lineRule="auto"/>
        <w:rPr>
          <w:sz w:val="2"/>
          <w:szCs w:val="2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182"/>
        <w:gridCol w:w="1890"/>
      </w:tblGrid>
      <w:tr w:rsidR="003C66C3" w:rsidRPr="00D31193" w14:paraId="230F6E03" w14:textId="77777777" w:rsidTr="00777ECD">
        <w:trPr>
          <w:tblHeader/>
        </w:trPr>
        <w:tc>
          <w:tcPr>
            <w:tcW w:w="7182" w:type="dxa"/>
            <w:shd w:val="clear" w:color="auto" w:fill="auto"/>
          </w:tcPr>
          <w:p w14:paraId="5F7D79F1" w14:textId="77777777" w:rsidR="003C66C3" w:rsidRPr="00D3119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D31193">
              <w:br w:type="page"/>
            </w:r>
          </w:p>
        </w:tc>
        <w:tc>
          <w:tcPr>
            <w:tcW w:w="1890" w:type="dxa"/>
            <w:shd w:val="clear" w:color="auto" w:fill="auto"/>
          </w:tcPr>
          <w:p w14:paraId="0A3D7EAF" w14:textId="65C1B1F9" w:rsidR="003C66C3" w:rsidRPr="00D3119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66C3" w:rsidRPr="00D31193" w14:paraId="7FD7055D" w14:textId="77777777" w:rsidTr="00777ECD">
        <w:trPr>
          <w:tblHeader/>
        </w:trPr>
        <w:tc>
          <w:tcPr>
            <w:tcW w:w="7182" w:type="dxa"/>
            <w:shd w:val="clear" w:color="auto" w:fill="auto"/>
          </w:tcPr>
          <w:p w14:paraId="21FC28DB" w14:textId="77777777" w:rsidR="003C66C3" w:rsidRPr="00D3119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04FF099" w14:textId="77777777" w:rsidR="003C66C3" w:rsidRPr="00D3119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3C66C3" w:rsidRPr="00D31193" w14:paraId="574BA39A" w14:textId="77777777" w:rsidTr="00777ECD">
        <w:tc>
          <w:tcPr>
            <w:tcW w:w="7182" w:type="dxa"/>
            <w:shd w:val="clear" w:color="auto" w:fill="auto"/>
          </w:tcPr>
          <w:p w14:paraId="76F5B811" w14:textId="77777777" w:rsidR="003C66C3" w:rsidRPr="00D3119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92052FB" w14:textId="1ED31DFE" w:rsidR="003C66C3" w:rsidRPr="00D31193" w:rsidRDefault="003C66C3" w:rsidP="00B254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C66C3" w:rsidRPr="00D31193" w14:paraId="2C366890" w14:textId="77777777" w:rsidTr="00777ECD">
        <w:tc>
          <w:tcPr>
            <w:tcW w:w="7182" w:type="dxa"/>
            <w:shd w:val="clear" w:color="auto" w:fill="auto"/>
          </w:tcPr>
          <w:p w14:paraId="0BD04049" w14:textId="77777777" w:rsidR="003C66C3" w:rsidRPr="00D3119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60CF5F1" w14:textId="77777777" w:rsidR="003C66C3" w:rsidRPr="00D31193" w:rsidRDefault="003C66C3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66C3" w:rsidRPr="00D31193" w14:paraId="482FDF41" w14:textId="77777777" w:rsidTr="00777ECD">
        <w:tc>
          <w:tcPr>
            <w:tcW w:w="7182" w:type="dxa"/>
            <w:shd w:val="clear" w:color="auto" w:fill="auto"/>
          </w:tcPr>
          <w:p w14:paraId="3E561FAC" w14:textId="76AC57D0" w:rsidR="003C66C3" w:rsidRPr="00D31193" w:rsidRDefault="003C66C3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256</w:t>
            </w:r>
            <w:r w:rsidR="00450E1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0E1C589" w14:textId="7ABE8D5A" w:rsidR="003C66C3" w:rsidRPr="00450E15" w:rsidRDefault="00450E15" w:rsidP="00777EC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973" w:right="-111" w:hanging="97"/>
              <w:rPr>
                <w:rFonts w:ascii="Angsana New" w:hAnsi="Angsana New"/>
                <w:sz w:val="30"/>
                <w:szCs w:val="30"/>
              </w:rPr>
            </w:pPr>
            <w:r w:rsidRPr="00450E15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Pr="00450E15">
              <w:rPr>
                <w:rFonts w:ascii="Angsana New" w:hAnsi="Angsana New"/>
                <w:sz w:val="30"/>
                <w:szCs w:val="30"/>
              </w:rPr>
              <w:t>,</w:t>
            </w:r>
            <w:r w:rsidRPr="00450E15">
              <w:rPr>
                <w:rFonts w:ascii="Angsana New" w:hAnsi="Angsana New"/>
                <w:sz w:val="30"/>
                <w:szCs w:val="30"/>
                <w:lang w:val="en-US"/>
              </w:rPr>
              <w:t>291</w:t>
            </w:r>
          </w:p>
        </w:tc>
      </w:tr>
      <w:tr w:rsidR="003C66C3" w:rsidRPr="00D31193" w14:paraId="4EB09ECD" w14:textId="77777777" w:rsidTr="00777ECD">
        <w:tc>
          <w:tcPr>
            <w:tcW w:w="7182" w:type="dxa"/>
            <w:shd w:val="clear" w:color="auto" w:fill="auto"/>
          </w:tcPr>
          <w:p w14:paraId="6F94AEC1" w14:textId="77777777" w:rsidR="003C66C3" w:rsidRPr="00D31193" w:rsidRDefault="003C66C3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826A6AF" w14:textId="1EC6F0CE" w:rsidR="003C66C3" w:rsidRPr="00D31193" w:rsidRDefault="00450E15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left="336" w:right="-111" w:firstLine="627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="00683B1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3C66C3" w:rsidRPr="00D31193" w14:paraId="3F6A6935" w14:textId="77777777" w:rsidTr="00777ECD">
        <w:tc>
          <w:tcPr>
            <w:tcW w:w="7182" w:type="dxa"/>
            <w:shd w:val="clear" w:color="auto" w:fill="auto"/>
          </w:tcPr>
          <w:p w14:paraId="39FB6D73" w14:textId="5BD556EE" w:rsidR="003C66C3" w:rsidRPr="00D31193" w:rsidRDefault="003C66C3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50E1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  <w:p w14:paraId="7DA29D28" w14:textId="773D13E3" w:rsidR="003C66C3" w:rsidRPr="00D31193" w:rsidRDefault="003C66C3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77ECD"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50E1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DF550" w14:textId="03305F77" w:rsidR="003C66C3" w:rsidRPr="00D31193" w:rsidRDefault="00450E15" w:rsidP="00777EC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 w:firstLine="8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</w:t>
            </w:r>
          </w:p>
        </w:tc>
      </w:tr>
      <w:tr w:rsidR="003C66C3" w:rsidRPr="00D31193" w14:paraId="0BC6F4C5" w14:textId="77777777" w:rsidTr="00777ECD">
        <w:tc>
          <w:tcPr>
            <w:tcW w:w="7182" w:type="dxa"/>
            <w:shd w:val="clear" w:color="auto" w:fill="auto"/>
          </w:tcPr>
          <w:p w14:paraId="7052E1EE" w14:textId="77777777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7D2559D" w14:textId="2136EDA9" w:rsidR="003C66C3" w:rsidRPr="00D31193" w:rsidRDefault="00683B1B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1,815</w:t>
            </w:r>
          </w:p>
        </w:tc>
      </w:tr>
      <w:tr w:rsidR="003C66C3" w:rsidRPr="00D31193" w14:paraId="468B59C3" w14:textId="77777777" w:rsidTr="00777ECD">
        <w:tc>
          <w:tcPr>
            <w:tcW w:w="7182" w:type="dxa"/>
            <w:shd w:val="clear" w:color="auto" w:fill="auto"/>
          </w:tcPr>
          <w:p w14:paraId="5784181B" w14:textId="5885F42D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50E1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82366" w14:textId="1BB9FF65" w:rsidR="003C66C3" w:rsidRPr="00D31193" w:rsidRDefault="00683B1B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39,006</w:t>
            </w:r>
          </w:p>
        </w:tc>
      </w:tr>
      <w:tr w:rsidR="003C66C3" w:rsidRPr="00D31193" w14:paraId="509AFE66" w14:textId="77777777" w:rsidTr="00777ECD">
        <w:tc>
          <w:tcPr>
            <w:tcW w:w="7182" w:type="dxa"/>
            <w:shd w:val="clear" w:color="auto" w:fill="auto"/>
          </w:tcPr>
          <w:p w14:paraId="6AFF5791" w14:textId="77777777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FB646" w14:textId="77777777" w:rsidR="003C66C3" w:rsidRPr="00D31193" w:rsidRDefault="003C66C3" w:rsidP="00B73CE7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3C66C3" w:rsidRPr="00D31193" w14:paraId="2D3C9713" w14:textId="77777777" w:rsidTr="00777ECD">
        <w:tc>
          <w:tcPr>
            <w:tcW w:w="7182" w:type="dxa"/>
            <w:shd w:val="clear" w:color="auto" w:fill="auto"/>
          </w:tcPr>
          <w:p w14:paraId="651E691E" w14:textId="77777777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C5C20AE" w14:textId="77777777" w:rsidR="003C66C3" w:rsidRPr="00D31193" w:rsidRDefault="003C66C3" w:rsidP="00B73CE7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C66C3" w:rsidRPr="00D31193" w14:paraId="51771706" w14:textId="77777777" w:rsidTr="00777ECD">
        <w:tc>
          <w:tcPr>
            <w:tcW w:w="7182" w:type="dxa"/>
            <w:shd w:val="clear" w:color="auto" w:fill="auto"/>
          </w:tcPr>
          <w:p w14:paraId="087C79F7" w14:textId="6F1342D2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256</w:t>
            </w:r>
            <w:r w:rsidR="00450E1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43FBAC8" w14:textId="48832C98" w:rsidR="003C66C3" w:rsidRPr="00450E15" w:rsidRDefault="00450E15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450E1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50E15">
              <w:rPr>
                <w:rFonts w:ascii="Angsana New" w:hAnsi="Angsana New"/>
                <w:sz w:val="30"/>
                <w:szCs w:val="30"/>
              </w:rPr>
              <w:t>,</w:t>
            </w:r>
            <w:r w:rsidRPr="00450E15">
              <w:rPr>
                <w:rFonts w:ascii="Angsana New" w:hAnsi="Angsana New"/>
                <w:sz w:val="30"/>
                <w:szCs w:val="30"/>
                <w:lang w:val="en-US"/>
              </w:rPr>
              <w:t>010</w:t>
            </w:r>
          </w:p>
        </w:tc>
      </w:tr>
      <w:tr w:rsidR="003C66C3" w:rsidRPr="00D31193" w14:paraId="5811A6D2" w14:textId="77777777" w:rsidTr="00777ECD">
        <w:tc>
          <w:tcPr>
            <w:tcW w:w="7182" w:type="dxa"/>
            <w:shd w:val="clear" w:color="auto" w:fill="auto"/>
          </w:tcPr>
          <w:p w14:paraId="60BB1C4A" w14:textId="77777777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20FE26" w14:textId="271CF673" w:rsidR="003C66C3" w:rsidRPr="00D31193" w:rsidRDefault="00450E15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</w:tr>
      <w:tr w:rsidR="003C66C3" w:rsidRPr="00D31193" w14:paraId="7BF06E0E" w14:textId="77777777" w:rsidTr="00777ECD">
        <w:trPr>
          <w:trHeight w:val="43"/>
        </w:trPr>
        <w:tc>
          <w:tcPr>
            <w:tcW w:w="7182" w:type="dxa"/>
            <w:shd w:val="clear" w:color="auto" w:fill="auto"/>
          </w:tcPr>
          <w:p w14:paraId="54801F32" w14:textId="3F9FA124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50E1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  <w:p w14:paraId="5239948F" w14:textId="143C8C47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77ECD"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50E1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6192F" w14:textId="36654379" w:rsidR="003C66C3" w:rsidRPr="00D31193" w:rsidRDefault="00450E15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</w:t>
            </w:r>
          </w:p>
        </w:tc>
      </w:tr>
      <w:tr w:rsidR="003C66C3" w:rsidRPr="00D31193" w14:paraId="549E86B2" w14:textId="77777777" w:rsidTr="00777ECD">
        <w:tc>
          <w:tcPr>
            <w:tcW w:w="7182" w:type="dxa"/>
            <w:shd w:val="clear" w:color="auto" w:fill="auto"/>
          </w:tcPr>
          <w:p w14:paraId="51BB1C1A" w14:textId="77777777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54ABE80" w14:textId="277B5837" w:rsidR="003C66C3" w:rsidRPr="00D31193" w:rsidRDefault="00683B1B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1,334</w:t>
            </w:r>
          </w:p>
        </w:tc>
      </w:tr>
      <w:tr w:rsidR="003C66C3" w:rsidRPr="00D31193" w14:paraId="4B339C78" w14:textId="77777777" w:rsidTr="00777ECD">
        <w:tc>
          <w:tcPr>
            <w:tcW w:w="7182" w:type="dxa"/>
            <w:shd w:val="clear" w:color="auto" w:fill="auto"/>
          </w:tcPr>
          <w:p w14:paraId="49E3333A" w14:textId="759B01A4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50E1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E4A7F" w14:textId="0553B6A4" w:rsidR="003C66C3" w:rsidRPr="00D31193" w:rsidRDefault="00683B1B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33,598</w:t>
            </w:r>
          </w:p>
        </w:tc>
      </w:tr>
      <w:tr w:rsidR="003C66C3" w:rsidRPr="00D31193" w14:paraId="350D84C3" w14:textId="77777777" w:rsidTr="00777ECD">
        <w:tc>
          <w:tcPr>
            <w:tcW w:w="7182" w:type="dxa"/>
            <w:shd w:val="clear" w:color="auto" w:fill="auto"/>
          </w:tcPr>
          <w:p w14:paraId="1606761F" w14:textId="77777777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9E62C26" w14:textId="77777777" w:rsidR="003C66C3" w:rsidRPr="00D31193" w:rsidRDefault="003C66C3" w:rsidP="00B73CE7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C66C3" w:rsidRPr="00D31193" w14:paraId="337C1CD5" w14:textId="77777777" w:rsidTr="00777ECD">
        <w:tc>
          <w:tcPr>
            <w:tcW w:w="7182" w:type="dxa"/>
            <w:shd w:val="clear" w:color="auto" w:fill="auto"/>
          </w:tcPr>
          <w:p w14:paraId="62AB0D45" w14:textId="77777777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61DED8" w14:textId="77777777" w:rsidR="003C66C3" w:rsidRPr="00D31193" w:rsidRDefault="003C66C3" w:rsidP="00B73CE7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6C3" w:rsidRPr="00D31193" w14:paraId="0462ACDC" w14:textId="77777777" w:rsidTr="00777ECD">
        <w:trPr>
          <w:trHeight w:val="36"/>
        </w:trPr>
        <w:tc>
          <w:tcPr>
            <w:tcW w:w="7182" w:type="dxa"/>
            <w:shd w:val="clear" w:color="auto" w:fill="auto"/>
          </w:tcPr>
          <w:p w14:paraId="3B6ADCEA" w14:textId="18BB4EC8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50E1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16CABE" w14:textId="18746CA9" w:rsidR="003C66C3" w:rsidRPr="00D31193" w:rsidRDefault="00450E15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927</w:t>
            </w:r>
          </w:p>
        </w:tc>
      </w:tr>
      <w:tr w:rsidR="003C66C3" w:rsidRPr="00D31193" w14:paraId="1C15D4FB" w14:textId="77777777" w:rsidTr="00777ECD">
        <w:tc>
          <w:tcPr>
            <w:tcW w:w="7182" w:type="dxa"/>
            <w:shd w:val="clear" w:color="auto" w:fill="auto"/>
          </w:tcPr>
          <w:p w14:paraId="588E30FD" w14:textId="457FD244" w:rsidR="003C66C3" w:rsidRPr="00D31193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D3119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50E1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F5CA8D" w14:textId="4EE930B7" w:rsidR="003C66C3" w:rsidRPr="00D31193" w:rsidRDefault="00683B1B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5,408</w:t>
            </w:r>
          </w:p>
        </w:tc>
      </w:tr>
    </w:tbl>
    <w:p w14:paraId="072BA776" w14:textId="38BC7BEB" w:rsidR="000A38C1" w:rsidRPr="00D31193" w:rsidRDefault="000A38C1" w:rsidP="00FF4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31EAB379" w14:textId="77777777" w:rsidR="000A38C1" w:rsidRPr="00D31193" w:rsidRDefault="000A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  <w:r w:rsidRPr="00D31193">
        <w:rPr>
          <w:rFonts w:ascii="Angsana New" w:hAnsi="Angsana New"/>
          <w:b/>
          <w:bCs/>
          <w:color w:val="000000"/>
          <w:sz w:val="20"/>
          <w:szCs w:val="20"/>
        </w:rPr>
        <w:br w:type="page"/>
      </w:r>
    </w:p>
    <w:p w14:paraId="4B9881B2" w14:textId="0BF3EA51" w:rsidR="004D5CDB" w:rsidRPr="00D31193" w:rsidRDefault="00D6443C" w:rsidP="00FF4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D21418">
        <w:rPr>
          <w:rFonts w:ascii="Angsana New" w:hAnsi="Angsana New"/>
          <w:b/>
          <w:bCs/>
          <w:color w:val="000000"/>
          <w:sz w:val="30"/>
          <w:szCs w:val="30"/>
        </w:rPr>
        <w:t>3</w:t>
      </w:r>
      <w:r w:rsidR="00FF428C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D5CDB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หนี้สินที่มีภาระดอกเบี้ย</w:t>
      </w:r>
    </w:p>
    <w:p w14:paraId="34B45E56" w14:textId="430A3F57" w:rsidR="004D5CDB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pacing w:val="-4"/>
          <w:sz w:val="22"/>
          <w:szCs w:val="22"/>
        </w:rPr>
      </w:pPr>
    </w:p>
    <w:p w14:paraId="7B2CCDB6" w14:textId="2CFF0175" w:rsidR="00995C14" w:rsidRPr="00995C14" w:rsidRDefault="00995C14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95C14">
        <w:rPr>
          <w:rFonts w:ascii="Angsana New" w:hAnsi="Angsana New" w:hint="cs"/>
          <w:sz w:val="30"/>
          <w:szCs w:val="30"/>
          <w:cs/>
        </w:rPr>
        <w:t>กลุ่มบริษัทรับรู้รายการและวัดมูลค่า</w:t>
      </w:r>
      <w:r w:rsidRPr="00995C14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Pr="00995C14">
        <w:rPr>
          <w:rFonts w:ascii="Angsana New" w:hAnsi="Angsana New" w:hint="cs"/>
          <w:sz w:val="30"/>
          <w:szCs w:val="30"/>
          <w:cs/>
        </w:rPr>
        <w:t>ตามที่เปิดเผย</w:t>
      </w:r>
      <w:r w:rsidRPr="00995C14">
        <w:rPr>
          <w:rFonts w:ascii="Angsana New" w:hAnsi="Angsana New"/>
          <w:sz w:val="30"/>
          <w:szCs w:val="30"/>
          <w:cs/>
        </w:rPr>
        <w:t>ในหมายเหตุข้อ</w:t>
      </w:r>
      <w:r>
        <w:rPr>
          <w:rFonts w:ascii="Angsana New" w:hAnsi="Angsana New"/>
          <w:sz w:val="30"/>
          <w:szCs w:val="30"/>
        </w:rPr>
        <w:t xml:space="preserve"> </w:t>
      </w:r>
      <w:r w:rsidR="00E37C03">
        <w:rPr>
          <w:rFonts w:ascii="Angsana New" w:hAnsi="Angsana New"/>
          <w:sz w:val="30"/>
          <w:szCs w:val="30"/>
        </w:rPr>
        <w:t>2</w:t>
      </w:r>
      <w:r w:rsidR="00D21418">
        <w:rPr>
          <w:rFonts w:ascii="Angsana New" w:hAnsi="Angsana New"/>
          <w:sz w:val="30"/>
          <w:szCs w:val="30"/>
        </w:rPr>
        <w:t>4</w:t>
      </w:r>
    </w:p>
    <w:p w14:paraId="5C323FF4" w14:textId="77777777" w:rsidR="00995C14" w:rsidRPr="00D31193" w:rsidRDefault="00995C14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pacing w:val="-4"/>
          <w:sz w:val="22"/>
          <w:szCs w:val="22"/>
        </w:rPr>
      </w:pPr>
    </w:p>
    <w:tbl>
      <w:tblPr>
        <w:tblW w:w="93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2"/>
        <w:gridCol w:w="269"/>
        <w:gridCol w:w="1000"/>
        <w:gridCol w:w="269"/>
        <w:gridCol w:w="88"/>
        <w:gridCol w:w="1002"/>
        <w:gridCol w:w="269"/>
        <w:gridCol w:w="1045"/>
      </w:tblGrid>
      <w:tr w:rsidR="00FA06A1" w:rsidRPr="00D31193" w14:paraId="22000EF3" w14:textId="77777777" w:rsidTr="00806574">
        <w:trPr>
          <w:tblHeader/>
        </w:trPr>
        <w:tc>
          <w:tcPr>
            <w:tcW w:w="2312" w:type="pct"/>
          </w:tcPr>
          <w:p w14:paraId="0693C676" w14:textId="77777777" w:rsidR="00FA06A1" w:rsidRPr="00D31193" w:rsidRDefault="00FA06A1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257" w:type="pct"/>
            <w:gridSpan w:val="3"/>
          </w:tcPr>
          <w:p w14:paraId="77315720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1" w:type="pct"/>
            <w:gridSpan w:val="2"/>
          </w:tcPr>
          <w:p w14:paraId="3AE865A1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0" w:type="pct"/>
            <w:gridSpan w:val="3"/>
          </w:tcPr>
          <w:p w14:paraId="008FA6D6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06A1" w:rsidRPr="00D31193" w14:paraId="48DD2EEA" w14:textId="77777777" w:rsidTr="00806574">
        <w:trPr>
          <w:trHeight w:val="434"/>
          <w:tblHeader/>
        </w:trPr>
        <w:tc>
          <w:tcPr>
            <w:tcW w:w="2312" w:type="pct"/>
          </w:tcPr>
          <w:p w14:paraId="774A4463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4C14BC52" w14:textId="224464C2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 w:rsidR="00995C1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5289819C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003E2620" w14:textId="33977876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 w:rsidR="00995C1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91" w:type="pct"/>
            <w:gridSpan w:val="2"/>
          </w:tcPr>
          <w:p w14:paraId="6B49550A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" w:type="pct"/>
          </w:tcPr>
          <w:p w14:paraId="77506268" w14:textId="59B29FE9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 w:rsidR="00995C1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61DC2F15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570729D8" w14:textId="0050306E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 w:rsidR="00995C1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A06A1" w:rsidRPr="00D31193" w14:paraId="62A9B8FB" w14:textId="77777777" w:rsidTr="00806574">
        <w:trPr>
          <w:trHeight w:val="434"/>
          <w:tblHeader/>
        </w:trPr>
        <w:tc>
          <w:tcPr>
            <w:tcW w:w="2312" w:type="pct"/>
          </w:tcPr>
          <w:p w14:paraId="685DB2FA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88" w:type="pct"/>
            <w:gridSpan w:val="8"/>
          </w:tcPr>
          <w:p w14:paraId="648F25CB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A06A1" w:rsidRPr="00D31193" w14:paraId="5FD93313" w14:textId="77777777" w:rsidTr="00806574">
        <w:tc>
          <w:tcPr>
            <w:tcW w:w="2312" w:type="pct"/>
          </w:tcPr>
          <w:p w14:paraId="242A6607" w14:textId="77777777" w:rsidR="00FA06A1" w:rsidRPr="00D31193" w:rsidRDefault="00FA06A1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9" w:type="pct"/>
          </w:tcPr>
          <w:p w14:paraId="494F0305" w14:textId="77777777" w:rsidR="00FA06A1" w:rsidRPr="00D31193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33A4F7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34C82E2" w14:textId="77777777" w:rsidR="00FA06A1" w:rsidRPr="00D31193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945C1FC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42FCEFF" w14:textId="77777777" w:rsidR="00FA06A1" w:rsidRPr="00D31193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924B639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</w:tcPr>
          <w:p w14:paraId="506F7B47" w14:textId="77777777" w:rsidR="00FA06A1" w:rsidRPr="00D31193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FA06A1" w:rsidRPr="00D31193" w14:paraId="41ADC61F" w14:textId="77777777" w:rsidTr="00806574">
        <w:tc>
          <w:tcPr>
            <w:tcW w:w="2312" w:type="pct"/>
          </w:tcPr>
          <w:p w14:paraId="2A894967" w14:textId="77777777" w:rsidR="00FA06A1" w:rsidRPr="00D31193" w:rsidRDefault="00FA06A1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9" w:type="pct"/>
            <w:vAlign w:val="bottom"/>
          </w:tcPr>
          <w:p w14:paraId="5D729C33" w14:textId="77777777" w:rsidR="00FA06A1" w:rsidRPr="00D31193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10DF46D8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60AD78AD" w14:textId="77777777" w:rsidR="00FA06A1" w:rsidRPr="00D31193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9FB6521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3C638C7D" w14:textId="77777777" w:rsidR="00FA06A1" w:rsidRPr="00D31193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1167A8" w14:textId="77777777" w:rsidR="00FA06A1" w:rsidRPr="00D3119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00C2867B" w14:textId="77777777" w:rsidR="00FA06A1" w:rsidRPr="00D31193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7C03" w:rsidRPr="00D31193" w14:paraId="008A2F43" w14:textId="77777777" w:rsidTr="00806574">
        <w:tc>
          <w:tcPr>
            <w:tcW w:w="2312" w:type="pct"/>
          </w:tcPr>
          <w:p w14:paraId="1CA51DA0" w14:textId="6C084DEF" w:rsidR="00E37C03" w:rsidRPr="00E37C03" w:rsidRDefault="00E37C03" w:rsidP="00D2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70"/>
              <w:rPr>
                <w:rFonts w:ascii="Angsana New" w:hAnsi="Angsana New"/>
                <w:sz w:val="30"/>
                <w:szCs w:val="30"/>
                <w:cs/>
              </w:rPr>
            </w:pPr>
            <w:r w:rsidRPr="00E37C0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79" w:type="pct"/>
            <w:vAlign w:val="bottom"/>
          </w:tcPr>
          <w:p w14:paraId="056E407F" w14:textId="2E11F6C3" w:rsidR="00E37C03" w:rsidRPr="00E37C03" w:rsidRDefault="00E37C03" w:rsidP="00E37C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37C03">
              <w:rPr>
                <w:rFonts w:ascii="Angsana New" w:hAnsi="Angsana New"/>
                <w:sz w:val="30"/>
                <w:szCs w:val="30"/>
                <w:lang w:bidi="th-TH"/>
              </w:rPr>
              <w:t>442,000</w:t>
            </w:r>
          </w:p>
        </w:tc>
        <w:tc>
          <w:tcPr>
            <w:tcW w:w="144" w:type="pct"/>
          </w:tcPr>
          <w:p w14:paraId="71ACF28B" w14:textId="77777777" w:rsidR="00E37C03" w:rsidRPr="00E37C03" w:rsidRDefault="00E37C03" w:rsidP="00E37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12E1B75C" w14:textId="0ACB535C" w:rsidR="00E37C03" w:rsidRPr="00E37C03" w:rsidRDefault="00E37C03" w:rsidP="00E37C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03"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  <w:r w:rsidRPr="00E37C0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37C03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4" w:type="pct"/>
          </w:tcPr>
          <w:p w14:paraId="7843F772" w14:textId="77777777" w:rsidR="00E37C03" w:rsidRPr="00E37C03" w:rsidRDefault="00E37C03" w:rsidP="00E37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6278C500" w14:textId="6318606B" w:rsidR="00E37C03" w:rsidRPr="00E37C03" w:rsidRDefault="00E37C03" w:rsidP="00E37C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7C03">
              <w:rPr>
                <w:rFonts w:ascii="Angsana New" w:hAnsi="Angsana New"/>
                <w:sz w:val="30"/>
                <w:szCs w:val="30"/>
              </w:rPr>
              <w:t>442,000</w:t>
            </w:r>
          </w:p>
        </w:tc>
        <w:tc>
          <w:tcPr>
            <w:tcW w:w="144" w:type="pct"/>
          </w:tcPr>
          <w:p w14:paraId="4E2A831E" w14:textId="77777777" w:rsidR="00E37C03" w:rsidRPr="00805F35" w:rsidRDefault="00E37C03" w:rsidP="00E37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59" w:type="pct"/>
            <w:vAlign w:val="bottom"/>
          </w:tcPr>
          <w:p w14:paraId="4FF4E1E0" w14:textId="520D8A62" w:rsidR="00E37C03" w:rsidRPr="00805F35" w:rsidRDefault="00E37C03" w:rsidP="00E37C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C742DA" w:rsidRPr="00D31193" w14:paraId="3B816266" w14:textId="77777777" w:rsidTr="00806574">
        <w:tc>
          <w:tcPr>
            <w:tcW w:w="2312" w:type="pct"/>
          </w:tcPr>
          <w:p w14:paraId="429657E6" w14:textId="49D568E7" w:rsidR="00C742DA" w:rsidRPr="00E37C03" w:rsidRDefault="00806574" w:rsidP="00C74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  <w:r w:rsidR="00C742DA" w:rsidRPr="00E37C0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79" w:type="pct"/>
            <w:vAlign w:val="bottom"/>
          </w:tcPr>
          <w:p w14:paraId="2EC32572" w14:textId="61ECA30D" w:rsidR="00C742DA" w:rsidRPr="00E37C03" w:rsidRDefault="00C742DA" w:rsidP="00C742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0F804D00" w14:textId="77777777" w:rsidR="00C742DA" w:rsidRPr="00E37C03" w:rsidRDefault="00C742DA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4816B086" w14:textId="6357BE6E" w:rsidR="00C742DA" w:rsidRPr="00E37C03" w:rsidRDefault="00C742DA" w:rsidP="00C742DA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6" w:right="4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297ECF03" w14:textId="77777777" w:rsidR="00C742DA" w:rsidRPr="00E37C03" w:rsidRDefault="00C742DA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00D860C3" w14:textId="508F628D" w:rsidR="00C742DA" w:rsidRPr="00E37C03" w:rsidRDefault="00C742DA" w:rsidP="00C742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</w:tcPr>
          <w:p w14:paraId="0804D4F0" w14:textId="77777777" w:rsidR="00C742DA" w:rsidRPr="00D31193" w:rsidRDefault="00C742DA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3C69A23A" w14:textId="35894B4F" w:rsidR="00C742DA" w:rsidRPr="00D31193" w:rsidRDefault="00C742DA" w:rsidP="00C742DA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742DA" w:rsidRPr="00D31193" w14:paraId="63D53A89" w14:textId="77777777" w:rsidTr="00806574">
        <w:tc>
          <w:tcPr>
            <w:tcW w:w="2312" w:type="pct"/>
          </w:tcPr>
          <w:p w14:paraId="6DA8C49C" w14:textId="7C42F5EF" w:rsidR="00C742DA" w:rsidRPr="00796D75" w:rsidRDefault="00B21C59" w:rsidP="00C74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96D75"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</w:t>
            </w:r>
            <w:r w:rsidR="00806574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="00796D7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79" w:type="pct"/>
            <w:vAlign w:val="bottom"/>
          </w:tcPr>
          <w:p w14:paraId="48F5887D" w14:textId="4C59792D" w:rsidR="00C742DA" w:rsidRPr="00E37C03" w:rsidRDefault="00C742DA" w:rsidP="00796D7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44" w:type="pct"/>
          </w:tcPr>
          <w:p w14:paraId="0E81F8E8" w14:textId="77777777" w:rsidR="00C742DA" w:rsidRPr="00E37C03" w:rsidRDefault="00C742DA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pct"/>
            <w:vAlign w:val="bottom"/>
          </w:tcPr>
          <w:p w14:paraId="2B36996D" w14:textId="5522F59D" w:rsidR="00C742DA" w:rsidRPr="00E37C03" w:rsidRDefault="00C742DA" w:rsidP="00796D7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44" w:type="pct"/>
          </w:tcPr>
          <w:p w14:paraId="68A8A677" w14:textId="77777777" w:rsidR="00C742DA" w:rsidRPr="00E37C03" w:rsidRDefault="00C742DA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29070217" w14:textId="39356552" w:rsidR="00C742DA" w:rsidRPr="00E37C03" w:rsidRDefault="00C742DA" w:rsidP="00796D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44" w:type="pct"/>
          </w:tcPr>
          <w:p w14:paraId="0CE8048D" w14:textId="77777777" w:rsidR="00C742DA" w:rsidRPr="00D31193" w:rsidRDefault="00C742DA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9" w:type="pct"/>
            <w:vAlign w:val="bottom"/>
          </w:tcPr>
          <w:p w14:paraId="3C0340AE" w14:textId="507CDA19" w:rsidR="00C742DA" w:rsidRPr="00D31193" w:rsidRDefault="00C742DA" w:rsidP="00796D7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806574" w:rsidRPr="00D31193" w14:paraId="1803B93A" w14:textId="77777777" w:rsidTr="00806574">
        <w:tc>
          <w:tcPr>
            <w:tcW w:w="2312" w:type="pct"/>
          </w:tcPr>
          <w:p w14:paraId="4997D852" w14:textId="1CB2F7C7" w:rsidR="00806574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/>
              <w:rPr>
                <w:rFonts w:ascii="Angsana New" w:hAnsi="Angsana New"/>
                <w:sz w:val="30"/>
                <w:szCs w:val="30"/>
              </w:rPr>
            </w:pPr>
            <w:r w:rsidRPr="00E37C03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79" w:type="pct"/>
            <w:vAlign w:val="bottom"/>
          </w:tcPr>
          <w:p w14:paraId="61528B71" w14:textId="6250D348" w:rsidR="00806574" w:rsidRPr="00E37C03" w:rsidRDefault="00806574" w:rsidP="00796D7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37C03">
              <w:rPr>
                <w:rFonts w:ascii="Angsana New" w:hAnsi="Angsana New"/>
                <w:sz w:val="30"/>
                <w:szCs w:val="30"/>
                <w:lang w:bidi="th-TH"/>
              </w:rPr>
              <w:t>120,000</w:t>
            </w:r>
          </w:p>
        </w:tc>
        <w:tc>
          <w:tcPr>
            <w:tcW w:w="144" w:type="pct"/>
          </w:tcPr>
          <w:p w14:paraId="36BC5D18" w14:textId="77777777" w:rsidR="00806574" w:rsidRPr="00E37C03" w:rsidRDefault="00806574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pct"/>
            <w:vAlign w:val="bottom"/>
          </w:tcPr>
          <w:p w14:paraId="734C42E6" w14:textId="69047DBA" w:rsidR="00806574" w:rsidRPr="00D31193" w:rsidRDefault="00806574" w:rsidP="00796D7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FAF61F2" w14:textId="77777777" w:rsidR="00806574" w:rsidRPr="00E37C03" w:rsidRDefault="00806574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164D6C70" w14:textId="2B56BB7C" w:rsidR="00806574" w:rsidRPr="00E37C03" w:rsidRDefault="00806574" w:rsidP="00796D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37C03">
              <w:rPr>
                <w:rFonts w:ascii="Angsana New" w:hAnsi="Angsana New"/>
                <w:sz w:val="30"/>
                <w:szCs w:val="30"/>
                <w:lang w:bidi="th-TH"/>
              </w:rPr>
              <w:t>120,000</w:t>
            </w:r>
          </w:p>
        </w:tc>
        <w:tc>
          <w:tcPr>
            <w:tcW w:w="144" w:type="pct"/>
          </w:tcPr>
          <w:p w14:paraId="3345D144" w14:textId="77777777" w:rsidR="00806574" w:rsidRPr="00D31193" w:rsidRDefault="00806574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9" w:type="pct"/>
            <w:vAlign w:val="bottom"/>
          </w:tcPr>
          <w:p w14:paraId="1879E99C" w14:textId="3EEE0598" w:rsidR="00806574" w:rsidRPr="00D31193" w:rsidRDefault="00806574" w:rsidP="00FB678D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42DA" w:rsidRPr="00D31193" w14:paraId="28661381" w14:textId="77777777" w:rsidTr="00806574">
        <w:tc>
          <w:tcPr>
            <w:tcW w:w="2312" w:type="pct"/>
          </w:tcPr>
          <w:p w14:paraId="3D896144" w14:textId="77777777" w:rsidR="00C742DA" w:rsidRPr="00D31193" w:rsidRDefault="00C742DA" w:rsidP="00C74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ส่วนของหนี้สินตามสัญญาเช่าที่ถึงกำหนด</w:t>
            </w:r>
          </w:p>
          <w:p w14:paraId="055DDEB6" w14:textId="24134522" w:rsidR="00C742DA" w:rsidRPr="00D31193" w:rsidRDefault="00C742DA" w:rsidP="00C74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   ชำระภายในหนึ่งปี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0C52663D" w14:textId="5B4B52CA" w:rsidR="00C742DA" w:rsidRPr="00D31193" w:rsidRDefault="00C742DA" w:rsidP="00C742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22,046</w:t>
            </w:r>
          </w:p>
        </w:tc>
        <w:tc>
          <w:tcPr>
            <w:tcW w:w="144" w:type="pct"/>
          </w:tcPr>
          <w:p w14:paraId="5028FC1D" w14:textId="77777777" w:rsidR="00C742DA" w:rsidRPr="00D31193" w:rsidRDefault="00C742DA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4F5CC917" w14:textId="18AAC7AB" w:rsidR="00C742DA" w:rsidRPr="00D31193" w:rsidRDefault="00C742DA" w:rsidP="00C742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21,045</w:t>
            </w:r>
          </w:p>
        </w:tc>
        <w:tc>
          <w:tcPr>
            <w:tcW w:w="144" w:type="pct"/>
          </w:tcPr>
          <w:p w14:paraId="359B480E" w14:textId="77777777" w:rsidR="00C742DA" w:rsidRPr="00D31193" w:rsidRDefault="00C742DA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vAlign w:val="bottom"/>
          </w:tcPr>
          <w:p w14:paraId="21280C9E" w14:textId="1A428CC9" w:rsidR="00C742DA" w:rsidRPr="00D31193" w:rsidRDefault="00C742DA" w:rsidP="00C742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22,036</w:t>
            </w:r>
          </w:p>
        </w:tc>
        <w:tc>
          <w:tcPr>
            <w:tcW w:w="144" w:type="pct"/>
          </w:tcPr>
          <w:p w14:paraId="1878C079" w14:textId="77777777" w:rsidR="00C742DA" w:rsidRPr="00D31193" w:rsidRDefault="00C742DA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6B7CA8D6" w14:textId="641D58C6" w:rsidR="00C742DA" w:rsidRPr="00D31193" w:rsidRDefault="00C742DA" w:rsidP="00C742D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21,045</w:t>
            </w:r>
          </w:p>
        </w:tc>
      </w:tr>
      <w:tr w:rsidR="00C742DA" w:rsidRPr="00D31193" w14:paraId="7AEB8E2D" w14:textId="77777777" w:rsidTr="00806574">
        <w:tc>
          <w:tcPr>
            <w:tcW w:w="2312" w:type="pct"/>
          </w:tcPr>
          <w:p w14:paraId="6F06F5C8" w14:textId="733A3250" w:rsidR="00C742DA" w:rsidRPr="00D31193" w:rsidRDefault="00C742DA" w:rsidP="00C74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A45C7" w14:textId="70B344D9" w:rsidR="00C742DA" w:rsidRPr="00D31193" w:rsidRDefault="00C742DA" w:rsidP="00C742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584,046</w:t>
            </w:r>
          </w:p>
        </w:tc>
        <w:tc>
          <w:tcPr>
            <w:tcW w:w="144" w:type="pct"/>
          </w:tcPr>
          <w:p w14:paraId="60A3D1CF" w14:textId="77777777" w:rsidR="00C742DA" w:rsidRPr="00D31193" w:rsidRDefault="00C742DA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4EF68" w14:textId="15A516C6" w:rsidR="00C742DA" w:rsidRPr="00D31193" w:rsidRDefault="00C742DA" w:rsidP="00C742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144" w:type="pct"/>
          </w:tcPr>
          <w:p w14:paraId="43513043" w14:textId="77777777" w:rsidR="00C742DA" w:rsidRPr="00D31193" w:rsidRDefault="00C742DA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55F1F" w14:textId="3EBB8115" w:rsidR="00C742DA" w:rsidRPr="00D31193" w:rsidRDefault="00C742DA" w:rsidP="00C742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584,036</w:t>
            </w:r>
          </w:p>
        </w:tc>
        <w:tc>
          <w:tcPr>
            <w:tcW w:w="144" w:type="pct"/>
          </w:tcPr>
          <w:p w14:paraId="750EE780" w14:textId="77777777" w:rsidR="00C742DA" w:rsidRPr="00D31193" w:rsidRDefault="00C742DA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3FF07" w14:textId="3B05AA92" w:rsidR="00C742DA" w:rsidRPr="00D31193" w:rsidRDefault="00C742DA" w:rsidP="00C742D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045</w:t>
            </w:r>
          </w:p>
        </w:tc>
      </w:tr>
      <w:tr w:rsidR="00C742DA" w:rsidRPr="00D31193" w14:paraId="7866B604" w14:textId="77777777" w:rsidTr="00806574">
        <w:trPr>
          <w:trHeight w:val="314"/>
        </w:trPr>
        <w:tc>
          <w:tcPr>
            <w:tcW w:w="2312" w:type="pct"/>
          </w:tcPr>
          <w:p w14:paraId="39BA3DFF" w14:textId="77777777" w:rsidR="00C742DA" w:rsidRPr="00D31193" w:rsidRDefault="00C742DA" w:rsidP="00C74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579" w:type="pct"/>
          </w:tcPr>
          <w:p w14:paraId="66FB473B" w14:textId="77777777" w:rsidR="00C742DA" w:rsidRPr="00D31193" w:rsidRDefault="00C742DA" w:rsidP="00C742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" w:type="pct"/>
          </w:tcPr>
          <w:p w14:paraId="50E8911A" w14:textId="77777777" w:rsidR="00C742DA" w:rsidRPr="00D31193" w:rsidRDefault="00C742DA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</w:tcPr>
          <w:p w14:paraId="05137727" w14:textId="77777777" w:rsidR="00C742DA" w:rsidRPr="00D31193" w:rsidRDefault="00C742DA" w:rsidP="00C742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" w:type="pct"/>
          </w:tcPr>
          <w:p w14:paraId="56CECB70" w14:textId="77777777" w:rsidR="00C742DA" w:rsidRPr="00D31193" w:rsidRDefault="00C742DA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gridSpan w:val="2"/>
          </w:tcPr>
          <w:p w14:paraId="565F7156" w14:textId="77777777" w:rsidR="00C742DA" w:rsidRPr="00D31193" w:rsidRDefault="00C742DA" w:rsidP="00C742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" w:type="pct"/>
          </w:tcPr>
          <w:p w14:paraId="268BCE6E" w14:textId="77777777" w:rsidR="00C742DA" w:rsidRPr="00D31193" w:rsidRDefault="00C742DA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</w:tcPr>
          <w:p w14:paraId="5C7B11CC" w14:textId="77777777" w:rsidR="00C742DA" w:rsidRPr="00D31193" w:rsidRDefault="00C742DA" w:rsidP="00C742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C742DA" w:rsidRPr="00D31193" w14:paraId="1E483544" w14:textId="77777777" w:rsidTr="00806574">
        <w:tc>
          <w:tcPr>
            <w:tcW w:w="2312" w:type="pct"/>
          </w:tcPr>
          <w:p w14:paraId="1761C1C6" w14:textId="77777777" w:rsidR="00C742DA" w:rsidRPr="00D31193" w:rsidRDefault="00C742DA" w:rsidP="00C74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79" w:type="pct"/>
          </w:tcPr>
          <w:p w14:paraId="4BA45EC3" w14:textId="77777777" w:rsidR="00C742DA" w:rsidRPr="00D31193" w:rsidRDefault="00C742DA" w:rsidP="00C742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BD43108" w14:textId="77777777" w:rsidR="00C742DA" w:rsidRPr="00D31193" w:rsidRDefault="00C742DA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66A0A14" w14:textId="77777777" w:rsidR="00C742DA" w:rsidRPr="00D31193" w:rsidRDefault="00C742DA" w:rsidP="00C742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D1152A4" w14:textId="77777777" w:rsidR="00C742DA" w:rsidRPr="00D31193" w:rsidRDefault="00C742DA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1C9C5252" w14:textId="77777777" w:rsidR="00C742DA" w:rsidRPr="00D31193" w:rsidRDefault="00C742DA" w:rsidP="00C742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40EC744" w14:textId="77777777" w:rsidR="00C742DA" w:rsidRPr="00D31193" w:rsidRDefault="00C742DA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</w:tcPr>
          <w:p w14:paraId="35FF4D60" w14:textId="77777777" w:rsidR="00C742DA" w:rsidRPr="00D31193" w:rsidRDefault="00C742DA" w:rsidP="00C742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742DA" w:rsidRPr="00D31193" w14:paraId="17337F72" w14:textId="77777777" w:rsidTr="00806574">
        <w:tc>
          <w:tcPr>
            <w:tcW w:w="2312" w:type="pct"/>
          </w:tcPr>
          <w:p w14:paraId="562D8C00" w14:textId="774A7774" w:rsidR="00C742DA" w:rsidRPr="00E37C03" w:rsidRDefault="00C742DA" w:rsidP="00C74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7C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79" w:type="pct"/>
          </w:tcPr>
          <w:p w14:paraId="2C60C5F3" w14:textId="54173A24" w:rsidR="00C742DA" w:rsidRPr="00E37C03" w:rsidRDefault="00C742DA" w:rsidP="00C742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96CEFA" w14:textId="2E204FD9" w:rsidR="00C742DA" w:rsidRPr="00E37C03" w:rsidRDefault="00C742DA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7C0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535" w:type="pct"/>
          </w:tcPr>
          <w:p w14:paraId="0F8EFC2E" w14:textId="1A1E690C" w:rsidR="00C742DA" w:rsidRPr="00E37C03" w:rsidRDefault="00C742DA" w:rsidP="00C742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6"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B6D1C64" w14:textId="77777777" w:rsidR="00C742DA" w:rsidRPr="00E37C03" w:rsidRDefault="00C742DA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3E72490" w14:textId="1BB0AF67" w:rsidR="00C742DA" w:rsidRPr="00E37C03" w:rsidRDefault="00C742DA" w:rsidP="00C742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726214" w14:textId="77777777" w:rsidR="00C742DA" w:rsidRPr="00E37C03" w:rsidRDefault="00C742DA" w:rsidP="00C74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</w:tcPr>
          <w:p w14:paraId="40299B31" w14:textId="6445C52D" w:rsidR="00C742DA" w:rsidRPr="00E37C03" w:rsidRDefault="00C742DA" w:rsidP="00C742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06574" w:rsidRPr="00D31193" w14:paraId="71F88E35" w14:textId="77777777" w:rsidTr="00806574">
        <w:tc>
          <w:tcPr>
            <w:tcW w:w="2312" w:type="pct"/>
          </w:tcPr>
          <w:p w14:paraId="58924368" w14:textId="371E1169" w:rsidR="00806574" w:rsidRPr="00E37C03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7C03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79" w:type="pct"/>
          </w:tcPr>
          <w:p w14:paraId="7E30DB39" w14:textId="44EDF54F" w:rsidR="00806574" w:rsidRPr="00E37C03" w:rsidRDefault="00806574" w:rsidP="008065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37C0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90,000</w:t>
            </w:r>
          </w:p>
        </w:tc>
        <w:tc>
          <w:tcPr>
            <w:tcW w:w="144" w:type="pct"/>
          </w:tcPr>
          <w:p w14:paraId="33570FDF" w14:textId="77E8BDE6" w:rsidR="00806574" w:rsidRPr="00E37C03" w:rsidRDefault="00806574" w:rsidP="0080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7C0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535" w:type="pct"/>
          </w:tcPr>
          <w:p w14:paraId="2E08A2B9" w14:textId="36CA1777" w:rsidR="00806574" w:rsidRPr="00E37C03" w:rsidRDefault="00806574" w:rsidP="008065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6"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37C0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C575C57" w14:textId="77777777" w:rsidR="00806574" w:rsidRPr="00E37C03" w:rsidRDefault="00806574" w:rsidP="0080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E7E33DF" w14:textId="01F31444" w:rsidR="00806574" w:rsidRPr="00E37C03" w:rsidRDefault="00806574" w:rsidP="008065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37C0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90,000</w:t>
            </w:r>
          </w:p>
        </w:tc>
        <w:tc>
          <w:tcPr>
            <w:tcW w:w="144" w:type="pct"/>
          </w:tcPr>
          <w:p w14:paraId="2A98C9AE" w14:textId="77777777" w:rsidR="00806574" w:rsidRPr="00E37C03" w:rsidRDefault="00806574" w:rsidP="0080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</w:tcPr>
          <w:p w14:paraId="427DDF9E" w14:textId="655D149F" w:rsidR="00806574" w:rsidRPr="00E37C03" w:rsidRDefault="00806574" w:rsidP="008065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37C0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806574" w:rsidRPr="00D31193" w14:paraId="248F3D3B" w14:textId="77777777" w:rsidTr="00806574">
        <w:tc>
          <w:tcPr>
            <w:tcW w:w="2312" w:type="pct"/>
          </w:tcPr>
          <w:p w14:paraId="53303FED" w14:textId="31A72554" w:rsidR="00806574" w:rsidRPr="00D31193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D985EF6" w14:textId="7D09E3B1" w:rsidR="00806574" w:rsidRPr="00D31193" w:rsidRDefault="00806574" w:rsidP="0080657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17,773</w:t>
            </w:r>
          </w:p>
        </w:tc>
        <w:tc>
          <w:tcPr>
            <w:tcW w:w="144" w:type="pct"/>
          </w:tcPr>
          <w:p w14:paraId="797FBE08" w14:textId="77777777" w:rsidR="00806574" w:rsidRPr="00D31193" w:rsidRDefault="00806574" w:rsidP="00806574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34AA41BA" w14:textId="240D3E9A" w:rsidR="00806574" w:rsidRPr="00D31193" w:rsidRDefault="00806574" w:rsidP="008065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36,004</w:t>
            </w:r>
          </w:p>
        </w:tc>
        <w:tc>
          <w:tcPr>
            <w:tcW w:w="144" w:type="pct"/>
          </w:tcPr>
          <w:p w14:paraId="02A84A20" w14:textId="77777777" w:rsidR="00806574" w:rsidRPr="00D31193" w:rsidRDefault="00806574" w:rsidP="00806574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0D306107" w14:textId="5050347B" w:rsidR="00806574" w:rsidRPr="00D31193" w:rsidRDefault="00806574" w:rsidP="0080657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17,719</w:t>
            </w:r>
          </w:p>
        </w:tc>
        <w:tc>
          <w:tcPr>
            <w:tcW w:w="144" w:type="pct"/>
          </w:tcPr>
          <w:p w14:paraId="14071440" w14:textId="77777777" w:rsidR="00806574" w:rsidRPr="00D31193" w:rsidRDefault="00806574" w:rsidP="00806574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6EA0A963" w14:textId="0D95BA66" w:rsidR="00806574" w:rsidRPr="00D31193" w:rsidRDefault="00806574" w:rsidP="00806574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36,004</w:t>
            </w:r>
          </w:p>
        </w:tc>
      </w:tr>
      <w:tr w:rsidR="00806574" w:rsidRPr="00D31193" w14:paraId="6BAEA8AA" w14:textId="77777777" w:rsidTr="00806574">
        <w:tc>
          <w:tcPr>
            <w:tcW w:w="2312" w:type="pct"/>
          </w:tcPr>
          <w:p w14:paraId="262CBEDA" w14:textId="463911AA" w:rsidR="00806574" w:rsidRPr="00D31193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BC037D9" w14:textId="1448753B" w:rsidR="00806574" w:rsidRPr="00D31193" w:rsidRDefault="00806574" w:rsidP="0080657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107,773</w:t>
            </w:r>
          </w:p>
        </w:tc>
        <w:tc>
          <w:tcPr>
            <w:tcW w:w="144" w:type="pct"/>
          </w:tcPr>
          <w:p w14:paraId="182B84C2" w14:textId="77777777" w:rsidR="00806574" w:rsidRPr="00D31193" w:rsidRDefault="00806574" w:rsidP="00806574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5890C2F1" w14:textId="23275C7A" w:rsidR="00806574" w:rsidRPr="00D31193" w:rsidRDefault="00806574" w:rsidP="008065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36,004</w:t>
            </w:r>
          </w:p>
        </w:tc>
        <w:tc>
          <w:tcPr>
            <w:tcW w:w="144" w:type="pct"/>
          </w:tcPr>
          <w:p w14:paraId="449387CB" w14:textId="77777777" w:rsidR="00806574" w:rsidRPr="00D31193" w:rsidRDefault="00806574" w:rsidP="00806574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CD5454" w14:textId="5C8F74D0" w:rsidR="00806574" w:rsidRPr="00D31193" w:rsidRDefault="00806574" w:rsidP="0080657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107,719</w:t>
            </w:r>
          </w:p>
        </w:tc>
        <w:tc>
          <w:tcPr>
            <w:tcW w:w="144" w:type="pct"/>
          </w:tcPr>
          <w:p w14:paraId="622915B2" w14:textId="77777777" w:rsidR="00806574" w:rsidRPr="00D31193" w:rsidRDefault="00806574" w:rsidP="00806574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5D323F2E" w14:textId="19B9A4DF" w:rsidR="00806574" w:rsidRPr="00D31193" w:rsidRDefault="00806574" w:rsidP="00806574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36,004</w:t>
            </w:r>
          </w:p>
        </w:tc>
      </w:tr>
    </w:tbl>
    <w:p w14:paraId="7B4D6154" w14:textId="5728DDE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2B68899" w14:textId="3E44ED15" w:rsidR="00417D9E" w:rsidRPr="00FB678D" w:rsidRDefault="00417D9E" w:rsidP="00FB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0" w:lineRule="atLeast"/>
        <w:ind w:left="540" w:right="-115"/>
        <w:jc w:val="thaiDistribute"/>
        <w:rPr>
          <w:rFonts w:ascii="Angsana New" w:hAnsi="Angsana New"/>
          <w:color w:val="000000"/>
          <w:spacing w:val="12"/>
          <w:sz w:val="30"/>
          <w:szCs w:val="30"/>
        </w:rPr>
      </w:pPr>
      <w:r w:rsidRPr="00B21C59">
        <w:rPr>
          <w:rFonts w:ascii="Angsana New" w:eastAsia="Calibri" w:hAnsi="Angsana New"/>
          <w:color w:val="000000"/>
          <w:spacing w:val="12"/>
          <w:sz w:val="30"/>
          <w:szCs w:val="30"/>
          <w:cs/>
        </w:rPr>
        <w:t xml:space="preserve">ณ วันที่ </w:t>
      </w:r>
      <w:r w:rsidR="00D6443C" w:rsidRPr="00B21C59">
        <w:rPr>
          <w:rFonts w:ascii="Angsana New" w:eastAsia="Calibri" w:hAnsi="Angsana New"/>
          <w:color w:val="000000"/>
          <w:spacing w:val="12"/>
          <w:sz w:val="30"/>
          <w:szCs w:val="30"/>
        </w:rPr>
        <w:t>31</w:t>
      </w:r>
      <w:r w:rsidRPr="00B21C59">
        <w:rPr>
          <w:rFonts w:ascii="Angsana New" w:eastAsia="Calibri" w:hAnsi="Angsana New"/>
          <w:color w:val="000000"/>
          <w:spacing w:val="12"/>
          <w:sz w:val="30"/>
          <w:szCs w:val="30"/>
          <w:cs/>
        </w:rPr>
        <w:t xml:space="preserve"> ธันวาคม</w:t>
      </w:r>
      <w:r w:rsidRPr="00B21C59">
        <w:rPr>
          <w:rFonts w:ascii="Angsana New" w:eastAsia="Calibri" w:hAnsi="Angsana New"/>
          <w:color w:val="000000"/>
          <w:spacing w:val="12"/>
          <w:sz w:val="30"/>
          <w:szCs w:val="30"/>
        </w:rPr>
        <w:t xml:space="preserve"> </w:t>
      </w:r>
      <w:r w:rsidR="00D6443C" w:rsidRPr="00B21C59">
        <w:rPr>
          <w:rFonts w:ascii="Angsana New" w:eastAsia="Calibri" w:hAnsi="Angsana New"/>
          <w:color w:val="000000"/>
          <w:spacing w:val="12"/>
          <w:sz w:val="30"/>
          <w:szCs w:val="30"/>
        </w:rPr>
        <w:t>256</w:t>
      </w:r>
      <w:r w:rsidR="00013F87" w:rsidRPr="00B21C59">
        <w:rPr>
          <w:rFonts w:ascii="Angsana New" w:eastAsia="Calibri" w:hAnsi="Angsana New"/>
          <w:color w:val="000000"/>
          <w:spacing w:val="12"/>
          <w:sz w:val="30"/>
          <w:szCs w:val="30"/>
        </w:rPr>
        <w:t>4</w:t>
      </w:r>
      <w:r w:rsidRPr="00B21C59">
        <w:rPr>
          <w:rFonts w:ascii="Angsana New" w:eastAsia="Calibri" w:hAnsi="Angsana New"/>
          <w:color w:val="000000"/>
          <w:spacing w:val="12"/>
          <w:sz w:val="30"/>
          <w:szCs w:val="30"/>
          <w:cs/>
        </w:rPr>
        <w:t xml:space="preserve"> กลุ่มบริษัทมีวงเงินสินเชื่อซึ่งยังมิได้เบิกใช้เป็นจำนวนเงิน</w:t>
      </w:r>
      <w:r w:rsidRPr="00B21C59">
        <w:rPr>
          <w:rFonts w:ascii="Angsana New" w:eastAsia="Calibri" w:hAnsi="Angsana New"/>
          <w:color w:val="000000"/>
          <w:spacing w:val="12"/>
          <w:sz w:val="30"/>
          <w:szCs w:val="30"/>
        </w:rPr>
        <w:t xml:space="preserve"> </w:t>
      </w:r>
      <w:r w:rsidR="004E6BD2" w:rsidRPr="00B21C59">
        <w:rPr>
          <w:rFonts w:ascii="Angsana New" w:eastAsia="Calibri" w:hAnsi="Angsana New"/>
          <w:color w:val="000000"/>
          <w:spacing w:val="12"/>
          <w:sz w:val="30"/>
          <w:szCs w:val="30"/>
        </w:rPr>
        <w:t>2,</w:t>
      </w:r>
      <w:r w:rsidR="00327CDF">
        <w:rPr>
          <w:rFonts w:ascii="Angsana New" w:eastAsia="Calibri" w:hAnsi="Angsana New"/>
          <w:color w:val="000000"/>
          <w:spacing w:val="12"/>
          <w:sz w:val="30"/>
          <w:szCs w:val="30"/>
        </w:rPr>
        <w:t>651</w:t>
      </w:r>
      <w:r w:rsidR="004E6BD2" w:rsidRPr="00B21C59">
        <w:rPr>
          <w:rFonts w:ascii="Angsana New" w:eastAsia="Calibri" w:hAnsi="Angsana New"/>
          <w:color w:val="000000"/>
          <w:spacing w:val="12"/>
          <w:sz w:val="30"/>
          <w:szCs w:val="30"/>
        </w:rPr>
        <w:t>.0</w:t>
      </w:r>
      <w:r w:rsidRPr="00B21C59">
        <w:rPr>
          <w:rFonts w:ascii="Angsana New" w:eastAsia="Calibri" w:hAnsi="Angsana New"/>
          <w:color w:val="000000"/>
          <w:spacing w:val="12"/>
          <w:sz w:val="30"/>
          <w:szCs w:val="30"/>
        </w:rPr>
        <w:t xml:space="preserve"> </w:t>
      </w:r>
      <w:r w:rsidRPr="00B21C59">
        <w:rPr>
          <w:rFonts w:ascii="Angsana New" w:eastAsia="Calibri" w:hAnsi="Angsana New"/>
          <w:color w:val="000000"/>
          <w:spacing w:val="12"/>
          <w:sz w:val="30"/>
          <w:szCs w:val="30"/>
          <w:cs/>
        </w:rPr>
        <w:t>ล้านบาท</w:t>
      </w:r>
      <w:r w:rsidRPr="00B21C59">
        <w:rPr>
          <w:rFonts w:ascii="Angsana New" w:hAnsi="Angsana New"/>
          <w:color w:val="000000"/>
          <w:spacing w:val="12"/>
          <w:sz w:val="30"/>
          <w:szCs w:val="30"/>
          <w:cs/>
        </w:rPr>
        <w:t xml:space="preserve"> </w:t>
      </w:r>
      <w:r w:rsidRPr="00D31193">
        <w:rPr>
          <w:rFonts w:ascii="Angsana New" w:eastAsia="Cordia New" w:hAnsi="Angsana New"/>
          <w:i/>
          <w:iCs/>
          <w:spacing w:val="2"/>
          <w:sz w:val="30"/>
          <w:szCs w:val="30"/>
        </w:rPr>
        <w:t>(</w:t>
      </w:r>
      <w:r w:rsidR="00D6443C" w:rsidRPr="00D31193">
        <w:rPr>
          <w:rFonts w:ascii="Angsana New" w:eastAsia="Cordia New" w:hAnsi="Angsana New"/>
          <w:i/>
          <w:iCs/>
          <w:spacing w:val="2"/>
          <w:sz w:val="30"/>
          <w:szCs w:val="30"/>
        </w:rPr>
        <w:t>256</w:t>
      </w:r>
      <w:r w:rsidR="00013F87">
        <w:rPr>
          <w:rFonts w:ascii="Angsana New" w:eastAsia="Cordia New" w:hAnsi="Angsana New"/>
          <w:i/>
          <w:iCs/>
          <w:spacing w:val="2"/>
          <w:sz w:val="30"/>
          <w:szCs w:val="30"/>
        </w:rPr>
        <w:t>3</w:t>
      </w:r>
      <w:r w:rsidRPr="00D31193">
        <w:rPr>
          <w:rFonts w:ascii="Angsana New" w:eastAsia="Cordia New" w:hAnsi="Angsana New"/>
          <w:i/>
          <w:iCs/>
          <w:spacing w:val="2"/>
          <w:sz w:val="30"/>
          <w:szCs w:val="30"/>
        </w:rPr>
        <w:t>:</w:t>
      </w:r>
      <w:r w:rsidRPr="00D31193">
        <w:rPr>
          <w:rFonts w:ascii="Angsana New" w:eastAsia="Cordia New" w:hAnsi="Angsana New"/>
          <w:i/>
          <w:iCs/>
          <w:spacing w:val="2"/>
          <w:sz w:val="30"/>
          <w:szCs w:val="30"/>
          <w:cs/>
        </w:rPr>
        <w:t xml:space="preserve"> </w:t>
      </w:r>
      <w:r w:rsidR="00013F87" w:rsidRPr="00013F87">
        <w:rPr>
          <w:rFonts w:ascii="Angsana New" w:eastAsia="Calibri" w:hAnsi="Angsana New"/>
          <w:i/>
          <w:iCs/>
          <w:color w:val="000000"/>
          <w:spacing w:val="2"/>
          <w:sz w:val="30"/>
          <w:szCs w:val="30"/>
        </w:rPr>
        <w:t>2,657.6</w:t>
      </w:r>
      <w:r w:rsidR="00013F87" w:rsidRPr="00D31193">
        <w:rPr>
          <w:rFonts w:ascii="Angsana New" w:eastAsia="Calibri" w:hAnsi="Angsana New"/>
          <w:color w:val="000000"/>
          <w:spacing w:val="2"/>
          <w:sz w:val="30"/>
          <w:szCs w:val="30"/>
        </w:rPr>
        <w:t xml:space="preserve"> </w:t>
      </w:r>
      <w:r w:rsidRPr="00D31193">
        <w:rPr>
          <w:rFonts w:ascii="Angsana New" w:eastAsia="Cordia New" w:hAnsi="Angsana New"/>
          <w:i/>
          <w:iCs/>
          <w:spacing w:val="2"/>
          <w:sz w:val="30"/>
          <w:szCs w:val="30"/>
          <w:cs/>
        </w:rPr>
        <w:t>ล้านบาท)</w:t>
      </w:r>
    </w:p>
    <w:p w14:paraId="652D1CCC" w14:textId="77777777" w:rsidR="00417D9E" w:rsidRPr="00D31193" w:rsidRDefault="00417D9E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97F4C07" w14:textId="77777777" w:rsidR="00A743C3" w:rsidRPr="00D31193" w:rsidRDefault="00A743C3" w:rsidP="00806574">
      <w:pPr>
        <w:tabs>
          <w:tab w:val="clear" w:pos="454"/>
          <w:tab w:val="clear" w:pos="680"/>
          <w:tab w:val="clear" w:pos="907"/>
          <w:tab w:val="left" w:pos="630"/>
          <w:tab w:val="left" w:pos="900"/>
        </w:tabs>
        <w:ind w:left="63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3946CF3" w14:textId="77777777" w:rsidR="00A743C3" w:rsidRPr="00D31193" w:rsidRDefault="00A743C3" w:rsidP="00806574">
      <w:pPr>
        <w:tabs>
          <w:tab w:val="clear" w:pos="454"/>
          <w:tab w:val="clear" w:pos="907"/>
          <w:tab w:val="left" w:pos="900"/>
        </w:tabs>
        <w:ind w:left="63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024A043" w14:textId="1A57A0AB" w:rsidR="00A743C3" w:rsidRPr="00D31193" w:rsidRDefault="00A743C3" w:rsidP="00FB678D">
      <w:pPr>
        <w:tabs>
          <w:tab w:val="clear" w:pos="454"/>
          <w:tab w:val="clear" w:pos="680"/>
          <w:tab w:val="clear" w:pos="907"/>
          <w:tab w:val="left" w:pos="900"/>
        </w:tabs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FB678D">
        <w:rPr>
          <w:rFonts w:ascii="Angsana New" w:hAnsi="Angsana New"/>
          <w:spacing w:val="2"/>
          <w:sz w:val="30"/>
          <w:szCs w:val="30"/>
          <w:cs/>
        </w:rPr>
        <w:t>เงินกู้ยืมระยะสั้นจากสถาบันการเงิน ได้แก่ ตั๋วสัญญาใช้เงิน โดยครบกำหนดภายในระยะเวลา</w:t>
      </w:r>
      <w:r w:rsidRPr="00FB678D">
        <w:rPr>
          <w:rFonts w:ascii="Angsana New" w:hAnsi="Angsana New"/>
          <w:spacing w:val="2"/>
          <w:sz w:val="30"/>
          <w:szCs w:val="30"/>
        </w:rPr>
        <w:t xml:space="preserve"> </w:t>
      </w:r>
      <w:r w:rsidR="00D6443C" w:rsidRPr="00FB678D">
        <w:rPr>
          <w:rFonts w:ascii="Angsana New" w:hAnsi="Angsana New"/>
          <w:spacing w:val="2"/>
          <w:sz w:val="30"/>
          <w:szCs w:val="30"/>
        </w:rPr>
        <w:t>1</w:t>
      </w:r>
      <w:r w:rsidRPr="00FB678D">
        <w:rPr>
          <w:rFonts w:ascii="Angsana New" w:hAnsi="Angsana New"/>
          <w:spacing w:val="2"/>
          <w:sz w:val="30"/>
          <w:szCs w:val="30"/>
          <w:cs/>
        </w:rPr>
        <w:t xml:space="preserve"> เดือน ถึง</w:t>
      </w:r>
      <w:r w:rsidRPr="00FB678D">
        <w:rPr>
          <w:rFonts w:ascii="Angsana New" w:hAnsi="Angsana New"/>
          <w:spacing w:val="2"/>
          <w:sz w:val="30"/>
          <w:szCs w:val="30"/>
        </w:rPr>
        <w:t xml:space="preserve"> </w:t>
      </w:r>
      <w:r w:rsidR="00D6443C" w:rsidRPr="00FB678D">
        <w:rPr>
          <w:rFonts w:ascii="Angsana New" w:hAnsi="Angsana New"/>
          <w:spacing w:val="2"/>
          <w:sz w:val="30"/>
          <w:szCs w:val="30"/>
        </w:rPr>
        <w:t>3</w:t>
      </w:r>
      <w:r w:rsidRPr="00FB678D">
        <w:rPr>
          <w:rFonts w:ascii="Angsana New" w:hAnsi="Angsana New"/>
          <w:spacing w:val="2"/>
          <w:sz w:val="30"/>
          <w:szCs w:val="30"/>
        </w:rPr>
        <w:t xml:space="preserve"> </w:t>
      </w:r>
      <w:r w:rsidRPr="00FB678D">
        <w:rPr>
          <w:rFonts w:ascii="Angsana New" w:hAnsi="Angsana New"/>
          <w:spacing w:val="2"/>
          <w:sz w:val="30"/>
          <w:szCs w:val="30"/>
          <w:cs/>
        </w:rPr>
        <w:t>เดือ</w:t>
      </w:r>
      <w:r w:rsidR="00FB678D" w:rsidRPr="00FB678D">
        <w:rPr>
          <w:rFonts w:ascii="Angsana New" w:hAnsi="Angsana New" w:hint="cs"/>
          <w:spacing w:val="2"/>
          <w:sz w:val="30"/>
          <w:szCs w:val="30"/>
          <w:cs/>
        </w:rPr>
        <w:t>น</w:t>
      </w:r>
      <w:r w:rsidRPr="00D31193">
        <w:rPr>
          <w:rFonts w:ascii="Angsana New" w:hAnsi="Angsana New"/>
          <w:sz w:val="30"/>
          <w:szCs w:val="30"/>
          <w:cs/>
        </w:rPr>
        <w:t xml:space="preserve">และมีอัตราดอกเบี้ยร้อยละ </w:t>
      </w:r>
      <w:r w:rsidR="004E6BD2">
        <w:rPr>
          <w:rFonts w:ascii="Angsana New" w:hAnsi="Angsana New"/>
          <w:sz w:val="30"/>
          <w:szCs w:val="30"/>
        </w:rPr>
        <w:t>0.7</w:t>
      </w:r>
      <w:r w:rsidR="009662D7">
        <w:rPr>
          <w:rFonts w:ascii="Angsana New" w:hAnsi="Angsana New" w:hint="cs"/>
          <w:sz w:val="30"/>
          <w:szCs w:val="30"/>
          <w:cs/>
        </w:rPr>
        <w:t xml:space="preserve"> </w:t>
      </w:r>
      <w:r w:rsidR="004E6BD2">
        <w:rPr>
          <w:rFonts w:ascii="Angsana New" w:hAnsi="Angsana New"/>
          <w:sz w:val="30"/>
          <w:szCs w:val="30"/>
        </w:rPr>
        <w:t>-</w:t>
      </w:r>
      <w:r w:rsidR="009662D7">
        <w:rPr>
          <w:rFonts w:ascii="Angsana New" w:hAnsi="Angsana New" w:hint="cs"/>
          <w:sz w:val="30"/>
          <w:szCs w:val="30"/>
          <w:cs/>
        </w:rPr>
        <w:t xml:space="preserve"> </w:t>
      </w:r>
      <w:r w:rsidR="004E6BD2">
        <w:rPr>
          <w:rFonts w:ascii="Angsana New" w:hAnsi="Angsana New"/>
          <w:sz w:val="30"/>
          <w:szCs w:val="30"/>
        </w:rPr>
        <w:t>1.</w:t>
      </w:r>
      <w:r w:rsidR="00FC0D6B">
        <w:rPr>
          <w:rFonts w:ascii="Angsana New" w:hAnsi="Angsana New"/>
          <w:sz w:val="30"/>
          <w:szCs w:val="30"/>
        </w:rPr>
        <w:t>2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 xml:space="preserve">ต่อปี </w:t>
      </w:r>
      <w:r w:rsidRPr="00D31193">
        <w:rPr>
          <w:rFonts w:ascii="Angsana New" w:hAnsi="Angsana New"/>
          <w:i/>
          <w:iCs/>
          <w:sz w:val="30"/>
          <w:szCs w:val="30"/>
          <w:cs/>
        </w:rPr>
        <w:t>(</w:t>
      </w:r>
      <w:r w:rsidR="00D6443C" w:rsidRPr="00D31193">
        <w:rPr>
          <w:rFonts w:ascii="Angsana New" w:hAnsi="Angsana New"/>
          <w:i/>
          <w:iCs/>
          <w:sz w:val="30"/>
          <w:szCs w:val="30"/>
        </w:rPr>
        <w:t>256</w:t>
      </w:r>
      <w:r w:rsidR="00013F87">
        <w:rPr>
          <w:rFonts w:ascii="Angsana New" w:hAnsi="Angsana New"/>
          <w:i/>
          <w:iCs/>
          <w:sz w:val="30"/>
          <w:szCs w:val="30"/>
        </w:rPr>
        <w:t>3</w:t>
      </w:r>
      <w:r w:rsidRPr="00D31193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013F87" w:rsidRPr="00806574">
        <w:rPr>
          <w:rFonts w:ascii="Angsana New" w:hAnsi="Angsana New"/>
          <w:i/>
          <w:iCs/>
          <w:sz w:val="30"/>
          <w:szCs w:val="30"/>
        </w:rPr>
        <w:t>1.1 - 1.7</w:t>
      </w:r>
      <w:r w:rsidR="00013F87"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i/>
          <w:iCs/>
          <w:sz w:val="30"/>
          <w:szCs w:val="30"/>
        </w:rPr>
        <w:t xml:space="preserve"> </w:t>
      </w:r>
      <w:r w:rsidRPr="00D31193">
        <w:rPr>
          <w:rFonts w:ascii="Angsana New" w:hAnsi="Angsana New"/>
          <w:i/>
          <w:iCs/>
          <w:sz w:val="30"/>
          <w:szCs w:val="30"/>
          <w:cs/>
        </w:rPr>
        <w:t>ต่อปี</w:t>
      </w:r>
      <w:r w:rsidRPr="00D31193">
        <w:rPr>
          <w:rFonts w:ascii="Angsana New" w:hAnsi="Angsana New"/>
          <w:i/>
          <w:iCs/>
          <w:sz w:val="30"/>
          <w:szCs w:val="30"/>
        </w:rPr>
        <w:t>)</w:t>
      </w:r>
    </w:p>
    <w:p w14:paraId="2C366F10" w14:textId="5B7EAEE1" w:rsidR="00A743C3" w:rsidRDefault="00A743C3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5B715A6E" w14:textId="77777777" w:rsidR="00AC08B8" w:rsidRDefault="00AC08B8" w:rsidP="00806574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74023130" w14:textId="77777777" w:rsidR="00AC08B8" w:rsidRDefault="00AC08B8" w:rsidP="00806574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345EA30D" w14:textId="7E3FFC40" w:rsidR="00AC08B8" w:rsidRPr="00AC08B8" w:rsidRDefault="00AC08B8" w:rsidP="00806574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r w:rsidRPr="00AC08B8">
        <w:rPr>
          <w:rFonts w:asciiTheme="majorBidi" w:hAnsiTheme="majorBidi" w:cstheme="majorBidi" w:hint="cs"/>
          <w:b/>
          <w:bCs/>
          <w:i/>
          <w:iCs/>
          <w:spacing w:val="4"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77BD16DC" w14:textId="77777777" w:rsidR="00AC08B8" w:rsidRPr="00AC08B8" w:rsidRDefault="00AC08B8" w:rsidP="00806574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350214C7" w14:textId="13260370" w:rsidR="00806574" w:rsidRDefault="00806574" w:rsidP="00806574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8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บริษัททำสัญญากู้ยืมเงินจากสถาบันการเงินในประเทศแห่งหนึ่งด้วยวงเงินจำนวน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300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ล้าน</w:t>
      </w:r>
      <w:r>
        <w:rPr>
          <w:rFonts w:asciiTheme="majorBidi" w:hAnsiTheme="majorBidi" w:cstheme="majorBidi"/>
          <w:sz w:val="30"/>
          <w:szCs w:val="30"/>
          <w:cs/>
        </w:rPr>
        <w:t xml:space="preserve">บาท เงินกู้ยืมมีอัตราดอกเบี้ยร้อยละ </w:t>
      </w:r>
      <w:r>
        <w:rPr>
          <w:rFonts w:asciiTheme="majorBidi" w:hAnsiTheme="majorBidi" w:cstheme="majorBidi"/>
          <w:sz w:val="30"/>
          <w:szCs w:val="30"/>
        </w:rPr>
        <w:t xml:space="preserve">2.1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ต่อปี และมีระยะเวลาการชำระคืนภายใน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>
        <w:rPr>
          <w:rFonts w:asciiTheme="majorBidi" w:hAnsiTheme="majorBidi" w:cstheme="majorBidi"/>
          <w:sz w:val="30"/>
          <w:szCs w:val="30"/>
        </w:rPr>
        <w:t xml:space="preserve">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เดือนโดยกำหนดให้มีการชำระคืนเป็นรายเดือน และเริ่มจ่ายงวดแรกเมื่อวันที่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</w:rPr>
        <w:t>2564</w:t>
      </w:r>
    </w:p>
    <w:p w14:paraId="2BE3DF0D" w14:textId="77777777" w:rsidR="00806574" w:rsidRDefault="00806574" w:rsidP="00806574">
      <w:pPr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5FF0B782" w14:textId="77777777" w:rsidR="00806574" w:rsidRDefault="00806574" w:rsidP="008065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ภายใต้สัญญากู้ยืมเงินดังกล่าวบริษัทต้องปฏิบัติตามข้อกำหนดว่าด้วยสิทธิและหน้าที่ของผู้กู้ ได้แก่ การดำรงอัตราส่วนหนี้สินต่อส่วนของทุนและอัตราส่วนความสามารถในการชำระหนี้ของบริษัท</w:t>
      </w:r>
    </w:p>
    <w:p w14:paraId="2607E0C1" w14:textId="77777777" w:rsidR="00806574" w:rsidRPr="00D31193" w:rsidRDefault="00806574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695320F" w14:textId="1BDA44F0" w:rsidR="00A743C3" w:rsidRPr="00D31193" w:rsidRDefault="00A743C3" w:rsidP="00806574">
      <w:pPr>
        <w:tabs>
          <w:tab w:val="clear" w:pos="680"/>
          <w:tab w:val="left" w:pos="63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2FF2F60B" w14:textId="03CD4C35" w:rsidR="00A743C3" w:rsidRPr="00D31193" w:rsidRDefault="00A743C3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0F14975" w14:textId="46D8B351" w:rsidR="0036368A" w:rsidRDefault="004E6BD2" w:rsidP="00806574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กลุ่ม</w:t>
      </w:r>
      <w:r w:rsidR="00A743C3" w:rsidRPr="00D31193">
        <w:rPr>
          <w:rFonts w:ascii="Angsana New" w:hAnsi="Angsana New"/>
          <w:sz w:val="30"/>
          <w:szCs w:val="30"/>
          <w:cs/>
          <w:lang w:val="en-US" w:bidi="th-TH"/>
        </w:rPr>
        <w:t>บริษัททำสัญญาเช่ากับบริษัทในประเทศ</w:t>
      </w:r>
      <w:r w:rsidR="00A743C3" w:rsidRPr="00D31193">
        <w:rPr>
          <w:rFonts w:ascii="Angsana New" w:hAnsi="Angsana New" w:hint="cs"/>
          <w:sz w:val="30"/>
          <w:szCs w:val="30"/>
          <w:cs/>
          <w:lang w:val="en-US" w:bidi="th-TH"/>
        </w:rPr>
        <w:t>หลาย</w:t>
      </w:r>
      <w:r w:rsidR="00A743C3" w:rsidRPr="00D31193">
        <w:rPr>
          <w:rFonts w:ascii="Angsana New" w:hAnsi="Angsana New"/>
          <w:sz w:val="30"/>
          <w:szCs w:val="30"/>
          <w:cs/>
          <w:lang w:val="en-US" w:bidi="th-TH"/>
        </w:rPr>
        <w:t>แห่งเพื่อ</w:t>
      </w:r>
      <w:r w:rsidR="00A743C3" w:rsidRPr="00D31193">
        <w:rPr>
          <w:rFonts w:ascii="Angsana New" w:hAnsi="Angsana New"/>
          <w:color w:val="000000"/>
          <w:sz w:val="30"/>
          <w:szCs w:val="30"/>
          <w:cs/>
          <w:lang w:val="en-US"/>
        </w:rPr>
        <w:t>เช่า</w:t>
      </w:r>
      <w:r w:rsidR="00A743C3"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ที่ดิน อาคาร และ</w:t>
      </w:r>
      <w:r w:rsidR="0080657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อุปกรณ์</w:t>
      </w:r>
      <w:r w:rsidR="00FC5521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="00FC5521" w:rsidRPr="00D31193">
        <w:rPr>
          <w:rFonts w:ascii="Angsana New" w:hAnsi="Angsana New"/>
          <w:sz w:val="30"/>
          <w:szCs w:val="30"/>
          <w:cs/>
          <w:lang w:val="en-US" w:bidi="th-TH"/>
        </w:rPr>
        <w:t>สัญญา</w:t>
      </w:r>
      <w:r w:rsidR="00FC5521" w:rsidRPr="00D31193">
        <w:rPr>
          <w:rFonts w:ascii="Angsana New" w:hAnsi="Angsana New" w:hint="cs"/>
          <w:sz w:val="30"/>
          <w:szCs w:val="30"/>
          <w:cs/>
          <w:lang w:val="en-US" w:bidi="th-TH"/>
        </w:rPr>
        <w:t>มีกำหนด</w:t>
      </w:r>
      <w:r w:rsidR="00FC5521" w:rsidRPr="00D31193">
        <w:rPr>
          <w:rFonts w:ascii="Angsana New" w:hAnsi="Angsana New"/>
          <w:sz w:val="30"/>
          <w:szCs w:val="30"/>
          <w:cs/>
          <w:lang w:val="en-US" w:bidi="th-TH"/>
        </w:rPr>
        <w:t>ชำระ</w:t>
      </w:r>
      <w:r w:rsidR="00FC5521" w:rsidRPr="00850339">
        <w:rPr>
          <w:rFonts w:ascii="Angsana New" w:hAnsi="Angsana New"/>
          <w:spacing w:val="4"/>
          <w:sz w:val="30"/>
          <w:szCs w:val="30"/>
          <w:cs/>
          <w:lang w:val="en-US" w:bidi="th-TH"/>
        </w:rPr>
        <w:t>คืน</w:t>
      </w:r>
      <w:r w:rsidR="00FC5521" w:rsidRPr="00850339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ภายใน </w:t>
      </w:r>
      <w:r w:rsidR="00FC5521" w:rsidRPr="00850339">
        <w:rPr>
          <w:rFonts w:ascii="Angsana New" w:hAnsi="Angsana New"/>
          <w:spacing w:val="4"/>
          <w:sz w:val="30"/>
          <w:szCs w:val="30"/>
          <w:lang w:val="en-US" w:bidi="th-TH"/>
        </w:rPr>
        <w:t xml:space="preserve">2 </w:t>
      </w:r>
      <w:r w:rsidR="00FC5521" w:rsidRPr="00850339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ปี </w:t>
      </w:r>
      <w:r w:rsidR="00FC5521" w:rsidRPr="00850339">
        <w:rPr>
          <w:rFonts w:ascii="Angsana New" w:hAnsi="Angsana New"/>
          <w:spacing w:val="4"/>
          <w:sz w:val="30"/>
          <w:szCs w:val="30"/>
          <w:lang w:val="en-US" w:bidi="th-TH"/>
        </w:rPr>
        <w:t xml:space="preserve">9 </w:t>
      </w:r>
      <w:r w:rsidR="00FC5521" w:rsidRPr="00850339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เดือน</w:t>
      </w:r>
      <w:r w:rsidR="00A743C3" w:rsidRPr="00850339">
        <w:rPr>
          <w:rFonts w:ascii="Angsana New" w:hAnsi="Angsana New"/>
          <w:spacing w:val="4"/>
          <w:sz w:val="30"/>
          <w:szCs w:val="30"/>
          <w:lang w:val="en-US" w:bidi="th-TH"/>
        </w:rPr>
        <w:t xml:space="preserve"> </w:t>
      </w:r>
      <w:r w:rsidR="00FC5521" w:rsidRPr="00850339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ถึง </w:t>
      </w:r>
      <w:r w:rsidR="00FC5521" w:rsidRPr="00850339">
        <w:rPr>
          <w:rFonts w:ascii="Angsana New" w:hAnsi="Angsana New"/>
          <w:spacing w:val="4"/>
          <w:sz w:val="30"/>
          <w:szCs w:val="30"/>
          <w:lang w:val="en-US" w:bidi="th-TH"/>
        </w:rPr>
        <w:t xml:space="preserve">5 </w:t>
      </w:r>
      <w:r w:rsidR="00FC5521" w:rsidRPr="00850339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ปี และ</w:t>
      </w:r>
      <w:r w:rsidR="00A743C3" w:rsidRPr="00850339">
        <w:rPr>
          <w:rFonts w:ascii="Angsana New" w:hAnsi="Angsana New"/>
          <w:spacing w:val="4"/>
          <w:sz w:val="30"/>
          <w:szCs w:val="30"/>
          <w:cs/>
          <w:lang w:val="en-US" w:bidi="th-TH"/>
        </w:rPr>
        <w:t>มีอัตราดอกเบี้ยร้อยล</w:t>
      </w:r>
      <w:r w:rsidR="00A743C3" w:rsidRPr="00850339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ะ </w:t>
      </w:r>
      <w:r>
        <w:rPr>
          <w:rFonts w:ascii="Angsana New" w:hAnsi="Angsana New"/>
          <w:spacing w:val="4"/>
          <w:sz w:val="30"/>
          <w:szCs w:val="30"/>
          <w:lang w:val="en-US" w:bidi="th-TH"/>
        </w:rPr>
        <w:t>0.9</w:t>
      </w:r>
      <w:r w:rsidR="009662D7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pacing w:val="4"/>
          <w:sz w:val="30"/>
          <w:szCs w:val="30"/>
          <w:lang w:val="en-US" w:bidi="th-TH"/>
        </w:rPr>
        <w:t>-</w:t>
      </w:r>
      <w:r w:rsidR="009662D7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pacing w:val="4"/>
          <w:sz w:val="30"/>
          <w:szCs w:val="30"/>
          <w:lang w:val="en-US" w:bidi="th-TH"/>
        </w:rPr>
        <w:t>19.8</w:t>
      </w:r>
      <w:r w:rsidR="00A743C3" w:rsidRPr="00850339">
        <w:rPr>
          <w:rFonts w:ascii="Angsana New" w:hAnsi="Angsana New"/>
          <w:spacing w:val="4"/>
          <w:sz w:val="30"/>
          <w:szCs w:val="30"/>
          <w:lang w:val="en-US" w:bidi="th-TH"/>
        </w:rPr>
        <w:t xml:space="preserve"> </w:t>
      </w:r>
      <w:r w:rsidR="00A743C3" w:rsidRPr="00850339">
        <w:rPr>
          <w:rFonts w:ascii="Angsana New" w:hAnsi="Angsana New"/>
          <w:spacing w:val="4"/>
          <w:sz w:val="30"/>
          <w:szCs w:val="30"/>
          <w:cs/>
          <w:lang w:val="en-US" w:bidi="th-TH"/>
        </w:rPr>
        <w:t>ต่อปี</w:t>
      </w:r>
      <w:r w:rsidR="00A743C3" w:rsidRPr="00850339">
        <w:rPr>
          <w:rFonts w:ascii="Angsana New" w:hAnsi="Angsana New"/>
          <w:spacing w:val="4"/>
          <w:sz w:val="30"/>
          <w:szCs w:val="30"/>
          <w:lang w:val="en-US" w:bidi="th-TH"/>
        </w:rPr>
        <w:t xml:space="preserve"> </w:t>
      </w:r>
      <w:r w:rsidR="00A743C3" w:rsidRPr="00850339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ในปี </w:t>
      </w:r>
      <w:r w:rsidR="00D6443C" w:rsidRPr="00850339">
        <w:rPr>
          <w:rFonts w:ascii="Angsana New" w:hAnsi="Angsana New"/>
          <w:spacing w:val="4"/>
          <w:sz w:val="30"/>
          <w:szCs w:val="30"/>
          <w:lang w:val="en-US" w:bidi="th-TH"/>
        </w:rPr>
        <w:t>256</w:t>
      </w:r>
      <w:r w:rsidR="00013F87">
        <w:rPr>
          <w:rFonts w:ascii="Angsana New" w:hAnsi="Angsana New"/>
          <w:spacing w:val="4"/>
          <w:sz w:val="30"/>
          <w:szCs w:val="30"/>
          <w:lang w:val="en-US" w:bidi="th-TH"/>
        </w:rPr>
        <w:t>4</w:t>
      </w:r>
      <w:r w:rsidR="00A743C3" w:rsidRPr="00850339">
        <w:rPr>
          <w:rFonts w:ascii="Angsana New" w:hAnsi="Angsana New"/>
          <w:spacing w:val="4"/>
          <w:sz w:val="30"/>
          <w:szCs w:val="30"/>
          <w:lang w:val="en-US" w:bidi="th-TH"/>
        </w:rPr>
        <w:t xml:space="preserve"> </w:t>
      </w:r>
      <w:r w:rsidR="00A743C3" w:rsidRPr="00850339">
        <w:rPr>
          <w:rFonts w:ascii="Angsana New" w:hAnsi="Angsana New"/>
          <w:i/>
          <w:iCs/>
          <w:spacing w:val="4"/>
          <w:sz w:val="30"/>
          <w:szCs w:val="30"/>
          <w:cs/>
          <w:lang w:val="en-US" w:bidi="th-TH"/>
        </w:rPr>
        <w:t>(</w:t>
      </w:r>
      <w:r w:rsidR="00D6443C" w:rsidRPr="00850339">
        <w:rPr>
          <w:rFonts w:ascii="Angsana New" w:hAnsi="Angsana New"/>
          <w:i/>
          <w:iCs/>
          <w:spacing w:val="4"/>
          <w:sz w:val="30"/>
          <w:szCs w:val="30"/>
          <w:lang w:val="en-US" w:bidi="th-TH"/>
        </w:rPr>
        <w:t>25</w:t>
      </w:r>
      <w:r>
        <w:rPr>
          <w:rFonts w:ascii="Angsana New" w:hAnsi="Angsana New"/>
          <w:i/>
          <w:iCs/>
          <w:spacing w:val="4"/>
          <w:sz w:val="30"/>
          <w:szCs w:val="30"/>
          <w:lang w:val="en-US" w:bidi="th-TH"/>
        </w:rPr>
        <w:t>63</w:t>
      </w:r>
      <w:r w:rsidR="00A743C3" w:rsidRPr="00850339">
        <w:rPr>
          <w:rFonts w:ascii="Angsana New" w:hAnsi="Angsana New"/>
          <w:i/>
          <w:iCs/>
          <w:spacing w:val="4"/>
          <w:sz w:val="30"/>
          <w:szCs w:val="30"/>
          <w:lang w:val="en-US" w:bidi="th-TH"/>
        </w:rPr>
        <w:t xml:space="preserve">: </w:t>
      </w:r>
      <w:r w:rsidR="00A743C3" w:rsidRPr="00850339">
        <w:rPr>
          <w:rFonts w:ascii="Angsana New" w:hAnsi="Angsana New"/>
          <w:i/>
          <w:iCs/>
          <w:spacing w:val="4"/>
          <w:sz w:val="30"/>
          <w:szCs w:val="30"/>
          <w:cs/>
          <w:lang w:val="en-US" w:bidi="th-TH"/>
        </w:rPr>
        <w:t>ร้อยละ</w:t>
      </w:r>
      <w:r w:rsidR="00A743C3" w:rsidRPr="00850339">
        <w:rPr>
          <w:rFonts w:ascii="Angsana New" w:hAnsi="Angsana New"/>
          <w:i/>
          <w:iCs/>
          <w:spacing w:val="4"/>
          <w:sz w:val="30"/>
          <w:szCs w:val="30"/>
          <w:lang w:val="en-US" w:bidi="th-TH"/>
        </w:rPr>
        <w:t xml:space="preserve"> </w:t>
      </w:r>
      <w:r w:rsidR="00013F87" w:rsidRPr="00013F87">
        <w:rPr>
          <w:rFonts w:ascii="Angsana New" w:hAnsi="Angsana New"/>
          <w:i/>
          <w:iCs/>
          <w:spacing w:val="4"/>
          <w:sz w:val="30"/>
          <w:szCs w:val="30"/>
          <w:lang w:val="en-US" w:bidi="th-TH"/>
        </w:rPr>
        <w:t>1.2 - 15.8</w:t>
      </w:r>
      <w:r w:rsidR="00B21C59">
        <w:rPr>
          <w:rFonts w:ascii="Angsana New" w:hAnsi="Angsana New"/>
          <w:i/>
          <w:iCs/>
          <w:spacing w:val="4"/>
          <w:sz w:val="30"/>
          <w:szCs w:val="30"/>
          <w:lang w:val="en-US" w:bidi="th-TH"/>
        </w:rPr>
        <w:t xml:space="preserve"> </w:t>
      </w:r>
      <w:r w:rsidR="00A743C3" w:rsidRPr="00D3119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ต่อปี</w:t>
      </w:r>
      <w:r w:rsidR="00A743C3" w:rsidRPr="00D31193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</w:p>
    <w:p w14:paraId="6DB01EB0" w14:textId="77777777" w:rsidR="005D0B18" w:rsidRPr="00D31193" w:rsidRDefault="005D0B18" w:rsidP="00A033F2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63930FD" w14:textId="5AD255F2" w:rsidR="002C5651" w:rsidRDefault="004D5CDB" w:rsidP="004D6D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1193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</w:t>
      </w:r>
      <w:r w:rsidR="004D6DC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</w:p>
    <w:p w14:paraId="52380545" w14:textId="77777777" w:rsidR="004D6DC8" w:rsidRPr="00D31193" w:rsidRDefault="004D6DC8" w:rsidP="004D6D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260"/>
        <w:gridCol w:w="180"/>
        <w:gridCol w:w="1170"/>
        <w:gridCol w:w="180"/>
        <w:gridCol w:w="1260"/>
        <w:gridCol w:w="180"/>
        <w:gridCol w:w="1080"/>
      </w:tblGrid>
      <w:tr w:rsidR="00A911ED" w:rsidRPr="00D31193" w14:paraId="1B68324B" w14:textId="77777777" w:rsidTr="00A911ED">
        <w:trPr>
          <w:cantSplit/>
          <w:trHeight w:val="182"/>
          <w:tblHeader/>
        </w:trPr>
        <w:tc>
          <w:tcPr>
            <w:tcW w:w="4320" w:type="dxa"/>
          </w:tcPr>
          <w:p w14:paraId="6C582DD2" w14:textId="77777777" w:rsidR="00A911ED" w:rsidRPr="00D31193" w:rsidRDefault="00A911ED" w:rsidP="00B254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646BECCC" w14:textId="4655089E" w:rsidR="00A911ED" w:rsidRPr="00D31193" w:rsidRDefault="00A911ED" w:rsidP="00B2547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A911ED" w:rsidRPr="00D31193" w14:paraId="04DF57F0" w14:textId="77777777" w:rsidTr="00A911ED">
        <w:trPr>
          <w:cantSplit/>
          <w:trHeight w:val="479"/>
          <w:tblHeader/>
        </w:trPr>
        <w:tc>
          <w:tcPr>
            <w:tcW w:w="4320" w:type="dxa"/>
          </w:tcPr>
          <w:p w14:paraId="075E151B" w14:textId="77777777" w:rsidR="00A911ED" w:rsidRPr="00D31193" w:rsidRDefault="00A911ED" w:rsidP="00A911E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1333B1" w14:textId="77777777" w:rsidR="00FF4ABC" w:rsidRDefault="00A911ED" w:rsidP="00FF4ABC">
            <w:pPr>
              <w:pStyle w:val="acctmergecolhdg"/>
              <w:spacing w:line="240" w:lineRule="atLeast"/>
              <w:ind w:left="10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3F5C6694" w14:textId="036BAE87" w:rsidR="00A911ED" w:rsidRPr="00FF4ABC" w:rsidRDefault="00A911ED" w:rsidP="00FF4ABC">
            <w:pPr>
              <w:pStyle w:val="acctmergecolhdg"/>
              <w:spacing w:line="240" w:lineRule="atLeast"/>
              <w:ind w:left="10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80" w:type="dxa"/>
            <w:vAlign w:val="bottom"/>
          </w:tcPr>
          <w:p w14:paraId="56D81754" w14:textId="0AE35BB3" w:rsidR="00A911ED" w:rsidRPr="00D31193" w:rsidRDefault="00A911ED" w:rsidP="00A911E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534162" w14:textId="77777777" w:rsidR="00A911ED" w:rsidRDefault="00A911ED" w:rsidP="00A911ED">
            <w:pPr>
              <w:pStyle w:val="acctmergecolhdg"/>
              <w:spacing w:line="240" w:lineRule="atLeast"/>
              <w:ind w:left="10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3B03CA02" w14:textId="40A4365D" w:rsidR="00A911ED" w:rsidRPr="00D31193" w:rsidRDefault="00A911ED" w:rsidP="00A911ED">
            <w:pPr>
              <w:pStyle w:val="acctmergecolhdg"/>
              <w:spacing w:line="240" w:lineRule="atLeast"/>
              <w:ind w:left="10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1B697610" w14:textId="77777777" w:rsidR="00A911ED" w:rsidRPr="00D31193" w:rsidRDefault="00A911ED" w:rsidP="00A911ED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26A86DF" w14:textId="77777777" w:rsidR="00A911ED" w:rsidRDefault="00A911ED" w:rsidP="00A911ED">
            <w:pPr>
              <w:pStyle w:val="acctmergecolhdg"/>
              <w:spacing w:line="240" w:lineRule="atLeast"/>
              <w:ind w:left="-170" w:right="-170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หนี้สิน</w:t>
            </w:r>
          </w:p>
          <w:p w14:paraId="37E2F44B" w14:textId="5B381AD7" w:rsidR="00A911ED" w:rsidRPr="00D31193" w:rsidRDefault="00A911ED" w:rsidP="00A911ED">
            <w:pPr>
              <w:pStyle w:val="acctmergecolhdg"/>
              <w:spacing w:line="240" w:lineRule="atLeast"/>
              <w:ind w:left="-170" w:right="-170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ตามสัญญาเช่า</w:t>
            </w:r>
          </w:p>
        </w:tc>
        <w:tc>
          <w:tcPr>
            <w:tcW w:w="180" w:type="dxa"/>
            <w:vAlign w:val="bottom"/>
          </w:tcPr>
          <w:p w14:paraId="18C2A8BB" w14:textId="77777777" w:rsidR="00A911ED" w:rsidRPr="00D31193" w:rsidRDefault="00A911ED" w:rsidP="00A911ED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ECFCC58" w14:textId="77777777" w:rsidR="00A911ED" w:rsidRPr="00D31193" w:rsidRDefault="00A911ED" w:rsidP="00A911ED">
            <w:pPr>
              <w:pStyle w:val="acctmergecolhdg"/>
              <w:spacing w:line="240" w:lineRule="atLeast"/>
              <w:ind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53082" w:rsidRPr="00D31193" w14:paraId="34A4D20D" w14:textId="77777777" w:rsidTr="004A5A02">
        <w:trPr>
          <w:cantSplit/>
          <w:trHeight w:val="399"/>
          <w:tblHeader/>
        </w:trPr>
        <w:tc>
          <w:tcPr>
            <w:tcW w:w="4320" w:type="dxa"/>
          </w:tcPr>
          <w:p w14:paraId="073D515B" w14:textId="77777777" w:rsidR="00A53082" w:rsidRPr="00D31193" w:rsidRDefault="00A53082" w:rsidP="00A911ED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3E6B478D" w14:textId="77777777" w:rsidR="00A53082" w:rsidRPr="00D31193" w:rsidRDefault="00A53082" w:rsidP="00A911ED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D3119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911ED" w:rsidRPr="00D31193" w14:paraId="10D56831" w14:textId="77777777" w:rsidTr="00A911ED">
        <w:trPr>
          <w:cantSplit/>
          <w:trHeight w:val="399"/>
          <w:tblHeader/>
        </w:trPr>
        <w:tc>
          <w:tcPr>
            <w:tcW w:w="4320" w:type="dxa"/>
          </w:tcPr>
          <w:p w14:paraId="7CDBA4DB" w14:textId="41B6F4B7" w:rsidR="00A911ED" w:rsidRPr="00D31193" w:rsidRDefault="00A911ED" w:rsidP="00A911E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505581" w14:textId="77777777" w:rsidR="00A911ED" w:rsidRPr="00D31193" w:rsidRDefault="00A911ED" w:rsidP="00A911ED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ECF7B9" w14:textId="77777777" w:rsidR="00A911ED" w:rsidRPr="00D31193" w:rsidRDefault="00A911ED" w:rsidP="00A911E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0AE86773" w14:textId="77777777" w:rsidR="00A911ED" w:rsidRPr="00D31193" w:rsidRDefault="00A911ED" w:rsidP="00A911ED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A911ED" w:rsidRPr="00D31193" w14:paraId="403C568E" w14:textId="77777777" w:rsidTr="00A911ED">
        <w:trPr>
          <w:cantSplit/>
          <w:trHeight w:val="418"/>
        </w:trPr>
        <w:tc>
          <w:tcPr>
            <w:tcW w:w="4320" w:type="dxa"/>
          </w:tcPr>
          <w:p w14:paraId="321B10CB" w14:textId="43531C02" w:rsidR="00A911ED" w:rsidRPr="00D31193" w:rsidRDefault="00A911ED" w:rsidP="00A911ED">
            <w:pPr>
              <w:shd w:val="clear" w:color="auto" w:fill="FFFFFF"/>
              <w:tabs>
                <w:tab w:val="clear" w:pos="227"/>
                <w:tab w:val="left" w:pos="180"/>
              </w:tabs>
              <w:ind w:left="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260" w:type="dxa"/>
            <w:vAlign w:val="bottom"/>
          </w:tcPr>
          <w:p w14:paraId="53600DF1" w14:textId="6A56690A" w:rsidR="00A911ED" w:rsidRPr="00CC53E9" w:rsidRDefault="00A911ED" w:rsidP="00FF4AB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  <w:r w:rsidR="00FF4AB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 w:rsidR="00FF4AB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2703BA5B" w14:textId="4F4193A1" w:rsidR="00A911ED" w:rsidRPr="00D31193" w:rsidRDefault="00A911ED" w:rsidP="00A911E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110CCC" w14:textId="25F9E1AA" w:rsidR="00A911ED" w:rsidRPr="00D31193" w:rsidRDefault="00FF4ABC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2" w:right="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24E2DA" w14:textId="77777777" w:rsidR="00A911ED" w:rsidRPr="00D31193" w:rsidRDefault="00A911ED" w:rsidP="00A911ED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1F7885" w14:textId="5378712F" w:rsidR="00A911ED" w:rsidRPr="00D31193" w:rsidRDefault="00A911ED" w:rsidP="00A91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F706B" w14:textId="77777777" w:rsidR="00A911ED" w:rsidRPr="00D31193" w:rsidRDefault="00A911ED" w:rsidP="00A911ED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687424" w14:textId="65E066C5" w:rsidR="00A911ED" w:rsidRPr="00D31193" w:rsidRDefault="00A911ED" w:rsidP="00A911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957,049</w:t>
            </w:r>
          </w:p>
        </w:tc>
      </w:tr>
      <w:tr w:rsidR="00FF4ABC" w:rsidRPr="00D31193" w14:paraId="5A948F77" w14:textId="77777777" w:rsidTr="000A216A">
        <w:trPr>
          <w:cantSplit/>
          <w:trHeight w:val="399"/>
        </w:trPr>
        <w:tc>
          <w:tcPr>
            <w:tcW w:w="4320" w:type="dxa"/>
          </w:tcPr>
          <w:p w14:paraId="43D4FFA7" w14:textId="77777777" w:rsidR="00FF4ABC" w:rsidRPr="00D31193" w:rsidRDefault="00FF4ABC" w:rsidP="00FF4ABC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260" w:type="dxa"/>
            <w:vAlign w:val="bottom"/>
          </w:tcPr>
          <w:p w14:paraId="65D15861" w14:textId="39E30B24" w:rsidR="00FF4ABC" w:rsidRPr="00FF4ABC" w:rsidRDefault="00FF4ABC" w:rsidP="00FF4ABC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3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(458,000)</w:t>
            </w:r>
          </w:p>
        </w:tc>
        <w:tc>
          <w:tcPr>
            <w:tcW w:w="180" w:type="dxa"/>
            <w:vAlign w:val="bottom"/>
          </w:tcPr>
          <w:p w14:paraId="2B38766D" w14:textId="77777777" w:rsidR="00FF4ABC" w:rsidRPr="00D31193" w:rsidRDefault="00FF4ABC" w:rsidP="00FF4AB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410BC" w14:textId="608A6C31" w:rsidR="00FF4ABC" w:rsidRPr="00D31193" w:rsidRDefault="00FF4ABC" w:rsidP="00FF4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  <w:r w:rsidR="00F83BB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A2CDAB" w14:textId="77777777" w:rsidR="00FF4ABC" w:rsidRPr="00D31193" w:rsidRDefault="00FF4ABC" w:rsidP="00FF4ABC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AB8FD00" w14:textId="422A5852" w:rsidR="00FF4ABC" w:rsidRPr="00D31193" w:rsidRDefault="00FF4ABC" w:rsidP="00FF4A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(23,795)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CEC7C9" w14:textId="77777777" w:rsidR="00FF4ABC" w:rsidRPr="00D31193" w:rsidRDefault="00FF4ABC" w:rsidP="00FF4ABC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D33B3D" w14:textId="2E119BD9" w:rsidR="00FF4ABC" w:rsidRPr="00D31193" w:rsidRDefault="00FF4ABC" w:rsidP="00FF4A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(2</w:t>
            </w:r>
            <w:r w:rsidR="009E283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795)</w:t>
            </w:r>
          </w:p>
        </w:tc>
      </w:tr>
      <w:tr w:rsidR="00FF4ABC" w:rsidRPr="00D31193" w14:paraId="60C88E55" w14:textId="77777777" w:rsidTr="00A911ED">
        <w:trPr>
          <w:cantSplit/>
          <w:trHeight w:val="409"/>
        </w:trPr>
        <w:tc>
          <w:tcPr>
            <w:tcW w:w="4320" w:type="dxa"/>
          </w:tcPr>
          <w:p w14:paraId="1050AF43" w14:textId="1A04FB6A" w:rsidR="00FF4ABC" w:rsidRPr="00D31193" w:rsidRDefault="00FF4ABC" w:rsidP="00FF4ABC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02604774" w14:textId="1B210360" w:rsidR="00FF4ABC" w:rsidRPr="00D31193" w:rsidRDefault="00FF4ABC" w:rsidP="000A216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6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A1E3C3" w14:textId="21C96AC5" w:rsidR="00FF4ABC" w:rsidRPr="00D31193" w:rsidRDefault="00FF4ABC" w:rsidP="00FF4AB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AB99A4" w14:textId="23EF6877" w:rsidR="00FF4ABC" w:rsidRPr="00D31193" w:rsidRDefault="00FF4ABC" w:rsidP="00FF4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72" w:right="19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320556" w14:textId="77777777" w:rsidR="00FF4ABC" w:rsidRPr="00D31193" w:rsidRDefault="00FF4ABC" w:rsidP="00FF4ABC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03AF80" w14:textId="53555C3E" w:rsidR="00FF4ABC" w:rsidRPr="00D31193" w:rsidRDefault="00FF4ABC" w:rsidP="00FF4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7093B3" w14:textId="77777777" w:rsidR="00FF4ABC" w:rsidRPr="00D31193" w:rsidRDefault="00FF4ABC" w:rsidP="00FF4ABC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DEF779" w14:textId="76A30BB5" w:rsidR="00FF4ABC" w:rsidRPr="00D31193" w:rsidRDefault="00FF4ABC" w:rsidP="00FF4A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4,478</w:t>
            </w:r>
          </w:p>
        </w:tc>
      </w:tr>
      <w:tr w:rsidR="00FF4ABC" w:rsidRPr="00D31193" w14:paraId="58C965A3" w14:textId="77777777" w:rsidTr="00FF4ABC">
        <w:trPr>
          <w:cantSplit/>
          <w:trHeight w:val="399"/>
        </w:trPr>
        <w:tc>
          <w:tcPr>
            <w:tcW w:w="4320" w:type="dxa"/>
          </w:tcPr>
          <w:p w14:paraId="0909479F" w14:textId="77777777" w:rsidR="00FF4ABC" w:rsidRPr="00D31193" w:rsidRDefault="00FF4ABC" w:rsidP="00FF4ABC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0D5216" w14:textId="5C8B2F4C" w:rsidR="00FF4ABC" w:rsidRPr="00D31193" w:rsidRDefault="00FF4ABC" w:rsidP="000A216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6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E130017" w14:textId="4711D4E4" w:rsidR="00FF4ABC" w:rsidRPr="00D31193" w:rsidRDefault="00FF4ABC" w:rsidP="00FF4AB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753FD" w14:textId="449511AF" w:rsidR="00FF4ABC" w:rsidRPr="00D31193" w:rsidRDefault="00FF4ABC" w:rsidP="00FF4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72" w:right="19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5DDE63" w14:textId="77777777" w:rsidR="00FF4ABC" w:rsidRPr="00D31193" w:rsidRDefault="00FF4ABC" w:rsidP="00FF4A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94EC3" w14:textId="4AE8E4DE" w:rsidR="00FF4ABC" w:rsidRPr="00D31193" w:rsidRDefault="00FF4ABC" w:rsidP="00FF4A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2,08</w:t>
            </w:r>
            <w:r w:rsidR="000A216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BF5DA9" w14:textId="77777777" w:rsidR="00FF4ABC" w:rsidRPr="00D31193" w:rsidRDefault="00FF4ABC" w:rsidP="00FF4A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91FE6" w14:textId="31FC0624" w:rsidR="00FF4ABC" w:rsidRPr="00D31193" w:rsidRDefault="00FF4ABC" w:rsidP="00FF4A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2,08</w:t>
            </w:r>
            <w:r w:rsidR="000A216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FF4ABC" w:rsidRPr="00D31193" w14:paraId="79FC5955" w14:textId="77777777" w:rsidTr="00FF4ABC">
        <w:trPr>
          <w:cantSplit/>
          <w:trHeight w:val="418"/>
        </w:trPr>
        <w:tc>
          <w:tcPr>
            <w:tcW w:w="4320" w:type="dxa"/>
          </w:tcPr>
          <w:p w14:paraId="414D0910" w14:textId="1B6D688F" w:rsidR="00FF4ABC" w:rsidRPr="00D31193" w:rsidRDefault="00FF4ABC" w:rsidP="00FF4ABC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18567" w14:textId="62A26401" w:rsidR="00FF4ABC" w:rsidRPr="00FF4ABC" w:rsidRDefault="00FF4ABC" w:rsidP="00FF4AB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442,000</w:t>
            </w:r>
          </w:p>
        </w:tc>
        <w:tc>
          <w:tcPr>
            <w:tcW w:w="180" w:type="dxa"/>
            <w:vAlign w:val="bottom"/>
          </w:tcPr>
          <w:p w14:paraId="0F478B0D" w14:textId="12211A0E" w:rsidR="00FF4ABC" w:rsidRPr="00D31193" w:rsidRDefault="00FF4ABC" w:rsidP="00FF4AB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E21E7" w14:textId="3E61CB60" w:rsidR="00FF4ABC" w:rsidRPr="00D31193" w:rsidRDefault="00FF4ABC" w:rsidP="00FF4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576CE4" w14:textId="77777777" w:rsidR="00FF4ABC" w:rsidRPr="00D31193" w:rsidRDefault="00FF4ABC" w:rsidP="00FF4A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F935BB" w14:textId="5536EC7A" w:rsidR="00FF4ABC" w:rsidRPr="00D31193" w:rsidRDefault="00FF4ABC" w:rsidP="00FF4A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39,819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8F04AD" w14:textId="77777777" w:rsidR="00FF4ABC" w:rsidRPr="00D31193" w:rsidRDefault="00FF4ABC" w:rsidP="00FF4A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32E19" w14:textId="6DB3B6C4" w:rsidR="00FF4ABC" w:rsidRPr="00D31193" w:rsidRDefault="00FF4ABC" w:rsidP="00FF4A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691,819</w:t>
            </w:r>
          </w:p>
        </w:tc>
      </w:tr>
    </w:tbl>
    <w:p w14:paraId="1A2CEF59" w14:textId="1623BCDA" w:rsidR="000A216A" w:rsidRDefault="000A216A">
      <w:pPr>
        <w:rPr>
          <w:b/>
        </w:rPr>
      </w:pPr>
    </w:p>
    <w:p w14:paraId="095B7EFF" w14:textId="42448E0E" w:rsidR="00FF4ABC" w:rsidRDefault="000A216A" w:rsidP="000A2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</w:rPr>
      </w:pPr>
      <w:r>
        <w:rPr>
          <w:b/>
        </w:rPr>
        <w:br w:type="page"/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260"/>
        <w:gridCol w:w="180"/>
        <w:gridCol w:w="1170"/>
        <w:gridCol w:w="180"/>
        <w:gridCol w:w="1260"/>
        <w:gridCol w:w="180"/>
        <w:gridCol w:w="1080"/>
      </w:tblGrid>
      <w:tr w:rsidR="00FF4ABC" w:rsidRPr="00D31193" w14:paraId="1849044E" w14:textId="77777777" w:rsidTr="000A216A">
        <w:trPr>
          <w:cantSplit/>
          <w:trHeight w:val="418"/>
          <w:tblHeader/>
        </w:trPr>
        <w:tc>
          <w:tcPr>
            <w:tcW w:w="4320" w:type="dxa"/>
          </w:tcPr>
          <w:p w14:paraId="706157FF" w14:textId="77777777" w:rsidR="00FF4ABC" w:rsidRPr="00D31193" w:rsidRDefault="00FF4ABC" w:rsidP="000A216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6179CA0B" w14:textId="77777777" w:rsidR="00FF4ABC" w:rsidRPr="00D31193" w:rsidRDefault="00FF4ABC" w:rsidP="000A216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4ABC" w:rsidRPr="00D31193" w14:paraId="0596174D" w14:textId="77777777" w:rsidTr="000A216A">
        <w:trPr>
          <w:cantSplit/>
          <w:trHeight w:val="524"/>
          <w:tblHeader/>
        </w:trPr>
        <w:tc>
          <w:tcPr>
            <w:tcW w:w="4320" w:type="dxa"/>
          </w:tcPr>
          <w:p w14:paraId="4436E4ED" w14:textId="77777777" w:rsidR="00FF4ABC" w:rsidRPr="00D31193" w:rsidRDefault="00FF4ABC" w:rsidP="000A216A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F9219B" w14:textId="77777777" w:rsidR="00FF4ABC" w:rsidRDefault="00FF4ABC" w:rsidP="000A216A">
            <w:pPr>
              <w:pStyle w:val="acctmergecolhdg"/>
              <w:spacing w:line="240" w:lineRule="atLeast"/>
              <w:ind w:left="10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588AF20D" w14:textId="77777777" w:rsidR="00FF4ABC" w:rsidRPr="00D31193" w:rsidRDefault="00FF4ABC" w:rsidP="000A216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80" w:type="dxa"/>
            <w:vAlign w:val="bottom"/>
          </w:tcPr>
          <w:p w14:paraId="6574C625" w14:textId="77777777" w:rsidR="00FF4ABC" w:rsidRPr="00FF4ABC" w:rsidRDefault="00FF4ABC" w:rsidP="000A216A">
            <w:pPr>
              <w:pStyle w:val="acctmergecolhdg"/>
              <w:spacing w:line="240" w:lineRule="atLeast"/>
              <w:ind w:right="-79"/>
              <w:jc w:val="left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BE26916" w14:textId="77777777" w:rsidR="00FF4ABC" w:rsidRDefault="00FF4ABC" w:rsidP="000A216A">
            <w:pPr>
              <w:pStyle w:val="acctmergecolhdg"/>
              <w:spacing w:line="240" w:lineRule="atLeast"/>
              <w:ind w:left="-80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47E63D32" w14:textId="77777777" w:rsidR="00FF4ABC" w:rsidRPr="00D31193" w:rsidRDefault="00FF4ABC" w:rsidP="000A216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66C67696" w14:textId="77777777" w:rsidR="00FF4ABC" w:rsidRPr="00D31193" w:rsidRDefault="00FF4ABC" w:rsidP="000A216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C04702" w14:textId="77777777" w:rsidR="00FF4ABC" w:rsidRPr="00D31193" w:rsidRDefault="00FF4ABC" w:rsidP="000A216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797114DB" w14:textId="77777777" w:rsidR="00FF4ABC" w:rsidRPr="00D31193" w:rsidRDefault="00FF4ABC" w:rsidP="000A216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239FC70" w14:textId="77777777" w:rsidR="00FF4ABC" w:rsidRPr="00D31193" w:rsidRDefault="00FF4ABC" w:rsidP="000A216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53082" w:rsidRPr="00D31193" w14:paraId="093D6382" w14:textId="77777777" w:rsidTr="004A5A02">
        <w:trPr>
          <w:cantSplit/>
          <w:trHeight w:val="399"/>
          <w:tblHeader/>
        </w:trPr>
        <w:tc>
          <w:tcPr>
            <w:tcW w:w="4320" w:type="dxa"/>
          </w:tcPr>
          <w:p w14:paraId="6A08AACE" w14:textId="77777777" w:rsidR="00A53082" w:rsidRPr="00D31193" w:rsidRDefault="00A53082" w:rsidP="000A216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02EAEAC6" w14:textId="77777777" w:rsidR="00A53082" w:rsidRPr="00D31193" w:rsidRDefault="00A53082" w:rsidP="000A216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D3119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F4ABC" w:rsidRPr="00D31193" w14:paraId="387A4521" w14:textId="77777777" w:rsidTr="000A216A">
        <w:trPr>
          <w:cantSplit/>
          <w:trHeight w:val="399"/>
          <w:tblHeader/>
        </w:trPr>
        <w:tc>
          <w:tcPr>
            <w:tcW w:w="4320" w:type="dxa"/>
          </w:tcPr>
          <w:p w14:paraId="131F20D6" w14:textId="77777777" w:rsidR="00FF4ABC" w:rsidRPr="00D31193" w:rsidRDefault="00FF4ABC" w:rsidP="000A216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3B7B77" w14:textId="77777777" w:rsidR="00FF4ABC" w:rsidRPr="00D31193" w:rsidRDefault="00FF4ABC" w:rsidP="000A216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0FC44A3" w14:textId="77777777" w:rsidR="00FF4ABC" w:rsidRPr="00D31193" w:rsidRDefault="00FF4ABC" w:rsidP="000A216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68E1C61D" w14:textId="77777777" w:rsidR="00FF4ABC" w:rsidRPr="00D31193" w:rsidRDefault="00FF4ABC" w:rsidP="000A216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0A216A" w:rsidRPr="00D31193" w14:paraId="6175F472" w14:textId="77777777" w:rsidTr="000A216A">
        <w:trPr>
          <w:cantSplit/>
          <w:trHeight w:val="418"/>
        </w:trPr>
        <w:tc>
          <w:tcPr>
            <w:tcW w:w="4320" w:type="dxa"/>
          </w:tcPr>
          <w:p w14:paraId="45BAD09D" w14:textId="77777777" w:rsidR="000A216A" w:rsidRPr="00D31193" w:rsidRDefault="000A216A" w:rsidP="000A216A">
            <w:pPr>
              <w:shd w:val="clear" w:color="auto" w:fill="FFFFFF"/>
              <w:tabs>
                <w:tab w:val="clear" w:pos="227"/>
                <w:tab w:val="left" w:pos="180"/>
              </w:tabs>
              <w:ind w:left="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260" w:type="dxa"/>
            <w:vAlign w:val="bottom"/>
          </w:tcPr>
          <w:p w14:paraId="2AE1F7C5" w14:textId="797D136F" w:rsidR="000A216A" w:rsidRPr="00D31193" w:rsidRDefault="000A216A" w:rsidP="000A216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35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900,000</w:t>
            </w:r>
          </w:p>
        </w:tc>
        <w:tc>
          <w:tcPr>
            <w:tcW w:w="180" w:type="dxa"/>
            <w:vAlign w:val="bottom"/>
          </w:tcPr>
          <w:p w14:paraId="39EB0726" w14:textId="77777777" w:rsidR="000A216A" w:rsidRPr="00D31193" w:rsidRDefault="000A216A" w:rsidP="000A216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7E1AB2" w14:textId="25339108" w:rsidR="000A216A" w:rsidRPr="00D31193" w:rsidRDefault="000A216A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ind w:left="-72" w:right="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D2C2A1" w14:textId="77777777" w:rsidR="000A216A" w:rsidRPr="00D31193" w:rsidRDefault="000A216A" w:rsidP="000A216A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817B84" w14:textId="77777777" w:rsidR="000A216A" w:rsidRPr="00D31193" w:rsidRDefault="000A216A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6C7FC6" w14:textId="77777777" w:rsidR="000A216A" w:rsidRPr="00D31193" w:rsidRDefault="000A216A" w:rsidP="000A216A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6E9C7B" w14:textId="5696A7D9" w:rsidR="000A216A" w:rsidRPr="00D31193" w:rsidRDefault="000A216A" w:rsidP="000A21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957,049</w:t>
            </w:r>
          </w:p>
        </w:tc>
      </w:tr>
      <w:tr w:rsidR="000A216A" w:rsidRPr="00D31193" w14:paraId="63C3B6E6" w14:textId="77777777" w:rsidTr="000A216A">
        <w:trPr>
          <w:cantSplit/>
          <w:trHeight w:val="399"/>
        </w:trPr>
        <w:tc>
          <w:tcPr>
            <w:tcW w:w="4320" w:type="dxa"/>
          </w:tcPr>
          <w:p w14:paraId="002B0D74" w14:textId="77777777" w:rsidR="000A216A" w:rsidRPr="00D31193" w:rsidRDefault="000A216A" w:rsidP="000A216A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260" w:type="dxa"/>
            <w:vAlign w:val="bottom"/>
          </w:tcPr>
          <w:p w14:paraId="052FAA7C" w14:textId="4E5F90CB" w:rsidR="000A216A" w:rsidRPr="00D31193" w:rsidRDefault="000A216A" w:rsidP="000A216A">
            <w:pPr>
              <w:shd w:val="clear" w:color="auto" w:fill="FFFFFF"/>
              <w:tabs>
                <w:tab w:val="clear" w:pos="227"/>
                <w:tab w:val="clear" w:pos="907"/>
                <w:tab w:val="left" w:pos="101"/>
                <w:tab w:val="left" w:pos="180"/>
                <w:tab w:val="left" w:pos="1100"/>
              </w:tabs>
              <w:ind w:left="280" w:right="-26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(458,000)</w:t>
            </w:r>
          </w:p>
        </w:tc>
        <w:tc>
          <w:tcPr>
            <w:tcW w:w="180" w:type="dxa"/>
            <w:vAlign w:val="bottom"/>
          </w:tcPr>
          <w:p w14:paraId="10AC0E33" w14:textId="77777777" w:rsidR="000A216A" w:rsidRPr="00D31193" w:rsidRDefault="000A216A" w:rsidP="000A216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A96204" w14:textId="7A55E7C7" w:rsidR="000A216A" w:rsidRPr="00D31193" w:rsidRDefault="000A216A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ind w:left="-72"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  <w:r w:rsidR="00D03F6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2202BB" w14:textId="77777777" w:rsidR="000A216A" w:rsidRPr="00D31193" w:rsidRDefault="000A216A" w:rsidP="000A216A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7CF7A28" w14:textId="77777777" w:rsidR="000A216A" w:rsidRPr="00D31193" w:rsidRDefault="000A216A" w:rsidP="000A21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-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(23,789)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8E092D" w14:textId="77777777" w:rsidR="000A216A" w:rsidRPr="00D31193" w:rsidRDefault="000A216A" w:rsidP="000A216A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02E97A" w14:textId="725A5D54" w:rsidR="000A216A" w:rsidRPr="00D31193" w:rsidRDefault="000A216A" w:rsidP="000A21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-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D03F6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1,789)</w:t>
            </w:r>
          </w:p>
        </w:tc>
      </w:tr>
      <w:tr w:rsidR="000A216A" w:rsidRPr="00D31193" w14:paraId="4C2998AE" w14:textId="77777777" w:rsidTr="000A216A">
        <w:trPr>
          <w:cantSplit/>
          <w:trHeight w:val="409"/>
        </w:trPr>
        <w:tc>
          <w:tcPr>
            <w:tcW w:w="4320" w:type="dxa"/>
          </w:tcPr>
          <w:p w14:paraId="664C7DA1" w14:textId="77777777" w:rsidR="000A216A" w:rsidRPr="00D31193" w:rsidRDefault="000A216A" w:rsidP="000A216A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1F7C6ECB" w14:textId="4342A52C" w:rsidR="000A216A" w:rsidRPr="00D31193" w:rsidRDefault="000A216A" w:rsidP="000A216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35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3B32B68" w14:textId="77777777" w:rsidR="000A216A" w:rsidRPr="00D31193" w:rsidRDefault="000A216A" w:rsidP="000A216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94D71A" w14:textId="61FCE2FC" w:rsidR="000A216A" w:rsidRPr="00D31193" w:rsidRDefault="000A216A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72" w:right="1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0CBB43" w14:textId="77777777" w:rsidR="000A216A" w:rsidRPr="00D31193" w:rsidRDefault="000A216A" w:rsidP="000A216A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78E9BB" w14:textId="77777777" w:rsidR="000A216A" w:rsidRPr="00D31193" w:rsidRDefault="000A216A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AB9674" w14:textId="77777777" w:rsidR="000A216A" w:rsidRPr="00D31193" w:rsidRDefault="000A216A" w:rsidP="000A216A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B7D314" w14:textId="77777777" w:rsidR="000A216A" w:rsidRPr="00D31193" w:rsidRDefault="000A216A" w:rsidP="000A21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4,410</w:t>
            </w:r>
          </w:p>
        </w:tc>
      </w:tr>
      <w:tr w:rsidR="000A216A" w:rsidRPr="00D31193" w14:paraId="641A79E1" w14:textId="77777777" w:rsidTr="00FF4ABC">
        <w:trPr>
          <w:cantSplit/>
          <w:trHeight w:val="399"/>
        </w:trPr>
        <w:tc>
          <w:tcPr>
            <w:tcW w:w="4320" w:type="dxa"/>
          </w:tcPr>
          <w:p w14:paraId="72D3330F" w14:textId="77777777" w:rsidR="000A216A" w:rsidRPr="00D31193" w:rsidRDefault="000A216A" w:rsidP="000A216A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B5ABD36" w14:textId="6EC75243" w:rsidR="000A216A" w:rsidRPr="00D31193" w:rsidRDefault="000A216A" w:rsidP="000A216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35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31996B5" w14:textId="77777777" w:rsidR="000A216A" w:rsidRPr="00D31193" w:rsidRDefault="000A216A" w:rsidP="000A216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792A5" w14:textId="43EB97D4" w:rsidR="000A216A" w:rsidRPr="00D31193" w:rsidRDefault="000A216A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72" w:right="1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818533" w14:textId="77777777" w:rsidR="000A216A" w:rsidRPr="00D31193" w:rsidRDefault="000A216A" w:rsidP="000A21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FFDC0" w14:textId="3A0AF55E" w:rsidR="000A216A" w:rsidRPr="00D31193" w:rsidRDefault="000A216A" w:rsidP="000A21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2,08</w:t>
            </w:r>
            <w:r w:rsidR="00B865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166AEA" w14:textId="77777777" w:rsidR="000A216A" w:rsidRPr="00D31193" w:rsidRDefault="000A216A" w:rsidP="000A21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08DBE" w14:textId="688944BA" w:rsidR="000A216A" w:rsidRPr="00D31193" w:rsidRDefault="000A216A" w:rsidP="000A21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2,08</w:t>
            </w:r>
            <w:r w:rsidR="00B865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0A216A" w:rsidRPr="00D31193" w14:paraId="57E7C5E4" w14:textId="77777777" w:rsidTr="00FF4ABC">
        <w:trPr>
          <w:cantSplit/>
          <w:trHeight w:val="418"/>
        </w:trPr>
        <w:tc>
          <w:tcPr>
            <w:tcW w:w="4320" w:type="dxa"/>
          </w:tcPr>
          <w:p w14:paraId="66C28DFE" w14:textId="77777777" w:rsidR="000A216A" w:rsidRPr="00D31193" w:rsidRDefault="000A216A" w:rsidP="000A216A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E40A2" w14:textId="6FABC6E7" w:rsidR="000A216A" w:rsidRPr="00D31193" w:rsidRDefault="000A216A" w:rsidP="000A216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90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442,000</w:t>
            </w:r>
          </w:p>
        </w:tc>
        <w:tc>
          <w:tcPr>
            <w:tcW w:w="180" w:type="dxa"/>
            <w:vAlign w:val="bottom"/>
          </w:tcPr>
          <w:p w14:paraId="13926E41" w14:textId="77777777" w:rsidR="000A216A" w:rsidRPr="00D31193" w:rsidRDefault="000A216A" w:rsidP="000A216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C8090" w14:textId="07C6DBA7" w:rsidR="000A216A" w:rsidRPr="00D31193" w:rsidRDefault="000A216A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ind w:left="-72"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FD030E" w14:textId="77777777" w:rsidR="000A216A" w:rsidRPr="00D31193" w:rsidRDefault="000A216A" w:rsidP="000A21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6B1BE8" w14:textId="77777777" w:rsidR="000A216A" w:rsidRPr="00D31193" w:rsidRDefault="000A216A" w:rsidP="000A21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39,755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1A7BBB" w14:textId="77777777" w:rsidR="000A216A" w:rsidRPr="00D31193" w:rsidRDefault="000A216A" w:rsidP="000A21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0996B7" w14:textId="50A2DAAF" w:rsidR="000A216A" w:rsidRPr="00D31193" w:rsidRDefault="00D03F64" w:rsidP="000A21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="000A216A">
              <w:rPr>
                <w:rFonts w:ascii="Angsana New" w:hAnsi="Angsana New" w:cs="Angsana New"/>
                <w:sz w:val="30"/>
                <w:szCs w:val="30"/>
              </w:rPr>
              <w:t>1,755</w:t>
            </w:r>
          </w:p>
        </w:tc>
      </w:tr>
    </w:tbl>
    <w:p w14:paraId="2CF98A86" w14:textId="1891440C" w:rsidR="0036368A" w:rsidRPr="000A216A" w:rsidRDefault="0036368A">
      <w:pPr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450"/>
        <w:gridCol w:w="180"/>
        <w:gridCol w:w="1710"/>
        <w:gridCol w:w="180"/>
        <w:gridCol w:w="1710"/>
        <w:gridCol w:w="180"/>
        <w:gridCol w:w="1530"/>
      </w:tblGrid>
      <w:tr w:rsidR="0036368A" w:rsidRPr="00D31193" w14:paraId="58FF3AE8" w14:textId="77777777" w:rsidTr="000A216A">
        <w:trPr>
          <w:cantSplit/>
          <w:trHeight w:val="418"/>
          <w:tblHeader/>
        </w:trPr>
        <w:tc>
          <w:tcPr>
            <w:tcW w:w="3690" w:type="dxa"/>
          </w:tcPr>
          <w:p w14:paraId="4B31A5E6" w14:textId="77777777" w:rsidR="0036368A" w:rsidRPr="00D31193" w:rsidRDefault="0036368A" w:rsidP="000427B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4AB640AC" w14:textId="77777777" w:rsidR="0036368A" w:rsidRPr="00D31193" w:rsidRDefault="0036368A" w:rsidP="000427B9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DBD156" w14:textId="77777777" w:rsidR="0036368A" w:rsidRPr="00D31193" w:rsidRDefault="0036368A" w:rsidP="000427B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5"/>
            <w:vAlign w:val="bottom"/>
          </w:tcPr>
          <w:p w14:paraId="27FABBB1" w14:textId="77777777" w:rsidR="0036368A" w:rsidRPr="00D31193" w:rsidRDefault="0036368A" w:rsidP="000427B9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D31193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368A" w:rsidRPr="00D31193" w14:paraId="34208843" w14:textId="77777777" w:rsidTr="000A216A">
        <w:trPr>
          <w:cantSplit/>
          <w:trHeight w:val="659"/>
          <w:tblHeader/>
        </w:trPr>
        <w:tc>
          <w:tcPr>
            <w:tcW w:w="3690" w:type="dxa"/>
          </w:tcPr>
          <w:p w14:paraId="5283CCAB" w14:textId="77777777" w:rsidR="0036368A" w:rsidRPr="00D31193" w:rsidRDefault="0036368A" w:rsidP="000427B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54F95AA" w14:textId="77777777" w:rsidR="0036368A" w:rsidRPr="00D31193" w:rsidRDefault="0036368A" w:rsidP="000427B9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2D508E" w14:textId="77777777" w:rsidR="0036368A" w:rsidRPr="00D31193" w:rsidRDefault="0036368A" w:rsidP="000427B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0D09523" w14:textId="77777777" w:rsidR="00B865B9" w:rsidRDefault="00B865B9" w:rsidP="00AC08B8">
            <w:pPr>
              <w:pStyle w:val="acctmergecolhdg"/>
              <w:spacing w:line="240" w:lineRule="atLeast"/>
              <w:ind w:left="280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5A784175" w14:textId="0CF65308" w:rsidR="0036368A" w:rsidRPr="00D31193" w:rsidRDefault="00B865B9" w:rsidP="00AC08B8">
            <w:pPr>
              <w:pStyle w:val="acctmergecolhdg"/>
              <w:spacing w:line="240" w:lineRule="atLeast"/>
              <w:ind w:left="280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80" w:type="dxa"/>
            <w:vAlign w:val="bottom"/>
          </w:tcPr>
          <w:p w14:paraId="527418AB" w14:textId="77777777" w:rsidR="0036368A" w:rsidRPr="00D31193" w:rsidRDefault="0036368A" w:rsidP="000427B9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AE338EE" w14:textId="15E0456F" w:rsidR="0036368A" w:rsidRPr="00D31193" w:rsidRDefault="0036368A" w:rsidP="000427B9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หนี้สินตามสัญญาเช่า </w:t>
            </w:r>
          </w:p>
        </w:tc>
        <w:tc>
          <w:tcPr>
            <w:tcW w:w="180" w:type="dxa"/>
            <w:vAlign w:val="bottom"/>
          </w:tcPr>
          <w:p w14:paraId="0A0BD004" w14:textId="77777777" w:rsidR="0036368A" w:rsidRPr="00D31193" w:rsidRDefault="0036368A" w:rsidP="000427B9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237DCDC" w14:textId="77777777" w:rsidR="0036368A" w:rsidRPr="00D31193" w:rsidRDefault="0036368A" w:rsidP="00B865B9">
            <w:pPr>
              <w:pStyle w:val="acctmergecolhdg"/>
              <w:spacing w:line="240" w:lineRule="atLeast"/>
              <w:ind w:left="-79" w:right="-170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6368A" w:rsidRPr="00D31193" w14:paraId="2FDE6995" w14:textId="77777777" w:rsidTr="000A216A">
        <w:trPr>
          <w:cantSplit/>
          <w:trHeight w:val="399"/>
          <w:tblHeader/>
        </w:trPr>
        <w:tc>
          <w:tcPr>
            <w:tcW w:w="3690" w:type="dxa"/>
          </w:tcPr>
          <w:p w14:paraId="5F184FDA" w14:textId="77777777" w:rsidR="0036368A" w:rsidRPr="00D31193" w:rsidRDefault="0036368A" w:rsidP="000427B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42BC430D" w14:textId="77777777" w:rsidR="0036368A" w:rsidRPr="00D31193" w:rsidRDefault="0036368A" w:rsidP="000427B9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650FEE" w14:textId="77777777" w:rsidR="0036368A" w:rsidRPr="00D31193" w:rsidRDefault="0036368A" w:rsidP="000427B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5"/>
            <w:vAlign w:val="bottom"/>
          </w:tcPr>
          <w:p w14:paraId="7F20FEDD" w14:textId="77777777" w:rsidR="0036368A" w:rsidRPr="00D31193" w:rsidRDefault="0036368A" w:rsidP="000427B9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D3119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6368A" w:rsidRPr="00D31193" w14:paraId="4F3DDE08" w14:textId="77777777" w:rsidTr="000A216A">
        <w:trPr>
          <w:cantSplit/>
          <w:trHeight w:val="399"/>
          <w:tblHeader/>
        </w:trPr>
        <w:tc>
          <w:tcPr>
            <w:tcW w:w="3690" w:type="dxa"/>
          </w:tcPr>
          <w:p w14:paraId="0285585E" w14:textId="6ABC0CBC" w:rsidR="0036368A" w:rsidRPr="00D31193" w:rsidRDefault="00D6443C" w:rsidP="000427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</w:t>
            </w:r>
            <w:r w:rsidR="004D6D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509BBC74" w14:textId="77777777" w:rsidR="0036368A" w:rsidRPr="00D31193" w:rsidRDefault="0036368A" w:rsidP="000427B9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9991BA" w14:textId="77777777" w:rsidR="0036368A" w:rsidRPr="00D31193" w:rsidRDefault="0036368A" w:rsidP="000427B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5"/>
            <w:vAlign w:val="bottom"/>
          </w:tcPr>
          <w:p w14:paraId="7B78400B" w14:textId="77777777" w:rsidR="0036368A" w:rsidRPr="00D31193" w:rsidRDefault="0036368A" w:rsidP="000427B9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013F87" w:rsidRPr="00D31193" w14:paraId="68C3309F" w14:textId="77777777" w:rsidTr="000A216A">
        <w:trPr>
          <w:cantSplit/>
          <w:trHeight w:val="418"/>
        </w:trPr>
        <w:tc>
          <w:tcPr>
            <w:tcW w:w="3690" w:type="dxa"/>
          </w:tcPr>
          <w:p w14:paraId="137BBDD6" w14:textId="036A26EA" w:rsidR="00013F87" w:rsidRPr="00D31193" w:rsidRDefault="00013F87" w:rsidP="00013F87">
            <w:pPr>
              <w:shd w:val="clear" w:color="auto" w:fill="FFFFFF"/>
              <w:tabs>
                <w:tab w:val="clear" w:pos="227"/>
                <w:tab w:val="left" w:pos="180"/>
              </w:tabs>
              <w:ind w:left="1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6D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450" w:type="dxa"/>
            <w:vAlign w:val="bottom"/>
          </w:tcPr>
          <w:p w14:paraId="0D2E87EC" w14:textId="77777777" w:rsidR="00013F87" w:rsidRPr="00D31193" w:rsidRDefault="00013F87" w:rsidP="00013F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211FA8" w14:textId="77777777" w:rsidR="00013F87" w:rsidRPr="00D31193" w:rsidRDefault="00013F87" w:rsidP="00013F8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AC84F58" w14:textId="4CD13D2B" w:rsidR="00013F87" w:rsidRPr="00D31193" w:rsidRDefault="00013F87" w:rsidP="00B8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446,000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98983E" w14:textId="77777777" w:rsidR="00013F87" w:rsidRPr="00D31193" w:rsidRDefault="00013F87" w:rsidP="00013F87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61561FC" w14:textId="19755CFC" w:rsidR="00013F87" w:rsidRPr="00D31193" w:rsidRDefault="00013F87" w:rsidP="000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15,301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5CC3C2" w14:textId="77777777" w:rsidR="00013F87" w:rsidRPr="00D31193" w:rsidRDefault="00013F87" w:rsidP="00013F87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CEC0B1" w14:textId="41CA7B95" w:rsidR="00013F87" w:rsidRPr="00D31193" w:rsidRDefault="00013F87" w:rsidP="00013F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461,301</w:t>
            </w:r>
          </w:p>
        </w:tc>
      </w:tr>
      <w:tr w:rsidR="00B865B9" w:rsidRPr="00D31193" w14:paraId="37498383" w14:textId="77777777" w:rsidTr="00A40118">
        <w:trPr>
          <w:cantSplit/>
          <w:trHeight w:val="399"/>
        </w:trPr>
        <w:tc>
          <w:tcPr>
            <w:tcW w:w="4320" w:type="dxa"/>
            <w:gridSpan w:val="3"/>
          </w:tcPr>
          <w:p w14:paraId="19253CF5" w14:textId="496A1B83" w:rsidR="00B865B9" w:rsidRPr="00D31193" w:rsidRDefault="00B865B9" w:rsidP="00A53082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A052CD" w14:textId="29090DCF" w:rsidR="00B865B9" w:rsidRPr="00D31193" w:rsidRDefault="00B865B9" w:rsidP="00B8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454,000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956D78" w14:textId="77777777" w:rsidR="00B865B9" w:rsidRPr="00D31193" w:rsidRDefault="00B865B9" w:rsidP="00013F87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0957D1E" w14:textId="136B503C" w:rsidR="00B865B9" w:rsidRPr="00D31193" w:rsidRDefault="00B865B9" w:rsidP="00013F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(21,085)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EDD0A5" w14:textId="77777777" w:rsidR="00B865B9" w:rsidRPr="00D31193" w:rsidRDefault="00B865B9" w:rsidP="00013F87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B6A4798" w14:textId="556AB6C3" w:rsidR="00B865B9" w:rsidRPr="00D31193" w:rsidRDefault="00B865B9" w:rsidP="00013F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432,915</w:t>
            </w:r>
          </w:p>
        </w:tc>
      </w:tr>
      <w:tr w:rsidR="00013F87" w:rsidRPr="00D31193" w14:paraId="23C300CE" w14:textId="77777777" w:rsidTr="000A216A">
        <w:trPr>
          <w:cantSplit/>
          <w:trHeight w:val="409"/>
        </w:trPr>
        <w:tc>
          <w:tcPr>
            <w:tcW w:w="3690" w:type="dxa"/>
          </w:tcPr>
          <w:p w14:paraId="1A4704A5" w14:textId="70ECCA87" w:rsidR="00013F87" w:rsidRPr="00D31193" w:rsidRDefault="00013F87" w:rsidP="00013F87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450" w:type="dxa"/>
            <w:vAlign w:val="bottom"/>
          </w:tcPr>
          <w:p w14:paraId="3189EF6E" w14:textId="77777777" w:rsidR="00013F87" w:rsidRPr="00D31193" w:rsidRDefault="00013F87" w:rsidP="00013F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3B31F5D" w14:textId="77777777" w:rsidR="00013F87" w:rsidRPr="00D31193" w:rsidRDefault="00013F87" w:rsidP="00013F8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9C6E270" w14:textId="5F874856" w:rsidR="00013F87" w:rsidRPr="00D31193" w:rsidRDefault="00013F87" w:rsidP="00B86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decimal" w:pos="1450"/>
              </w:tabs>
              <w:spacing w:after="0"/>
              <w:ind w:left="-72" w:right="4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E9D09C" w14:textId="77777777" w:rsidR="00013F87" w:rsidRPr="00D31193" w:rsidRDefault="00013F87" w:rsidP="00013F87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DF4B60E" w14:textId="5F754130" w:rsidR="00013F87" w:rsidRPr="00D31193" w:rsidRDefault="00013F87" w:rsidP="000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60,506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F91891" w14:textId="77777777" w:rsidR="00013F87" w:rsidRPr="00D31193" w:rsidRDefault="00013F87" w:rsidP="00013F87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305894" w14:textId="6E845829" w:rsidR="00013F87" w:rsidRPr="00D31193" w:rsidRDefault="00013F87" w:rsidP="00013F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60,506</w:t>
            </w:r>
          </w:p>
        </w:tc>
      </w:tr>
      <w:tr w:rsidR="00013F87" w:rsidRPr="00D31193" w14:paraId="2ECDE1B6" w14:textId="77777777" w:rsidTr="000A216A">
        <w:trPr>
          <w:cantSplit/>
          <w:trHeight w:val="399"/>
        </w:trPr>
        <w:tc>
          <w:tcPr>
            <w:tcW w:w="3690" w:type="dxa"/>
          </w:tcPr>
          <w:p w14:paraId="0B02ACEA" w14:textId="77777777" w:rsidR="00013F87" w:rsidRPr="00D31193" w:rsidRDefault="00013F87" w:rsidP="00013F87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450" w:type="dxa"/>
            <w:vAlign w:val="bottom"/>
          </w:tcPr>
          <w:p w14:paraId="00B04AD4" w14:textId="77777777" w:rsidR="00013F87" w:rsidRPr="00D31193" w:rsidRDefault="00013F87" w:rsidP="00013F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3354E0" w14:textId="77777777" w:rsidR="00013F87" w:rsidRPr="00D31193" w:rsidRDefault="00013F87" w:rsidP="00013F8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BCF25" w14:textId="68FFD573" w:rsidR="00013F87" w:rsidRPr="00D31193" w:rsidRDefault="00013F87" w:rsidP="00B86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  <w:tab w:val="decimal" w:pos="1270"/>
              </w:tabs>
              <w:spacing w:after="0"/>
              <w:ind w:left="-72" w:right="4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56A580" w14:textId="77777777" w:rsidR="00013F87" w:rsidRPr="00D31193" w:rsidRDefault="00013F87" w:rsidP="00013F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7FF09" w14:textId="29A56DAF" w:rsidR="00013F87" w:rsidRPr="00D31193" w:rsidRDefault="00013F87" w:rsidP="00013F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2,327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9FC672" w14:textId="77777777" w:rsidR="00013F87" w:rsidRPr="00D31193" w:rsidRDefault="00013F87" w:rsidP="00013F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CFCE0" w14:textId="67EA44D0" w:rsidR="00013F87" w:rsidRPr="00D31193" w:rsidRDefault="00013F87" w:rsidP="00013F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2,327</w:t>
            </w:r>
          </w:p>
        </w:tc>
      </w:tr>
      <w:tr w:rsidR="00013F87" w:rsidRPr="00D31193" w14:paraId="6AF7C64A" w14:textId="77777777" w:rsidTr="000A216A">
        <w:trPr>
          <w:cantSplit/>
          <w:trHeight w:val="418"/>
        </w:trPr>
        <w:tc>
          <w:tcPr>
            <w:tcW w:w="3690" w:type="dxa"/>
          </w:tcPr>
          <w:p w14:paraId="2B58CFC5" w14:textId="5290A301" w:rsidR="00013F87" w:rsidRPr="00D31193" w:rsidRDefault="00013F87" w:rsidP="00013F87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450" w:type="dxa"/>
            <w:vAlign w:val="bottom"/>
          </w:tcPr>
          <w:p w14:paraId="09278B71" w14:textId="77777777" w:rsidR="00013F87" w:rsidRPr="00D31193" w:rsidRDefault="00013F87" w:rsidP="00013F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1D1D7B" w14:textId="77777777" w:rsidR="00013F87" w:rsidRPr="00D31193" w:rsidRDefault="00013F87" w:rsidP="00013F8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0D0B2" w14:textId="25670852" w:rsidR="00013F87" w:rsidRPr="00D31193" w:rsidRDefault="00013F87" w:rsidP="00B8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900,000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5334C6" w14:textId="77777777" w:rsidR="00013F87" w:rsidRPr="00D31193" w:rsidRDefault="00013F87" w:rsidP="00013F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C705C" w14:textId="149978EC" w:rsidR="00013F87" w:rsidRPr="00D31193" w:rsidRDefault="00013F87" w:rsidP="00013F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</w:rPr>
              <w:t>57,049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0F70DD" w14:textId="77777777" w:rsidR="00013F87" w:rsidRPr="00D31193" w:rsidRDefault="00013F87" w:rsidP="00013F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696FED" w14:textId="22AC3152" w:rsidR="00013F87" w:rsidRPr="00D31193" w:rsidRDefault="00013F87" w:rsidP="00013F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</w:rPr>
              <w:t>957,049</w:t>
            </w:r>
          </w:p>
        </w:tc>
      </w:tr>
    </w:tbl>
    <w:p w14:paraId="1D65783F" w14:textId="4FD94CF5" w:rsidR="00D7463B" w:rsidRDefault="00D7463B">
      <w:pPr>
        <w:rPr>
          <w:b/>
          <w:sz w:val="14"/>
          <w:szCs w:val="14"/>
          <w:cs/>
        </w:rPr>
      </w:pPr>
    </w:p>
    <w:p w14:paraId="15D2B793" w14:textId="28BD5DDC" w:rsidR="0036368A" w:rsidRPr="00D31193" w:rsidRDefault="00D7463B" w:rsidP="00D74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sz w:val="14"/>
          <w:szCs w:val="14"/>
        </w:rPr>
      </w:pPr>
      <w:r>
        <w:rPr>
          <w:b/>
          <w:sz w:val="14"/>
          <w:szCs w:val="14"/>
          <w:cs/>
        </w:rPr>
        <w:br w:type="page"/>
      </w:r>
    </w:p>
    <w:p w14:paraId="41823F0C" w14:textId="13D22171" w:rsidR="00A2705B" w:rsidRPr="00D31193" w:rsidRDefault="00D6443C" w:rsidP="00283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E5684E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A2705B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A2705B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เจ้าหนี้</w:t>
      </w:r>
      <w:r w:rsidR="00A55419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หมุน</w:t>
      </w:r>
      <w:r w:rsidR="003F5D6B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เวียน</w:t>
      </w:r>
      <w:r w:rsidR="00A2705B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อื่น</w:t>
      </w:r>
    </w:p>
    <w:p w14:paraId="3A216869" w14:textId="75E697F0" w:rsidR="00013F87" w:rsidRPr="00DD3CD3" w:rsidRDefault="00013F87" w:rsidP="00A27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color w:val="000000"/>
          <w:sz w:val="26"/>
          <w:szCs w:val="26"/>
        </w:rPr>
      </w:pPr>
    </w:p>
    <w:p w14:paraId="2A5FB851" w14:textId="380FD2B9" w:rsidR="00B865B9" w:rsidRDefault="00B865B9" w:rsidP="00B86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865B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5213E1EA" w14:textId="77777777" w:rsidR="00DD3CD3" w:rsidRPr="00DD3CD3" w:rsidRDefault="00DD3CD3" w:rsidP="00B86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b/>
          <w:bCs/>
          <w:i/>
          <w:iCs/>
          <w:color w:val="000000"/>
          <w:sz w:val="26"/>
          <w:szCs w:val="26"/>
        </w:rPr>
      </w:pPr>
    </w:p>
    <w:p w14:paraId="5EF1B52D" w14:textId="05E7D1FD" w:rsidR="00B865B9" w:rsidRDefault="00B865B9" w:rsidP="00B86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เจ้าหนี้หมุนเวียนอื่นแสดงในราคาทุน</w:t>
      </w:r>
    </w:p>
    <w:p w14:paraId="296F915B" w14:textId="77777777" w:rsidR="00B865B9" w:rsidRPr="00DD3CD3" w:rsidRDefault="00B865B9" w:rsidP="00B86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color w:val="000000"/>
          <w:sz w:val="26"/>
          <w:szCs w:val="26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631"/>
        <w:gridCol w:w="1077"/>
        <w:gridCol w:w="270"/>
        <w:gridCol w:w="1084"/>
        <w:gridCol w:w="272"/>
        <w:gridCol w:w="1077"/>
        <w:gridCol w:w="268"/>
        <w:gridCol w:w="1262"/>
      </w:tblGrid>
      <w:tr w:rsidR="00A2705B" w:rsidRPr="00D31193" w14:paraId="5FFF264D" w14:textId="77777777" w:rsidTr="00A53082">
        <w:tc>
          <w:tcPr>
            <w:tcW w:w="1916" w:type="pct"/>
          </w:tcPr>
          <w:p w14:paraId="362D0B8D" w14:textId="77777777" w:rsidR="00A2705B" w:rsidRPr="00D31193" w:rsidRDefault="00A2705B" w:rsidP="00C02A1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328" w:type="pct"/>
          </w:tcPr>
          <w:p w14:paraId="7920F9AF" w14:textId="77777777" w:rsidR="00A2705B" w:rsidRPr="00D31193" w:rsidRDefault="00A2705B" w:rsidP="00C02A1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262" w:type="pct"/>
            <w:gridSpan w:val="3"/>
          </w:tcPr>
          <w:p w14:paraId="0117AA23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03E6A210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3" w:type="pct"/>
            <w:gridSpan w:val="3"/>
          </w:tcPr>
          <w:p w14:paraId="41E3ECC5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684A" w:rsidRPr="00D31193" w14:paraId="1979D13A" w14:textId="77777777" w:rsidTr="00A53082">
        <w:trPr>
          <w:trHeight w:val="434"/>
        </w:trPr>
        <w:tc>
          <w:tcPr>
            <w:tcW w:w="1916" w:type="pct"/>
          </w:tcPr>
          <w:p w14:paraId="5A6D45AB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28" w:type="pct"/>
          </w:tcPr>
          <w:p w14:paraId="2D1687F7" w14:textId="3C1BAEA9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546AD636" w14:textId="61D86DD0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21A8BA66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61039A4B" w14:textId="70FF69EF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624314C6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4280CE7D" w14:textId="2042974B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14:paraId="627E7417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283878AA" w14:textId="29EA6B1A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2705B" w:rsidRPr="00D31193" w14:paraId="7522F3AA" w14:textId="77777777" w:rsidTr="00A53082">
        <w:trPr>
          <w:trHeight w:val="434"/>
        </w:trPr>
        <w:tc>
          <w:tcPr>
            <w:tcW w:w="1916" w:type="pct"/>
          </w:tcPr>
          <w:p w14:paraId="715C4BC6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28" w:type="pct"/>
          </w:tcPr>
          <w:p w14:paraId="7CD3E37C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55" w:type="pct"/>
            <w:gridSpan w:val="7"/>
          </w:tcPr>
          <w:p w14:paraId="67CB164A" w14:textId="77777777" w:rsidR="00A2705B" w:rsidRPr="00D3119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7684A" w:rsidRPr="00D31193" w14:paraId="28A5C21F" w14:textId="77777777" w:rsidTr="00A53082">
        <w:tc>
          <w:tcPr>
            <w:tcW w:w="1916" w:type="pct"/>
          </w:tcPr>
          <w:p w14:paraId="58EAB858" w14:textId="77777777" w:rsidR="0077684A" w:rsidRPr="00D31193" w:rsidRDefault="0077684A" w:rsidP="00776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ค่าใช้จ่ายในกา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ดำเนินงานค้างจ่าย</w:t>
            </w:r>
          </w:p>
        </w:tc>
        <w:tc>
          <w:tcPr>
            <w:tcW w:w="328" w:type="pct"/>
          </w:tcPr>
          <w:p w14:paraId="3FAEDDE9" w14:textId="77777777" w:rsidR="0077684A" w:rsidRPr="00D31193" w:rsidRDefault="0077684A" w:rsidP="00776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32841A99" w14:textId="5D3DD135" w:rsidR="0077684A" w:rsidRPr="00D31193" w:rsidRDefault="00C742DA" w:rsidP="00A530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70,729</w:t>
            </w:r>
          </w:p>
        </w:tc>
        <w:tc>
          <w:tcPr>
            <w:tcW w:w="140" w:type="pct"/>
            <w:shd w:val="clear" w:color="auto" w:fill="auto"/>
          </w:tcPr>
          <w:p w14:paraId="10FD2917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5B1E1219" w14:textId="1E9A0C80" w:rsidR="0077684A" w:rsidRPr="00D31193" w:rsidRDefault="0077684A" w:rsidP="00A530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51,715</w:t>
            </w:r>
          </w:p>
        </w:tc>
        <w:tc>
          <w:tcPr>
            <w:tcW w:w="141" w:type="pct"/>
            <w:shd w:val="clear" w:color="auto" w:fill="auto"/>
          </w:tcPr>
          <w:p w14:paraId="2BA93282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15036E82" w14:textId="231948D6" w:rsidR="0077684A" w:rsidRPr="00D31193" w:rsidRDefault="00C742DA" w:rsidP="0077684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70,316</w:t>
            </w:r>
          </w:p>
        </w:tc>
        <w:tc>
          <w:tcPr>
            <w:tcW w:w="139" w:type="pct"/>
          </w:tcPr>
          <w:p w14:paraId="3FB33D6E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5A487462" w14:textId="26595120" w:rsidR="0077684A" w:rsidRPr="00D31193" w:rsidRDefault="0077684A" w:rsidP="0077684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51,275</w:t>
            </w:r>
          </w:p>
        </w:tc>
      </w:tr>
      <w:tr w:rsidR="0077684A" w:rsidRPr="00D31193" w14:paraId="1CBD53CE" w14:textId="77777777" w:rsidTr="00A53082">
        <w:tc>
          <w:tcPr>
            <w:tcW w:w="1916" w:type="pct"/>
          </w:tcPr>
          <w:p w14:paraId="7A14F607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328" w:type="pct"/>
          </w:tcPr>
          <w:p w14:paraId="112F516C" w14:textId="77777777" w:rsidR="0077684A" w:rsidRPr="00D31193" w:rsidRDefault="0077684A" w:rsidP="00776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5F535ED8" w14:textId="5B3D5F90" w:rsidR="0077684A" w:rsidRPr="00D31193" w:rsidRDefault="00C742DA" w:rsidP="007768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61,019</w:t>
            </w:r>
          </w:p>
        </w:tc>
        <w:tc>
          <w:tcPr>
            <w:tcW w:w="140" w:type="pct"/>
            <w:shd w:val="clear" w:color="auto" w:fill="auto"/>
          </w:tcPr>
          <w:p w14:paraId="1C6A70AB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3A710EB0" w14:textId="69D97083" w:rsidR="0077684A" w:rsidRPr="00D31193" w:rsidRDefault="0077684A" w:rsidP="007768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27,984</w:t>
            </w:r>
          </w:p>
        </w:tc>
        <w:tc>
          <w:tcPr>
            <w:tcW w:w="141" w:type="pct"/>
            <w:shd w:val="clear" w:color="auto" w:fill="auto"/>
          </w:tcPr>
          <w:p w14:paraId="1E4D431E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15148CD3" w14:textId="3420B126" w:rsidR="0077684A" w:rsidRPr="00D31193" w:rsidRDefault="00C742DA" w:rsidP="0077684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59,522</w:t>
            </w:r>
          </w:p>
        </w:tc>
        <w:tc>
          <w:tcPr>
            <w:tcW w:w="139" w:type="pct"/>
          </w:tcPr>
          <w:p w14:paraId="506B3399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3BA75038" w14:textId="06BA6188" w:rsidR="0077684A" w:rsidRPr="00D31193" w:rsidRDefault="0077684A" w:rsidP="0077684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377</w:t>
            </w:r>
          </w:p>
        </w:tc>
      </w:tr>
      <w:tr w:rsidR="0077684A" w:rsidRPr="00D31193" w14:paraId="34E35637" w14:textId="77777777" w:rsidTr="00A53082">
        <w:tc>
          <w:tcPr>
            <w:tcW w:w="1916" w:type="pct"/>
          </w:tcPr>
          <w:p w14:paraId="72BF82D8" w14:textId="77777777" w:rsidR="0077684A" w:rsidRPr="00D31193" w:rsidRDefault="0077684A" w:rsidP="00776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328" w:type="pct"/>
          </w:tcPr>
          <w:p w14:paraId="380B80B2" w14:textId="77777777" w:rsidR="0077684A" w:rsidRPr="00D31193" w:rsidRDefault="0077684A" w:rsidP="00776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4F99E" w14:textId="0633A5AE" w:rsidR="0077684A" w:rsidRPr="00D31193" w:rsidRDefault="00C742DA" w:rsidP="00A530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75,204</w:t>
            </w:r>
          </w:p>
        </w:tc>
        <w:tc>
          <w:tcPr>
            <w:tcW w:w="140" w:type="pct"/>
            <w:shd w:val="clear" w:color="auto" w:fill="auto"/>
          </w:tcPr>
          <w:p w14:paraId="52F8EAC7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3BFF7" w14:textId="7F01A52F" w:rsidR="0077684A" w:rsidRPr="00D31193" w:rsidRDefault="0077684A" w:rsidP="00A530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61,923</w:t>
            </w:r>
          </w:p>
        </w:tc>
        <w:tc>
          <w:tcPr>
            <w:tcW w:w="141" w:type="pct"/>
            <w:shd w:val="clear" w:color="auto" w:fill="auto"/>
          </w:tcPr>
          <w:p w14:paraId="51F8413E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BD18C" w14:textId="3669B734" w:rsidR="0077684A" w:rsidRPr="00D31193" w:rsidRDefault="00C742DA" w:rsidP="0077684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73,842</w:t>
            </w:r>
          </w:p>
        </w:tc>
        <w:tc>
          <w:tcPr>
            <w:tcW w:w="139" w:type="pct"/>
          </w:tcPr>
          <w:p w14:paraId="60D2C285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107D6048" w14:textId="224BC3B0" w:rsidR="0077684A" w:rsidRPr="00D31193" w:rsidRDefault="0077684A" w:rsidP="0077684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60,663</w:t>
            </w:r>
          </w:p>
        </w:tc>
      </w:tr>
      <w:tr w:rsidR="0077684A" w:rsidRPr="00D31193" w14:paraId="23BAE40B" w14:textId="77777777" w:rsidTr="00A53082">
        <w:tc>
          <w:tcPr>
            <w:tcW w:w="1916" w:type="pct"/>
          </w:tcPr>
          <w:p w14:paraId="106F4E54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28" w:type="pct"/>
          </w:tcPr>
          <w:p w14:paraId="191CB7E5" w14:textId="77777777" w:rsidR="0077684A" w:rsidRPr="00D31193" w:rsidRDefault="0077684A" w:rsidP="00776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C79BB0" w14:textId="4A711C44" w:rsidR="0077684A" w:rsidRPr="00D31193" w:rsidRDefault="00C742DA" w:rsidP="007768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206,952</w:t>
            </w:r>
          </w:p>
        </w:tc>
        <w:tc>
          <w:tcPr>
            <w:tcW w:w="140" w:type="pct"/>
            <w:shd w:val="clear" w:color="auto" w:fill="auto"/>
          </w:tcPr>
          <w:p w14:paraId="6DACA46C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CBC3F" w14:textId="766792BD" w:rsidR="0077684A" w:rsidRPr="00D31193" w:rsidRDefault="0077684A" w:rsidP="007768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141,622</w:t>
            </w:r>
          </w:p>
        </w:tc>
        <w:tc>
          <w:tcPr>
            <w:tcW w:w="141" w:type="pct"/>
            <w:shd w:val="clear" w:color="auto" w:fill="auto"/>
          </w:tcPr>
          <w:p w14:paraId="363E7DDA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 w:line="240" w:lineRule="auto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EDA2E" w14:textId="279B724F" w:rsidR="0077684A" w:rsidRPr="00D31193" w:rsidRDefault="00C742DA" w:rsidP="0077684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203,680</w:t>
            </w:r>
          </w:p>
        </w:tc>
        <w:tc>
          <w:tcPr>
            <w:tcW w:w="139" w:type="pct"/>
          </w:tcPr>
          <w:p w14:paraId="35B4E337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D79E9" w14:textId="1F6E2C5A" w:rsidR="0077684A" w:rsidRPr="00D31193" w:rsidRDefault="0077684A" w:rsidP="0077684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315</w:t>
            </w:r>
          </w:p>
        </w:tc>
      </w:tr>
    </w:tbl>
    <w:p w14:paraId="53CB5256" w14:textId="77777777" w:rsidR="00A2705B" w:rsidRPr="00D31193" w:rsidRDefault="00A2705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1C8B91E7" w14:textId="2E52184F" w:rsidR="004A69EA" w:rsidRPr="00D31193" w:rsidRDefault="00D6443C" w:rsidP="004A6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E5684E"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="004A69EA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A69EA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หนี้สินหมุนเวียนอื่น</w:t>
      </w:r>
    </w:p>
    <w:p w14:paraId="4D3EC41C" w14:textId="77777777" w:rsidR="004A69EA" w:rsidRPr="00D31193" w:rsidRDefault="004A69EA" w:rsidP="004A6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72"/>
        <w:gridCol w:w="1169"/>
        <w:gridCol w:w="1054"/>
        <w:gridCol w:w="275"/>
        <w:gridCol w:w="1080"/>
        <w:gridCol w:w="270"/>
        <w:gridCol w:w="1080"/>
        <w:gridCol w:w="270"/>
        <w:gridCol w:w="1260"/>
      </w:tblGrid>
      <w:tr w:rsidR="004A69EA" w:rsidRPr="00D31193" w14:paraId="0FB1F9F8" w14:textId="77777777" w:rsidTr="00A53082">
        <w:tc>
          <w:tcPr>
            <w:tcW w:w="1647" w:type="pct"/>
          </w:tcPr>
          <w:p w14:paraId="7BF64E65" w14:textId="77777777" w:rsidR="004A69EA" w:rsidRPr="00D31193" w:rsidRDefault="004A69EA" w:rsidP="00A743C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607" w:type="pct"/>
          </w:tcPr>
          <w:p w14:paraId="332A6BEF" w14:textId="77777777" w:rsidR="004A69EA" w:rsidRPr="00D31193" w:rsidRDefault="004A69EA" w:rsidP="00A743C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250" w:type="pct"/>
            <w:gridSpan w:val="3"/>
          </w:tcPr>
          <w:p w14:paraId="7D7B7162" w14:textId="77777777" w:rsidR="004A69EA" w:rsidRPr="00D31193" w:rsidRDefault="004A69EA" w:rsidP="00A7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03B9BA56" w14:textId="77777777" w:rsidR="004A69EA" w:rsidRPr="00D31193" w:rsidRDefault="004A69EA" w:rsidP="00A7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072E20EE" w14:textId="77777777" w:rsidR="004A69EA" w:rsidRPr="00D31193" w:rsidRDefault="004A69EA" w:rsidP="00A7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684A" w:rsidRPr="00D31193" w14:paraId="799394B0" w14:textId="77777777" w:rsidTr="00A53082">
        <w:trPr>
          <w:trHeight w:val="434"/>
        </w:trPr>
        <w:tc>
          <w:tcPr>
            <w:tcW w:w="1647" w:type="pct"/>
          </w:tcPr>
          <w:p w14:paraId="39CF58B7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628B321B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110E168B" w14:textId="2DE6576E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64839914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7947227" w14:textId="4DF757A1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04EC0C80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6EA8452B" w14:textId="32DB691E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48726514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79C7DD0" w14:textId="4190788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A69EA" w:rsidRPr="00D31193" w14:paraId="04D1313D" w14:textId="77777777" w:rsidTr="00A53082">
        <w:trPr>
          <w:trHeight w:val="434"/>
        </w:trPr>
        <w:tc>
          <w:tcPr>
            <w:tcW w:w="1647" w:type="pct"/>
          </w:tcPr>
          <w:p w14:paraId="2DBC1501" w14:textId="77777777" w:rsidR="004A69EA" w:rsidRPr="00D31193" w:rsidRDefault="004A69EA" w:rsidP="00A7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237EA4F3" w14:textId="77777777" w:rsidR="004A69EA" w:rsidRPr="00D31193" w:rsidRDefault="004A69EA" w:rsidP="00A7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46" w:type="pct"/>
            <w:gridSpan w:val="7"/>
          </w:tcPr>
          <w:p w14:paraId="4C8AD319" w14:textId="77777777" w:rsidR="004A69EA" w:rsidRPr="00D31193" w:rsidRDefault="004A69EA" w:rsidP="00A7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7684A" w:rsidRPr="00D31193" w14:paraId="1E3FB1A3" w14:textId="77777777" w:rsidTr="00A53082">
        <w:tc>
          <w:tcPr>
            <w:tcW w:w="1647" w:type="pct"/>
          </w:tcPr>
          <w:p w14:paraId="685AABC0" w14:textId="77777777" w:rsidR="0077684A" w:rsidRPr="00D31193" w:rsidRDefault="0077684A" w:rsidP="0077684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ภาษีรอนำส่งกรมสรรพากร</w:t>
            </w:r>
          </w:p>
        </w:tc>
        <w:tc>
          <w:tcPr>
            <w:tcW w:w="607" w:type="pct"/>
          </w:tcPr>
          <w:p w14:paraId="797BE699" w14:textId="77777777" w:rsidR="0077684A" w:rsidRPr="00D31193" w:rsidRDefault="0077684A" w:rsidP="00776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14A7378" w14:textId="22CB0803" w:rsidR="0077684A" w:rsidRPr="00D31193" w:rsidRDefault="00C742DA" w:rsidP="000C1A0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17,554</w:t>
            </w:r>
          </w:p>
        </w:tc>
        <w:tc>
          <w:tcPr>
            <w:tcW w:w="143" w:type="pct"/>
            <w:shd w:val="clear" w:color="auto" w:fill="auto"/>
          </w:tcPr>
          <w:p w14:paraId="403C8E0C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6E2238D3" w14:textId="1072E888" w:rsidR="0077684A" w:rsidRPr="00D31193" w:rsidRDefault="0077684A" w:rsidP="000C1A03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15,437</w:t>
            </w:r>
          </w:p>
        </w:tc>
        <w:tc>
          <w:tcPr>
            <w:tcW w:w="140" w:type="pct"/>
            <w:shd w:val="clear" w:color="auto" w:fill="auto"/>
          </w:tcPr>
          <w:p w14:paraId="31EAE805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1BD3DAEA" w14:textId="23C5C249" w:rsidR="0077684A" w:rsidRPr="00D31193" w:rsidRDefault="002515EC" w:rsidP="000C1A03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17,372</w:t>
            </w:r>
          </w:p>
        </w:tc>
        <w:tc>
          <w:tcPr>
            <w:tcW w:w="140" w:type="pct"/>
          </w:tcPr>
          <w:p w14:paraId="29820758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7C60879E" w14:textId="56AFAEE0" w:rsidR="0077684A" w:rsidRPr="00D31193" w:rsidRDefault="0077684A" w:rsidP="000C1A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065</w:t>
            </w:r>
          </w:p>
        </w:tc>
      </w:tr>
      <w:tr w:rsidR="0077684A" w:rsidRPr="00D31193" w14:paraId="031913CA" w14:textId="77777777" w:rsidTr="00A53082">
        <w:tc>
          <w:tcPr>
            <w:tcW w:w="1647" w:type="pct"/>
          </w:tcPr>
          <w:p w14:paraId="0C8E69CC" w14:textId="77777777" w:rsidR="0077684A" w:rsidRPr="00D31193" w:rsidRDefault="0077684A" w:rsidP="0077684A">
            <w:pPr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เงินประกันสัญญา</w:t>
            </w:r>
          </w:p>
        </w:tc>
        <w:tc>
          <w:tcPr>
            <w:tcW w:w="607" w:type="pct"/>
          </w:tcPr>
          <w:p w14:paraId="4E7D77B2" w14:textId="77777777" w:rsidR="0077684A" w:rsidRPr="00D31193" w:rsidRDefault="0077684A" w:rsidP="00776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3E65D788" w14:textId="7C278686" w:rsidR="0077684A" w:rsidRPr="00D31193" w:rsidRDefault="00C742DA" w:rsidP="007768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23,304</w:t>
            </w:r>
          </w:p>
        </w:tc>
        <w:tc>
          <w:tcPr>
            <w:tcW w:w="143" w:type="pct"/>
            <w:shd w:val="clear" w:color="auto" w:fill="auto"/>
          </w:tcPr>
          <w:p w14:paraId="640A5D83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7CB25403" w14:textId="39B058FC" w:rsidR="0077684A" w:rsidRPr="00D31193" w:rsidRDefault="0077684A" w:rsidP="0077684A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21,780</w:t>
            </w:r>
          </w:p>
        </w:tc>
        <w:tc>
          <w:tcPr>
            <w:tcW w:w="140" w:type="pct"/>
            <w:shd w:val="clear" w:color="auto" w:fill="auto"/>
          </w:tcPr>
          <w:p w14:paraId="604DE6BB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279986A7" w14:textId="143CFFC1" w:rsidR="0077684A" w:rsidRPr="00D31193" w:rsidRDefault="002515EC" w:rsidP="0077684A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22,770</w:t>
            </w:r>
          </w:p>
        </w:tc>
        <w:tc>
          <w:tcPr>
            <w:tcW w:w="140" w:type="pct"/>
          </w:tcPr>
          <w:p w14:paraId="47CF6BAA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7B623F08" w14:textId="73031A9E" w:rsidR="0077684A" w:rsidRPr="00D31193" w:rsidRDefault="0077684A" w:rsidP="000C1A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512</w:t>
            </w:r>
          </w:p>
        </w:tc>
      </w:tr>
      <w:tr w:rsidR="0077684A" w:rsidRPr="00D31193" w14:paraId="2142F59A" w14:textId="77777777" w:rsidTr="00A53082">
        <w:tc>
          <w:tcPr>
            <w:tcW w:w="1647" w:type="pct"/>
          </w:tcPr>
          <w:p w14:paraId="7418E5DA" w14:textId="77777777" w:rsidR="0077684A" w:rsidRPr="00D31193" w:rsidRDefault="0077684A" w:rsidP="0077684A">
            <w:pPr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เงินประกันผลงานค้างจ่าย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07" w:type="pct"/>
          </w:tcPr>
          <w:p w14:paraId="7A36C23F" w14:textId="77777777" w:rsidR="0077684A" w:rsidRPr="00D31193" w:rsidRDefault="0077684A" w:rsidP="00776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1C6EAF1" w14:textId="5F2ACFE4" w:rsidR="0077684A" w:rsidRPr="00D31193" w:rsidRDefault="00C742DA" w:rsidP="007768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4,622</w:t>
            </w:r>
          </w:p>
        </w:tc>
        <w:tc>
          <w:tcPr>
            <w:tcW w:w="143" w:type="pct"/>
            <w:shd w:val="clear" w:color="auto" w:fill="auto"/>
          </w:tcPr>
          <w:p w14:paraId="672FE35C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33322906" w14:textId="24C0E28F" w:rsidR="0077684A" w:rsidRPr="00D31193" w:rsidRDefault="0077684A" w:rsidP="0077684A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3,827</w:t>
            </w:r>
          </w:p>
        </w:tc>
        <w:tc>
          <w:tcPr>
            <w:tcW w:w="140" w:type="pct"/>
            <w:shd w:val="clear" w:color="auto" w:fill="auto"/>
          </w:tcPr>
          <w:p w14:paraId="265C9489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48BB1EF1" w14:textId="4B12467D" w:rsidR="0077684A" w:rsidRPr="00D31193" w:rsidRDefault="002515EC" w:rsidP="0077684A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4,622</w:t>
            </w:r>
          </w:p>
        </w:tc>
        <w:tc>
          <w:tcPr>
            <w:tcW w:w="140" w:type="pct"/>
          </w:tcPr>
          <w:p w14:paraId="4D9ECEDA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60727016" w14:textId="646A83D9" w:rsidR="0077684A" w:rsidRPr="00D31193" w:rsidRDefault="0077684A" w:rsidP="000C1A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827</w:t>
            </w:r>
          </w:p>
        </w:tc>
      </w:tr>
      <w:tr w:rsidR="0077684A" w:rsidRPr="00D31193" w14:paraId="188998CE" w14:textId="77777777" w:rsidTr="00A53082">
        <w:tc>
          <w:tcPr>
            <w:tcW w:w="1647" w:type="pct"/>
          </w:tcPr>
          <w:p w14:paraId="20D4E738" w14:textId="77777777" w:rsidR="0077684A" w:rsidRPr="00D31193" w:rsidRDefault="0077684A" w:rsidP="0077684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607" w:type="pct"/>
          </w:tcPr>
          <w:p w14:paraId="22B713C1" w14:textId="77777777" w:rsidR="0077684A" w:rsidRPr="00D31193" w:rsidRDefault="0077684A" w:rsidP="00776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DA6BB" w14:textId="3D4D69BF" w:rsidR="0077684A" w:rsidRPr="00D31193" w:rsidRDefault="00C742DA" w:rsidP="007768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43" w:type="pct"/>
            <w:shd w:val="clear" w:color="auto" w:fill="auto"/>
          </w:tcPr>
          <w:p w14:paraId="4372490C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92788" w14:textId="6D1B3810" w:rsidR="0077684A" w:rsidRPr="00D31193" w:rsidRDefault="0077684A" w:rsidP="0077684A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40" w:type="pct"/>
            <w:shd w:val="clear" w:color="auto" w:fill="auto"/>
          </w:tcPr>
          <w:p w14:paraId="671E3B89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EDA47" w14:textId="1AE34570" w:rsidR="0077684A" w:rsidRPr="00D31193" w:rsidRDefault="002515EC" w:rsidP="0077684A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140" w:type="pct"/>
          </w:tcPr>
          <w:p w14:paraId="396891A9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7BA8DF40" w14:textId="721DC8EA" w:rsidR="0077684A" w:rsidRPr="00D31193" w:rsidRDefault="0077684A" w:rsidP="000C1A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</w:tr>
      <w:tr w:rsidR="0077684A" w:rsidRPr="00D31193" w14:paraId="7101E6C1" w14:textId="77777777" w:rsidTr="00A53082">
        <w:tc>
          <w:tcPr>
            <w:tcW w:w="1647" w:type="pct"/>
          </w:tcPr>
          <w:p w14:paraId="71B7E8BB" w14:textId="77777777" w:rsidR="0077684A" w:rsidRPr="00D31193" w:rsidRDefault="0077684A" w:rsidP="0077684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</w:tcPr>
          <w:p w14:paraId="37683C3B" w14:textId="77777777" w:rsidR="0077684A" w:rsidRPr="00D31193" w:rsidRDefault="0077684A" w:rsidP="00776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DB654C" w14:textId="34EB7177" w:rsidR="0077684A" w:rsidRPr="00D31193" w:rsidRDefault="00C742DA" w:rsidP="007768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45,506</w:t>
            </w:r>
          </w:p>
        </w:tc>
        <w:tc>
          <w:tcPr>
            <w:tcW w:w="143" w:type="pct"/>
            <w:shd w:val="clear" w:color="auto" w:fill="auto"/>
          </w:tcPr>
          <w:p w14:paraId="5FC9E17C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C39D2" w14:textId="3F953E69" w:rsidR="0077684A" w:rsidRPr="00D31193" w:rsidRDefault="0077684A" w:rsidP="0077684A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41,066</w:t>
            </w:r>
          </w:p>
        </w:tc>
        <w:tc>
          <w:tcPr>
            <w:tcW w:w="140" w:type="pct"/>
            <w:shd w:val="clear" w:color="auto" w:fill="auto"/>
          </w:tcPr>
          <w:p w14:paraId="41A31D15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9F88C5" w14:textId="41AFC204" w:rsidR="0077684A" w:rsidRPr="00D31193" w:rsidRDefault="002515EC" w:rsidP="0077684A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44,790</w:t>
            </w:r>
          </w:p>
        </w:tc>
        <w:tc>
          <w:tcPr>
            <w:tcW w:w="140" w:type="pct"/>
          </w:tcPr>
          <w:p w14:paraId="684EB4BF" w14:textId="77777777" w:rsidR="0077684A" w:rsidRPr="00D31193" w:rsidRDefault="0077684A" w:rsidP="0077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8F2A8" w14:textId="6BA543BD" w:rsidR="0077684A" w:rsidRPr="00D31193" w:rsidRDefault="0077684A" w:rsidP="000C1A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426</w:t>
            </w:r>
          </w:p>
        </w:tc>
      </w:tr>
    </w:tbl>
    <w:p w14:paraId="6A096FBA" w14:textId="77777777" w:rsidR="00C077AC" w:rsidRDefault="00C077AC" w:rsidP="00A27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A228D00" w14:textId="7CCB65CE" w:rsidR="00D362AA" w:rsidRPr="00D31193" w:rsidRDefault="00D6443C" w:rsidP="00A27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E5684E"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="00D362AA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D362AA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5A881815" w14:textId="03C68F73" w:rsidR="004D5CDB" w:rsidRPr="00DD3CD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14:paraId="7379F009" w14:textId="5FCEBEA0" w:rsidR="00D7463B" w:rsidRDefault="00D7463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D7463B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1973DA31" w14:textId="77777777" w:rsidR="00DD3CD3" w:rsidRPr="00DD3CD3" w:rsidRDefault="00DD3CD3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color w:val="000000"/>
          <w:sz w:val="26"/>
          <w:szCs w:val="26"/>
        </w:rPr>
      </w:pPr>
    </w:p>
    <w:p w14:paraId="29FB8DE4" w14:textId="77777777" w:rsidR="00474B3B" w:rsidRPr="00D31193" w:rsidRDefault="00474B3B" w:rsidP="00474B3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D31193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327F1EB9" w14:textId="77777777" w:rsidR="00474B3B" w:rsidRPr="00D31193" w:rsidRDefault="00474B3B" w:rsidP="00474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E3F624A" w14:textId="03C74088" w:rsidR="00474B3B" w:rsidRPr="00D31193" w:rsidRDefault="00474B3B" w:rsidP="00D7463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100DD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Pr="006100DD">
        <w:rPr>
          <w:rFonts w:ascii="Angsana New" w:eastAsia="Times New Roman" w:hAnsi="Angsana New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6100DD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0AAA433" w14:textId="77777777" w:rsidR="00474B3B" w:rsidRPr="00D31193" w:rsidRDefault="00474B3B" w:rsidP="00474B3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D31193">
        <w:rPr>
          <w:rFonts w:ascii="Angsana New" w:hAnsi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65951E7D" w14:textId="6542D444" w:rsidR="00474B3B" w:rsidRDefault="00474B3B" w:rsidP="00D00055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jc w:val="thaiDistribute"/>
        <w:rPr>
          <w:rFonts w:ascii="Angsana New" w:hAnsi="Angsana New"/>
          <w:i/>
          <w:sz w:val="30"/>
          <w:szCs w:val="30"/>
        </w:rPr>
      </w:pPr>
    </w:p>
    <w:p w14:paraId="4FD63295" w14:textId="1BC30841" w:rsidR="00E5684E" w:rsidRDefault="00E5684E" w:rsidP="00474B3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5684E">
        <w:rPr>
          <w:rFonts w:ascii="Angsana New" w:hAnsi="Angsana New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E5684E">
        <w:rPr>
          <w:rFonts w:ascii="Angsana New" w:hAnsi="Angsana New" w:hint="cs"/>
          <w:i/>
          <w:sz w:val="30"/>
          <w:szCs w:val="30"/>
          <w:cs/>
        </w:rPr>
        <w:t>ๆ</w:t>
      </w:r>
      <w:r w:rsidRPr="00E5684E">
        <w:rPr>
          <w:rFonts w:ascii="Angsana New" w:hAnsi="Angsana New"/>
          <w:i/>
          <w:sz w:val="30"/>
          <w:szCs w:val="30"/>
          <w:cs/>
        </w:rPr>
        <w:t xml:space="preserve">  </w:t>
      </w:r>
      <w:r w:rsidRPr="00E5684E">
        <w:rPr>
          <w:rFonts w:ascii="Angsana New" w:hAnsi="Angsana New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E5684E">
        <w:rPr>
          <w:rFonts w:ascii="Angsana New" w:hAnsi="Angsana New"/>
          <w:i/>
          <w:sz w:val="30"/>
          <w:szCs w:val="30"/>
          <w:cs/>
        </w:rPr>
        <w:t xml:space="preserve"> </w:t>
      </w:r>
      <w:r w:rsidRPr="00E5684E">
        <w:rPr>
          <w:rFonts w:ascii="Angsana New" w:hAnsi="Angsana New" w:hint="cs"/>
          <w:i/>
          <w:sz w:val="30"/>
          <w:szCs w:val="30"/>
          <w:cs/>
        </w:rPr>
        <w:t>โดยวิธีคิดลดแต่ละหน่วยที่ประมาณการไว้</w:t>
      </w:r>
      <w:r w:rsidRPr="00E5684E">
        <w:rPr>
          <w:rFonts w:ascii="Angsana New" w:hAnsi="Angsana New"/>
          <w:i/>
          <w:sz w:val="30"/>
          <w:szCs w:val="30"/>
          <w:cs/>
        </w:rPr>
        <w:t xml:space="preserve">  </w:t>
      </w:r>
    </w:p>
    <w:p w14:paraId="50A48C6B" w14:textId="77777777" w:rsidR="00E5684E" w:rsidRDefault="00E5684E" w:rsidP="00474B3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2A0E80F" w14:textId="6F5A950D" w:rsidR="00474B3B" w:rsidRPr="00D31193" w:rsidRDefault="00474B3B" w:rsidP="00474B3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31193">
        <w:rPr>
          <w:rFonts w:ascii="Angsana New" w:hAnsi="Angsana New" w:hint="cs"/>
          <w:i/>
          <w:sz w:val="30"/>
          <w:szCs w:val="30"/>
          <w:cs/>
        </w:rPr>
        <w:t>ใน</w:t>
      </w:r>
      <w:r w:rsidRPr="00D31193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D31193">
        <w:rPr>
          <w:rFonts w:ascii="Angsana New" w:hAnsi="Angsana New"/>
          <w:i/>
          <w:sz w:val="30"/>
          <w:szCs w:val="30"/>
        </w:rPr>
        <w:t xml:space="preserve"> </w:t>
      </w:r>
      <w:r w:rsidRPr="00D31193">
        <w:rPr>
          <w:rFonts w:ascii="Angsana New" w:hAnsi="Angsana New"/>
          <w:i/>
          <w:sz w:val="30"/>
          <w:szCs w:val="30"/>
          <w:cs/>
        </w:rPr>
        <w:t>กำไร</w:t>
      </w:r>
      <w:r w:rsidRPr="00D31193">
        <w:rPr>
          <w:rFonts w:ascii="Angsana New" w:hAnsi="Angsana New" w:hint="cs"/>
          <w:i/>
          <w:sz w:val="30"/>
          <w:szCs w:val="30"/>
          <w:cs/>
        </w:rPr>
        <w:t>หรือ</w:t>
      </w:r>
      <w:r w:rsidRPr="00D31193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</w:t>
      </w:r>
      <w:r w:rsidRPr="00D31193">
        <w:rPr>
          <w:rFonts w:ascii="Angsana New" w:hAnsi="Angsana New"/>
          <w:i/>
          <w:sz w:val="30"/>
          <w:szCs w:val="30"/>
        </w:rPr>
        <w:br/>
      </w:r>
      <w:r w:rsidRPr="00D31193">
        <w:rPr>
          <w:rFonts w:ascii="Angsana New" w:hAnsi="Angsana New"/>
          <w:i/>
          <w:sz w:val="30"/>
          <w:szCs w:val="30"/>
          <w:cs/>
        </w:rPr>
        <w:t>หลักคณิตศาสตร์ประกันภัย</w:t>
      </w:r>
      <w:r w:rsidRPr="00D31193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D31193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D31193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D31193">
        <w:rPr>
          <w:rFonts w:ascii="Angsana New" w:hAnsi="Angsana New"/>
          <w:iCs/>
          <w:sz w:val="30"/>
          <w:szCs w:val="30"/>
        </w:rPr>
        <w:t xml:space="preserve"> </w:t>
      </w:r>
      <w:r w:rsidRPr="00D31193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D31193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D31193">
        <w:rPr>
          <w:rFonts w:ascii="Angsana New" w:hAnsi="Angsana New" w:hint="cs"/>
          <w:i/>
          <w:sz w:val="30"/>
          <w:szCs w:val="30"/>
          <w:cs/>
        </w:rPr>
        <w:t>ของ</w:t>
      </w:r>
      <w:r w:rsidRPr="00D31193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D31193">
        <w:rPr>
          <w:rFonts w:ascii="Angsana New" w:hAnsi="Angsana New"/>
          <w:i/>
          <w:sz w:val="30"/>
          <w:szCs w:val="30"/>
          <w:cs/>
        </w:rPr>
        <w:br/>
        <w:t>ณ ต้นปี โดยคำนึงถึงการเปลี่ยนแปลงใด</w:t>
      </w:r>
      <w:r w:rsidR="00E5684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i/>
          <w:sz w:val="30"/>
          <w:szCs w:val="30"/>
          <w:cs/>
        </w:rPr>
        <w:t>ๆ</w:t>
      </w:r>
      <w:r w:rsidRPr="00D3119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E5684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i/>
          <w:sz w:val="30"/>
          <w:szCs w:val="30"/>
          <w:cs/>
        </w:rPr>
        <w:t>ๆ</w:t>
      </w:r>
      <w:r w:rsidRPr="00D3119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ที่เกี่ยวข้องกับโครงการผลประโยชน์รับรู้ในกำไรหรือขาดทุน</w:t>
      </w:r>
    </w:p>
    <w:p w14:paraId="51F3845B" w14:textId="77777777" w:rsidR="00474B3B" w:rsidRPr="00D31193" w:rsidRDefault="00474B3B" w:rsidP="00474B3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06296909" w14:textId="2F0F3A81" w:rsidR="00474B3B" w:rsidRPr="00D31193" w:rsidRDefault="00474B3B" w:rsidP="00474B3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31193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D31193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D31193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Pr="00D31193">
        <w:rPr>
          <w:rFonts w:ascii="Angsana New" w:hAnsi="Angsana New"/>
          <w:i/>
          <w:sz w:val="30"/>
          <w:szCs w:val="30"/>
        </w:rPr>
        <w:br/>
      </w:r>
      <w:r w:rsidRPr="00D31193">
        <w:rPr>
          <w:rFonts w:ascii="Angsana New" w:hAnsi="Angsana New"/>
          <w:i/>
          <w:spacing w:val="-6"/>
          <w:sz w:val="30"/>
          <w:szCs w:val="30"/>
          <w:cs/>
        </w:rPr>
        <w:t>ที่เกี่ยวข้องกับการบริการในอดีต หรือกำไร</w:t>
      </w:r>
      <w:r w:rsidRPr="00D31193">
        <w:rPr>
          <w:rFonts w:ascii="Angsana New" w:hAnsi="Angsana New" w:hint="cs"/>
          <w:i/>
          <w:spacing w:val="-6"/>
          <w:sz w:val="30"/>
          <w:szCs w:val="30"/>
          <w:cs/>
        </w:rPr>
        <w:t>หรือ</w:t>
      </w:r>
      <w:r w:rsidRPr="00D31193">
        <w:rPr>
          <w:rFonts w:ascii="Angsana New" w:hAnsi="Angsana New"/>
          <w:i/>
          <w:spacing w:val="-6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D31193">
        <w:rPr>
          <w:rFonts w:ascii="Angsana New" w:hAnsi="Angsana New"/>
          <w:i/>
          <w:sz w:val="30"/>
          <w:szCs w:val="30"/>
        </w:rPr>
        <w:br/>
      </w:r>
      <w:r w:rsidRPr="00D31193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D31193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D31193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D31193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7DAF26CD" w14:textId="77777777" w:rsidR="00474B3B" w:rsidRDefault="00474B3B" w:rsidP="00474B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37090F1" w14:textId="77777777" w:rsidR="00474B3B" w:rsidRPr="00D31193" w:rsidRDefault="00474B3B" w:rsidP="00474B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50753ACD" w14:textId="77777777" w:rsidR="00474B3B" w:rsidRPr="00D31193" w:rsidRDefault="00474B3B" w:rsidP="00474B3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3C5DAEBA" w14:textId="16DDBE87" w:rsidR="00E5684E" w:rsidRDefault="00474B3B" w:rsidP="00474B3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D31193">
        <w:rPr>
          <w:rFonts w:ascii="Angsana New" w:hAnsi="Angsana New"/>
          <w:i/>
          <w:spacing w:val="-6"/>
          <w:sz w:val="30"/>
          <w:szCs w:val="30"/>
          <w:cs/>
        </w:rPr>
        <w:t>ผลประโยชน์ระยะสั้นของพนักงาน</w:t>
      </w:r>
      <w:r w:rsidRPr="00D31193">
        <w:rPr>
          <w:rFonts w:ascii="Angsana New" w:hAnsi="Angsana New" w:hint="cs"/>
          <w:i/>
          <w:spacing w:val="-6"/>
          <w:sz w:val="30"/>
          <w:szCs w:val="30"/>
          <w:cs/>
        </w:rPr>
        <w:t>รับรู้</w:t>
      </w:r>
      <w:r w:rsidRPr="00D31193">
        <w:rPr>
          <w:rFonts w:ascii="Angsana New" w:hAnsi="Angsana New"/>
          <w:i/>
          <w:spacing w:val="-6"/>
          <w:sz w:val="30"/>
          <w:szCs w:val="30"/>
          <w:cs/>
        </w:rPr>
        <w:t>เป็นค่าใช้จ่ายเมื่อพนักงานทำงานให้</w:t>
      </w:r>
      <w:r w:rsidRPr="00D31193">
        <w:rPr>
          <w:rFonts w:ascii="Angsana New" w:hAnsi="Angsana New"/>
          <w:i/>
          <w:spacing w:val="-6"/>
          <w:sz w:val="30"/>
          <w:szCs w:val="30"/>
        </w:rPr>
        <w:t xml:space="preserve"> </w:t>
      </w:r>
      <w:r w:rsidRPr="00D31193">
        <w:rPr>
          <w:rFonts w:ascii="Angsana New" w:hAnsi="Angsana New"/>
          <w:i/>
          <w:spacing w:val="-6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D31193">
        <w:rPr>
          <w:rFonts w:ascii="Angsana New" w:hAnsi="Angsana New"/>
          <w:i/>
          <w:sz w:val="30"/>
          <w:szCs w:val="30"/>
          <w:cs/>
        </w:rPr>
        <w:t xml:space="preserve"> หาก</w:t>
      </w:r>
      <w:r w:rsidRPr="00D31193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D31193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7C0E9DD" w14:textId="3ED8AC56" w:rsidR="0077684A" w:rsidRPr="00474B3B" w:rsidRDefault="0077684A" w:rsidP="00474B3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tbl>
      <w:tblPr>
        <w:tblW w:w="473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59"/>
        <w:gridCol w:w="1082"/>
        <w:gridCol w:w="271"/>
        <w:gridCol w:w="1080"/>
        <w:gridCol w:w="271"/>
        <w:gridCol w:w="1082"/>
        <w:gridCol w:w="269"/>
        <w:gridCol w:w="1076"/>
      </w:tblGrid>
      <w:tr w:rsidR="004D5CDB" w:rsidRPr="00D31193" w14:paraId="075B150F" w14:textId="77777777" w:rsidTr="00B2547A">
        <w:trPr>
          <w:trHeight w:val="20"/>
          <w:tblHeader/>
        </w:trPr>
        <w:tc>
          <w:tcPr>
            <w:tcW w:w="2178" w:type="pct"/>
            <w:vMerge w:val="restart"/>
            <w:shd w:val="clear" w:color="auto" w:fill="auto"/>
          </w:tcPr>
          <w:p w14:paraId="3F6CF29A" w14:textId="77777777" w:rsidR="00E5684E" w:rsidRDefault="00E5684E" w:rsidP="00B2547A">
            <w:pPr>
              <w:tabs>
                <w:tab w:val="clear" w:pos="227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3210CABA" w14:textId="1CFB21E9" w:rsidR="004D5CDB" w:rsidRPr="00E5684E" w:rsidRDefault="00E5684E" w:rsidP="00B2547A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5684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5684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5684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E5684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C07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5684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5684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7" w:type="pct"/>
            <w:gridSpan w:val="4"/>
          </w:tcPr>
          <w:p w14:paraId="493E070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35" w:type="pct"/>
            <w:gridSpan w:val="3"/>
          </w:tcPr>
          <w:p w14:paraId="6BA07FF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4B3B" w:rsidRPr="00D31193" w14:paraId="2507D43B" w14:textId="77777777" w:rsidTr="00F76BED">
        <w:trPr>
          <w:trHeight w:val="20"/>
          <w:tblHeader/>
        </w:trPr>
        <w:tc>
          <w:tcPr>
            <w:tcW w:w="2178" w:type="pct"/>
            <w:vMerge/>
            <w:shd w:val="clear" w:color="auto" w:fill="auto"/>
          </w:tcPr>
          <w:p w14:paraId="4C439593" w14:textId="77777777" w:rsidR="00474B3B" w:rsidRPr="00D31193" w:rsidRDefault="00474B3B" w:rsidP="0047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7CDF9EC" w14:textId="71D360A2" w:rsidR="00474B3B" w:rsidRPr="00D31193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13F9C48E" w14:textId="77777777" w:rsidR="00474B3B" w:rsidRPr="00D31193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FF62BB0" w14:textId="0A6AB353" w:rsidR="00474B3B" w:rsidRPr="00D31193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51F6F04E" w14:textId="77777777" w:rsidR="00474B3B" w:rsidRPr="00D31193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96DB36F" w14:textId="12A976E0" w:rsidR="00474B3B" w:rsidRPr="00D31193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50896DA8" w14:textId="77777777" w:rsidR="00474B3B" w:rsidRPr="00D31193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40B90C" w14:textId="24BEA833" w:rsidR="00474B3B" w:rsidRPr="00D31193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D5CDB" w:rsidRPr="00D31193" w14:paraId="0EE438BE" w14:textId="77777777" w:rsidTr="00B2547A">
        <w:trPr>
          <w:trHeight w:val="20"/>
          <w:tblHeader/>
        </w:trPr>
        <w:tc>
          <w:tcPr>
            <w:tcW w:w="2178" w:type="pct"/>
            <w:vAlign w:val="center"/>
          </w:tcPr>
          <w:p w14:paraId="3865B13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22" w:type="pct"/>
            <w:gridSpan w:val="7"/>
          </w:tcPr>
          <w:p w14:paraId="304CD71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D31193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</w:t>
            </w:r>
            <w:r w:rsidRPr="00D3119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474B3B" w:rsidRPr="00D31193" w14:paraId="35DE08B5" w14:textId="77777777" w:rsidTr="00B2547A">
        <w:trPr>
          <w:trHeight w:val="20"/>
        </w:trPr>
        <w:tc>
          <w:tcPr>
            <w:tcW w:w="2178" w:type="pct"/>
            <w:tcBorders>
              <w:bottom w:val="nil"/>
            </w:tcBorders>
          </w:tcPr>
          <w:p w14:paraId="64618B04" w14:textId="77777777" w:rsidR="00474B3B" w:rsidRPr="00D31193" w:rsidRDefault="00474B3B" w:rsidP="00A5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8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0D1F08ED" w14:textId="1E7F75E2" w:rsidR="00474B3B" w:rsidRPr="00D31193" w:rsidRDefault="001D7924" w:rsidP="00474B3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942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4,012</w:t>
            </w:r>
          </w:p>
        </w:tc>
        <w:tc>
          <w:tcPr>
            <w:tcW w:w="149" w:type="pct"/>
            <w:tcBorders>
              <w:bottom w:val="nil"/>
            </w:tcBorders>
          </w:tcPr>
          <w:p w14:paraId="7AA611DC" w14:textId="77777777" w:rsidR="00474B3B" w:rsidRPr="00D31193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nil"/>
            </w:tcBorders>
            <w:vAlign w:val="bottom"/>
          </w:tcPr>
          <w:p w14:paraId="500813BD" w14:textId="7A1C1C3F" w:rsidR="00474B3B" w:rsidRPr="00D31193" w:rsidRDefault="00474B3B" w:rsidP="00474B3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225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49" w:type="pct"/>
            <w:tcBorders>
              <w:bottom w:val="nil"/>
            </w:tcBorders>
          </w:tcPr>
          <w:p w14:paraId="60EA2C60" w14:textId="77777777" w:rsidR="00474B3B" w:rsidRPr="00D31193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  <w:vAlign w:val="bottom"/>
          </w:tcPr>
          <w:p w14:paraId="12B53C3D" w14:textId="002F0B7F" w:rsidR="00474B3B" w:rsidRPr="00D31193" w:rsidRDefault="001D7924" w:rsidP="00474B3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222,555</w:t>
            </w:r>
          </w:p>
        </w:tc>
        <w:tc>
          <w:tcPr>
            <w:tcW w:w="148" w:type="pct"/>
            <w:tcBorders>
              <w:bottom w:val="nil"/>
            </w:tcBorders>
          </w:tcPr>
          <w:p w14:paraId="4DD4B013" w14:textId="77777777" w:rsidR="00474B3B" w:rsidRPr="00D31193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nil"/>
            </w:tcBorders>
            <w:vAlign w:val="bottom"/>
          </w:tcPr>
          <w:p w14:paraId="7373A06A" w14:textId="0DBA48A4" w:rsidR="00474B3B" w:rsidRPr="00D31193" w:rsidRDefault="00474B3B" w:rsidP="004E0E0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224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431</w:t>
            </w:r>
          </w:p>
        </w:tc>
      </w:tr>
      <w:tr w:rsidR="00474B3B" w:rsidRPr="00D31193" w14:paraId="230D658B" w14:textId="77777777" w:rsidTr="00B2547A">
        <w:trPr>
          <w:trHeight w:val="20"/>
        </w:trPr>
        <w:tc>
          <w:tcPr>
            <w:tcW w:w="2178" w:type="pct"/>
            <w:noWrap/>
            <w:vAlign w:val="bottom"/>
          </w:tcPr>
          <w:p w14:paraId="2200C785" w14:textId="77777777" w:rsidR="00474B3B" w:rsidRPr="00D31193" w:rsidRDefault="00474B3B" w:rsidP="00A5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302E6" w14:textId="3B832F61" w:rsidR="00474B3B" w:rsidRPr="00D31193" w:rsidRDefault="001D7924" w:rsidP="00474B3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5942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4,012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0FC2F345" w14:textId="77777777" w:rsidR="00474B3B" w:rsidRPr="00D31193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B5D02" w14:textId="4914EB9F" w:rsidR="00474B3B" w:rsidRPr="00D31193" w:rsidRDefault="00474B3B" w:rsidP="00474B3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225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7A2BDF61" w14:textId="77777777" w:rsidR="00474B3B" w:rsidRPr="00D31193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57B49" w14:textId="3A695419" w:rsidR="00474B3B" w:rsidRPr="00D31193" w:rsidRDefault="001D7924" w:rsidP="00474B3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222,555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8F75A7D" w14:textId="77777777" w:rsidR="00474B3B" w:rsidRPr="00D31193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74562" w14:textId="09E1177B" w:rsidR="00474B3B" w:rsidRPr="00D31193" w:rsidRDefault="00474B3B" w:rsidP="00474B3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224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431</w:t>
            </w:r>
          </w:p>
        </w:tc>
      </w:tr>
      <w:tr w:rsidR="00F76BED" w:rsidRPr="00D31193" w14:paraId="1BECADF5" w14:textId="77777777" w:rsidTr="00B2547A">
        <w:trPr>
          <w:trHeight w:val="20"/>
        </w:trPr>
        <w:tc>
          <w:tcPr>
            <w:tcW w:w="2178" w:type="pct"/>
            <w:tcBorders>
              <w:bottom w:val="nil"/>
            </w:tcBorders>
            <w:noWrap/>
            <w:vAlign w:val="bottom"/>
          </w:tcPr>
          <w:p w14:paraId="53FD4E07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  <w:bottom w:val="nil"/>
            </w:tcBorders>
            <w:vAlign w:val="bottom"/>
          </w:tcPr>
          <w:p w14:paraId="37A735CA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24C758A8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nil"/>
            </w:tcBorders>
            <w:vAlign w:val="bottom"/>
          </w:tcPr>
          <w:p w14:paraId="0EA0E972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4E2867AC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  <w:bottom w:val="nil"/>
            </w:tcBorders>
            <w:vAlign w:val="bottom"/>
          </w:tcPr>
          <w:p w14:paraId="7F1E003B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CFBD3F7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  <w:bottom w:val="nil"/>
            </w:tcBorders>
            <w:vAlign w:val="bottom"/>
          </w:tcPr>
          <w:p w14:paraId="23FF8060" w14:textId="77777777" w:rsidR="00F76BED" w:rsidRPr="00D31193" w:rsidRDefault="00F76BED" w:rsidP="00F76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2FEEFD17" w14:textId="3F0E8349" w:rsidR="000E61E9" w:rsidRDefault="000E61E9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14:paraId="314855C0" w14:textId="72B6E27E" w:rsidR="000E61E9" w:rsidRDefault="000E61E9" w:rsidP="000E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61DA43A1" w14:textId="30BBCE88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119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0D61571A" w14:textId="77777777" w:rsidR="004D5CDB" w:rsidRPr="000E61E9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44B084EB" w14:textId="47800CD5" w:rsidR="0036368A" w:rsidRDefault="004D5CDB" w:rsidP="000E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630" w:right="65"/>
        <w:jc w:val="thaiDistribute"/>
        <w:rPr>
          <w:rFonts w:ascii="Angsana New" w:hAnsi="Angsana New"/>
          <w:sz w:val="30"/>
          <w:szCs w:val="30"/>
        </w:rPr>
      </w:pPr>
      <w:r w:rsidRPr="00D31193">
        <w:rPr>
          <w:sz w:val="30"/>
          <w:szCs w:val="30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Pr="00D31193">
        <w:rPr>
          <w:sz w:val="30"/>
          <w:szCs w:val="30"/>
          <w:cs/>
        </w:rPr>
        <w:br/>
        <w:t xml:space="preserve">พ.ศ. </w:t>
      </w:r>
      <w:r w:rsidR="00D6443C" w:rsidRPr="00D31193">
        <w:rPr>
          <w:rFonts w:ascii="Angsana New" w:hAnsi="Angsana New" w:hint="cs"/>
          <w:sz w:val="30"/>
          <w:szCs w:val="30"/>
        </w:rPr>
        <w:t>2541</w:t>
      </w:r>
      <w:r w:rsidRPr="00D31193">
        <w:rPr>
          <w:rFonts w:ascii="Angsana New" w:hAnsi="Angsana New" w:hint="cs"/>
          <w:sz w:val="30"/>
          <w:szCs w:val="30"/>
          <w:cs/>
        </w:rPr>
        <w:t xml:space="preserve"> ใน</w:t>
      </w:r>
      <w:r w:rsidRPr="00D31193">
        <w:rPr>
          <w:sz w:val="30"/>
          <w:szCs w:val="30"/>
          <w:cs/>
        </w:rPr>
        <w:t>การให้ผลประโยชน์เมื่อเกษียณแก่พนักงานตามสิทธิและอายุงาน</w:t>
      </w:r>
      <w:r w:rsidRPr="00D31193">
        <w:rPr>
          <w:rFonts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</w:t>
      </w:r>
      <w:r w:rsidRPr="00D31193">
        <w:rPr>
          <w:rFonts w:ascii="Angsana New" w:hAnsi="Angsana New" w:hint="cs"/>
          <w:sz w:val="30"/>
          <w:szCs w:val="30"/>
          <w:cs/>
        </w:rPr>
        <w:t>ง</w:t>
      </w:r>
      <w:r w:rsidRPr="00D31193">
        <w:rPr>
          <w:rFonts w:ascii="Angsana New" w:hAnsi="Angsana New"/>
          <w:sz w:val="30"/>
          <w:szCs w:val="30"/>
          <w:cs/>
        </w:rPr>
        <w:t>จากการประมาณการตามหลักคณิตศาสตร์ประกันภัย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 xml:space="preserve">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167915D5" w14:textId="77777777" w:rsidR="000E61E9" w:rsidRPr="000E61E9" w:rsidRDefault="000E61E9" w:rsidP="000E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630" w:right="65"/>
        <w:jc w:val="thaiDistribute"/>
        <w:rPr>
          <w:rFonts w:ascii="Angsana New" w:hAnsi="Angsana New"/>
          <w:sz w:val="24"/>
          <w:szCs w:val="24"/>
        </w:rPr>
      </w:pPr>
    </w:p>
    <w:tbl>
      <w:tblPr>
        <w:tblW w:w="90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6"/>
        <w:gridCol w:w="271"/>
        <w:gridCol w:w="1078"/>
        <w:gridCol w:w="271"/>
        <w:gridCol w:w="1080"/>
        <w:gridCol w:w="269"/>
        <w:gridCol w:w="1080"/>
        <w:gridCol w:w="271"/>
        <w:gridCol w:w="1083"/>
      </w:tblGrid>
      <w:tr w:rsidR="004D5CDB" w:rsidRPr="00D31193" w14:paraId="5A1227C3" w14:textId="77777777" w:rsidTr="00D362AA">
        <w:tc>
          <w:tcPr>
            <w:tcW w:w="2028" w:type="pct"/>
          </w:tcPr>
          <w:p w14:paraId="676147B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1A080F92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ind w:left="70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โครงการผลประโยชน์</w:t>
            </w:r>
          </w:p>
        </w:tc>
        <w:tc>
          <w:tcPr>
            <w:tcW w:w="149" w:type="pct"/>
          </w:tcPr>
          <w:p w14:paraId="424A0558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36" w:type="pct"/>
            <w:gridSpan w:val="3"/>
          </w:tcPr>
          <w:p w14:paraId="2CBBC860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B02E8B0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79A56B4B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4B3B" w:rsidRPr="00D31193" w14:paraId="7A6FF809" w14:textId="77777777" w:rsidTr="00D362AA">
        <w:trPr>
          <w:trHeight w:val="70"/>
        </w:trPr>
        <w:tc>
          <w:tcPr>
            <w:tcW w:w="2028" w:type="pct"/>
          </w:tcPr>
          <w:p w14:paraId="058C4613" w14:textId="77777777" w:rsidR="00474B3B" w:rsidRPr="00D31193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168FF65" w14:textId="77777777" w:rsidR="00474B3B" w:rsidRPr="00D31193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93" w:type="pct"/>
          </w:tcPr>
          <w:p w14:paraId="641AC43E" w14:textId="11EB92C5" w:rsidR="00474B3B" w:rsidRPr="00D31193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71E776C8" w14:textId="77777777" w:rsidR="00474B3B" w:rsidRPr="00D31193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7C4C4F3" w14:textId="2A4CDB24" w:rsidR="00474B3B" w:rsidRPr="00D31193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32C48681" w14:textId="77777777" w:rsidR="00474B3B" w:rsidRPr="00D31193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868CFBE" w14:textId="7DB5716E" w:rsidR="00474B3B" w:rsidRPr="00D31193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27F66D70" w14:textId="77777777" w:rsidR="00474B3B" w:rsidRPr="00D31193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3D12B1E" w14:textId="4AC39136" w:rsidR="00474B3B" w:rsidRPr="00D31193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D5CDB" w:rsidRPr="00D31193" w14:paraId="279ACC42" w14:textId="77777777" w:rsidTr="00F76BED">
        <w:trPr>
          <w:trHeight w:val="434"/>
        </w:trPr>
        <w:tc>
          <w:tcPr>
            <w:tcW w:w="2028" w:type="pct"/>
          </w:tcPr>
          <w:p w14:paraId="348B5ED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61C140FB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23" w:type="pct"/>
            <w:gridSpan w:val="7"/>
          </w:tcPr>
          <w:p w14:paraId="4DE6BAD8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9131F" w:rsidRPr="00D31193" w14:paraId="6757F952" w14:textId="77777777" w:rsidTr="00D362AA">
        <w:tc>
          <w:tcPr>
            <w:tcW w:w="2028" w:type="pct"/>
          </w:tcPr>
          <w:p w14:paraId="789AC701" w14:textId="3571EF4B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9" w:type="pct"/>
          </w:tcPr>
          <w:p w14:paraId="64D1790E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531E0C7D" w14:textId="00C54B45" w:rsidR="0079131F" w:rsidRPr="00D31193" w:rsidRDefault="001D7924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225,700</w:t>
            </w:r>
          </w:p>
        </w:tc>
        <w:tc>
          <w:tcPr>
            <w:tcW w:w="149" w:type="pct"/>
          </w:tcPr>
          <w:p w14:paraId="42D201A9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D96799A" w14:textId="6F3D5607" w:rsidR="0079131F" w:rsidRPr="00D31193" w:rsidRDefault="0079131F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070</w:t>
            </w:r>
          </w:p>
        </w:tc>
        <w:tc>
          <w:tcPr>
            <w:tcW w:w="148" w:type="pct"/>
          </w:tcPr>
          <w:p w14:paraId="60C3CE2D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52C98E41" w14:textId="11672324" w:rsidR="0079131F" w:rsidRPr="00D31193" w:rsidRDefault="001D7924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224,431</w:t>
            </w:r>
          </w:p>
        </w:tc>
        <w:tc>
          <w:tcPr>
            <w:tcW w:w="149" w:type="pct"/>
          </w:tcPr>
          <w:p w14:paraId="196341C3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0FDE89C5" w14:textId="3BD6EC19" w:rsidR="0079131F" w:rsidRPr="00D31193" w:rsidRDefault="0079131F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205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015</w:t>
            </w:r>
          </w:p>
        </w:tc>
      </w:tr>
      <w:tr w:rsidR="0079131F" w:rsidRPr="00D31193" w14:paraId="53C406F6" w14:textId="77777777" w:rsidTr="00D362AA">
        <w:tc>
          <w:tcPr>
            <w:tcW w:w="2028" w:type="pct"/>
          </w:tcPr>
          <w:p w14:paraId="3504A5D1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0E5A1367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593" w:type="pct"/>
            <w:vAlign w:val="bottom"/>
          </w:tcPr>
          <w:p w14:paraId="30A70D0B" w14:textId="77777777" w:rsidR="0079131F" w:rsidRPr="00D31193" w:rsidRDefault="0079131F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28"/>
                <w:szCs w:val="28"/>
              </w:rPr>
            </w:pPr>
          </w:p>
        </w:tc>
        <w:tc>
          <w:tcPr>
            <w:tcW w:w="149" w:type="pct"/>
          </w:tcPr>
          <w:p w14:paraId="13AC226F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vAlign w:val="bottom"/>
          </w:tcPr>
          <w:p w14:paraId="4DB1C215" w14:textId="77777777" w:rsidR="0079131F" w:rsidRPr="00D31193" w:rsidRDefault="0079131F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28"/>
                <w:szCs w:val="28"/>
              </w:rPr>
            </w:pPr>
          </w:p>
        </w:tc>
        <w:tc>
          <w:tcPr>
            <w:tcW w:w="148" w:type="pct"/>
          </w:tcPr>
          <w:p w14:paraId="376F7D97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vAlign w:val="bottom"/>
          </w:tcPr>
          <w:p w14:paraId="4B31DB27" w14:textId="77777777" w:rsidR="0079131F" w:rsidRPr="00D31193" w:rsidRDefault="0079131F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28"/>
                <w:szCs w:val="28"/>
              </w:rPr>
            </w:pPr>
          </w:p>
        </w:tc>
        <w:tc>
          <w:tcPr>
            <w:tcW w:w="149" w:type="pct"/>
          </w:tcPr>
          <w:p w14:paraId="52B14414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758D9618" w14:textId="77777777" w:rsidR="0079131F" w:rsidRPr="00D31193" w:rsidRDefault="0079131F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28"/>
                <w:szCs w:val="28"/>
              </w:rPr>
            </w:pPr>
          </w:p>
        </w:tc>
      </w:tr>
      <w:tr w:rsidR="0079131F" w:rsidRPr="00D31193" w14:paraId="53F14EBC" w14:textId="77777777" w:rsidTr="00D362AA">
        <w:tc>
          <w:tcPr>
            <w:tcW w:w="2028" w:type="pct"/>
          </w:tcPr>
          <w:p w14:paraId="224BE91B" w14:textId="77777777" w:rsidR="0079131F" w:rsidRPr="00D31193" w:rsidRDefault="0079131F" w:rsidP="0079131F">
            <w:pPr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9" w:type="pct"/>
          </w:tcPr>
          <w:p w14:paraId="553A6D33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3D7C26CD" w14:textId="77777777" w:rsidR="0079131F" w:rsidRPr="00D31193" w:rsidRDefault="0079131F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5EE9682D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3B4E8128" w14:textId="77777777" w:rsidR="0079131F" w:rsidRPr="00D31193" w:rsidRDefault="0079131F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4DBDAA35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0378275" w14:textId="77777777" w:rsidR="0079131F" w:rsidRPr="00D31193" w:rsidRDefault="0079131F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6C9475C1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676503F" w14:textId="77777777" w:rsidR="0079131F" w:rsidRPr="00D31193" w:rsidRDefault="0079131F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30"/>
                <w:szCs w:val="30"/>
              </w:rPr>
            </w:pPr>
          </w:p>
        </w:tc>
      </w:tr>
      <w:tr w:rsidR="0079131F" w:rsidRPr="00D31193" w14:paraId="03281B25" w14:textId="77777777" w:rsidTr="00D362AA">
        <w:tc>
          <w:tcPr>
            <w:tcW w:w="2028" w:type="pct"/>
          </w:tcPr>
          <w:p w14:paraId="6B6677EF" w14:textId="77777777" w:rsidR="0079131F" w:rsidRPr="00D31193" w:rsidRDefault="0079131F" w:rsidP="0079131F">
            <w:pPr>
              <w:ind w:left="7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9" w:type="pct"/>
          </w:tcPr>
          <w:p w14:paraId="5513EC68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786130DD" w14:textId="5E0D8D49" w:rsidR="0079131F" w:rsidRPr="00D31193" w:rsidRDefault="001D7924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13,239</w:t>
            </w:r>
          </w:p>
        </w:tc>
        <w:tc>
          <w:tcPr>
            <w:tcW w:w="149" w:type="pct"/>
          </w:tcPr>
          <w:p w14:paraId="439C7B61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6536240F" w14:textId="4E5D86E9" w:rsidR="0079131F" w:rsidRPr="00D31193" w:rsidRDefault="0079131F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12,840</w:t>
            </w:r>
          </w:p>
        </w:tc>
        <w:tc>
          <w:tcPr>
            <w:tcW w:w="148" w:type="pct"/>
          </w:tcPr>
          <w:p w14:paraId="69123BE6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7B90C855" w14:textId="713EDA65" w:rsidR="0079131F" w:rsidRPr="00D31193" w:rsidRDefault="001D7924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13,078</w:t>
            </w:r>
          </w:p>
        </w:tc>
        <w:tc>
          <w:tcPr>
            <w:tcW w:w="149" w:type="pct"/>
          </w:tcPr>
          <w:p w14:paraId="7C6266A7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vAlign w:val="bottom"/>
          </w:tcPr>
          <w:p w14:paraId="66090595" w14:textId="22C87326" w:rsidR="0079131F" w:rsidRPr="00D31193" w:rsidRDefault="0079131F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12,691</w:t>
            </w:r>
          </w:p>
        </w:tc>
      </w:tr>
      <w:tr w:rsidR="0079131F" w:rsidRPr="00D31193" w14:paraId="547E138C" w14:textId="77777777" w:rsidTr="00D362AA">
        <w:tc>
          <w:tcPr>
            <w:tcW w:w="2028" w:type="pct"/>
          </w:tcPr>
          <w:p w14:paraId="1608C6AC" w14:textId="77777777" w:rsidR="0079131F" w:rsidRPr="00D31193" w:rsidRDefault="0079131F" w:rsidP="0079131F">
            <w:pPr>
              <w:ind w:left="7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9" w:type="pct"/>
          </w:tcPr>
          <w:p w14:paraId="69BA7C30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323B371F" w14:textId="765A125A" w:rsidR="0079131F" w:rsidRPr="00D31193" w:rsidRDefault="001D7924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3,279</w:t>
            </w:r>
          </w:p>
        </w:tc>
        <w:tc>
          <w:tcPr>
            <w:tcW w:w="149" w:type="pct"/>
          </w:tcPr>
          <w:p w14:paraId="24BE7981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3A480A27" w14:textId="6FF401A4" w:rsidR="0079131F" w:rsidRPr="00D31193" w:rsidRDefault="0079131F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  <w:tc>
          <w:tcPr>
            <w:tcW w:w="148" w:type="pct"/>
          </w:tcPr>
          <w:p w14:paraId="78BA4E29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1E556C7D" w14:textId="335C3CC0" w:rsidR="0079131F" w:rsidRPr="00D31193" w:rsidRDefault="001D7924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3,252</w:t>
            </w:r>
          </w:p>
        </w:tc>
        <w:tc>
          <w:tcPr>
            <w:tcW w:w="149" w:type="pct"/>
          </w:tcPr>
          <w:p w14:paraId="4E2FB8F9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17D7FFD4" w14:textId="1CFE290C" w:rsidR="0079131F" w:rsidRPr="00D31193" w:rsidRDefault="0079131F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092</w:t>
            </w:r>
          </w:p>
        </w:tc>
      </w:tr>
      <w:tr w:rsidR="0079131F" w:rsidRPr="00D31193" w14:paraId="620250DD" w14:textId="77777777" w:rsidTr="00D362AA">
        <w:trPr>
          <w:trHeight w:val="276"/>
        </w:trPr>
        <w:tc>
          <w:tcPr>
            <w:tcW w:w="2028" w:type="pct"/>
          </w:tcPr>
          <w:p w14:paraId="03C0D028" w14:textId="77777777" w:rsidR="0079131F" w:rsidRPr="00D31193" w:rsidRDefault="0079131F" w:rsidP="0079131F">
            <w:pPr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6FE5065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EFF92" w14:textId="47AB6870" w:rsidR="0079131F" w:rsidRPr="00D31193" w:rsidRDefault="001D7924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16,518</w:t>
            </w:r>
          </w:p>
        </w:tc>
        <w:tc>
          <w:tcPr>
            <w:tcW w:w="149" w:type="pct"/>
          </w:tcPr>
          <w:p w14:paraId="187F4574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83C92" w14:textId="55318332" w:rsidR="0079131F" w:rsidRPr="00D31193" w:rsidRDefault="0079131F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952</w:t>
            </w:r>
          </w:p>
        </w:tc>
        <w:tc>
          <w:tcPr>
            <w:tcW w:w="148" w:type="pct"/>
          </w:tcPr>
          <w:p w14:paraId="1C58872E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6B6E5" w14:textId="26FCBFF3" w:rsidR="0079131F" w:rsidRPr="00D31193" w:rsidRDefault="001D7924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16,330</w:t>
            </w:r>
          </w:p>
        </w:tc>
        <w:tc>
          <w:tcPr>
            <w:tcW w:w="149" w:type="pct"/>
          </w:tcPr>
          <w:p w14:paraId="32E33819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BE6CE" w14:textId="157FF305" w:rsidR="0079131F" w:rsidRPr="00D31193" w:rsidRDefault="0079131F" w:rsidP="007913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783</w:t>
            </w:r>
          </w:p>
        </w:tc>
      </w:tr>
      <w:tr w:rsidR="0079131F" w:rsidRPr="00D31193" w14:paraId="5F497C4B" w14:textId="77777777" w:rsidTr="00D362AA">
        <w:tc>
          <w:tcPr>
            <w:tcW w:w="2028" w:type="pct"/>
          </w:tcPr>
          <w:p w14:paraId="15DF8EC8" w14:textId="6BBA7382" w:rsidR="0079131F" w:rsidRPr="000E61E9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" w:type="pct"/>
          </w:tcPr>
          <w:p w14:paraId="3C755E61" w14:textId="77777777" w:rsidR="0079131F" w:rsidRPr="000E61E9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593" w:type="pct"/>
            <w:vAlign w:val="bottom"/>
          </w:tcPr>
          <w:p w14:paraId="7DB29344" w14:textId="77777777" w:rsidR="0079131F" w:rsidRPr="000E61E9" w:rsidRDefault="0079131F" w:rsidP="007913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9" w:type="pct"/>
          </w:tcPr>
          <w:p w14:paraId="46C88459" w14:textId="77777777" w:rsidR="0079131F" w:rsidRPr="000E61E9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Align w:val="bottom"/>
          </w:tcPr>
          <w:p w14:paraId="158A32DC" w14:textId="77777777" w:rsidR="0079131F" w:rsidRPr="000E61E9" w:rsidRDefault="0079131F" w:rsidP="007913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8" w:type="pct"/>
          </w:tcPr>
          <w:p w14:paraId="71CDE44E" w14:textId="77777777" w:rsidR="0079131F" w:rsidRPr="000E61E9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Align w:val="bottom"/>
          </w:tcPr>
          <w:p w14:paraId="02BC81FF" w14:textId="77777777" w:rsidR="0079131F" w:rsidRPr="000E61E9" w:rsidRDefault="0079131F" w:rsidP="007913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9" w:type="pct"/>
          </w:tcPr>
          <w:p w14:paraId="14D3B848" w14:textId="77777777" w:rsidR="0079131F" w:rsidRPr="000E61E9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96" w:type="pct"/>
            <w:vAlign w:val="bottom"/>
          </w:tcPr>
          <w:p w14:paraId="19514ED2" w14:textId="77777777" w:rsidR="0079131F" w:rsidRPr="000E61E9" w:rsidRDefault="0079131F" w:rsidP="0079131F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9131F" w:rsidRPr="00D31193" w14:paraId="3EA27F38" w14:textId="77777777" w:rsidTr="00D362AA">
        <w:tc>
          <w:tcPr>
            <w:tcW w:w="2028" w:type="pct"/>
          </w:tcPr>
          <w:p w14:paraId="610E7B99" w14:textId="05A0250F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9" w:type="pct"/>
          </w:tcPr>
          <w:p w14:paraId="03A888A2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738E5F7A" w14:textId="77777777" w:rsidR="0079131F" w:rsidRPr="00D31193" w:rsidRDefault="0079131F" w:rsidP="007913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37F1C71A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51700CFB" w14:textId="77777777" w:rsidR="0079131F" w:rsidRPr="00D31193" w:rsidRDefault="0079131F" w:rsidP="007913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2AEDF89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9C26942" w14:textId="77777777" w:rsidR="0079131F" w:rsidRPr="00D31193" w:rsidRDefault="0079131F" w:rsidP="007913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524CBE53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52E5C94" w14:textId="77777777" w:rsidR="0079131F" w:rsidRPr="00D31193" w:rsidRDefault="0079131F" w:rsidP="0079131F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131F" w:rsidRPr="00D31193" w14:paraId="32B22EC8" w14:textId="77777777" w:rsidTr="00D362AA">
        <w:tc>
          <w:tcPr>
            <w:tcW w:w="2028" w:type="pct"/>
          </w:tcPr>
          <w:p w14:paraId="21323751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</w:t>
            </w:r>
          </w:p>
        </w:tc>
        <w:tc>
          <w:tcPr>
            <w:tcW w:w="149" w:type="pct"/>
          </w:tcPr>
          <w:p w14:paraId="1E80F1C0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53C705A0" w14:textId="77777777" w:rsidR="0079131F" w:rsidRPr="00D31193" w:rsidRDefault="0079131F" w:rsidP="007913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152FB1C8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61C3F349" w14:textId="77777777" w:rsidR="0079131F" w:rsidRPr="00D31193" w:rsidRDefault="0079131F" w:rsidP="007913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559291D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388AFF19" w14:textId="77777777" w:rsidR="0079131F" w:rsidRPr="00D31193" w:rsidRDefault="0079131F" w:rsidP="007913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47693973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2ACDC2AD" w14:textId="77777777" w:rsidR="0079131F" w:rsidRPr="00D31193" w:rsidRDefault="0079131F" w:rsidP="0079131F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131F" w:rsidRPr="00D31193" w14:paraId="192C934C" w14:textId="77777777" w:rsidTr="0079131F">
        <w:tc>
          <w:tcPr>
            <w:tcW w:w="2028" w:type="pct"/>
          </w:tcPr>
          <w:p w14:paraId="78B97084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49" w:type="pct"/>
          </w:tcPr>
          <w:p w14:paraId="7D1E6B30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13031EBB" w14:textId="77777777" w:rsidR="0079131F" w:rsidRPr="00D31193" w:rsidRDefault="0079131F" w:rsidP="007913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79BE9D02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209A54F5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5BB9FEF6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97719E8" w14:textId="77777777" w:rsidR="0079131F" w:rsidRPr="00D31193" w:rsidRDefault="0079131F" w:rsidP="007913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39299A65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0C14E89D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678"/>
              </w:tabs>
              <w:spacing w:after="0"/>
              <w:ind w:right="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131F" w:rsidRPr="00D31193" w14:paraId="196763EA" w14:textId="77777777" w:rsidTr="00D362AA">
        <w:tc>
          <w:tcPr>
            <w:tcW w:w="2028" w:type="pct"/>
          </w:tcPr>
          <w:p w14:paraId="5B66606D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     -   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</w:tcPr>
          <w:p w14:paraId="018E1E80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4434D35D" w14:textId="1AD4E7BD" w:rsidR="0079131F" w:rsidRPr="00D31193" w:rsidRDefault="001D7924" w:rsidP="001D792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399D7FD6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6A3E0D01" w14:textId="55042018" w:rsidR="0079131F" w:rsidRPr="00D31193" w:rsidRDefault="0079131F" w:rsidP="0049014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8" w:type="pct"/>
          </w:tcPr>
          <w:p w14:paraId="6985DE84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FB65128" w14:textId="205446B0" w:rsidR="0079131F" w:rsidRPr="00D31193" w:rsidRDefault="001D7924" w:rsidP="001D792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0545841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5ECA7E98" w14:textId="09D459F2" w:rsidR="0079131F" w:rsidRPr="00D31193" w:rsidRDefault="0079131F" w:rsidP="007913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79131F" w:rsidRPr="00D31193" w14:paraId="46EAE662" w14:textId="77777777" w:rsidTr="00D362AA">
        <w:tc>
          <w:tcPr>
            <w:tcW w:w="2028" w:type="pct"/>
          </w:tcPr>
          <w:p w14:paraId="2E70C18E" w14:textId="77777777" w:rsidR="0079131F" w:rsidRPr="00D31193" w:rsidRDefault="0079131F" w:rsidP="0079131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-   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49" w:type="pct"/>
          </w:tcPr>
          <w:p w14:paraId="36BE2B3F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388DCE61" w14:textId="74CAF46E" w:rsidR="0079131F" w:rsidRPr="00D31193" w:rsidRDefault="001D7924" w:rsidP="001D792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3332572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4C3067D2" w14:textId="0E3DBA1B" w:rsidR="0079131F" w:rsidRPr="00D31193" w:rsidRDefault="0079131F" w:rsidP="007913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592</w:t>
            </w:r>
          </w:p>
        </w:tc>
        <w:tc>
          <w:tcPr>
            <w:tcW w:w="148" w:type="pct"/>
          </w:tcPr>
          <w:p w14:paraId="780BC238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7626E3DD" w14:textId="5C288FDF" w:rsidR="0079131F" w:rsidRPr="00D31193" w:rsidRDefault="001D7924" w:rsidP="001D792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D008980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28A7C2DA" w14:textId="24187459" w:rsidR="0079131F" w:rsidRPr="00D31193" w:rsidRDefault="0079131F" w:rsidP="007913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</w:p>
        </w:tc>
      </w:tr>
      <w:tr w:rsidR="0079131F" w:rsidRPr="00D31193" w14:paraId="7E760D81" w14:textId="77777777" w:rsidTr="00A53082">
        <w:tc>
          <w:tcPr>
            <w:tcW w:w="2028" w:type="pct"/>
          </w:tcPr>
          <w:p w14:paraId="3C95187D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ED959EA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B2C11" w14:textId="06198310" w:rsidR="0079131F" w:rsidRPr="00D31193" w:rsidRDefault="001D7924" w:rsidP="001D792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BB65BA5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6B01E" w14:textId="73DFE8B9" w:rsidR="0079131F" w:rsidRPr="00D31193" w:rsidRDefault="0079131F" w:rsidP="007913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8" w:type="pct"/>
          </w:tcPr>
          <w:p w14:paraId="05FF4D50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5A472" w14:textId="1B245839" w:rsidR="0079131F" w:rsidRPr="00D31193" w:rsidRDefault="001D7924" w:rsidP="001D792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40C26D99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36BA8" w14:textId="4526C955" w:rsidR="0079131F" w:rsidRPr="00D31193" w:rsidRDefault="0079131F" w:rsidP="007913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A53082" w:rsidRPr="00A53082" w14:paraId="1A354FB0" w14:textId="77777777" w:rsidTr="00A53082">
        <w:tc>
          <w:tcPr>
            <w:tcW w:w="2028" w:type="pct"/>
          </w:tcPr>
          <w:p w14:paraId="051BF50E" w14:textId="77777777" w:rsidR="00A53082" w:rsidRPr="00A53082" w:rsidRDefault="00A53082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342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C94BFA1" w14:textId="77777777" w:rsidR="00A53082" w:rsidRPr="00A53082" w:rsidRDefault="00A53082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1188370B" w14:textId="77777777" w:rsidR="00A53082" w:rsidRPr="00A53082" w:rsidRDefault="00A53082" w:rsidP="001D792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31B45346" w14:textId="77777777" w:rsidR="00A53082" w:rsidRPr="00A53082" w:rsidRDefault="00A53082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4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6DEB79B2" w14:textId="77777777" w:rsidR="00A53082" w:rsidRPr="00A53082" w:rsidRDefault="00A53082" w:rsidP="007913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DA896A0" w14:textId="77777777" w:rsidR="00A53082" w:rsidRPr="00A53082" w:rsidRDefault="00A53082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47A766CB" w14:textId="77777777" w:rsidR="00A53082" w:rsidRPr="00A53082" w:rsidRDefault="00A53082" w:rsidP="001D792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7C1F5E85" w14:textId="77777777" w:rsidR="00A53082" w:rsidRPr="00A53082" w:rsidRDefault="00A53082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4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5A7A2048" w14:textId="77777777" w:rsidR="00A53082" w:rsidRPr="00A53082" w:rsidRDefault="00A53082" w:rsidP="007913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79131F" w:rsidRPr="00D31193" w14:paraId="39E2FECB" w14:textId="77777777" w:rsidTr="00A53082">
        <w:tc>
          <w:tcPr>
            <w:tcW w:w="2028" w:type="pct"/>
          </w:tcPr>
          <w:p w14:paraId="6A983795" w14:textId="37A7AD0D" w:rsidR="0079131F" w:rsidRPr="00D31193" w:rsidRDefault="0079131F" w:rsidP="0079131F">
            <w:pPr>
              <w:ind w:left="70"/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D31193">
              <w:rPr>
                <w:rFonts w:ascii="Times New Roman" w:hAnsi="Times New Roman"/>
                <w:sz w:val="30"/>
                <w:szCs w:val="30"/>
                <w:cs/>
              </w:rPr>
              <w:t>ผลประโยชน์</w:t>
            </w:r>
            <w:r w:rsidRPr="00D31193">
              <w:rPr>
                <w:rFonts w:ascii="Times New Roman" w:hAnsi="Times New Roman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49" w:type="pct"/>
          </w:tcPr>
          <w:p w14:paraId="6C994C68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50152698" w14:textId="6CFCBE30" w:rsidR="0079131F" w:rsidRPr="00D31193" w:rsidRDefault="001D7924" w:rsidP="007913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(18,206)</w:t>
            </w:r>
          </w:p>
        </w:tc>
        <w:tc>
          <w:tcPr>
            <w:tcW w:w="149" w:type="pct"/>
          </w:tcPr>
          <w:p w14:paraId="567675F3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1997D83A" w14:textId="713ABED8" w:rsidR="0079131F" w:rsidRPr="00D31193" w:rsidRDefault="0079131F" w:rsidP="007913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8" w:type="pct"/>
          </w:tcPr>
          <w:p w14:paraId="714EE097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7A0AF18B" w14:textId="5BBEBE00" w:rsidR="0079131F" w:rsidRPr="00D31193" w:rsidRDefault="001D7924" w:rsidP="007913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(18,206)</w:t>
            </w:r>
          </w:p>
        </w:tc>
        <w:tc>
          <w:tcPr>
            <w:tcW w:w="149" w:type="pct"/>
          </w:tcPr>
          <w:p w14:paraId="10E168E5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3281D55C" w14:textId="2B80B91A" w:rsidR="0079131F" w:rsidRPr="00D31193" w:rsidRDefault="0079131F" w:rsidP="007913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D7924" w:rsidRPr="00D31193" w14:paraId="20AD4272" w14:textId="77777777" w:rsidTr="001D4977">
        <w:tc>
          <w:tcPr>
            <w:tcW w:w="2028" w:type="pct"/>
          </w:tcPr>
          <w:p w14:paraId="1DC553F4" w14:textId="77777777" w:rsidR="001D7924" w:rsidRPr="00D31193" w:rsidRDefault="001D7924" w:rsidP="001D7924">
            <w:pPr>
              <w:ind w:left="70"/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6327AA1" w14:textId="77777777" w:rsidR="001D7924" w:rsidRPr="00D31193" w:rsidRDefault="001D7924" w:rsidP="001D7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734CD" w14:textId="0DBC98A6" w:rsidR="001D7924" w:rsidRPr="00D31193" w:rsidRDefault="001D7924" w:rsidP="001D79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(18,206)</w:t>
            </w:r>
          </w:p>
        </w:tc>
        <w:tc>
          <w:tcPr>
            <w:tcW w:w="149" w:type="pct"/>
          </w:tcPr>
          <w:p w14:paraId="48D16CCC" w14:textId="77777777" w:rsidR="001D7924" w:rsidRPr="00D31193" w:rsidRDefault="001D7924" w:rsidP="001D7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79D29" w14:textId="3DEC8CF4" w:rsidR="001D7924" w:rsidRPr="00D31193" w:rsidRDefault="001D7924" w:rsidP="001D79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48" w:type="pct"/>
          </w:tcPr>
          <w:p w14:paraId="4764F992" w14:textId="77777777" w:rsidR="001D7924" w:rsidRPr="00D31193" w:rsidRDefault="001D7924" w:rsidP="001D7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7416A" w14:textId="21A79173" w:rsidR="001D7924" w:rsidRPr="00D31193" w:rsidRDefault="001D7924" w:rsidP="001D79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(18,206)</w:t>
            </w:r>
          </w:p>
        </w:tc>
        <w:tc>
          <w:tcPr>
            <w:tcW w:w="149" w:type="pct"/>
          </w:tcPr>
          <w:p w14:paraId="02253E27" w14:textId="77777777" w:rsidR="001D7924" w:rsidRPr="00D31193" w:rsidRDefault="001D7924" w:rsidP="001D7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E0BF2" w14:textId="2324F217" w:rsidR="001D7924" w:rsidRPr="00D31193" w:rsidRDefault="001D7924" w:rsidP="001D79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1D7924" w:rsidRPr="00D31193" w14:paraId="0711172C" w14:textId="77777777" w:rsidTr="001D4977">
        <w:tc>
          <w:tcPr>
            <w:tcW w:w="2028" w:type="pct"/>
          </w:tcPr>
          <w:p w14:paraId="5441D69B" w14:textId="77777777" w:rsidR="001D7924" w:rsidRPr="000E61E9" w:rsidRDefault="001D7924" w:rsidP="001D7924">
            <w:pPr>
              <w:ind w:left="70"/>
              <w:jc w:val="thaiDistribute"/>
              <w:rPr>
                <w:rFonts w:ascii="Times New Roman" w:hAnsi="Times New Roman"/>
                <w:sz w:val="26"/>
                <w:szCs w:val="26"/>
                <w:cs/>
              </w:rPr>
            </w:pPr>
          </w:p>
        </w:tc>
        <w:tc>
          <w:tcPr>
            <w:tcW w:w="149" w:type="pct"/>
          </w:tcPr>
          <w:p w14:paraId="7CD2C927" w14:textId="77777777" w:rsidR="001D7924" w:rsidRPr="000E61E9" w:rsidRDefault="001D7924" w:rsidP="001D7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3D7BDCFF" w14:textId="77777777" w:rsidR="001D7924" w:rsidRPr="000E61E9" w:rsidRDefault="001D7924" w:rsidP="001D79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9" w:type="pct"/>
          </w:tcPr>
          <w:p w14:paraId="53D9F7FB" w14:textId="77777777" w:rsidR="001D7924" w:rsidRPr="000E61E9" w:rsidRDefault="001D7924" w:rsidP="001D7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6C0B2DC0" w14:textId="77777777" w:rsidR="001D7924" w:rsidRPr="000E61E9" w:rsidRDefault="001D7924" w:rsidP="001D79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8" w:type="pct"/>
          </w:tcPr>
          <w:p w14:paraId="03E7093A" w14:textId="77777777" w:rsidR="001D7924" w:rsidRPr="000E61E9" w:rsidRDefault="001D7924" w:rsidP="001D7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5159ADE4" w14:textId="77777777" w:rsidR="001D7924" w:rsidRPr="000E61E9" w:rsidRDefault="001D7924" w:rsidP="001D79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9" w:type="pct"/>
          </w:tcPr>
          <w:p w14:paraId="7870EA07" w14:textId="77777777" w:rsidR="001D7924" w:rsidRPr="000E61E9" w:rsidRDefault="001D7924" w:rsidP="001D7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1ECF0575" w14:textId="77777777" w:rsidR="001D7924" w:rsidRPr="000E61E9" w:rsidRDefault="001D7924" w:rsidP="001D79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D7924" w:rsidRPr="00D31193" w14:paraId="294DB13E" w14:textId="77777777" w:rsidTr="001D4977">
        <w:tc>
          <w:tcPr>
            <w:tcW w:w="2028" w:type="pct"/>
          </w:tcPr>
          <w:p w14:paraId="31DADFBD" w14:textId="784C741A" w:rsidR="001D7924" w:rsidRPr="00D31193" w:rsidRDefault="001D7924" w:rsidP="001D7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34C624B6" w14:textId="77777777" w:rsidR="001D7924" w:rsidRPr="00D31193" w:rsidRDefault="001D7924" w:rsidP="001D7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vAlign w:val="bottom"/>
          </w:tcPr>
          <w:p w14:paraId="307B25CC" w14:textId="1FEE4A3C" w:rsidR="001D7924" w:rsidRPr="00D31193" w:rsidRDefault="001D7924" w:rsidP="001D79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224,012</w:t>
            </w:r>
          </w:p>
        </w:tc>
        <w:tc>
          <w:tcPr>
            <w:tcW w:w="149" w:type="pct"/>
          </w:tcPr>
          <w:p w14:paraId="7F65C81D" w14:textId="77777777" w:rsidR="001D7924" w:rsidRPr="00D31193" w:rsidRDefault="001D7924" w:rsidP="001D7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7EBB0BE6" w14:textId="0743B59A" w:rsidR="001D7924" w:rsidRPr="00D31193" w:rsidRDefault="001D7924" w:rsidP="001D79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225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48" w:type="pct"/>
          </w:tcPr>
          <w:p w14:paraId="68C4710F" w14:textId="77777777" w:rsidR="001D7924" w:rsidRPr="00D31193" w:rsidRDefault="001D7924" w:rsidP="001D7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53324C0D" w14:textId="71E2B6A1" w:rsidR="001D7924" w:rsidRPr="00D31193" w:rsidRDefault="001D7924" w:rsidP="001D79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222,555</w:t>
            </w:r>
          </w:p>
        </w:tc>
        <w:tc>
          <w:tcPr>
            <w:tcW w:w="149" w:type="pct"/>
          </w:tcPr>
          <w:p w14:paraId="4B9C7560" w14:textId="77777777" w:rsidR="001D7924" w:rsidRPr="00D31193" w:rsidRDefault="001D7924" w:rsidP="001D7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4C4FB7DF" w14:textId="4736365F" w:rsidR="001D7924" w:rsidRPr="00D31193" w:rsidRDefault="001D7924" w:rsidP="001D79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224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431</w:t>
            </w:r>
          </w:p>
        </w:tc>
      </w:tr>
    </w:tbl>
    <w:p w14:paraId="786FE3C3" w14:textId="26DA4A2F" w:rsidR="00A53082" w:rsidRDefault="00A53082" w:rsidP="00C07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right="-115"/>
        <w:jc w:val="thaiDistribute"/>
        <w:rPr>
          <w:rFonts w:ascii="Angsana New" w:hAnsi="Angsana New"/>
          <w:color w:val="000000"/>
          <w:sz w:val="2"/>
          <w:szCs w:val="2"/>
          <w:cs/>
        </w:rPr>
      </w:pPr>
    </w:p>
    <w:p w14:paraId="02CDA908" w14:textId="44988F92" w:rsidR="00C077AC" w:rsidRPr="000E61E9" w:rsidRDefault="00A53082" w:rsidP="00A53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"/>
          <w:szCs w:val="2"/>
        </w:rPr>
      </w:pPr>
      <w:r>
        <w:rPr>
          <w:rFonts w:ascii="Angsana New" w:hAnsi="Angsana New"/>
          <w:color w:val="000000"/>
          <w:sz w:val="2"/>
          <w:szCs w:val="2"/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82"/>
        <w:gridCol w:w="271"/>
        <w:gridCol w:w="1080"/>
        <w:gridCol w:w="271"/>
        <w:gridCol w:w="1080"/>
        <w:gridCol w:w="269"/>
        <w:gridCol w:w="1078"/>
      </w:tblGrid>
      <w:tr w:rsidR="004D5CDB" w:rsidRPr="00D31193" w14:paraId="7A1DBBD6" w14:textId="77777777" w:rsidTr="00B2547A">
        <w:tc>
          <w:tcPr>
            <w:tcW w:w="2178" w:type="pct"/>
          </w:tcPr>
          <w:p w14:paraId="6CBA98B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8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ข้อสมมติ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หลัก</w:t>
            </w: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ในการประมาณการตามหลักคณิตศาสตร์ประกันภัย</w:t>
            </w:r>
          </w:p>
        </w:tc>
        <w:tc>
          <w:tcPr>
            <w:tcW w:w="1338" w:type="pct"/>
            <w:gridSpan w:val="3"/>
          </w:tcPr>
          <w:p w14:paraId="4D81B312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3BF867F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65975827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131F" w:rsidRPr="00D31193" w14:paraId="0379A0CE" w14:textId="77777777" w:rsidTr="00B2547A">
        <w:trPr>
          <w:trHeight w:val="434"/>
        </w:trPr>
        <w:tc>
          <w:tcPr>
            <w:tcW w:w="2178" w:type="pct"/>
          </w:tcPr>
          <w:p w14:paraId="61BC019E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496F46D" w14:textId="09A968F0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2E2BADE6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BB2226" w14:textId="75BDCB36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121A0498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B2EE735" w14:textId="1ED8B4D0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21688145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340391" w14:textId="7E5B25B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D5CDB" w:rsidRPr="00D31193" w14:paraId="2BB7E856" w14:textId="77777777" w:rsidTr="00B2547A">
        <w:trPr>
          <w:trHeight w:val="434"/>
        </w:trPr>
        <w:tc>
          <w:tcPr>
            <w:tcW w:w="2178" w:type="pct"/>
          </w:tcPr>
          <w:p w14:paraId="6C1AAB1E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22" w:type="pct"/>
            <w:gridSpan w:val="7"/>
          </w:tcPr>
          <w:p w14:paraId="56238526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ร้อยละ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79131F" w:rsidRPr="00D31193" w14:paraId="46525AA5" w14:textId="77777777" w:rsidTr="00B2547A">
        <w:tc>
          <w:tcPr>
            <w:tcW w:w="2178" w:type="pct"/>
          </w:tcPr>
          <w:p w14:paraId="4958E370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595" w:type="pct"/>
          </w:tcPr>
          <w:p w14:paraId="721A225E" w14:textId="50EEA50C" w:rsidR="0079131F" w:rsidRPr="00D31193" w:rsidRDefault="001D7924" w:rsidP="007913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1.62, 2.10</w:t>
            </w:r>
          </w:p>
        </w:tc>
        <w:tc>
          <w:tcPr>
            <w:tcW w:w="149" w:type="pct"/>
          </w:tcPr>
          <w:p w14:paraId="6FA55274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345911F8" w14:textId="17901154" w:rsidR="0079131F" w:rsidRPr="00D31193" w:rsidRDefault="0079131F" w:rsidP="007913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1.62, 2.10</w:t>
            </w:r>
          </w:p>
        </w:tc>
        <w:tc>
          <w:tcPr>
            <w:tcW w:w="149" w:type="pct"/>
          </w:tcPr>
          <w:p w14:paraId="58132B3D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726E9C52" w14:textId="421568AB" w:rsidR="0079131F" w:rsidRPr="00D31193" w:rsidRDefault="001D7924" w:rsidP="007913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1.62</w:t>
            </w:r>
          </w:p>
        </w:tc>
        <w:tc>
          <w:tcPr>
            <w:tcW w:w="148" w:type="pct"/>
          </w:tcPr>
          <w:p w14:paraId="186FFBD7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</w:tcPr>
          <w:p w14:paraId="1B1D18EF" w14:textId="3843D362" w:rsidR="0079131F" w:rsidRPr="00D31193" w:rsidRDefault="0079131F" w:rsidP="007913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1.62</w:t>
            </w:r>
          </w:p>
        </w:tc>
      </w:tr>
      <w:tr w:rsidR="0079131F" w:rsidRPr="00D31193" w14:paraId="6569CE98" w14:textId="77777777" w:rsidTr="00B2547A">
        <w:tc>
          <w:tcPr>
            <w:tcW w:w="2178" w:type="pct"/>
          </w:tcPr>
          <w:p w14:paraId="606C5344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การเพิ่ม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ขึ้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นของ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เงินเดือนในอนาคต</w:t>
            </w:r>
          </w:p>
        </w:tc>
        <w:tc>
          <w:tcPr>
            <w:tcW w:w="595" w:type="pct"/>
          </w:tcPr>
          <w:p w14:paraId="36C3440D" w14:textId="25D63668" w:rsidR="0079131F" w:rsidRPr="00D31193" w:rsidRDefault="001D7924" w:rsidP="007913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5.00, 6.00</w:t>
            </w:r>
          </w:p>
        </w:tc>
        <w:tc>
          <w:tcPr>
            <w:tcW w:w="149" w:type="pct"/>
          </w:tcPr>
          <w:p w14:paraId="7C167339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44F3D02" w14:textId="42CE1E52" w:rsidR="0079131F" w:rsidRPr="00D31193" w:rsidRDefault="0079131F" w:rsidP="007913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5.00, 6.00</w:t>
            </w:r>
          </w:p>
        </w:tc>
        <w:tc>
          <w:tcPr>
            <w:tcW w:w="149" w:type="pct"/>
          </w:tcPr>
          <w:p w14:paraId="6EE42D65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42AE7A52" w14:textId="459221FA" w:rsidR="0079131F" w:rsidRPr="00D31193" w:rsidRDefault="001D7924" w:rsidP="007913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6.00</w:t>
            </w:r>
          </w:p>
        </w:tc>
        <w:tc>
          <w:tcPr>
            <w:tcW w:w="148" w:type="pct"/>
          </w:tcPr>
          <w:p w14:paraId="3A9774BB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F65F4B6" w14:textId="3623403E" w:rsidR="0079131F" w:rsidRPr="00D31193" w:rsidRDefault="0079131F" w:rsidP="007913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6.00</w:t>
            </w:r>
          </w:p>
        </w:tc>
      </w:tr>
      <w:tr w:rsidR="0079131F" w:rsidRPr="00D31193" w14:paraId="419550B4" w14:textId="77777777" w:rsidTr="00B2547A">
        <w:trPr>
          <w:trHeight w:val="380"/>
        </w:trPr>
        <w:tc>
          <w:tcPr>
            <w:tcW w:w="2178" w:type="pct"/>
            <w:shd w:val="clear" w:color="auto" w:fill="auto"/>
          </w:tcPr>
          <w:p w14:paraId="27278D50" w14:textId="77777777" w:rsidR="0079131F" w:rsidRPr="00D31193" w:rsidRDefault="0079131F" w:rsidP="0079131F">
            <w:pPr>
              <w:ind w:lef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95" w:type="pct"/>
          </w:tcPr>
          <w:p w14:paraId="336505B6" w14:textId="2C03DB7C" w:rsidR="0079131F" w:rsidRPr="00D31193" w:rsidRDefault="001D7924" w:rsidP="007913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0 - 60</w:t>
            </w:r>
          </w:p>
        </w:tc>
        <w:tc>
          <w:tcPr>
            <w:tcW w:w="149" w:type="pct"/>
          </w:tcPr>
          <w:p w14:paraId="4598F42E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17DC531E" w14:textId="30CA7348" w:rsidR="0079131F" w:rsidRPr="00D31193" w:rsidRDefault="0079131F" w:rsidP="007913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0 - 60</w:t>
            </w:r>
          </w:p>
        </w:tc>
        <w:tc>
          <w:tcPr>
            <w:tcW w:w="149" w:type="pct"/>
          </w:tcPr>
          <w:p w14:paraId="7A6D6788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5229D11A" w14:textId="57E37931" w:rsidR="0079131F" w:rsidRPr="00D31193" w:rsidRDefault="001D7924" w:rsidP="007913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0 - 60</w:t>
            </w:r>
          </w:p>
        </w:tc>
        <w:tc>
          <w:tcPr>
            <w:tcW w:w="148" w:type="pct"/>
          </w:tcPr>
          <w:p w14:paraId="2947C6A9" w14:textId="77777777" w:rsidR="0079131F" w:rsidRPr="00D3119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9D10AB" w14:textId="02B8DD7B" w:rsidR="0079131F" w:rsidRPr="00D31193" w:rsidRDefault="0079131F" w:rsidP="007913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0 - 60</w:t>
            </w:r>
          </w:p>
        </w:tc>
      </w:tr>
    </w:tbl>
    <w:p w14:paraId="1845E867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color w:val="000000"/>
          <w:sz w:val="30"/>
          <w:szCs w:val="30"/>
        </w:rPr>
      </w:pPr>
    </w:p>
    <w:p w14:paraId="4CF1772E" w14:textId="77777777" w:rsidR="004D5CDB" w:rsidRPr="00B21C59" w:rsidRDefault="004D5CDB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630"/>
        <w:jc w:val="thaiDistribute"/>
        <w:rPr>
          <w:rFonts w:ascii="Angsana New" w:hAnsi="Angsana New"/>
          <w:color w:val="000000"/>
          <w:spacing w:val="16"/>
          <w:sz w:val="30"/>
          <w:szCs w:val="30"/>
        </w:rPr>
      </w:pPr>
      <w:r w:rsidRPr="00B21C59">
        <w:rPr>
          <w:rFonts w:ascii="Angsana New" w:hAnsi="Angsana New"/>
          <w:color w:val="000000"/>
          <w:spacing w:val="16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6760FA7" w14:textId="77777777" w:rsidR="004D5CDB" w:rsidRPr="00D31193" w:rsidRDefault="004D5CDB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A4361BE" w14:textId="56B5DAF2" w:rsidR="004D5CDB" w:rsidRPr="00D31193" w:rsidRDefault="004D5CDB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6443C" w:rsidRPr="00D31193">
        <w:rPr>
          <w:rFonts w:ascii="Angsana New" w:hAnsi="Angsana New"/>
          <w:sz w:val="30"/>
          <w:szCs w:val="30"/>
        </w:rPr>
        <w:t>31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6443C" w:rsidRPr="00D31193">
        <w:rPr>
          <w:rFonts w:ascii="Angsana New" w:hAnsi="Angsana New"/>
          <w:sz w:val="30"/>
          <w:szCs w:val="30"/>
        </w:rPr>
        <w:t>256</w:t>
      </w:r>
      <w:r w:rsidR="0079131F">
        <w:rPr>
          <w:rFonts w:ascii="Angsana New" w:hAnsi="Angsana New"/>
          <w:sz w:val="30"/>
          <w:szCs w:val="30"/>
        </w:rPr>
        <w:t>4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ระยะเวลาถัวเฉลี่ยถ่วงน้ำหนักของภาระผูกพันผลประโยชน์ที่กำหนดไว้ของบริษัทและบริษัทย่อยเป็น </w:t>
      </w:r>
      <w:r w:rsidR="001D7924">
        <w:rPr>
          <w:rFonts w:ascii="Angsana New" w:hAnsi="Angsana New"/>
          <w:sz w:val="30"/>
          <w:szCs w:val="30"/>
        </w:rPr>
        <w:t>1</w:t>
      </w:r>
      <w:r w:rsidR="006430C1">
        <w:rPr>
          <w:rFonts w:ascii="Angsana New" w:hAnsi="Angsana New"/>
          <w:sz w:val="30"/>
          <w:szCs w:val="30"/>
        </w:rPr>
        <w:t>4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>ปี</w:t>
      </w:r>
      <w:r w:rsidRPr="00D31193">
        <w:rPr>
          <w:rFonts w:ascii="Angsana New" w:hAnsi="Angsana New"/>
          <w:sz w:val="30"/>
          <w:szCs w:val="30"/>
          <w:cs/>
        </w:rPr>
        <w:t xml:space="preserve">และ </w:t>
      </w:r>
      <w:r w:rsidR="001D7924">
        <w:rPr>
          <w:rFonts w:ascii="Angsana New" w:hAnsi="Angsana New"/>
          <w:sz w:val="30"/>
          <w:szCs w:val="30"/>
        </w:rPr>
        <w:t>2</w:t>
      </w:r>
      <w:r w:rsidR="006430C1">
        <w:rPr>
          <w:rFonts w:ascii="Angsana New" w:hAnsi="Angsana New"/>
          <w:sz w:val="30"/>
          <w:szCs w:val="30"/>
        </w:rPr>
        <w:t>2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ปี ตามลำดับ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i/>
          <w:iCs/>
          <w:sz w:val="30"/>
          <w:szCs w:val="30"/>
        </w:rPr>
        <w:t>(</w:t>
      </w:r>
      <w:r w:rsidR="00D6443C" w:rsidRPr="00D31193">
        <w:rPr>
          <w:rFonts w:ascii="Angsana New" w:hAnsi="Angsana New"/>
          <w:i/>
          <w:iCs/>
          <w:sz w:val="30"/>
          <w:szCs w:val="30"/>
        </w:rPr>
        <w:t>256</w:t>
      </w:r>
      <w:r w:rsidR="008B5A08">
        <w:rPr>
          <w:rFonts w:ascii="Angsana New" w:hAnsi="Angsana New"/>
          <w:i/>
          <w:iCs/>
          <w:sz w:val="30"/>
          <w:szCs w:val="30"/>
        </w:rPr>
        <w:t>3</w:t>
      </w:r>
      <w:r w:rsidRPr="00D31193">
        <w:rPr>
          <w:rFonts w:ascii="Angsana New" w:hAnsi="Angsana New"/>
          <w:i/>
          <w:iCs/>
          <w:sz w:val="30"/>
          <w:szCs w:val="30"/>
        </w:rPr>
        <w:t xml:space="preserve">: </w:t>
      </w:r>
      <w:r w:rsidR="00D6443C" w:rsidRPr="00D31193">
        <w:rPr>
          <w:rFonts w:ascii="Angsana New" w:hAnsi="Angsana New"/>
          <w:i/>
          <w:iCs/>
          <w:sz w:val="30"/>
          <w:szCs w:val="30"/>
        </w:rPr>
        <w:t>1</w:t>
      </w:r>
      <w:r w:rsidR="0079131F">
        <w:rPr>
          <w:rFonts w:ascii="Angsana New" w:hAnsi="Angsana New"/>
          <w:i/>
          <w:iCs/>
          <w:sz w:val="30"/>
          <w:szCs w:val="30"/>
        </w:rPr>
        <w:t>4</w:t>
      </w:r>
      <w:r w:rsidRPr="00D31193">
        <w:rPr>
          <w:rFonts w:ascii="Angsana New" w:hAnsi="Angsana New"/>
          <w:i/>
          <w:iCs/>
          <w:sz w:val="30"/>
          <w:szCs w:val="30"/>
        </w:rPr>
        <w:t xml:space="preserve"> </w:t>
      </w:r>
      <w:r w:rsidRPr="00D31193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D31193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D6443C" w:rsidRPr="00D31193">
        <w:rPr>
          <w:rFonts w:ascii="Angsana New" w:hAnsi="Angsana New"/>
          <w:i/>
          <w:iCs/>
          <w:sz w:val="30"/>
          <w:szCs w:val="30"/>
        </w:rPr>
        <w:t>2</w:t>
      </w:r>
      <w:r w:rsidR="0079131F">
        <w:rPr>
          <w:rFonts w:ascii="Angsana New" w:hAnsi="Angsana New"/>
          <w:i/>
          <w:iCs/>
          <w:sz w:val="30"/>
          <w:szCs w:val="30"/>
        </w:rPr>
        <w:t>2</w:t>
      </w:r>
      <w:r w:rsidRPr="00D31193">
        <w:rPr>
          <w:rFonts w:ascii="Angsana New" w:hAnsi="Angsana New"/>
          <w:i/>
          <w:iCs/>
          <w:sz w:val="30"/>
          <w:szCs w:val="30"/>
        </w:rPr>
        <w:t xml:space="preserve"> </w:t>
      </w:r>
      <w:r w:rsidRPr="00D31193">
        <w:rPr>
          <w:rFonts w:ascii="Angsana New" w:hAnsi="Angsana New"/>
          <w:i/>
          <w:iCs/>
          <w:sz w:val="30"/>
          <w:szCs w:val="30"/>
          <w:cs/>
        </w:rPr>
        <w:t>ปี ตามลำดับ</w:t>
      </w:r>
      <w:r w:rsidRPr="00D31193">
        <w:rPr>
          <w:rFonts w:ascii="Angsana New" w:hAnsi="Angsana New"/>
          <w:i/>
          <w:iCs/>
          <w:sz w:val="30"/>
          <w:szCs w:val="30"/>
        </w:rPr>
        <w:t>)</w:t>
      </w:r>
    </w:p>
    <w:p w14:paraId="4C67AACC" w14:textId="77777777" w:rsidR="00C077AC" w:rsidRPr="00D31193" w:rsidRDefault="00C077AC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998AF2C" w14:textId="77777777" w:rsidR="004D5CDB" w:rsidRPr="00490141" w:rsidRDefault="004D5CDB" w:rsidP="00B21C59">
      <w:pPr>
        <w:spacing w:line="276" w:lineRule="auto"/>
        <w:ind w:left="63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490141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184F3AB" w14:textId="77777777" w:rsidR="004D5CDB" w:rsidRPr="00D31193" w:rsidRDefault="004D5CDB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9F4EB87" w14:textId="6F94A06A" w:rsidR="00C077AC" w:rsidRDefault="004D5CDB" w:rsidP="00AD2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การเปลี่ยนแปลงในแต่ละข้อสมมต</w:t>
      </w:r>
      <w:r w:rsidRPr="00D31193">
        <w:rPr>
          <w:rFonts w:ascii="Angsana New" w:hAnsi="Angsana New" w:hint="cs"/>
          <w:sz w:val="30"/>
          <w:szCs w:val="30"/>
          <w:cs/>
        </w:rPr>
        <w:t>ิ</w:t>
      </w:r>
      <w:r w:rsidRPr="00D31193">
        <w:rPr>
          <w:rFonts w:ascii="Angsana New" w:hAnsi="Angsana New"/>
          <w:sz w:val="30"/>
          <w:szCs w:val="30"/>
          <w:cs/>
        </w:rPr>
        <w:t>ที่เกี่ยวข้อง</w:t>
      </w:r>
      <w:r w:rsidRPr="00D31193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D31193">
        <w:rPr>
          <w:rFonts w:ascii="Angsana New" w:hAnsi="Angsana New"/>
          <w:sz w:val="30"/>
          <w:szCs w:val="30"/>
          <w:cs/>
        </w:rPr>
        <w:t xml:space="preserve"> โดยถือว่าข้อสมมติอื่น</w:t>
      </w:r>
      <w:r w:rsidR="00E5684E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 xml:space="preserve">ๆ คงที่ </w:t>
      </w:r>
    </w:p>
    <w:p w14:paraId="52814A1D" w14:textId="77777777" w:rsidR="00C077AC" w:rsidRPr="00D31193" w:rsidRDefault="00C077AC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1" w:type="dxa"/>
        <w:tblInd w:w="450" w:type="dxa"/>
        <w:tblLook w:val="01E0" w:firstRow="1" w:lastRow="1" w:firstColumn="1" w:lastColumn="1" w:noHBand="0" w:noVBand="0"/>
      </w:tblPr>
      <w:tblGrid>
        <w:gridCol w:w="4410"/>
        <w:gridCol w:w="1077"/>
        <w:gridCol w:w="269"/>
        <w:gridCol w:w="1022"/>
        <w:gridCol w:w="269"/>
        <w:gridCol w:w="1022"/>
        <w:gridCol w:w="238"/>
        <w:gridCol w:w="32"/>
        <w:gridCol w:w="1022"/>
      </w:tblGrid>
      <w:tr w:rsidR="004D5CDB" w:rsidRPr="00D31193" w14:paraId="5BFC86C5" w14:textId="77777777" w:rsidTr="00AF250B">
        <w:trPr>
          <w:trHeight w:val="411"/>
        </w:trPr>
        <w:tc>
          <w:tcPr>
            <w:tcW w:w="4410" w:type="dxa"/>
          </w:tcPr>
          <w:p w14:paraId="04306D4B" w14:textId="71D5F12F" w:rsidR="004D5CDB" w:rsidRPr="00D31193" w:rsidRDefault="0036368A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5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br w:type="page"/>
            </w:r>
          </w:p>
        </w:tc>
        <w:tc>
          <w:tcPr>
            <w:tcW w:w="4951" w:type="dxa"/>
            <w:gridSpan w:val="8"/>
          </w:tcPr>
          <w:p w14:paraId="50DD7C7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D3119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4D5CDB" w:rsidRPr="00D31193" w14:paraId="74926844" w14:textId="77777777" w:rsidTr="00AF250B">
        <w:trPr>
          <w:trHeight w:val="411"/>
        </w:trPr>
        <w:tc>
          <w:tcPr>
            <w:tcW w:w="4410" w:type="dxa"/>
          </w:tcPr>
          <w:p w14:paraId="01CB0D7C" w14:textId="77777777" w:rsidR="004D5CDB" w:rsidRPr="00D31193" w:rsidRDefault="004D5CDB" w:rsidP="00AF250B">
            <w:pPr>
              <w:ind w:right="-19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68" w:type="dxa"/>
            <w:gridSpan w:val="3"/>
          </w:tcPr>
          <w:p w14:paraId="65D10052" w14:textId="40F88B46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60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3119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เพิ่มขึ้น</w:t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ร้อยละ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1E06456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4" w:type="dxa"/>
            <w:gridSpan w:val="4"/>
          </w:tcPr>
          <w:p w14:paraId="71A225D6" w14:textId="1F87EF04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31193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79131F" w:rsidRPr="00D31193" w14:paraId="55122E50" w14:textId="77777777" w:rsidTr="00AF250B">
        <w:trPr>
          <w:trHeight w:val="411"/>
        </w:trPr>
        <w:tc>
          <w:tcPr>
            <w:tcW w:w="4410" w:type="dxa"/>
          </w:tcPr>
          <w:p w14:paraId="2FB6FDB4" w14:textId="04A39BD7" w:rsidR="0079131F" w:rsidRPr="00D31193" w:rsidRDefault="0079131F" w:rsidP="0079131F">
            <w:pPr>
              <w:ind w:right="-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</w:tcPr>
          <w:p w14:paraId="1A2FA5C1" w14:textId="280C5FBC" w:rsidR="0079131F" w:rsidRPr="00D31193" w:rsidRDefault="0079131F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</w:tcPr>
          <w:p w14:paraId="30F69BE8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FC7CEFF" w14:textId="0197B958" w:rsidR="0079131F" w:rsidRPr="00D31193" w:rsidRDefault="0079131F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</w:tcPr>
          <w:p w14:paraId="2F5D03ED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1E6C552B" w14:textId="4D7C18F4" w:rsidR="0079131F" w:rsidRPr="00D31193" w:rsidRDefault="0079131F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8" w:type="dxa"/>
          </w:tcPr>
          <w:p w14:paraId="3D0C23B2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15C22BAC" w14:textId="2D857F67" w:rsidR="0079131F" w:rsidRPr="00D31193" w:rsidRDefault="0079131F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4D5CDB" w:rsidRPr="00D31193" w14:paraId="69BF3231" w14:textId="77777777" w:rsidTr="00AF250B">
        <w:trPr>
          <w:trHeight w:val="411"/>
        </w:trPr>
        <w:tc>
          <w:tcPr>
            <w:tcW w:w="4410" w:type="dxa"/>
          </w:tcPr>
          <w:p w14:paraId="3587A22F" w14:textId="77777777" w:rsidR="004D5CDB" w:rsidRPr="00D31193" w:rsidRDefault="004D5CDB" w:rsidP="00AF250B">
            <w:pPr>
              <w:ind w:left="180" w:right="-195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1" w:type="dxa"/>
            <w:gridSpan w:val="8"/>
          </w:tcPr>
          <w:p w14:paraId="2F65A6DD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3119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3119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9131F" w:rsidRPr="00D31193" w14:paraId="6BF0A1A7" w14:textId="77777777" w:rsidTr="00AF250B">
        <w:trPr>
          <w:trHeight w:val="411"/>
        </w:trPr>
        <w:tc>
          <w:tcPr>
            <w:tcW w:w="4410" w:type="dxa"/>
          </w:tcPr>
          <w:p w14:paraId="66F56DB2" w14:textId="77777777" w:rsidR="0079131F" w:rsidRPr="00D31193" w:rsidRDefault="0079131F" w:rsidP="0079131F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77" w:type="dxa"/>
            <w:vAlign w:val="center"/>
          </w:tcPr>
          <w:p w14:paraId="707E3514" w14:textId="3E0CA625" w:rsidR="0079131F" w:rsidRPr="00D31193" w:rsidRDefault="00640672" w:rsidP="0079131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FC0D6B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,816)</w:t>
            </w:r>
          </w:p>
        </w:tc>
        <w:tc>
          <w:tcPr>
            <w:tcW w:w="269" w:type="dxa"/>
            <w:vAlign w:val="center"/>
          </w:tcPr>
          <w:p w14:paraId="34C7444A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5B93A6D2" w14:textId="3562E514" w:rsidR="0079131F" w:rsidRPr="00D31193" w:rsidRDefault="0079131F" w:rsidP="0079131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752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center"/>
          </w:tcPr>
          <w:p w14:paraId="4A739B42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50180C11" w14:textId="6845EF30" w:rsidR="0079131F" w:rsidRPr="00D31193" w:rsidRDefault="00640672" w:rsidP="0079131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11,714</w:t>
            </w:r>
          </w:p>
        </w:tc>
        <w:tc>
          <w:tcPr>
            <w:tcW w:w="238" w:type="dxa"/>
            <w:vAlign w:val="center"/>
          </w:tcPr>
          <w:p w14:paraId="4593C0E4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vAlign w:val="center"/>
          </w:tcPr>
          <w:p w14:paraId="505BC710" w14:textId="47D0BC67" w:rsidR="0079131F" w:rsidRPr="00D31193" w:rsidRDefault="0079131F" w:rsidP="0079131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661</w:t>
            </w:r>
          </w:p>
        </w:tc>
      </w:tr>
      <w:tr w:rsidR="0079131F" w:rsidRPr="00D31193" w14:paraId="0525BE3F" w14:textId="77777777" w:rsidTr="00AF250B">
        <w:trPr>
          <w:trHeight w:val="227"/>
        </w:trPr>
        <w:tc>
          <w:tcPr>
            <w:tcW w:w="4410" w:type="dxa"/>
          </w:tcPr>
          <w:p w14:paraId="097672A4" w14:textId="77777777" w:rsidR="0079131F" w:rsidRPr="00D31193" w:rsidRDefault="0079131F" w:rsidP="0079131F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77" w:type="dxa"/>
          </w:tcPr>
          <w:p w14:paraId="2018B181" w14:textId="3CF3CE9E" w:rsidR="0079131F" w:rsidRPr="00D31193" w:rsidRDefault="00640672" w:rsidP="0079131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12,292</w:t>
            </w:r>
          </w:p>
        </w:tc>
        <w:tc>
          <w:tcPr>
            <w:tcW w:w="269" w:type="dxa"/>
          </w:tcPr>
          <w:p w14:paraId="6E5E76FB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39076236" w14:textId="0EB4AE0B" w:rsidR="0079131F" w:rsidRPr="00D31193" w:rsidRDefault="0079131F" w:rsidP="0079131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269" w:type="dxa"/>
          </w:tcPr>
          <w:p w14:paraId="6B4F822A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64416936" w14:textId="059C59A0" w:rsidR="0079131F" w:rsidRPr="00D31193" w:rsidRDefault="00640672" w:rsidP="0079131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(10,691)</w:t>
            </w:r>
          </w:p>
        </w:tc>
        <w:tc>
          <w:tcPr>
            <w:tcW w:w="238" w:type="dxa"/>
          </w:tcPr>
          <w:p w14:paraId="3C6E2272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682C437B" w14:textId="6675F295" w:rsidR="0079131F" w:rsidRPr="00D31193" w:rsidRDefault="0079131F" w:rsidP="0079131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727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F250B" w:rsidRPr="00D31193" w14:paraId="4B7C4406" w14:textId="77777777" w:rsidTr="00AF250B">
        <w:trPr>
          <w:trHeight w:val="414"/>
        </w:trPr>
        <w:tc>
          <w:tcPr>
            <w:tcW w:w="4410" w:type="dxa"/>
          </w:tcPr>
          <w:p w14:paraId="14003455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9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66E45241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0347C5A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2" w:type="dxa"/>
          </w:tcPr>
          <w:p w14:paraId="58936262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93233B4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2" w:type="dxa"/>
          </w:tcPr>
          <w:p w14:paraId="05F63BAA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8" w:type="dxa"/>
          </w:tcPr>
          <w:p w14:paraId="525B8FDF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1DAB30CF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F250B" w:rsidRPr="00D31193" w14:paraId="25C68924" w14:textId="77777777" w:rsidTr="00AF250B">
        <w:trPr>
          <w:trHeight w:val="182"/>
        </w:trPr>
        <w:tc>
          <w:tcPr>
            <w:tcW w:w="4410" w:type="dxa"/>
          </w:tcPr>
          <w:p w14:paraId="794A7750" w14:textId="77777777" w:rsidR="00AF250B" w:rsidRPr="00D31193" w:rsidRDefault="00AF250B" w:rsidP="00AF250B">
            <w:pPr>
              <w:ind w:right="-1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1" w:type="dxa"/>
            <w:gridSpan w:val="8"/>
          </w:tcPr>
          <w:p w14:paraId="38D02FCC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F250B" w:rsidRPr="00D31193" w14:paraId="0DD77B53" w14:textId="77777777" w:rsidTr="00AF250B">
        <w:trPr>
          <w:trHeight w:val="182"/>
        </w:trPr>
        <w:tc>
          <w:tcPr>
            <w:tcW w:w="4410" w:type="dxa"/>
          </w:tcPr>
          <w:p w14:paraId="4C87F05C" w14:textId="77777777" w:rsidR="00AF250B" w:rsidRPr="00D31193" w:rsidRDefault="00AF250B" w:rsidP="00AF250B">
            <w:pPr>
              <w:ind w:right="-19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68" w:type="dxa"/>
            <w:gridSpan w:val="3"/>
          </w:tcPr>
          <w:p w14:paraId="161CE1CD" w14:textId="53B4232E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6D0F29EC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4" w:type="dxa"/>
            <w:gridSpan w:val="4"/>
          </w:tcPr>
          <w:p w14:paraId="79C82244" w14:textId="31754328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31193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D6443C"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79131F" w:rsidRPr="00D31193" w14:paraId="0B255E86" w14:textId="77777777" w:rsidTr="00AF250B">
        <w:trPr>
          <w:trHeight w:val="263"/>
        </w:trPr>
        <w:tc>
          <w:tcPr>
            <w:tcW w:w="4410" w:type="dxa"/>
            <w:shd w:val="clear" w:color="auto" w:fill="auto"/>
          </w:tcPr>
          <w:p w14:paraId="1EA2D2EE" w14:textId="60360A0E" w:rsidR="0079131F" w:rsidRPr="00D31193" w:rsidRDefault="0079131F" w:rsidP="0079131F">
            <w:pPr>
              <w:ind w:right="-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</w:tcPr>
          <w:p w14:paraId="6782BBA4" w14:textId="21DB93B0" w:rsidR="0079131F" w:rsidRPr="00D31193" w:rsidRDefault="0079131F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</w:tcPr>
          <w:p w14:paraId="1D6571D9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57CD618E" w14:textId="23AC1F12" w:rsidR="0079131F" w:rsidRPr="00D31193" w:rsidRDefault="0079131F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</w:tcPr>
          <w:p w14:paraId="7D24689D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8CE3BAE" w14:textId="6F498AB1" w:rsidR="0079131F" w:rsidRPr="00D31193" w:rsidRDefault="0079131F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</w:tcPr>
          <w:p w14:paraId="1AD46ABD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620F971F" w14:textId="74FCD144" w:rsidR="0079131F" w:rsidRPr="00D31193" w:rsidRDefault="0079131F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AF250B" w:rsidRPr="00D31193" w14:paraId="7A50CA11" w14:textId="77777777" w:rsidTr="00AF250B">
        <w:trPr>
          <w:trHeight w:val="263"/>
        </w:trPr>
        <w:tc>
          <w:tcPr>
            <w:tcW w:w="4410" w:type="dxa"/>
            <w:shd w:val="clear" w:color="auto" w:fill="auto"/>
          </w:tcPr>
          <w:p w14:paraId="33A8017D" w14:textId="77777777" w:rsidR="00AF250B" w:rsidRPr="00D31193" w:rsidRDefault="00AF250B" w:rsidP="00AF250B">
            <w:pPr>
              <w:ind w:left="234" w:right="-195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1" w:type="dxa"/>
            <w:gridSpan w:val="8"/>
            <w:shd w:val="clear" w:color="auto" w:fill="auto"/>
          </w:tcPr>
          <w:p w14:paraId="4F4DE4D6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3119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3119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9131F" w:rsidRPr="00D31193" w14:paraId="5E072C05" w14:textId="77777777" w:rsidTr="00AF250B">
        <w:trPr>
          <w:trHeight w:val="245"/>
        </w:trPr>
        <w:tc>
          <w:tcPr>
            <w:tcW w:w="4410" w:type="dxa"/>
          </w:tcPr>
          <w:p w14:paraId="0864F6B3" w14:textId="77777777" w:rsidR="0079131F" w:rsidRPr="00D31193" w:rsidRDefault="0079131F" w:rsidP="0079131F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77" w:type="dxa"/>
            <w:vAlign w:val="center"/>
          </w:tcPr>
          <w:p w14:paraId="2458E2B5" w14:textId="6115A794" w:rsidR="0079131F" w:rsidRPr="00D31193" w:rsidRDefault="00640672" w:rsidP="0079131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(10,691)</w:t>
            </w:r>
          </w:p>
        </w:tc>
        <w:tc>
          <w:tcPr>
            <w:tcW w:w="269" w:type="dxa"/>
            <w:vAlign w:val="center"/>
          </w:tcPr>
          <w:p w14:paraId="00FDFDA5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vAlign w:val="center"/>
          </w:tcPr>
          <w:p w14:paraId="2AF845C9" w14:textId="0F3604C3" w:rsidR="0079131F" w:rsidRPr="00D31193" w:rsidRDefault="0079131F" w:rsidP="0079131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638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center"/>
          </w:tcPr>
          <w:p w14:paraId="1199F542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vAlign w:val="center"/>
          </w:tcPr>
          <w:p w14:paraId="5A629DA9" w14:textId="006ABE5A" w:rsidR="0079131F" w:rsidRPr="00D31193" w:rsidRDefault="00640672" w:rsidP="0079131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11,574</w:t>
            </w:r>
          </w:p>
        </w:tc>
        <w:tc>
          <w:tcPr>
            <w:tcW w:w="270" w:type="dxa"/>
            <w:gridSpan w:val="2"/>
            <w:vAlign w:val="center"/>
          </w:tcPr>
          <w:p w14:paraId="144732D4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0A75A352" w14:textId="244FCB40" w:rsidR="0079131F" w:rsidRPr="00D31193" w:rsidRDefault="0079131F" w:rsidP="0079131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</w:p>
        </w:tc>
      </w:tr>
      <w:tr w:rsidR="0079131F" w:rsidRPr="00D31193" w14:paraId="238A83CE" w14:textId="77777777" w:rsidTr="00AF250B">
        <w:trPr>
          <w:trHeight w:val="83"/>
        </w:trPr>
        <w:tc>
          <w:tcPr>
            <w:tcW w:w="4410" w:type="dxa"/>
          </w:tcPr>
          <w:p w14:paraId="5430B49A" w14:textId="77777777" w:rsidR="0079131F" w:rsidRPr="00D31193" w:rsidRDefault="0079131F" w:rsidP="0079131F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77" w:type="dxa"/>
          </w:tcPr>
          <w:p w14:paraId="6B8D4A4A" w14:textId="1F1E51CC" w:rsidR="0079131F" w:rsidRPr="00D31193" w:rsidRDefault="00640672" w:rsidP="0079131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12,142</w:t>
            </w:r>
          </w:p>
        </w:tc>
        <w:tc>
          <w:tcPr>
            <w:tcW w:w="269" w:type="dxa"/>
          </w:tcPr>
          <w:p w14:paraId="2667EAA0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5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</w:tcPr>
          <w:p w14:paraId="7BA0CBC5" w14:textId="03C3D20E" w:rsidR="0079131F" w:rsidRPr="00D31193" w:rsidRDefault="0079131F" w:rsidP="0079131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022</w:t>
            </w:r>
          </w:p>
        </w:tc>
        <w:tc>
          <w:tcPr>
            <w:tcW w:w="269" w:type="dxa"/>
          </w:tcPr>
          <w:p w14:paraId="62B647FD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5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</w:tcPr>
          <w:p w14:paraId="05F4A5D5" w14:textId="55040256" w:rsidR="0079131F" w:rsidRPr="00D31193" w:rsidRDefault="00640672" w:rsidP="0079131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(10,568)</w:t>
            </w:r>
          </w:p>
        </w:tc>
        <w:tc>
          <w:tcPr>
            <w:tcW w:w="270" w:type="dxa"/>
            <w:gridSpan w:val="2"/>
          </w:tcPr>
          <w:p w14:paraId="158A8598" w14:textId="77777777" w:rsidR="0079131F" w:rsidRPr="00D3119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7E33C7F2" w14:textId="26E1BB45" w:rsidR="0079131F" w:rsidRPr="00D31193" w:rsidRDefault="0079131F" w:rsidP="0079131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621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22B2749B" w14:textId="77777777" w:rsidR="0036368A" w:rsidRPr="00AD21EC" w:rsidRDefault="0036368A" w:rsidP="00AD2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5C87D10B" w14:textId="616B8CAE" w:rsidR="00490141" w:rsidRDefault="00490141" w:rsidP="00490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14:paraId="3062E110" w14:textId="09D9ED9D" w:rsidR="00377C44" w:rsidRPr="00D31193" w:rsidRDefault="00D6443C" w:rsidP="0037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E5684E"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="00377C44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377C44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หุ้นทุนซื้อคืน</w:t>
      </w:r>
    </w:p>
    <w:p w14:paraId="5C60E4BF" w14:textId="2A72C141" w:rsidR="004D5CDB" w:rsidRDefault="004D5CDB" w:rsidP="006B0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22"/>
          <w:szCs w:val="22"/>
        </w:rPr>
      </w:pPr>
    </w:p>
    <w:p w14:paraId="64F222C2" w14:textId="60D97213" w:rsidR="00E5684E" w:rsidRDefault="00E5684E" w:rsidP="006B06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b/>
          <w:bCs/>
          <w:i/>
          <w:iCs/>
          <w:spacing w:val="2"/>
          <w:sz w:val="30"/>
          <w:szCs w:val="30"/>
        </w:rPr>
      </w:pPr>
      <w:r w:rsidRPr="00E5684E">
        <w:rPr>
          <w:rFonts w:ascii="Angsana New" w:hAnsi="Angsana New" w:hint="cs"/>
          <w:b/>
          <w:bCs/>
          <w:i/>
          <w:iCs/>
          <w:spacing w:val="2"/>
          <w:sz w:val="30"/>
          <w:szCs w:val="30"/>
          <w:cs/>
        </w:rPr>
        <w:t>นโยบายการบัญชี</w:t>
      </w:r>
    </w:p>
    <w:p w14:paraId="10FA335F" w14:textId="77777777" w:rsidR="006E4231" w:rsidRPr="00E5684E" w:rsidRDefault="006E4231" w:rsidP="006B06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b/>
          <w:bCs/>
          <w:i/>
          <w:iCs/>
          <w:spacing w:val="2"/>
          <w:sz w:val="30"/>
          <w:szCs w:val="30"/>
          <w:cs/>
        </w:rPr>
      </w:pPr>
    </w:p>
    <w:p w14:paraId="2CEB9323" w14:textId="7DD81031" w:rsidR="001D3BE8" w:rsidRDefault="0079131F" w:rsidP="006B06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pacing w:val="2"/>
          <w:sz w:val="30"/>
          <w:szCs w:val="30"/>
        </w:rPr>
      </w:pPr>
      <w:r w:rsidRPr="001D3BE8">
        <w:rPr>
          <w:rFonts w:ascii="Angsana New" w:hAnsi="Angsana New" w:hint="cs"/>
          <w:spacing w:val="2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</w:t>
      </w:r>
      <w:r w:rsidRPr="005942B4">
        <w:rPr>
          <w:rFonts w:ascii="Angsana New" w:hAnsi="Angsana New" w:hint="cs"/>
          <w:spacing w:val="6"/>
          <w:sz w:val="30"/>
          <w:szCs w:val="30"/>
          <w:cs/>
        </w:rPr>
        <w:t>ทุนซื้อคืนภายใต้ส่วนของผู้ถือหุ้น</w:t>
      </w:r>
      <w:r w:rsidRPr="005942B4">
        <w:rPr>
          <w:rFonts w:ascii="Angsana New" w:hAnsi="Angsana New"/>
          <w:spacing w:val="6"/>
          <w:sz w:val="30"/>
          <w:szCs w:val="30"/>
        </w:rPr>
        <w:t xml:space="preserve"> </w:t>
      </w:r>
      <w:r w:rsidRPr="005942B4">
        <w:rPr>
          <w:rFonts w:ascii="Angsana New" w:hAnsi="Angsana New" w:hint="cs"/>
          <w:spacing w:val="6"/>
          <w:sz w:val="30"/>
          <w:szCs w:val="30"/>
          <w:cs/>
        </w:rPr>
        <w:t>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โดยหักบัญชีหุ้นทุนซื้อคืนด้วยจำนวนต้นทุนของหุ้นทุนซื้อคืนที่จำหน่ายซึ่งคำนวณโดยวิธี</w:t>
      </w:r>
    </w:p>
    <w:p w14:paraId="28FA471A" w14:textId="667C4C18" w:rsidR="00C077AC" w:rsidRPr="00404BBD" w:rsidRDefault="0079131F" w:rsidP="00404B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pacing w:val="2"/>
          <w:sz w:val="30"/>
          <w:szCs w:val="30"/>
        </w:rPr>
      </w:pPr>
      <w:r w:rsidRPr="001D3BE8">
        <w:rPr>
          <w:rFonts w:ascii="Angsana New" w:hAnsi="Angsana New" w:hint="cs"/>
          <w:spacing w:val="2"/>
          <w:sz w:val="30"/>
          <w:szCs w:val="30"/>
          <w:cs/>
        </w:rPr>
        <w:t>ถัวเฉลี่ยถ่วงน้ำหนักและโอนจำนวนเดียวกันนี้จากบัญชีสำรองหุ้นทุนซื้อคืนไปกำไรสะสม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1D3BE8">
        <w:rPr>
          <w:rFonts w:ascii="Angsana New" w:hAnsi="Angsana New" w:hint="cs"/>
          <w:spacing w:val="2"/>
          <w:sz w:val="30"/>
          <w:szCs w:val="30"/>
        </w:rPr>
        <w:t>“</w:t>
      </w:r>
      <w:r w:rsidRPr="001D3BE8">
        <w:rPr>
          <w:rFonts w:ascii="Angsana New" w:hAnsi="Angsana New" w:hint="cs"/>
          <w:spacing w:val="2"/>
          <w:sz w:val="30"/>
          <w:szCs w:val="30"/>
          <w:cs/>
        </w:rPr>
        <w:t>ส่วนเกินทุนหุ้นทุนซื้อคืน</w:t>
      </w:r>
      <w:r w:rsidRPr="001D3BE8">
        <w:rPr>
          <w:rFonts w:ascii="Angsana New" w:hAnsi="Angsana New" w:hint="cs"/>
          <w:spacing w:val="2"/>
          <w:sz w:val="30"/>
          <w:szCs w:val="30"/>
        </w:rPr>
        <w:t>”</w:t>
      </w:r>
      <w:r w:rsidRPr="001D3BE8">
        <w:rPr>
          <w:rFonts w:ascii="Angsana New" w:hAnsi="Angsana New" w:hint="cs"/>
          <w:spacing w:val="2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29FF30BD" w14:textId="77777777" w:rsidR="0079131F" w:rsidRPr="00D31193" w:rsidRDefault="0079131F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22"/>
          <w:szCs w:val="22"/>
        </w:rPr>
      </w:pPr>
    </w:p>
    <w:tbl>
      <w:tblPr>
        <w:tblW w:w="4903" w:type="pct"/>
        <w:tblInd w:w="378" w:type="dxa"/>
        <w:tblLayout w:type="fixed"/>
        <w:tblLook w:val="01E0" w:firstRow="1" w:lastRow="1" w:firstColumn="1" w:lastColumn="1" w:noHBand="0" w:noVBand="0"/>
      </w:tblPr>
      <w:tblGrid>
        <w:gridCol w:w="2061"/>
        <w:gridCol w:w="590"/>
        <w:gridCol w:w="249"/>
        <w:gridCol w:w="851"/>
        <w:gridCol w:w="252"/>
        <w:gridCol w:w="840"/>
        <w:gridCol w:w="264"/>
        <w:gridCol w:w="882"/>
        <w:gridCol w:w="266"/>
        <w:gridCol w:w="855"/>
        <w:gridCol w:w="258"/>
        <w:gridCol w:w="908"/>
        <w:gridCol w:w="243"/>
        <w:gridCol w:w="900"/>
      </w:tblGrid>
      <w:tr w:rsidR="004D5CDB" w:rsidRPr="00D31193" w14:paraId="05C52076" w14:textId="77777777" w:rsidTr="00B2547A">
        <w:trPr>
          <w:trHeight w:val="367"/>
        </w:trPr>
        <w:tc>
          <w:tcPr>
            <w:tcW w:w="1094" w:type="pct"/>
          </w:tcPr>
          <w:p w14:paraId="0C346D99" w14:textId="77777777" w:rsidR="004D5CDB" w:rsidRPr="00D31193" w:rsidRDefault="004D5CDB" w:rsidP="00B2547A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3" w:type="pct"/>
          </w:tcPr>
          <w:p w14:paraId="525D43DF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14:paraId="5F01B22E" w14:textId="77777777" w:rsidR="004D5CDB" w:rsidRPr="00D31193" w:rsidRDefault="004D5CDB" w:rsidP="00B2547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461" w:type="pct"/>
            <w:gridSpan w:val="11"/>
            <w:vAlign w:val="bottom"/>
          </w:tcPr>
          <w:p w14:paraId="5F1D6554" w14:textId="77777777" w:rsidR="004D5CDB" w:rsidRPr="00D31193" w:rsidRDefault="004D5CDB" w:rsidP="00B2547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D3119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D31193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5CDB" w:rsidRPr="00D31193" w14:paraId="6ACBBB29" w14:textId="77777777" w:rsidTr="00AF250B">
        <w:trPr>
          <w:trHeight w:val="367"/>
        </w:trPr>
        <w:tc>
          <w:tcPr>
            <w:tcW w:w="1094" w:type="pct"/>
          </w:tcPr>
          <w:p w14:paraId="767AF348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3" w:type="pct"/>
          </w:tcPr>
          <w:p w14:paraId="65D3F5A2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14:paraId="0F833806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40" w:type="pct"/>
            <w:gridSpan w:val="5"/>
            <w:tcBorders>
              <w:bottom w:val="single" w:sz="4" w:space="0" w:color="auto"/>
            </w:tcBorders>
          </w:tcPr>
          <w:p w14:paraId="3808EE6F" w14:textId="0088F24F" w:rsidR="004D5CDB" w:rsidRPr="00D31193" w:rsidRDefault="00D6443C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9326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1" w:type="pct"/>
          </w:tcPr>
          <w:p w14:paraId="49AFF144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80" w:type="pct"/>
            <w:gridSpan w:val="5"/>
            <w:tcBorders>
              <w:bottom w:val="single" w:sz="4" w:space="0" w:color="auto"/>
            </w:tcBorders>
          </w:tcPr>
          <w:p w14:paraId="7DC7887A" w14:textId="19E52F14" w:rsidR="004D5CDB" w:rsidRPr="00D31193" w:rsidRDefault="00D6443C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9326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4D5CDB" w:rsidRPr="00D31193" w14:paraId="43045196" w14:textId="77777777" w:rsidTr="00AF250B">
        <w:trPr>
          <w:trHeight w:val="367"/>
        </w:trPr>
        <w:tc>
          <w:tcPr>
            <w:tcW w:w="1094" w:type="pct"/>
          </w:tcPr>
          <w:p w14:paraId="24D80410" w14:textId="77777777" w:rsidR="004D5CDB" w:rsidRPr="00D31193" w:rsidRDefault="004D5CDB" w:rsidP="00B2547A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3" w:type="pct"/>
            <w:vAlign w:val="bottom"/>
          </w:tcPr>
          <w:p w14:paraId="0E20B082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</w:t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  <w:t>ต่อหุ้น</w:t>
            </w:r>
          </w:p>
        </w:tc>
        <w:tc>
          <w:tcPr>
            <w:tcW w:w="132" w:type="pct"/>
          </w:tcPr>
          <w:p w14:paraId="172024C6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vAlign w:val="bottom"/>
          </w:tcPr>
          <w:p w14:paraId="472F8696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4" w:type="pct"/>
            <w:tcBorders>
              <w:top w:val="single" w:sz="4" w:space="0" w:color="auto"/>
            </w:tcBorders>
            <w:vAlign w:val="bottom"/>
          </w:tcPr>
          <w:p w14:paraId="054B0D59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2B4BD58B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40" w:type="pct"/>
            <w:tcBorders>
              <w:top w:val="single" w:sz="4" w:space="0" w:color="auto"/>
            </w:tcBorders>
            <w:vAlign w:val="bottom"/>
          </w:tcPr>
          <w:p w14:paraId="174BF08B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5757BD11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14:paraId="5BFD1455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41" w:type="pct"/>
            <w:vAlign w:val="bottom"/>
          </w:tcPr>
          <w:p w14:paraId="1701F4F2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14:paraId="411EA940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7" w:type="pct"/>
            <w:vAlign w:val="bottom"/>
          </w:tcPr>
          <w:p w14:paraId="504FE513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2" w:type="pct"/>
            <w:vAlign w:val="bottom"/>
          </w:tcPr>
          <w:p w14:paraId="2413E82A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29" w:type="pct"/>
            <w:vAlign w:val="bottom"/>
          </w:tcPr>
          <w:p w14:paraId="2ABE5A11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78" w:type="pct"/>
            <w:vAlign w:val="bottom"/>
          </w:tcPr>
          <w:p w14:paraId="63920A9A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14:paraId="74AD9A45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</w:tr>
      <w:tr w:rsidR="004D5CDB" w:rsidRPr="00D31193" w14:paraId="51A4071B" w14:textId="77777777" w:rsidTr="00B2547A">
        <w:trPr>
          <w:trHeight w:val="367"/>
        </w:trPr>
        <w:tc>
          <w:tcPr>
            <w:tcW w:w="1094" w:type="pct"/>
          </w:tcPr>
          <w:p w14:paraId="17BABF89" w14:textId="77777777" w:rsidR="004D5CDB" w:rsidRPr="00D31193" w:rsidRDefault="004D5CDB" w:rsidP="00B2547A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313" w:type="pct"/>
          </w:tcPr>
          <w:p w14:paraId="7252AEA7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132" w:type="pct"/>
          </w:tcPr>
          <w:p w14:paraId="69032C3C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461" w:type="pct"/>
            <w:gridSpan w:val="11"/>
          </w:tcPr>
          <w:p w14:paraId="39C4E578" w14:textId="1002F94B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>ล้าน</w:t>
            </w:r>
            <w:r w:rsidR="00AF2C6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>บาท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 xml:space="preserve"> 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 xml:space="preserve">/ 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>ล้าน</w:t>
            </w:r>
            <w:r w:rsidR="00AF2C6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>หุ้น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4D5CDB" w:rsidRPr="00D31193" w14:paraId="00F9C7EE" w14:textId="77777777" w:rsidTr="00B2547A">
        <w:trPr>
          <w:trHeight w:val="367"/>
        </w:trPr>
        <w:tc>
          <w:tcPr>
            <w:tcW w:w="1094" w:type="pct"/>
          </w:tcPr>
          <w:p w14:paraId="1CB180D6" w14:textId="77777777" w:rsidR="004D5CDB" w:rsidRPr="00D31193" w:rsidRDefault="004D5CDB" w:rsidP="00B2547A">
            <w:pPr>
              <w:pStyle w:val="block"/>
              <w:tabs>
                <w:tab w:val="left" w:pos="140"/>
              </w:tabs>
              <w:spacing w:after="0" w:line="240" w:lineRule="auto"/>
              <w:ind w:left="160" w:right="-315" w:hanging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  <w:tc>
          <w:tcPr>
            <w:tcW w:w="313" w:type="pct"/>
          </w:tcPr>
          <w:p w14:paraId="60A8460A" w14:textId="77777777" w:rsidR="004D5CDB" w:rsidRPr="00D31193" w:rsidRDefault="004D5CDB" w:rsidP="00B2547A">
            <w:pPr>
              <w:pStyle w:val="block"/>
              <w:tabs>
                <w:tab w:val="left" w:pos="140"/>
              </w:tabs>
              <w:spacing w:after="0" w:line="240" w:lineRule="auto"/>
              <w:ind w:left="-126" w:right="-108" w:hanging="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14:paraId="3293E598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461" w:type="pct"/>
            <w:gridSpan w:val="11"/>
          </w:tcPr>
          <w:p w14:paraId="6EDBCAA3" w14:textId="77777777" w:rsidR="004D5CDB" w:rsidRPr="00D31193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</w:tr>
      <w:tr w:rsidR="0089326B" w:rsidRPr="00D31193" w14:paraId="1B65ADAC" w14:textId="77777777" w:rsidTr="00640672">
        <w:trPr>
          <w:trHeight w:val="367"/>
        </w:trPr>
        <w:tc>
          <w:tcPr>
            <w:tcW w:w="1094" w:type="pct"/>
          </w:tcPr>
          <w:p w14:paraId="09779A8E" w14:textId="54821F4B" w:rsidR="0089326B" w:rsidRPr="00D31193" w:rsidRDefault="0089326B" w:rsidP="0089326B">
            <w:pPr>
              <w:tabs>
                <w:tab w:val="clear" w:pos="227"/>
                <w:tab w:val="left" w:pos="140"/>
              </w:tabs>
              <w:ind w:left="160" w:right="-315" w:hanging="11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13" w:type="pct"/>
          </w:tcPr>
          <w:p w14:paraId="4C70E9B1" w14:textId="11423B70" w:rsidR="0089326B" w:rsidRPr="00D31193" w:rsidRDefault="0089326B" w:rsidP="008932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22C201CF" w14:textId="77777777" w:rsidR="0089326B" w:rsidRPr="00D31193" w:rsidRDefault="0089326B" w:rsidP="00893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2" w:type="pct"/>
          </w:tcPr>
          <w:p w14:paraId="07CC1D8C" w14:textId="3AE306A0" w:rsidR="0089326B" w:rsidRPr="00D31193" w:rsidRDefault="00640672" w:rsidP="006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93</w:t>
            </w:r>
          </w:p>
        </w:tc>
        <w:tc>
          <w:tcPr>
            <w:tcW w:w="134" w:type="pct"/>
          </w:tcPr>
          <w:p w14:paraId="3C9631F1" w14:textId="77777777" w:rsidR="0089326B" w:rsidRPr="00D31193" w:rsidRDefault="0089326B" w:rsidP="0089326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</w:tcPr>
          <w:p w14:paraId="6906B939" w14:textId="13802F0D" w:rsidR="0089326B" w:rsidRPr="00D31193" w:rsidRDefault="00640672" w:rsidP="006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(512)</w:t>
            </w:r>
          </w:p>
        </w:tc>
        <w:tc>
          <w:tcPr>
            <w:tcW w:w="140" w:type="pct"/>
          </w:tcPr>
          <w:p w14:paraId="41FCB545" w14:textId="77777777" w:rsidR="0089326B" w:rsidRPr="00D31193" w:rsidRDefault="0089326B" w:rsidP="0089326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" w:type="pct"/>
          </w:tcPr>
          <w:p w14:paraId="16C2F1AF" w14:textId="5EFD562F" w:rsidR="0089326B" w:rsidRPr="00D31193" w:rsidRDefault="00640672" w:rsidP="006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512</w:t>
            </w:r>
          </w:p>
        </w:tc>
        <w:tc>
          <w:tcPr>
            <w:tcW w:w="141" w:type="pct"/>
          </w:tcPr>
          <w:p w14:paraId="4FBE8357" w14:textId="77777777" w:rsidR="0089326B" w:rsidRPr="00D31193" w:rsidRDefault="0089326B" w:rsidP="0089326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4" w:type="pct"/>
          </w:tcPr>
          <w:p w14:paraId="5AC1865B" w14:textId="2B46203E" w:rsidR="0089326B" w:rsidRPr="00D31193" w:rsidRDefault="0089326B" w:rsidP="00893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37" w:type="pct"/>
          </w:tcPr>
          <w:p w14:paraId="4D4C4486" w14:textId="77777777" w:rsidR="0089326B" w:rsidRPr="00D31193" w:rsidRDefault="0089326B" w:rsidP="0089326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01ED9F00" w14:textId="584A36B1" w:rsidR="0089326B" w:rsidRPr="00D31193" w:rsidRDefault="0089326B" w:rsidP="00893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29" w:type="pct"/>
          </w:tcPr>
          <w:p w14:paraId="13F98012" w14:textId="77777777" w:rsidR="0089326B" w:rsidRPr="00D31193" w:rsidRDefault="0089326B" w:rsidP="0089326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8" w:type="pct"/>
          </w:tcPr>
          <w:p w14:paraId="65B2E770" w14:textId="3A2F354E" w:rsidR="0089326B" w:rsidRPr="00D31193" w:rsidRDefault="0089326B" w:rsidP="00893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</w:tr>
      <w:tr w:rsidR="0089326B" w:rsidRPr="00D31193" w14:paraId="4AED3783" w14:textId="77777777" w:rsidTr="00640672">
        <w:trPr>
          <w:trHeight w:val="367"/>
        </w:trPr>
        <w:tc>
          <w:tcPr>
            <w:tcW w:w="1094" w:type="pct"/>
          </w:tcPr>
          <w:p w14:paraId="26C46E3C" w14:textId="7506389F" w:rsidR="0089326B" w:rsidRPr="00D31193" w:rsidRDefault="0089326B" w:rsidP="0089326B">
            <w:pPr>
              <w:tabs>
                <w:tab w:val="clear" w:pos="227"/>
                <w:tab w:val="left" w:pos="160"/>
              </w:tabs>
              <w:ind w:left="160" w:right="-315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313" w:type="pct"/>
          </w:tcPr>
          <w:p w14:paraId="58C5C9F7" w14:textId="4B64AB94" w:rsidR="0089326B" w:rsidRPr="00D31193" w:rsidRDefault="0089326B" w:rsidP="008932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36E1DE39" w14:textId="77777777" w:rsidR="0089326B" w:rsidRPr="00D31193" w:rsidRDefault="0089326B" w:rsidP="00893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2" w:type="pct"/>
          </w:tcPr>
          <w:p w14:paraId="12171437" w14:textId="21FBA2CB" w:rsidR="0089326B" w:rsidRPr="00640672" w:rsidRDefault="00640672" w:rsidP="006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A6F3DDA" w14:textId="77777777" w:rsidR="0089326B" w:rsidRPr="00640672" w:rsidRDefault="0089326B" w:rsidP="0089326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</w:tcPr>
          <w:p w14:paraId="38A48CB1" w14:textId="3799CD94" w:rsidR="0089326B" w:rsidRPr="00640672" w:rsidRDefault="00640672" w:rsidP="006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BB63A7E" w14:textId="77777777" w:rsidR="0089326B" w:rsidRPr="00640672" w:rsidRDefault="0089326B" w:rsidP="0089326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" w:type="pct"/>
          </w:tcPr>
          <w:p w14:paraId="38EEC599" w14:textId="37E03A5E" w:rsidR="0089326B" w:rsidRPr="00640672" w:rsidRDefault="00640672" w:rsidP="006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B1F3F8C" w14:textId="77777777" w:rsidR="0089326B" w:rsidRPr="00640672" w:rsidRDefault="0089326B" w:rsidP="0089326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4" w:type="pct"/>
          </w:tcPr>
          <w:p w14:paraId="38D5A3D8" w14:textId="17B86A79" w:rsidR="0089326B" w:rsidRPr="00640672" w:rsidRDefault="0089326B" w:rsidP="00B41E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406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93</w:t>
            </w:r>
          </w:p>
        </w:tc>
        <w:tc>
          <w:tcPr>
            <w:tcW w:w="137" w:type="pct"/>
          </w:tcPr>
          <w:p w14:paraId="76FB61F8" w14:textId="77777777" w:rsidR="0089326B" w:rsidRPr="00640672" w:rsidRDefault="0089326B" w:rsidP="0089326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24EA5265" w14:textId="22D762CD" w:rsidR="0089326B" w:rsidRPr="00640672" w:rsidRDefault="0089326B" w:rsidP="00B41E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406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(512)</w:t>
            </w:r>
          </w:p>
        </w:tc>
        <w:tc>
          <w:tcPr>
            <w:tcW w:w="129" w:type="pct"/>
          </w:tcPr>
          <w:p w14:paraId="4C67A45D" w14:textId="77777777" w:rsidR="0089326B" w:rsidRPr="00640672" w:rsidRDefault="0089326B" w:rsidP="0089326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8" w:type="pct"/>
          </w:tcPr>
          <w:p w14:paraId="3F195C0D" w14:textId="68C207C6" w:rsidR="0089326B" w:rsidRPr="00640672" w:rsidRDefault="0089326B" w:rsidP="00B41E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406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512</w:t>
            </w:r>
          </w:p>
        </w:tc>
      </w:tr>
      <w:tr w:rsidR="00640672" w:rsidRPr="00D31193" w14:paraId="7A92F56D" w14:textId="77777777" w:rsidTr="00640672">
        <w:trPr>
          <w:trHeight w:val="367"/>
        </w:trPr>
        <w:tc>
          <w:tcPr>
            <w:tcW w:w="1094" w:type="pct"/>
          </w:tcPr>
          <w:p w14:paraId="21A36BB9" w14:textId="5BC9B563" w:rsidR="00640672" w:rsidRPr="00D31193" w:rsidRDefault="00640672" w:rsidP="0089326B">
            <w:pPr>
              <w:tabs>
                <w:tab w:val="clear" w:pos="227"/>
                <w:tab w:val="left" w:pos="160"/>
              </w:tabs>
              <w:ind w:left="160" w:right="-315" w:hanging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ลดหุ้นทุนซื้อคืน</w:t>
            </w:r>
          </w:p>
        </w:tc>
        <w:tc>
          <w:tcPr>
            <w:tcW w:w="313" w:type="pct"/>
          </w:tcPr>
          <w:p w14:paraId="15686709" w14:textId="6F0EB326" w:rsidR="00640672" w:rsidRPr="00D31193" w:rsidRDefault="00640672" w:rsidP="008932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61457B0A" w14:textId="77777777" w:rsidR="00640672" w:rsidRPr="00D31193" w:rsidRDefault="00640672" w:rsidP="00893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418E265E" w14:textId="0F2F2EBB" w:rsidR="00640672" w:rsidRPr="00D31193" w:rsidRDefault="00640672" w:rsidP="00893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(93)</w:t>
            </w:r>
          </w:p>
        </w:tc>
        <w:tc>
          <w:tcPr>
            <w:tcW w:w="134" w:type="pct"/>
          </w:tcPr>
          <w:p w14:paraId="0562C808" w14:textId="77777777" w:rsidR="00640672" w:rsidRPr="00D31193" w:rsidRDefault="00640672" w:rsidP="0089326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39A09341" w14:textId="7AFEF3C5" w:rsidR="00640672" w:rsidRPr="00D31193" w:rsidRDefault="00640672" w:rsidP="00893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512</w:t>
            </w:r>
          </w:p>
        </w:tc>
        <w:tc>
          <w:tcPr>
            <w:tcW w:w="140" w:type="pct"/>
          </w:tcPr>
          <w:p w14:paraId="603DEEDE" w14:textId="77777777" w:rsidR="00640672" w:rsidRPr="00D31193" w:rsidRDefault="00640672" w:rsidP="0089326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430194B6" w14:textId="5B93ED5A" w:rsidR="00640672" w:rsidRPr="00D31193" w:rsidRDefault="00640672" w:rsidP="00893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(512)</w:t>
            </w:r>
          </w:p>
        </w:tc>
        <w:tc>
          <w:tcPr>
            <w:tcW w:w="141" w:type="pct"/>
          </w:tcPr>
          <w:p w14:paraId="2EB2F0B2" w14:textId="77777777" w:rsidR="00640672" w:rsidRPr="00D31193" w:rsidRDefault="00640672" w:rsidP="0089326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21C8A9B1" w14:textId="29209D09" w:rsidR="00640672" w:rsidRPr="00D31193" w:rsidRDefault="00640672" w:rsidP="00893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A22BAA7" w14:textId="77777777" w:rsidR="00640672" w:rsidRPr="00D31193" w:rsidRDefault="00640672" w:rsidP="0089326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115F59DC" w14:textId="63352075" w:rsidR="00640672" w:rsidRPr="00D31193" w:rsidRDefault="00640672" w:rsidP="00893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2070173" w14:textId="77777777" w:rsidR="00640672" w:rsidRPr="00D31193" w:rsidRDefault="00640672" w:rsidP="0089326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31CF58EB" w14:textId="082B1F92" w:rsidR="00640672" w:rsidRPr="00D31193" w:rsidRDefault="00640672" w:rsidP="00893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89326B" w:rsidRPr="00D31193" w14:paraId="3644875F" w14:textId="77777777" w:rsidTr="00AF250B">
        <w:trPr>
          <w:trHeight w:val="367"/>
        </w:trPr>
        <w:tc>
          <w:tcPr>
            <w:tcW w:w="1094" w:type="pct"/>
          </w:tcPr>
          <w:p w14:paraId="09777FCC" w14:textId="762C0667" w:rsidR="0089326B" w:rsidRPr="00D31193" w:rsidRDefault="0089326B" w:rsidP="0089326B">
            <w:pPr>
              <w:tabs>
                <w:tab w:val="clear" w:pos="227"/>
                <w:tab w:val="left" w:pos="160"/>
              </w:tabs>
              <w:ind w:left="160"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3" w:type="pct"/>
          </w:tcPr>
          <w:p w14:paraId="486E7B78" w14:textId="0C38B592" w:rsidR="0089326B" w:rsidRPr="00D31193" w:rsidRDefault="0089326B" w:rsidP="008932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51837393" w14:textId="77777777" w:rsidR="0089326B" w:rsidRPr="00D31193" w:rsidRDefault="0089326B" w:rsidP="00893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</w:tcPr>
          <w:p w14:paraId="3AF5A518" w14:textId="20207927" w:rsidR="0089326B" w:rsidRPr="00D31193" w:rsidRDefault="00640672" w:rsidP="006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CCB69A0" w14:textId="77777777" w:rsidR="0089326B" w:rsidRPr="00D31193" w:rsidRDefault="0089326B" w:rsidP="00893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</w:tcPr>
          <w:p w14:paraId="22A00C26" w14:textId="21DAB864" w:rsidR="0089326B" w:rsidRPr="00D31193" w:rsidRDefault="00640672" w:rsidP="006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0FECC5E" w14:textId="77777777" w:rsidR="0089326B" w:rsidRPr="00D31193" w:rsidRDefault="0089326B" w:rsidP="00893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79F325AF" w14:textId="55058171" w:rsidR="0089326B" w:rsidRPr="00D31193" w:rsidRDefault="00640672" w:rsidP="006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FF9AE5F" w14:textId="77777777" w:rsidR="0089326B" w:rsidRPr="00D31193" w:rsidRDefault="0089326B" w:rsidP="00893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</w:tcPr>
          <w:p w14:paraId="28A35FD5" w14:textId="05D6B976" w:rsidR="0089326B" w:rsidRPr="00D31193" w:rsidRDefault="0089326B" w:rsidP="00B41E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137" w:type="pct"/>
          </w:tcPr>
          <w:p w14:paraId="1EA048D2" w14:textId="77777777" w:rsidR="0089326B" w:rsidRPr="00D31193" w:rsidRDefault="0089326B" w:rsidP="00893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06165CFC" w14:textId="1AA25F3B" w:rsidR="0089326B" w:rsidRPr="00D31193" w:rsidRDefault="0089326B" w:rsidP="00B41E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</w:rPr>
              <w:t>(512)</w:t>
            </w:r>
          </w:p>
        </w:tc>
        <w:tc>
          <w:tcPr>
            <w:tcW w:w="129" w:type="pct"/>
          </w:tcPr>
          <w:p w14:paraId="22F9E7F8" w14:textId="77777777" w:rsidR="0089326B" w:rsidRPr="00D31193" w:rsidRDefault="0089326B" w:rsidP="008932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6844E650" w14:textId="4FE7AC43" w:rsidR="0089326B" w:rsidRPr="00D31193" w:rsidRDefault="0089326B" w:rsidP="00B41E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</w:rPr>
              <w:t>512</w:t>
            </w:r>
          </w:p>
        </w:tc>
      </w:tr>
    </w:tbl>
    <w:p w14:paraId="66B61855" w14:textId="77777777" w:rsidR="00AC42E2" w:rsidRPr="00D31193" w:rsidRDefault="00AC42E2" w:rsidP="0037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22"/>
          <w:szCs w:val="22"/>
        </w:rPr>
      </w:pPr>
    </w:p>
    <w:p w14:paraId="3B3A7C1E" w14:textId="77777777" w:rsidR="001D3BE8" w:rsidRDefault="00377C44" w:rsidP="001D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ใน</w:t>
      </w:r>
      <w:r w:rsidRPr="00D31193">
        <w:rPr>
          <w:rFonts w:ascii="Angsana New" w:hAnsi="Angsana New" w:hint="cs"/>
          <w:sz w:val="30"/>
          <w:szCs w:val="30"/>
          <w:cs/>
        </w:rPr>
        <w:t xml:space="preserve">เดือนมีนาคม </w:t>
      </w:r>
      <w:r w:rsidR="00D6443C" w:rsidRPr="00D31193">
        <w:rPr>
          <w:rFonts w:ascii="Angsana New" w:hAnsi="Angsana New"/>
          <w:sz w:val="30"/>
          <w:szCs w:val="30"/>
        </w:rPr>
        <w:t>2563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ที่ประชุมคณะกรรมการบริษัทอนุมัติ</w:t>
      </w:r>
      <w:r w:rsidRPr="00D31193">
        <w:rPr>
          <w:rFonts w:ascii="Angsana New" w:hAnsi="Angsana New" w:hint="cs"/>
          <w:sz w:val="30"/>
          <w:szCs w:val="30"/>
          <w:cs/>
        </w:rPr>
        <w:t>แผนหุ้นทุน</w:t>
      </w:r>
      <w:r w:rsidRPr="00D31193">
        <w:rPr>
          <w:rFonts w:ascii="Angsana New" w:hAnsi="Angsana New"/>
          <w:sz w:val="30"/>
          <w:szCs w:val="30"/>
          <w:cs/>
        </w:rPr>
        <w:t>ซื้อคืน</w:t>
      </w:r>
      <w:r w:rsidRPr="00D31193">
        <w:rPr>
          <w:rFonts w:ascii="Angsana New" w:hAnsi="Angsana New" w:hint="cs"/>
          <w:sz w:val="30"/>
          <w:szCs w:val="30"/>
          <w:cs/>
        </w:rPr>
        <w:t xml:space="preserve"> (“แผน”)</w:t>
      </w:r>
      <w:r w:rsidRPr="00D31193">
        <w:rPr>
          <w:rFonts w:ascii="Angsana New" w:hAnsi="Angsana New"/>
          <w:sz w:val="30"/>
          <w:szCs w:val="30"/>
          <w:cs/>
        </w:rPr>
        <w:t xml:space="preserve"> โดยให้ซื้อหุ้นคืนได้ไม่เกิน</w:t>
      </w:r>
      <w:r w:rsidRPr="00D31193">
        <w:rPr>
          <w:rFonts w:ascii="Angsana New" w:hAnsi="Angsana New"/>
          <w:sz w:val="30"/>
          <w:szCs w:val="30"/>
        </w:rPr>
        <w:br/>
      </w:r>
      <w:r w:rsidRPr="001D3BE8">
        <w:rPr>
          <w:rFonts w:ascii="Angsana New" w:hAnsi="Angsana New"/>
          <w:spacing w:val="6"/>
          <w:sz w:val="30"/>
          <w:szCs w:val="30"/>
          <w:cs/>
        </w:rPr>
        <w:t xml:space="preserve">ร้อยละ </w:t>
      </w:r>
      <w:r w:rsidR="00D6443C" w:rsidRPr="001D3BE8">
        <w:rPr>
          <w:rFonts w:ascii="Angsana New" w:hAnsi="Angsana New"/>
          <w:spacing w:val="6"/>
          <w:sz w:val="30"/>
          <w:szCs w:val="30"/>
        </w:rPr>
        <w:t>9</w:t>
      </w:r>
      <w:r w:rsidRPr="001D3BE8">
        <w:rPr>
          <w:rFonts w:ascii="Angsana New" w:hAnsi="Angsana New"/>
          <w:spacing w:val="6"/>
          <w:sz w:val="30"/>
          <w:szCs w:val="30"/>
        </w:rPr>
        <w:t>.</w:t>
      </w:r>
      <w:r w:rsidR="00D6443C" w:rsidRPr="001D3BE8">
        <w:rPr>
          <w:rFonts w:ascii="Angsana New" w:hAnsi="Angsana New"/>
          <w:spacing w:val="6"/>
          <w:sz w:val="30"/>
          <w:szCs w:val="30"/>
        </w:rPr>
        <w:t>92</w:t>
      </w:r>
      <w:r w:rsidRPr="001D3BE8">
        <w:rPr>
          <w:rFonts w:ascii="Angsana New" w:hAnsi="Angsana New"/>
          <w:spacing w:val="6"/>
          <w:sz w:val="30"/>
          <w:szCs w:val="30"/>
          <w:cs/>
        </w:rPr>
        <w:t xml:space="preserve"> หรือ </w:t>
      </w:r>
      <w:r w:rsidR="00D6443C" w:rsidRPr="001D3BE8">
        <w:rPr>
          <w:rFonts w:ascii="Angsana New" w:hAnsi="Angsana New"/>
          <w:spacing w:val="6"/>
          <w:sz w:val="30"/>
          <w:szCs w:val="30"/>
        </w:rPr>
        <w:t>94</w:t>
      </w:r>
      <w:r w:rsidRPr="001D3BE8">
        <w:rPr>
          <w:rFonts w:ascii="Angsana New" w:hAnsi="Angsana New"/>
          <w:spacing w:val="6"/>
          <w:sz w:val="30"/>
          <w:szCs w:val="30"/>
          <w:cs/>
        </w:rPr>
        <w:t xml:space="preserve"> ล้านหุ้นของหุ้นบริษัทที่ออก </w:t>
      </w:r>
      <w:r w:rsidRPr="001D3BE8">
        <w:rPr>
          <w:rFonts w:ascii="Angsana New" w:hAnsi="Angsana New" w:hint="cs"/>
          <w:spacing w:val="6"/>
          <w:sz w:val="30"/>
          <w:szCs w:val="30"/>
          <w:cs/>
        </w:rPr>
        <w:t>แผนนี้</w:t>
      </w:r>
      <w:r w:rsidRPr="001D3BE8">
        <w:rPr>
          <w:rFonts w:ascii="Angsana New" w:hAnsi="Angsana New"/>
          <w:spacing w:val="6"/>
          <w:sz w:val="30"/>
          <w:szCs w:val="30"/>
          <w:cs/>
        </w:rPr>
        <w:t>มีวัตถุประสงค์เพื่อเพิ่มอัตราผลตอบแทนต่อส่วนของ</w:t>
      </w:r>
    </w:p>
    <w:p w14:paraId="4AF9440C" w14:textId="57B44EA9" w:rsidR="001D3BE8" w:rsidRDefault="00377C44" w:rsidP="001D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 xml:space="preserve">ผู้ถือหุ้น </w:t>
      </w:r>
      <w:r w:rsidRPr="00D31193">
        <w:rPr>
          <w:rFonts w:ascii="Angsana New" w:hAnsi="Angsana New"/>
          <w:spacing w:val="-2"/>
          <w:sz w:val="30"/>
          <w:szCs w:val="30"/>
          <w:cs/>
        </w:rPr>
        <w:t xml:space="preserve">อัตรากำไรสุทธิต่อหุ้น และอัตราผลตอบแทนจากเงินปันผล จำนวนสูงสุดที่ได้รับอนุมัติสำหรับการซื้อคืนคือ </w:t>
      </w:r>
    </w:p>
    <w:p w14:paraId="6991346E" w14:textId="4E270BB7" w:rsidR="00525CA2" w:rsidRDefault="00D6443C" w:rsidP="001D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pacing w:val="-2"/>
          <w:sz w:val="30"/>
          <w:szCs w:val="30"/>
        </w:rPr>
        <w:t>517</w:t>
      </w:r>
      <w:r w:rsidR="00377C44" w:rsidRPr="00D31193">
        <w:rPr>
          <w:rFonts w:ascii="Angsana New" w:hAnsi="Angsana New"/>
          <w:spacing w:val="-2"/>
          <w:sz w:val="30"/>
          <w:szCs w:val="30"/>
          <w:cs/>
        </w:rPr>
        <w:t xml:space="preserve"> ล้าน</w:t>
      </w:r>
      <w:r w:rsidR="00377C44" w:rsidRPr="00D31193">
        <w:rPr>
          <w:rFonts w:ascii="Angsana New" w:hAnsi="Angsana New"/>
          <w:sz w:val="30"/>
          <w:szCs w:val="30"/>
          <w:cs/>
        </w:rPr>
        <w:t xml:space="preserve">บาท </w:t>
      </w:r>
      <w:r w:rsidR="00377C44" w:rsidRPr="00D31193">
        <w:rPr>
          <w:rFonts w:ascii="Angsana New" w:hAnsi="Angsana New" w:hint="cs"/>
          <w:sz w:val="30"/>
          <w:szCs w:val="30"/>
          <w:cs/>
        </w:rPr>
        <w:t xml:space="preserve">หรือ </w:t>
      </w:r>
      <w:r w:rsidRPr="00D31193">
        <w:rPr>
          <w:rFonts w:ascii="Angsana New" w:hAnsi="Angsana New"/>
          <w:sz w:val="30"/>
          <w:szCs w:val="30"/>
        </w:rPr>
        <w:t>5</w:t>
      </w:r>
      <w:r w:rsidR="00377C44" w:rsidRPr="00D31193">
        <w:rPr>
          <w:rFonts w:ascii="Angsana New" w:hAnsi="Angsana New"/>
          <w:sz w:val="30"/>
          <w:szCs w:val="30"/>
        </w:rPr>
        <w:t>.</w:t>
      </w:r>
      <w:r w:rsidRPr="00D31193">
        <w:rPr>
          <w:rFonts w:ascii="Angsana New" w:hAnsi="Angsana New"/>
          <w:sz w:val="30"/>
          <w:szCs w:val="30"/>
        </w:rPr>
        <w:t>50</w:t>
      </w:r>
      <w:r w:rsidR="00377C44" w:rsidRPr="00D31193">
        <w:rPr>
          <w:rFonts w:ascii="Angsana New" w:hAnsi="Angsana New"/>
          <w:sz w:val="30"/>
          <w:szCs w:val="30"/>
        </w:rPr>
        <w:t xml:space="preserve"> </w:t>
      </w:r>
      <w:r w:rsidR="00377C44" w:rsidRPr="00D31193">
        <w:rPr>
          <w:rFonts w:ascii="Angsana New" w:hAnsi="Angsana New" w:hint="cs"/>
          <w:sz w:val="30"/>
          <w:szCs w:val="30"/>
          <w:cs/>
        </w:rPr>
        <w:t>บาทต่อหุ้น</w:t>
      </w:r>
      <w:r w:rsidR="00377C44" w:rsidRPr="00D31193">
        <w:rPr>
          <w:rFonts w:ascii="Angsana New" w:hAnsi="Angsana New"/>
          <w:sz w:val="30"/>
          <w:szCs w:val="30"/>
          <w:cs/>
        </w:rPr>
        <w:t xml:space="preserve"> </w:t>
      </w:r>
      <w:r w:rsidR="00377C44" w:rsidRPr="00D31193">
        <w:rPr>
          <w:rFonts w:ascii="Angsana New" w:hAnsi="Angsana New" w:hint="cs"/>
          <w:sz w:val="30"/>
          <w:szCs w:val="30"/>
          <w:cs/>
        </w:rPr>
        <w:t xml:space="preserve">ทั้งนี้ บริษัทได้แจ้งมติคณะกรรมการบริษัทต่อตลาดหลักทรัพย์แห่งประเทศไทย ในเดือนเมษายน </w:t>
      </w:r>
      <w:r w:rsidRPr="00D31193">
        <w:rPr>
          <w:rFonts w:ascii="Angsana New" w:hAnsi="Angsana New"/>
          <w:sz w:val="30"/>
          <w:szCs w:val="30"/>
        </w:rPr>
        <w:t>2563</w:t>
      </w:r>
      <w:r w:rsidR="00377C44" w:rsidRPr="00D31193">
        <w:rPr>
          <w:rFonts w:ascii="Angsana New" w:hAnsi="Angsana New"/>
          <w:sz w:val="30"/>
          <w:szCs w:val="30"/>
        </w:rPr>
        <w:t xml:space="preserve"> </w:t>
      </w:r>
      <w:r w:rsidR="00377C44" w:rsidRPr="00D31193">
        <w:rPr>
          <w:rFonts w:ascii="Angsana New" w:hAnsi="Angsana New" w:hint="cs"/>
          <w:sz w:val="30"/>
          <w:szCs w:val="30"/>
          <w:cs/>
        </w:rPr>
        <w:t>และได้ทำการ</w:t>
      </w:r>
      <w:r w:rsidR="00377C44" w:rsidRPr="00D31193">
        <w:rPr>
          <w:rFonts w:ascii="Angsana New" w:hAnsi="Angsana New"/>
          <w:sz w:val="30"/>
          <w:szCs w:val="30"/>
          <w:cs/>
        </w:rPr>
        <w:t>ซื้อหุ้นจากผู้ถือหุ้นเป็นการทั่วไปในช่วงระหว่างวันที่</w:t>
      </w:r>
      <w:r w:rsidR="00377C44" w:rsidRPr="00D31193">
        <w:rPr>
          <w:rFonts w:ascii="Angsana New" w:hAnsi="Angsana New"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</w:rPr>
        <w:t>7</w:t>
      </w:r>
      <w:r w:rsidR="00377C44" w:rsidRPr="00D31193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D31193">
        <w:rPr>
          <w:rFonts w:ascii="Angsana New" w:hAnsi="Angsana New"/>
          <w:sz w:val="30"/>
          <w:szCs w:val="30"/>
        </w:rPr>
        <w:t>2563</w:t>
      </w:r>
      <w:r w:rsidR="00377C44" w:rsidRPr="00D31193">
        <w:rPr>
          <w:rFonts w:ascii="Angsana New" w:hAnsi="Angsana New"/>
          <w:sz w:val="30"/>
          <w:szCs w:val="30"/>
          <w:cs/>
        </w:rPr>
        <w:t xml:space="preserve"> ถึง</w:t>
      </w:r>
      <w:r w:rsidR="00FE58E7">
        <w:rPr>
          <w:rFonts w:ascii="Angsana New" w:hAnsi="Angsana New" w:hint="cs"/>
          <w:sz w:val="30"/>
          <w:szCs w:val="30"/>
          <w:cs/>
        </w:rPr>
        <w:t>วันที่</w:t>
      </w:r>
      <w:r w:rsidR="00377C44" w:rsidRPr="00D31193">
        <w:rPr>
          <w:rFonts w:ascii="Angsana New" w:hAnsi="Angsana New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</w:rPr>
        <w:t>26</w:t>
      </w:r>
      <w:r w:rsidR="00377C44" w:rsidRPr="00D31193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D31193">
        <w:rPr>
          <w:rFonts w:ascii="Angsana New" w:hAnsi="Angsana New"/>
          <w:sz w:val="30"/>
          <w:szCs w:val="30"/>
        </w:rPr>
        <w:t>2563</w:t>
      </w:r>
      <w:r w:rsidR="00377C44" w:rsidRPr="00D31193">
        <w:rPr>
          <w:rFonts w:ascii="Angsana New" w:hAnsi="Angsana New"/>
          <w:sz w:val="30"/>
          <w:szCs w:val="30"/>
          <w:cs/>
        </w:rPr>
        <w:t xml:space="preserve"> </w:t>
      </w:r>
    </w:p>
    <w:p w14:paraId="2915D6CC" w14:textId="45DE10C6" w:rsidR="00377C44" w:rsidRPr="00D31193" w:rsidRDefault="004110CF" w:rsidP="0041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60D34F9C" w14:textId="7E94801C" w:rsidR="00377C44" w:rsidRDefault="00377C44" w:rsidP="00377C4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lastRenderedPageBreak/>
        <w:t>ตามข้อกำหนดในกฎกระทรวงเกี่ยวกับหุ้น</w:t>
      </w:r>
      <w:r w:rsidRPr="00D31193">
        <w:rPr>
          <w:rFonts w:ascii="Angsana New" w:hAnsi="Angsana New" w:hint="cs"/>
          <w:sz w:val="30"/>
          <w:szCs w:val="30"/>
          <w:cs/>
        </w:rPr>
        <w:t>ทุน</w:t>
      </w:r>
      <w:r w:rsidRPr="00D31193">
        <w:rPr>
          <w:rFonts w:ascii="Angsana New" w:hAnsi="Angsana New"/>
          <w:sz w:val="30"/>
          <w:szCs w:val="30"/>
          <w:cs/>
        </w:rPr>
        <w:t xml:space="preserve">ซื้อคืน กำหนดให้บริษัทต้องจำหน่ายหุ้นที่ซื้อคืนให้หมดภายในระยะเวลาไม่เกิน </w:t>
      </w:r>
      <w:r w:rsidR="00D6443C" w:rsidRPr="00D31193">
        <w:rPr>
          <w:rFonts w:ascii="Angsana New" w:hAnsi="Angsana New"/>
          <w:sz w:val="30"/>
          <w:szCs w:val="30"/>
        </w:rPr>
        <w:t>3</w:t>
      </w:r>
      <w:r w:rsidRPr="00D31193">
        <w:rPr>
          <w:rFonts w:ascii="Angsana New" w:hAnsi="Angsana New"/>
          <w:sz w:val="30"/>
          <w:szCs w:val="30"/>
          <w:cs/>
        </w:rPr>
        <w:t xml:space="preserve"> ปี นับแต่การซื้อหุ้นคืนแล้วเสร็จ</w:t>
      </w:r>
      <w:r w:rsidRPr="00D31193">
        <w:rPr>
          <w:rFonts w:ascii="Angsana New" w:hAnsi="Angsana New" w:hint="cs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sz w:val="30"/>
          <w:szCs w:val="30"/>
          <w:cs/>
        </w:rPr>
        <w:t>โดยให้บริษัทจ</w:t>
      </w:r>
      <w:r w:rsidRPr="00D31193">
        <w:rPr>
          <w:rFonts w:ascii="Angsana New" w:hAnsi="Angsana New" w:hint="cs"/>
          <w:sz w:val="30"/>
          <w:szCs w:val="30"/>
          <w:cs/>
        </w:rPr>
        <w:t>ำ</w:t>
      </w:r>
      <w:r w:rsidRPr="00D31193">
        <w:rPr>
          <w:rFonts w:ascii="Angsana New" w:hAnsi="Angsana New"/>
          <w:sz w:val="30"/>
          <w:szCs w:val="30"/>
          <w:cs/>
        </w:rPr>
        <w:t xml:space="preserve">หน่ายหุ้นที่ซื้อคืนได้เมื่อพ้นกำหนด </w:t>
      </w:r>
      <w:r w:rsidR="00D6443C" w:rsidRPr="00D31193">
        <w:rPr>
          <w:rFonts w:ascii="Angsana New" w:hAnsi="Angsana New"/>
          <w:sz w:val="30"/>
          <w:szCs w:val="30"/>
        </w:rPr>
        <w:t>6</w:t>
      </w:r>
      <w:r w:rsidRPr="00D31193">
        <w:rPr>
          <w:rFonts w:ascii="Angsana New" w:hAnsi="Angsana New"/>
          <w:sz w:val="30"/>
          <w:szCs w:val="30"/>
          <w:cs/>
        </w:rPr>
        <w:t xml:space="preserve"> เดือน</w:t>
      </w:r>
      <w:r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>นับแต่การซื้อหุ้นคืนแต่ละคราวเสร็จสิ้น และต้องจำหน่ายให้หมดภายในระยะเวลาที่กำหนดไว้ในการซื้อ</w:t>
      </w:r>
      <w:r w:rsidRPr="00D31193">
        <w:rPr>
          <w:rFonts w:ascii="Angsana New" w:hAnsi="Angsana New" w:hint="cs"/>
          <w:sz w:val="30"/>
          <w:szCs w:val="30"/>
          <w:cs/>
        </w:rPr>
        <w:t>หุ้น</w:t>
      </w:r>
      <w:r w:rsidRPr="00D31193">
        <w:rPr>
          <w:rFonts w:ascii="Angsana New" w:hAnsi="Angsana New"/>
          <w:sz w:val="30"/>
          <w:szCs w:val="30"/>
          <w:cs/>
        </w:rPr>
        <w:t>คืน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>ถ้าบริษัทไม่จำหน่ายหรือจำหน่ายไม่หมดให้บริษัทลดทุนที่ชำระ</w:t>
      </w:r>
      <w:r w:rsidRPr="00D31193">
        <w:rPr>
          <w:rFonts w:ascii="Angsana New" w:hAnsi="Angsana New" w:hint="cs"/>
          <w:sz w:val="30"/>
          <w:szCs w:val="30"/>
          <w:cs/>
        </w:rPr>
        <w:t xml:space="preserve">แล้ว </w:t>
      </w:r>
      <w:r w:rsidRPr="00D31193">
        <w:rPr>
          <w:rFonts w:ascii="Angsana New" w:hAnsi="Angsana New"/>
          <w:sz w:val="30"/>
          <w:szCs w:val="30"/>
          <w:cs/>
        </w:rPr>
        <w:t>โดยการตัดหุ้นจดทะเบียนที่ซื้อคืนและยังไม่ได้จำหน่าย ซึ่งก็คือการยกเลิกหุ้นทุนซื้อคืนในทางบัญชี</w:t>
      </w:r>
    </w:p>
    <w:p w14:paraId="2203A125" w14:textId="77777777" w:rsidR="0073445A" w:rsidRPr="00AC0782" w:rsidRDefault="0073445A" w:rsidP="00377C44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E71807D" w14:textId="49ABAEB2" w:rsidR="00E5684E" w:rsidRDefault="0073445A" w:rsidP="0073445A">
      <w:pPr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เพื่อให้เป็นไปตามข้อกำหนดในกฎกระทรวงดังกล่าวข้างต้น ในการประชุมสามัญประจำปีของผู้ถือหุ้นของบริษัทเมื่อ</w:t>
      </w:r>
      <w:r w:rsidRPr="00BE0C0B">
        <w:rPr>
          <w:rFonts w:ascii="Angsana New" w:hAnsi="Angsana New"/>
          <w:color w:val="000000"/>
          <w:spacing w:val="2"/>
          <w:sz w:val="30"/>
          <w:szCs w:val="30"/>
          <w:cs/>
          <w:lang w:val="x-none" w:eastAsia="x-none"/>
        </w:rPr>
        <w:t xml:space="preserve">วันที่ </w:t>
      </w:r>
      <w:r w:rsidRPr="00BE0C0B">
        <w:rPr>
          <w:rFonts w:ascii="Angsana New" w:hAnsi="Angsana New"/>
          <w:color w:val="000000"/>
          <w:spacing w:val="2"/>
          <w:sz w:val="30"/>
          <w:szCs w:val="30"/>
          <w:lang w:eastAsia="x-none"/>
        </w:rPr>
        <w:t>23</w:t>
      </w:r>
      <w:r w:rsidRPr="00BE0C0B">
        <w:rPr>
          <w:rFonts w:ascii="Angsana New" w:hAnsi="Angsana New"/>
          <w:color w:val="000000"/>
          <w:spacing w:val="2"/>
          <w:sz w:val="30"/>
          <w:szCs w:val="30"/>
          <w:cs/>
          <w:lang w:val="x-none" w:eastAsia="x-none"/>
        </w:rPr>
        <w:t xml:space="preserve"> เมษายน </w:t>
      </w:r>
      <w:r w:rsidRPr="00BE0C0B">
        <w:rPr>
          <w:rFonts w:ascii="Angsana New" w:hAnsi="Angsana New"/>
          <w:color w:val="000000"/>
          <w:spacing w:val="2"/>
          <w:sz w:val="30"/>
          <w:szCs w:val="30"/>
          <w:lang w:eastAsia="x-none"/>
        </w:rPr>
        <w:t>2564</w:t>
      </w:r>
      <w:r w:rsidRPr="00BE0C0B">
        <w:rPr>
          <w:rFonts w:ascii="Angsana New" w:hAnsi="Angsana New"/>
          <w:color w:val="000000"/>
          <w:spacing w:val="2"/>
          <w:sz w:val="30"/>
          <w:szCs w:val="30"/>
          <w:cs/>
          <w:lang w:val="x-none" w:eastAsia="x-none"/>
        </w:rPr>
        <w:t xml:space="preserve"> ผู้ถือหุ้นมีมติอนุมัติให้ลดทุนจ</w:t>
      </w:r>
      <w:r w:rsidRPr="00BE0C0B">
        <w:rPr>
          <w:rFonts w:ascii="Angsana New" w:hAnsi="Angsana New" w:hint="cs"/>
          <w:color w:val="000000"/>
          <w:spacing w:val="2"/>
          <w:sz w:val="30"/>
          <w:szCs w:val="30"/>
          <w:cs/>
          <w:lang w:val="x-none" w:eastAsia="x-none"/>
        </w:rPr>
        <w:t>ดทะ</w:t>
      </w:r>
      <w:r w:rsidRPr="00BE0C0B">
        <w:rPr>
          <w:rFonts w:ascii="Angsana New" w:hAnsi="Angsana New"/>
          <w:color w:val="000000"/>
          <w:spacing w:val="2"/>
          <w:sz w:val="30"/>
          <w:szCs w:val="30"/>
          <w:cs/>
          <w:lang w:val="x-none" w:eastAsia="x-none"/>
        </w:rPr>
        <w:t xml:space="preserve">เบียนที่ออกและชำระแล้วของบริษัทจากเดิมจำนวน </w:t>
      </w:r>
      <w:r w:rsidRPr="00BE0C0B">
        <w:rPr>
          <w:rFonts w:ascii="Angsana New" w:hAnsi="Angsana New"/>
          <w:color w:val="000000"/>
          <w:spacing w:val="2"/>
          <w:sz w:val="30"/>
          <w:szCs w:val="30"/>
          <w:lang w:eastAsia="x-none"/>
        </w:rPr>
        <w:t>948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eastAsia="x-none"/>
        </w:rPr>
        <w:t>ล้านบาท เป็น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ทุนจดทะเบียนที่ออกและชำระแล้วใหม่จำนวน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855 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eastAsia="x-none"/>
        </w:rPr>
        <w:t xml:space="preserve">ล้านบาท 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โดยการตัดหุ้นทุนซื้อคืนที่ยังไม่ได้จำหน่ายทั้งหมดรวม 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93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 ล้านหุ้น มูลค่า 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511.96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 ล้านบาท คิดเป็นร้อยละ 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9.80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 ของหุ้นบริษัทที่ออก บริษัทได้จดทะเบียนลดทุนกับกระทรวงพาณิชย์แล้วเมื่อวันที่ 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7</w:t>
      </w:r>
      <w:r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พฤษภาคม 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2564</w:t>
      </w:r>
    </w:p>
    <w:p w14:paraId="64E305EC" w14:textId="77777777" w:rsidR="00404BBD" w:rsidRPr="00AC0782" w:rsidRDefault="00404BBD" w:rsidP="0037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color w:val="000000"/>
          <w:spacing w:val="-4"/>
          <w:sz w:val="24"/>
          <w:szCs w:val="24"/>
          <w:lang w:eastAsia="x-none"/>
        </w:rPr>
      </w:pPr>
    </w:p>
    <w:p w14:paraId="4A56DCC7" w14:textId="25270477" w:rsidR="00377C44" w:rsidRPr="00D31193" w:rsidRDefault="00811097" w:rsidP="0037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E5684E"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="00377C44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377C44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สำรอง</w:t>
      </w:r>
    </w:p>
    <w:p w14:paraId="57B4719F" w14:textId="77777777" w:rsidR="00CA45E1" w:rsidRPr="00AC0782" w:rsidRDefault="00CA45E1" w:rsidP="00AC4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14:paraId="74094761" w14:textId="529AC268" w:rsidR="004D5CDB" w:rsidRPr="0008330D" w:rsidRDefault="004D5CDB" w:rsidP="00CA4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833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23044F0D" w14:textId="77777777" w:rsidR="004D5CDB" w:rsidRPr="00AC0782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color w:val="000000"/>
          <w:spacing w:val="-4"/>
          <w:sz w:val="24"/>
          <w:szCs w:val="24"/>
          <w:lang w:val="x-none" w:eastAsia="x-none"/>
        </w:rPr>
      </w:pPr>
    </w:p>
    <w:p w14:paraId="775959A5" w14:textId="308AEAF9" w:rsidR="004D5CDB" w:rsidRPr="00D31193" w:rsidRDefault="004D5CDB" w:rsidP="00CA45E1">
      <w:pPr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ตามบทบัญญัติแห่งพระราชบัญญัติบริษัทมหาชนจำกัด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พ.ศ.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="00D6443C" w:rsidRPr="00D3119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2535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มาตรา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="00D6443C" w:rsidRPr="00D3119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116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บริษัทจะต้องจัดสรรทุนสำรอง (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>“</w:t>
      </w:r>
      <w:proofErr w:type="spellStart"/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สำรองตามกฎหมาย</w:t>
      </w:r>
      <w:proofErr w:type="spellEnd"/>
      <w:r w:rsidRPr="00D3119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>”</w:t>
      </w: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) อย่างน้อยร้อยละ </w:t>
      </w:r>
      <w:r w:rsidR="00D6443C" w:rsidRPr="00D3119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5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D6443C" w:rsidRPr="00D3119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10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ของทุนจดทะเบียน เงินสำรองนี้จะนำไปจ่ายเป็นเงินปันผลไม่ได้</w:t>
      </w:r>
    </w:p>
    <w:p w14:paraId="3FAF0ED0" w14:textId="5A754AF5" w:rsidR="00CA45E1" w:rsidRPr="00AC0782" w:rsidRDefault="00CA4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14:paraId="2389B843" w14:textId="7B92896D" w:rsidR="004D5CDB" w:rsidRPr="0008330D" w:rsidRDefault="004D5CDB" w:rsidP="00CA4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833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สำรองหุ้นทุนซื้อคืน</w:t>
      </w:r>
    </w:p>
    <w:p w14:paraId="756EB2CF" w14:textId="77777777" w:rsidR="004D5CDB" w:rsidRPr="00AC0782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color w:val="000000"/>
          <w:spacing w:val="-4"/>
          <w:sz w:val="24"/>
          <w:szCs w:val="24"/>
          <w:lang w:val="x-none" w:eastAsia="x-none"/>
        </w:rPr>
      </w:pPr>
    </w:p>
    <w:p w14:paraId="7BEAE85F" w14:textId="77777777" w:rsidR="00AC42E2" w:rsidRPr="00D31193" w:rsidRDefault="00AC42E2" w:rsidP="00AC4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  <w:r w:rsidRPr="00D3119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br/>
      </w:r>
      <w:r w:rsidRPr="00D3119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โดยบริษัท สำรองหุ้นทุนซื้อคืนนี้</w:t>
      </w: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จะนำไปจ่ายเป็นเงินปันผลไม่ได้</w:t>
      </w:r>
    </w:p>
    <w:p w14:paraId="3EA48EBC" w14:textId="77777777" w:rsidR="004D5CDB" w:rsidRPr="00AC0782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pacing w:val="-4"/>
          <w:sz w:val="24"/>
          <w:szCs w:val="24"/>
          <w:lang w:val="x-none" w:eastAsia="x-none"/>
        </w:rPr>
      </w:pPr>
    </w:p>
    <w:p w14:paraId="4A048F06" w14:textId="3C01982B" w:rsidR="00377C44" w:rsidRPr="00D31193" w:rsidRDefault="00811097" w:rsidP="0037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E5684E">
        <w:rPr>
          <w:rFonts w:ascii="Angsana New" w:hAnsi="Angsana New"/>
          <w:b/>
          <w:bCs/>
          <w:color w:val="000000"/>
          <w:sz w:val="30"/>
          <w:szCs w:val="30"/>
        </w:rPr>
        <w:t>9</w:t>
      </w:r>
      <w:r w:rsidR="00377C44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377C44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2BEFB305" w14:textId="740C392D" w:rsidR="004D5CDB" w:rsidRPr="00AC0782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pacing w:val="-4"/>
          <w:sz w:val="24"/>
          <w:szCs w:val="24"/>
          <w:lang w:val="x-none" w:eastAsia="x-none"/>
        </w:rPr>
      </w:pPr>
    </w:p>
    <w:p w14:paraId="7E2BB506" w14:textId="36B8B43A" w:rsidR="00E5684E" w:rsidRDefault="00E5684E" w:rsidP="00893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5684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66E6EB03" w14:textId="77777777" w:rsidR="004B7C00" w:rsidRPr="00AC0782" w:rsidRDefault="004B7C00" w:rsidP="00893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94354C2" w14:textId="58C3CD13" w:rsidR="007D4443" w:rsidRPr="00AC0782" w:rsidRDefault="007D4443" w:rsidP="007D4443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4443">
        <w:rPr>
          <w:rFonts w:asciiTheme="majorBidi" w:hAnsiTheme="majorBidi" w:hint="cs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6A9F2BF7" w14:textId="77777777" w:rsidR="00AC0782" w:rsidRPr="00AC0782" w:rsidRDefault="00AC0782" w:rsidP="00AC07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696335C" w14:textId="77777777" w:rsidR="007D4443" w:rsidRDefault="007D4443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810" w:firstLine="90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7D4443">
        <w:rPr>
          <w:rFonts w:asciiTheme="majorBidi" w:hAnsiTheme="majorBidi" w:hint="cs"/>
          <w:spacing w:val="4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</w:t>
      </w:r>
      <w:r w:rsidRPr="007D4443">
        <w:rPr>
          <w:rFonts w:asciiTheme="majorBidi" w:hAnsiTheme="majorBidi" w:hint="cs"/>
          <w:spacing w:val="8"/>
          <w:sz w:val="30"/>
          <w:szCs w:val="30"/>
          <w:cs/>
        </w:rPr>
        <w:t>ดำเนินงานของกลุ่มบริษัทจะ</w:t>
      </w:r>
    </w:p>
    <w:p w14:paraId="28DDF996" w14:textId="34ECBD97" w:rsidR="007D4443" w:rsidRPr="007D4443" w:rsidRDefault="007D4443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810" w:firstLine="90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7D4443">
        <w:rPr>
          <w:rFonts w:asciiTheme="majorBidi" w:hAnsiTheme="majorBidi" w:hint="cs"/>
          <w:spacing w:val="12"/>
          <w:sz w:val="30"/>
          <w:szCs w:val="30"/>
          <w:cs/>
        </w:rPr>
        <w:t>แสดงถึงรายการที่เกิดขึ้นจากส่วนงานดำเนินงานนั้นโดยตรงรวมถึงรายการที่ได้รับการปันส่วนอย่าง</w:t>
      </w:r>
    </w:p>
    <w:p w14:paraId="2D2F6779" w14:textId="7C1ABD52" w:rsidR="007D4443" w:rsidRPr="007D4443" w:rsidRDefault="007D4443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810" w:firstLine="90"/>
        <w:jc w:val="thaiDistribute"/>
        <w:rPr>
          <w:rFonts w:asciiTheme="majorBidi" w:hAnsiTheme="majorBidi"/>
          <w:sz w:val="30"/>
          <w:szCs w:val="30"/>
        </w:rPr>
      </w:pPr>
      <w:r w:rsidRPr="007D4443">
        <w:rPr>
          <w:rFonts w:asciiTheme="majorBidi" w:hAnsiTheme="majorBidi" w:hint="cs"/>
          <w:sz w:val="30"/>
          <w:szCs w:val="30"/>
          <w:cs/>
        </w:rPr>
        <w:t>สมเหตุสมผล</w:t>
      </w:r>
    </w:p>
    <w:p w14:paraId="4993FABF" w14:textId="367A40B8" w:rsidR="0089326B" w:rsidRDefault="0089326B" w:rsidP="00FE2BE3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A115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การรับรู้รายได้</w:t>
      </w:r>
    </w:p>
    <w:p w14:paraId="0B11A438" w14:textId="77777777" w:rsidR="000A0EF9" w:rsidRPr="00FE2BE3" w:rsidRDefault="000A0EF9" w:rsidP="000A0E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8F55B8" w14:textId="76C71465" w:rsidR="007D4443" w:rsidRPr="00FE2BE3" w:rsidRDefault="007D4443" w:rsidP="007A1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2" w:name="_Hlk94558220"/>
      <w:r w:rsidRPr="00FE2BE3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</w:t>
      </w:r>
      <w:r w:rsidR="00FE2BE3" w:rsidRPr="00FE2BE3">
        <w:rPr>
          <w:rFonts w:asciiTheme="majorBidi" w:hAnsiTheme="majorBidi" w:cstheme="majorBidi" w:hint="cs"/>
          <w:sz w:val="30"/>
          <w:szCs w:val="30"/>
          <w:cs/>
        </w:rPr>
        <w:t>าหรือบริการ</w:t>
      </w:r>
      <w:r w:rsidRPr="00FE2BE3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ด้วยจำนวนเงินที่สะท้อนถึงสิ่งตอบแทน</w:t>
      </w:r>
      <w:r w:rsidR="00FE2BE3" w:rsidRPr="00FE2BE3">
        <w:rPr>
          <w:rFonts w:asciiTheme="majorBidi" w:hAnsiTheme="majorBidi" w:cstheme="majorBidi" w:hint="cs"/>
          <w:sz w:val="30"/>
          <w:szCs w:val="30"/>
          <w:cs/>
        </w:rPr>
        <w:t>ที่กลุ่มบริษัท</w:t>
      </w:r>
      <w:r w:rsidRPr="00FE2BE3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</w:t>
      </w:r>
      <w:r w:rsidR="00FE2BE3" w:rsidRPr="00FE2BE3">
        <w:rPr>
          <w:rFonts w:asciiTheme="majorBidi" w:hAnsiTheme="majorBidi" w:cstheme="majorBidi" w:hint="cs"/>
          <w:sz w:val="30"/>
          <w:szCs w:val="30"/>
          <w:cs/>
        </w:rPr>
        <w:t>มหรือภาษีขายอื่น ๆ</w:t>
      </w:r>
      <w:r w:rsidR="00663FC8">
        <w:rPr>
          <w:rFonts w:asciiTheme="majorBidi" w:hAnsiTheme="majorBidi" w:cstheme="majorBidi"/>
          <w:sz w:val="30"/>
          <w:szCs w:val="30"/>
        </w:rPr>
        <w:t xml:space="preserve"> </w:t>
      </w:r>
      <w:r w:rsidRPr="00FE2BE3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  <w:r w:rsidR="00FE2B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E2BE3" w:rsidRPr="00FE2BE3">
        <w:rPr>
          <w:rFonts w:asciiTheme="majorBidi" w:hAnsiTheme="majorBidi" w:hint="cs"/>
          <w:sz w:val="30"/>
          <w:szCs w:val="30"/>
          <w:cs/>
        </w:rPr>
        <w:t>รายได้ที่เป็นเงินตราต่างประเทศแปลงค่าเป็นสกุลเงินที่ใช้ในการดำเนินงานโดยใช้อัตราแลกเปลี่ยน</w:t>
      </w:r>
      <w:r w:rsidR="00FE2BE3" w:rsidRPr="00FE2BE3">
        <w:rPr>
          <w:rFonts w:asciiTheme="majorBidi" w:hAnsiTheme="majorBidi"/>
          <w:sz w:val="30"/>
          <w:szCs w:val="30"/>
          <w:cs/>
        </w:rPr>
        <w:t xml:space="preserve"> </w:t>
      </w:r>
      <w:r w:rsidR="00FE2BE3" w:rsidRPr="00FE2BE3">
        <w:rPr>
          <w:rFonts w:asciiTheme="majorBidi" w:hAnsiTheme="majorBidi" w:hint="cs"/>
          <w:sz w:val="30"/>
          <w:szCs w:val="30"/>
          <w:cs/>
        </w:rPr>
        <w:t>ณ</w:t>
      </w:r>
      <w:r w:rsidR="00FE2BE3" w:rsidRPr="00FE2BE3">
        <w:rPr>
          <w:rFonts w:asciiTheme="majorBidi" w:hAnsiTheme="majorBidi"/>
          <w:sz w:val="30"/>
          <w:szCs w:val="30"/>
          <w:cs/>
        </w:rPr>
        <w:t xml:space="preserve"> </w:t>
      </w:r>
      <w:r w:rsidR="00FE2BE3" w:rsidRPr="00FE2BE3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Pr="00FE2BE3">
        <w:rPr>
          <w:rFonts w:asciiTheme="majorBidi" w:hAnsiTheme="majorBidi" w:cstheme="majorBidi"/>
          <w:sz w:val="30"/>
          <w:szCs w:val="30"/>
        </w:rPr>
        <w:t xml:space="preserve"> </w:t>
      </w:r>
    </w:p>
    <w:bookmarkEnd w:id="2"/>
    <w:p w14:paraId="2CD835DB" w14:textId="77777777" w:rsidR="007D4443" w:rsidRPr="00FE2BE3" w:rsidRDefault="007D4443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D96ED5E" w14:textId="320F8A39" w:rsidR="007D4443" w:rsidRPr="005942B4" w:rsidRDefault="007D4443" w:rsidP="007A1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26C44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C26C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26C44" w:rsidRPr="00C26C44">
        <w:rPr>
          <w:rFonts w:asciiTheme="majorBidi" w:hAnsiTheme="majorBidi" w:hint="cs"/>
          <w:sz w:val="30"/>
          <w:szCs w:val="30"/>
          <w:cs/>
        </w:rPr>
        <w:t>สำหรับ</w:t>
      </w:r>
      <w:r w:rsidR="00C26C44">
        <w:rPr>
          <w:rFonts w:asciiTheme="majorBidi" w:hAnsiTheme="majorBidi" w:hint="cs"/>
          <w:sz w:val="30"/>
          <w:szCs w:val="30"/>
          <w:cs/>
        </w:rPr>
        <w:t>การขาย</w:t>
      </w:r>
      <w:r w:rsidR="00C26C44" w:rsidRPr="00C26C44">
        <w:rPr>
          <w:rFonts w:asciiTheme="majorBidi" w:hAnsiTheme="majorBidi" w:hint="cs"/>
          <w:sz w:val="30"/>
          <w:szCs w:val="30"/>
          <w:cs/>
        </w:rPr>
        <w:t>ที่ให้สิทธิลูกค้าในการคืนสินค้า</w:t>
      </w:r>
      <w:r w:rsidR="00C26C44" w:rsidRPr="00C26C44">
        <w:rPr>
          <w:rFonts w:asciiTheme="majorBidi" w:hAnsiTheme="majorBidi"/>
          <w:sz w:val="30"/>
          <w:szCs w:val="30"/>
          <w:cs/>
        </w:rPr>
        <w:t xml:space="preserve"> </w:t>
      </w:r>
      <w:r w:rsidR="005942B4" w:rsidRPr="005942B4">
        <w:rPr>
          <w:rFonts w:asciiTheme="majorBidi" w:hAnsiTheme="majorBidi" w:cstheme="majorBidi" w:hint="cs"/>
          <w:sz w:val="30"/>
          <w:szCs w:val="30"/>
          <w:cs/>
        </w:rPr>
        <w:t>กลุ่มบริษัททำการ</w:t>
      </w:r>
      <w:r w:rsidR="005942B4" w:rsidRPr="005942B4">
        <w:rPr>
          <w:rFonts w:asciiTheme="majorBidi" w:hAnsiTheme="majorBidi" w:cstheme="majorBidi"/>
          <w:sz w:val="30"/>
          <w:szCs w:val="30"/>
          <w:cs/>
        </w:rPr>
        <w:t>ประมาณการรับคืนสินค้าจากข้อมูลอัตราการคืนสินค้าในอดีตและจะไม่รับรู้</w:t>
      </w:r>
      <w:r w:rsidR="005942B4" w:rsidRPr="005942B4">
        <w:rPr>
          <w:rFonts w:asciiTheme="majorBidi" w:hAnsiTheme="majorBidi" w:cstheme="majorBidi" w:hint="cs"/>
          <w:sz w:val="30"/>
          <w:szCs w:val="30"/>
          <w:cs/>
        </w:rPr>
        <w:t>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221D350C" w14:textId="77777777" w:rsidR="007D4443" w:rsidRPr="00FE2BE3" w:rsidRDefault="007D4443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588D79D" w14:textId="1E69C5EE" w:rsidR="007D4443" w:rsidRPr="00FE2BE3" w:rsidRDefault="007D4443" w:rsidP="007A1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6C44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</w:t>
      </w:r>
      <w:r w:rsidR="00C26C44" w:rsidRPr="00C26C44">
        <w:rPr>
          <w:rFonts w:asciiTheme="majorBidi" w:hAnsiTheme="majorBidi" w:hint="cs"/>
          <w:sz w:val="30"/>
          <w:szCs w:val="30"/>
          <w:cs/>
        </w:rPr>
        <w:t>เมื่อได้ให้บริการ</w:t>
      </w:r>
      <w:r w:rsidR="00C26C44" w:rsidRPr="00C26C44">
        <w:rPr>
          <w:rFonts w:asciiTheme="majorBidi" w:hAnsiTheme="majorBidi"/>
          <w:sz w:val="30"/>
          <w:szCs w:val="30"/>
          <w:cs/>
        </w:rPr>
        <w:t xml:space="preserve"> </w:t>
      </w:r>
      <w:r w:rsidRPr="00C26C44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7DC47C18" w14:textId="77777777" w:rsidR="007D4443" w:rsidRPr="00FE2BE3" w:rsidRDefault="007D4443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B6584C0" w14:textId="458C9EB8" w:rsidR="00A058A7" w:rsidRPr="00FE2BE3" w:rsidRDefault="007D4443" w:rsidP="00404B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26C44">
        <w:rPr>
          <w:rFonts w:asciiTheme="majorBidi" w:hAnsiTheme="majorBidi" w:cstheme="majorBidi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สำหรับสัญญาที่มีการรวมการขายสินค้าและบริการเข้าด้วยกัน</w:t>
      </w:r>
      <w:r w:rsidR="00C26C44" w:rsidRPr="00C26C44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กลุ่มบริษัท</w:t>
      </w:r>
      <w:r w:rsidRPr="00C26C44">
        <w:rPr>
          <w:rFonts w:asciiTheme="majorBidi" w:hAnsiTheme="majorBidi" w:cstheme="majorBidi"/>
          <w:sz w:val="30"/>
          <w:szCs w:val="30"/>
          <w:cs/>
        </w:rPr>
        <w:t>รับรู้รายได้จากการขาย</w:t>
      </w:r>
      <w:r w:rsidRPr="00C26C44">
        <w:rPr>
          <w:rFonts w:asciiTheme="majorBidi" w:hAnsiTheme="majorBidi" w:cstheme="majorBidi"/>
          <w:sz w:val="30"/>
          <w:szCs w:val="30"/>
          <w:cs/>
          <w:lang w:val="en-GB"/>
        </w:rPr>
        <w:t>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="00C26C44" w:rsidRPr="00C26C44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C26C44" w:rsidRPr="00C26C44">
        <w:rPr>
          <w:rFonts w:asciiTheme="majorBidi" w:hAnsiTheme="majorBidi" w:hint="cs"/>
          <w:sz w:val="30"/>
          <w:szCs w:val="30"/>
          <w:cs/>
          <w:lang w:val="en-GB"/>
        </w:rPr>
        <w:t>หรือมีการให้บริการหลาย</w:t>
      </w:r>
      <w:r w:rsidR="00663FC8">
        <w:rPr>
          <w:rFonts w:asciiTheme="majorBidi" w:hAnsiTheme="majorBidi"/>
          <w:sz w:val="30"/>
          <w:szCs w:val="30"/>
          <w:lang w:val="en-GB"/>
        </w:rPr>
        <w:t xml:space="preserve"> </w:t>
      </w:r>
      <w:r w:rsidR="00C26C44" w:rsidRPr="00C26C44">
        <w:rPr>
          <w:rFonts w:asciiTheme="majorBidi" w:hAnsiTheme="majorBidi" w:hint="cs"/>
          <w:sz w:val="30"/>
          <w:szCs w:val="30"/>
          <w:cs/>
          <w:lang w:val="en-GB"/>
        </w:rPr>
        <w:t>ๆ</w:t>
      </w:r>
      <w:r w:rsidR="00C26C44" w:rsidRPr="00C26C4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26C44" w:rsidRPr="00C26C44">
        <w:rPr>
          <w:rFonts w:asciiTheme="majorBidi" w:hAnsiTheme="majorBidi" w:hint="cs"/>
          <w:sz w:val="30"/>
          <w:szCs w:val="30"/>
          <w:cs/>
          <w:lang w:val="en-GB"/>
        </w:rPr>
        <w:t>ประเภทในรอบระยะเวลารายงานที่แตกต่างกัน</w:t>
      </w:r>
      <w:r w:rsidR="00C26C44" w:rsidRPr="00C26C44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C26C44">
        <w:rPr>
          <w:rFonts w:asciiTheme="majorBidi" w:hAnsiTheme="majorBidi" w:cstheme="majorBidi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C26C44">
        <w:rPr>
          <w:rFonts w:asciiTheme="majorBidi" w:hAnsiTheme="majorBidi" w:cstheme="majorBidi"/>
          <w:sz w:val="30"/>
          <w:szCs w:val="30"/>
          <w:cs/>
        </w:rPr>
        <w:t>ของ</w:t>
      </w:r>
      <w:r w:rsidRPr="00C26C44">
        <w:rPr>
          <w:rFonts w:asciiTheme="majorBidi" w:hAnsiTheme="majorBidi" w:cstheme="majorBidi"/>
          <w:sz w:val="30"/>
          <w:szCs w:val="30"/>
          <w:cs/>
          <w:lang w:val="en-GB"/>
        </w:rPr>
        <w:t>ราคาขายที่เป็นเอกเทศของสินค้าและบริการนั้น</w:t>
      </w:r>
      <w:r w:rsidR="00663FC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26C44">
        <w:rPr>
          <w:rFonts w:asciiTheme="majorBidi" w:hAnsiTheme="majorBidi" w:cstheme="majorBidi"/>
          <w:sz w:val="30"/>
          <w:szCs w:val="30"/>
          <w:cs/>
          <w:lang w:val="en-GB"/>
        </w:rPr>
        <w:t>ๆ</w:t>
      </w:r>
    </w:p>
    <w:p w14:paraId="15870A1C" w14:textId="77777777" w:rsidR="0089326B" w:rsidRPr="001D3BE8" w:rsidRDefault="0089326B" w:rsidP="00893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75EDCCCC" w14:textId="5A3DF2A8" w:rsidR="004D5CDB" w:rsidRPr="00663FC8" w:rsidRDefault="00404BBD" w:rsidP="00404BBD">
      <w:pPr>
        <w:pStyle w:val="ListParagraph"/>
        <w:numPr>
          <w:ilvl w:val="0"/>
          <w:numId w:val="38"/>
        </w:numPr>
        <w:tabs>
          <w:tab w:val="left" w:pos="810"/>
        </w:tabs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63FC8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="004D5CDB" w:rsidRPr="00663FC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ส่วนงานดำเนินงาน</w:t>
      </w:r>
    </w:p>
    <w:p w14:paraId="1592F4B2" w14:textId="77777777" w:rsidR="00404BBD" w:rsidRPr="007A1151" w:rsidRDefault="00404BBD" w:rsidP="00404BBD">
      <w:pPr>
        <w:pStyle w:val="ListParagraph"/>
        <w:tabs>
          <w:tab w:val="left" w:pos="810"/>
        </w:tabs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3ADC13EA" w14:textId="29C68DBA" w:rsidR="0036368A" w:rsidRDefault="004D5CDB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D3119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D3119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D3119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3119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 และคอนกรีตมวลเบา</w:t>
      </w: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D3119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D3119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D3119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และสินทรัพย์ทั้งหมดที่แสดงในงบการเงินจึงเกี่ยวกับส่วนงานธุรกิจผลิตกระเบื้องมุงหลังคา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3119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D3119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3119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และคอนกรีตมวลเบา</w:t>
      </w:r>
    </w:p>
    <w:p w14:paraId="4B706763" w14:textId="323B224C" w:rsidR="0089326B" w:rsidRPr="001D3BE8" w:rsidRDefault="00404BBD" w:rsidP="0040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</w:pPr>
      <w:r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br w:type="page"/>
      </w:r>
    </w:p>
    <w:p w14:paraId="43B22DFA" w14:textId="1D53B010" w:rsidR="00404BBD" w:rsidRDefault="007A1151" w:rsidP="00404BBD">
      <w:pPr>
        <w:pStyle w:val="ListParagraph"/>
        <w:numPr>
          <w:ilvl w:val="0"/>
          <w:numId w:val="38"/>
        </w:numPr>
        <w:tabs>
          <w:tab w:val="clear" w:pos="680"/>
          <w:tab w:val="clear" w:pos="907"/>
          <w:tab w:val="left" w:pos="540"/>
          <w:tab w:val="left" w:pos="630"/>
          <w:tab w:val="left" w:pos="720"/>
          <w:tab w:val="left" w:pos="810"/>
          <w:tab w:val="left" w:pos="900"/>
        </w:tabs>
        <w:ind w:left="720" w:hanging="18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i/>
          <w:iCs/>
          <w:color w:val="000000"/>
          <w:sz w:val="30"/>
          <w:szCs w:val="30"/>
        </w:rPr>
        <w:lastRenderedPageBreak/>
        <w:t xml:space="preserve"> </w:t>
      </w:r>
      <w:r w:rsidR="004D5CDB" w:rsidRPr="00663FC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การจำแนกรายได้</w:t>
      </w:r>
    </w:p>
    <w:p w14:paraId="76562017" w14:textId="07BB4129" w:rsidR="00D07F5C" w:rsidRPr="00663FC8" w:rsidRDefault="00D07F5C" w:rsidP="00D07F5C">
      <w:pPr>
        <w:pStyle w:val="ListParagraph"/>
        <w:tabs>
          <w:tab w:val="clear" w:pos="680"/>
          <w:tab w:val="clear" w:pos="907"/>
          <w:tab w:val="left" w:pos="540"/>
          <w:tab w:val="left" w:pos="630"/>
          <w:tab w:val="left" w:pos="720"/>
          <w:tab w:val="left" w:pos="810"/>
          <w:tab w:val="left" w:pos="900"/>
        </w:tabs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5F559984" w14:textId="06E5C714" w:rsidR="008E1B13" w:rsidRDefault="007A1151" w:rsidP="008E1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  <w:tab w:val="left" w:pos="1170"/>
          <w:tab w:val="left" w:pos="1260"/>
        </w:tabs>
        <w:ind w:left="900" w:right="-2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7A115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ข้อมูลรายได้ที่ถูกจำแนกตามส่วนงานภูมิศาสตร์หลัก</w:t>
      </w:r>
      <w:r w:rsidRPr="007A115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 </w:t>
      </w:r>
      <w:r w:rsidRPr="007A115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ประเภทของผลิตภัณฑ์และบริการหลัก</w:t>
      </w:r>
      <w:r w:rsidRPr="007A115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 </w:t>
      </w:r>
      <w:r w:rsidRPr="007A115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</w:t>
      </w:r>
      <w:r w:rsidRPr="007A115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 </w:t>
      </w:r>
      <w:r w:rsidRPr="007A115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มีดังนี้</w:t>
      </w:r>
    </w:p>
    <w:p w14:paraId="26939292" w14:textId="38131139" w:rsidR="004D5CDB" w:rsidRDefault="008E1B13" w:rsidP="008E1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  <w:tab w:val="left" w:pos="1170"/>
        </w:tabs>
        <w:ind w:left="900" w:right="-2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5316FF">
        <w:rPr>
          <w:rFonts w:ascii="Angsana New" w:hAnsi="Angsana New"/>
          <w:noProof/>
          <w:color w:val="000000"/>
          <w:spacing w:val="-4"/>
          <w:sz w:val="2"/>
          <w:szCs w:val="2"/>
          <w:lang w:eastAsia="x-none"/>
        </w:rPr>
        <w:drawing>
          <wp:anchor distT="0" distB="0" distL="114300" distR="114300" simplePos="0" relativeHeight="251663360" behindDoc="1" locked="0" layoutInCell="1" allowOverlap="1" wp14:anchorId="0C67E376" wp14:editId="58B84013">
            <wp:simplePos x="0" y="0"/>
            <wp:positionH relativeFrom="column">
              <wp:posOffset>570230</wp:posOffset>
            </wp:positionH>
            <wp:positionV relativeFrom="paragraph">
              <wp:posOffset>3295015</wp:posOffset>
            </wp:positionV>
            <wp:extent cx="5515610" cy="2832735"/>
            <wp:effectExtent l="0" t="0" r="8890" b="571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07"/>
                    <a:stretch/>
                  </pic:blipFill>
                  <pic:spPr bwMode="auto">
                    <a:xfrm>
                      <a:off x="0" y="0"/>
                      <a:ext cx="5515610" cy="2832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ngsana New" w:hAnsi="Angsana New"/>
          <w:noProof/>
          <w:color w:val="000000"/>
          <w:spacing w:val="-4"/>
          <w:sz w:val="30"/>
          <w:szCs w:val="30"/>
          <w:lang w:val="x-none" w:eastAsia="x-none"/>
        </w:rPr>
        <w:drawing>
          <wp:inline distT="0" distB="0" distL="0" distR="0" wp14:anchorId="07BA99F8" wp14:editId="2A847515">
            <wp:extent cx="5515638" cy="3102046"/>
            <wp:effectExtent l="0" t="0" r="889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1509" cy="3105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91AE0" w14:textId="1DDB1392" w:rsidR="005316FF" w:rsidRDefault="005316FF" w:rsidP="00182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4BCFCFA5" w14:textId="71D7A7F1" w:rsidR="004D5CDB" w:rsidRPr="00663FC8" w:rsidRDefault="004D5CDB" w:rsidP="006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rPr>
          <w:rFonts w:ascii="Angsana New" w:hAnsi="Angsana New"/>
          <w:i/>
          <w:iCs/>
          <w:color w:val="000000"/>
          <w:sz w:val="30"/>
          <w:szCs w:val="30"/>
        </w:rPr>
      </w:pPr>
      <w:r w:rsidRPr="00663FC8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ลูกค้ารายใหญ่</w:t>
      </w:r>
    </w:p>
    <w:p w14:paraId="7E5DB8B1" w14:textId="77777777" w:rsidR="004D5CDB" w:rsidRPr="003E408B" w:rsidRDefault="004D5CDB" w:rsidP="008932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color w:val="000000"/>
          <w:sz w:val="24"/>
          <w:szCs w:val="24"/>
        </w:rPr>
      </w:pPr>
    </w:p>
    <w:p w14:paraId="1953BC96" w14:textId="09F0924C" w:rsidR="0089326B" w:rsidRDefault="004D5CDB" w:rsidP="00663F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 w:hint="cs"/>
          <w:color w:val="000000"/>
          <w:sz w:val="30"/>
          <w:szCs w:val="30"/>
          <w:cs/>
        </w:rPr>
        <w:t>กลุ่มบริษัทไม่มีลูกค้าภายนอกเป็นลูกค้ารายใหญ่ของ</w:t>
      </w:r>
      <w:r w:rsidR="003D3198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</w:p>
    <w:p w14:paraId="155867B9" w14:textId="6950C261" w:rsidR="0056279F" w:rsidRPr="00404BBD" w:rsidRDefault="00404BBD" w:rsidP="0040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6"/>
          <w:szCs w:val="26"/>
        </w:rPr>
      </w:pPr>
      <w:r>
        <w:rPr>
          <w:rFonts w:ascii="Angsana New" w:hAnsi="Angsana New"/>
          <w:color w:val="000000"/>
          <w:sz w:val="26"/>
          <w:szCs w:val="26"/>
        </w:rPr>
        <w:br w:type="page"/>
      </w:r>
    </w:p>
    <w:p w14:paraId="54480526" w14:textId="3141F739" w:rsidR="006C3058" w:rsidRDefault="00D6443C" w:rsidP="0041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115"/>
        <w:rPr>
          <w:rFonts w:ascii="Angsana New" w:hAnsi="Angsana New"/>
          <w:b/>
          <w:bCs/>
          <w:color w:val="000000"/>
          <w:sz w:val="30"/>
          <w:szCs w:val="30"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</w:t>
      </w:r>
      <w:r w:rsidR="00CE13D3">
        <w:rPr>
          <w:rFonts w:ascii="Angsana New" w:hAnsi="Angsana New"/>
          <w:b/>
          <w:bCs/>
          <w:color w:val="000000"/>
          <w:sz w:val="30"/>
          <w:szCs w:val="30"/>
        </w:rPr>
        <w:t>0</w:t>
      </w:r>
      <w:r w:rsidR="006C3058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C3058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ค่าใช้จ่ายตามลักษณะ</w:t>
      </w:r>
    </w:p>
    <w:p w14:paraId="4AB622C5" w14:textId="77777777" w:rsidR="005942B4" w:rsidRDefault="005942B4" w:rsidP="0041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115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26B8108" w14:textId="77777777" w:rsidR="005942B4" w:rsidRDefault="005942B4" w:rsidP="00594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6279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5B6A1F51" w14:textId="1C342634" w:rsidR="005942B4" w:rsidRDefault="005942B4" w:rsidP="00594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17AA6CBD" w14:textId="7C8709C5" w:rsidR="005942B4" w:rsidRPr="00943484" w:rsidRDefault="005942B4" w:rsidP="00594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color w:val="000000"/>
          <w:sz w:val="30"/>
          <w:szCs w:val="30"/>
          <w:cs/>
          <w:lang w:eastAsia="ko-KR"/>
        </w:rPr>
      </w:pPr>
      <w:r w:rsidRPr="00943484">
        <w:rPr>
          <w:rFonts w:ascii="Angsana New" w:hAnsi="Angsana New" w:hint="cs"/>
          <w:color w:val="000000"/>
          <w:sz w:val="30"/>
          <w:szCs w:val="30"/>
          <w:cs/>
          <w:lang w:eastAsia="ko-KR"/>
        </w:rPr>
        <w:t>กลุ่มบริษัท</w:t>
      </w:r>
      <w:r w:rsidR="00943484">
        <w:rPr>
          <w:rFonts w:ascii="Angsana New" w:hAnsi="Angsana New" w:hint="cs"/>
          <w:color w:val="000000"/>
          <w:sz w:val="30"/>
          <w:szCs w:val="30"/>
          <w:cs/>
          <w:lang w:eastAsia="ko-KR"/>
        </w:rPr>
        <w:t xml:space="preserve">รับรู้รายการค่าใช้จ่ายตามที่เปิดเผยในหมายเหตุข้อ </w:t>
      </w:r>
      <w:r w:rsidR="00082942">
        <w:rPr>
          <w:rFonts w:ascii="Angsana New" w:hAnsi="Angsana New"/>
          <w:sz w:val="30"/>
          <w:szCs w:val="30"/>
        </w:rPr>
        <w:t>7, 10-12, 16</w:t>
      </w:r>
    </w:p>
    <w:p w14:paraId="6E06C0C8" w14:textId="77777777" w:rsidR="001B4450" w:rsidRPr="000F122A" w:rsidRDefault="001B4450" w:rsidP="00BC2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270"/>
        <w:gridCol w:w="1113"/>
        <w:gridCol w:w="270"/>
        <w:gridCol w:w="1080"/>
        <w:gridCol w:w="270"/>
        <w:gridCol w:w="1082"/>
        <w:gridCol w:w="267"/>
        <w:gridCol w:w="1084"/>
      </w:tblGrid>
      <w:tr w:rsidR="004D5CDB" w:rsidRPr="00D31193" w14:paraId="7523A130" w14:textId="77777777" w:rsidTr="001B1B90">
        <w:tc>
          <w:tcPr>
            <w:tcW w:w="2045" w:type="pct"/>
          </w:tcPr>
          <w:p w14:paraId="4E7665E2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47" w:type="pct"/>
          </w:tcPr>
          <w:p w14:paraId="2F2F6917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39" w:type="pct"/>
            <w:gridSpan w:val="3"/>
          </w:tcPr>
          <w:p w14:paraId="48DF76F7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FE3B2E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1D5230B7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4450" w:rsidRPr="00D31193" w14:paraId="3FB72025" w14:textId="77777777" w:rsidTr="001B1B90">
        <w:trPr>
          <w:trHeight w:val="434"/>
        </w:trPr>
        <w:tc>
          <w:tcPr>
            <w:tcW w:w="2045" w:type="pct"/>
          </w:tcPr>
          <w:p w14:paraId="72EB9DEE" w14:textId="77777777" w:rsidR="001B4450" w:rsidRPr="00D31193" w:rsidRDefault="001B4450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4169817" w14:textId="7722FFBB" w:rsidR="001B4450" w:rsidRPr="00D31193" w:rsidRDefault="001B4450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01D5821A" w14:textId="7AE60321" w:rsidR="001B4450" w:rsidRPr="00D31193" w:rsidRDefault="001B4450" w:rsidP="001B4450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tcBorders>
              <w:left w:val="nil"/>
            </w:tcBorders>
          </w:tcPr>
          <w:p w14:paraId="76ECC774" w14:textId="77777777" w:rsidR="001B4450" w:rsidRPr="00D31193" w:rsidRDefault="001B4450" w:rsidP="001B445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4ACAD31" w14:textId="25DE93ED" w:rsidR="001B4450" w:rsidRPr="00D31193" w:rsidRDefault="001B4450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F7D31E8" w14:textId="77777777" w:rsidR="001B4450" w:rsidRPr="00D31193" w:rsidRDefault="001B4450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0F0438F" w14:textId="6371AD06" w:rsidR="001B4450" w:rsidRPr="00D31193" w:rsidRDefault="001B4450" w:rsidP="001B4450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3C5C9A38" w14:textId="77777777" w:rsidR="001B4450" w:rsidRPr="00D31193" w:rsidRDefault="001B4450" w:rsidP="001B445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79524F2" w14:textId="0FEA6AF2" w:rsidR="001B4450" w:rsidRPr="00D31193" w:rsidRDefault="001B4450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4D5CDB" w:rsidRPr="00D31193" w14:paraId="74E8A04A" w14:textId="77777777" w:rsidTr="001B1B90">
        <w:trPr>
          <w:trHeight w:val="434"/>
        </w:trPr>
        <w:tc>
          <w:tcPr>
            <w:tcW w:w="2045" w:type="pct"/>
          </w:tcPr>
          <w:p w14:paraId="6F59092D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5C1E61A" w14:textId="77777777" w:rsidR="004D5CDB" w:rsidRPr="00D31193" w:rsidRDefault="004D5CDB" w:rsidP="0074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08" w:type="pct"/>
            <w:gridSpan w:val="7"/>
          </w:tcPr>
          <w:p w14:paraId="3AA55CDF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D482E" w:rsidRPr="00D31193" w14:paraId="4CBA5F96" w14:textId="77777777" w:rsidTr="001B1B90">
        <w:tc>
          <w:tcPr>
            <w:tcW w:w="2045" w:type="pct"/>
          </w:tcPr>
          <w:p w14:paraId="1B5A2973" w14:textId="77777777" w:rsidR="007D482E" w:rsidRPr="00D31193" w:rsidRDefault="007D482E" w:rsidP="007D482E">
            <w:pPr>
              <w:ind w:left="70" w:hanging="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6CF4F046" w14:textId="77777777" w:rsidR="007D482E" w:rsidRPr="00D31193" w:rsidRDefault="007D482E" w:rsidP="007D482E">
            <w:pPr>
              <w:ind w:left="54" w:hanging="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147" w:type="pct"/>
          </w:tcPr>
          <w:p w14:paraId="0BB2A2EC" w14:textId="77777777" w:rsidR="007D482E" w:rsidRPr="00D31193" w:rsidRDefault="007D482E" w:rsidP="007D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18D2099B" w14:textId="77777777" w:rsidR="007D482E" w:rsidRPr="007D482E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BD854B5" w14:textId="4CC75028" w:rsidR="007D482E" w:rsidRPr="007D482E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482E">
              <w:rPr>
                <w:rFonts w:ascii="Angsana New" w:hAnsi="Angsana New"/>
                <w:sz w:val="30"/>
                <w:szCs w:val="30"/>
                <w:lang w:val="en-US"/>
              </w:rPr>
              <w:t>5,332</w:t>
            </w:r>
          </w:p>
        </w:tc>
        <w:tc>
          <w:tcPr>
            <w:tcW w:w="147" w:type="pct"/>
            <w:shd w:val="clear" w:color="auto" w:fill="auto"/>
          </w:tcPr>
          <w:p w14:paraId="053662C6" w14:textId="77777777" w:rsidR="007D482E" w:rsidRPr="00D31193" w:rsidRDefault="007D482E" w:rsidP="007D4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4324B51" w14:textId="77777777" w:rsidR="007D482E" w:rsidRPr="00D31193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E464C5D" w14:textId="68802EED" w:rsidR="007D482E" w:rsidRPr="00D31193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039</w:t>
            </w:r>
          </w:p>
        </w:tc>
        <w:tc>
          <w:tcPr>
            <w:tcW w:w="147" w:type="pct"/>
            <w:shd w:val="clear" w:color="auto" w:fill="auto"/>
          </w:tcPr>
          <w:p w14:paraId="09EC46FB" w14:textId="77777777" w:rsidR="007D482E" w:rsidRPr="00D31193" w:rsidRDefault="007D482E" w:rsidP="007D4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451081C" w14:textId="77777777" w:rsidR="007D482E" w:rsidRPr="007D482E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B584A37" w14:textId="33B0C329" w:rsidR="007D482E" w:rsidRPr="007D482E" w:rsidRDefault="007D482E" w:rsidP="00ED118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482E">
              <w:rPr>
                <w:rFonts w:ascii="Angsana New" w:hAnsi="Angsana New"/>
                <w:sz w:val="30"/>
                <w:szCs w:val="30"/>
                <w:lang w:val="en-US"/>
              </w:rPr>
              <w:t>(4,845)</w:t>
            </w:r>
          </w:p>
        </w:tc>
        <w:tc>
          <w:tcPr>
            <w:tcW w:w="145" w:type="pct"/>
          </w:tcPr>
          <w:p w14:paraId="352414CB" w14:textId="77777777" w:rsidR="007D482E" w:rsidRPr="00D31193" w:rsidRDefault="007D482E" w:rsidP="007D4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47D6EB18" w14:textId="77777777" w:rsidR="007D482E" w:rsidRPr="00D31193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F398544" w14:textId="1B05E006" w:rsidR="007D482E" w:rsidRPr="00D31193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472</w:t>
            </w:r>
          </w:p>
        </w:tc>
      </w:tr>
      <w:tr w:rsidR="007D482E" w:rsidRPr="00D31193" w14:paraId="2C7E0E7E" w14:textId="77777777" w:rsidTr="001B1B90">
        <w:tc>
          <w:tcPr>
            <w:tcW w:w="2045" w:type="pct"/>
          </w:tcPr>
          <w:p w14:paraId="24F1EE30" w14:textId="77777777" w:rsidR="007D482E" w:rsidRPr="00D31193" w:rsidRDefault="007D482E" w:rsidP="007D482E">
            <w:pPr>
              <w:ind w:left="54" w:hanging="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7" w:type="pct"/>
          </w:tcPr>
          <w:p w14:paraId="704B621B" w14:textId="77777777" w:rsidR="007D482E" w:rsidRPr="00D31193" w:rsidRDefault="007D482E" w:rsidP="007D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16FF8844" w14:textId="155AE800" w:rsidR="007D482E" w:rsidRPr="007D482E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482E">
              <w:rPr>
                <w:rFonts w:ascii="Angsana New" w:hAnsi="Angsana New"/>
                <w:sz w:val="30"/>
                <w:szCs w:val="30"/>
                <w:lang w:val="en-US"/>
              </w:rPr>
              <w:t>1,608,388</w:t>
            </w:r>
          </w:p>
        </w:tc>
        <w:tc>
          <w:tcPr>
            <w:tcW w:w="147" w:type="pct"/>
            <w:shd w:val="clear" w:color="auto" w:fill="auto"/>
          </w:tcPr>
          <w:p w14:paraId="641B6641" w14:textId="77777777" w:rsidR="007D482E" w:rsidRPr="00D31193" w:rsidRDefault="007D482E" w:rsidP="007D4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A2EA562" w14:textId="2CC871BA" w:rsidR="007D482E" w:rsidRPr="00D31193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493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147" w:type="pct"/>
            <w:shd w:val="clear" w:color="auto" w:fill="auto"/>
          </w:tcPr>
          <w:p w14:paraId="3A8B44F1" w14:textId="77777777" w:rsidR="007D482E" w:rsidRPr="00D31193" w:rsidRDefault="007D482E" w:rsidP="007D4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BE0AF11" w14:textId="1F3BBD16" w:rsidR="007D482E" w:rsidRPr="007D482E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482E">
              <w:rPr>
                <w:rFonts w:ascii="Angsana New" w:hAnsi="Angsana New"/>
                <w:sz w:val="30"/>
                <w:szCs w:val="30"/>
                <w:lang w:val="en-US" w:bidi="th-TH"/>
              </w:rPr>
              <w:t>1,556,024</w:t>
            </w:r>
          </w:p>
        </w:tc>
        <w:tc>
          <w:tcPr>
            <w:tcW w:w="145" w:type="pct"/>
          </w:tcPr>
          <w:p w14:paraId="45A8C6AA" w14:textId="77777777" w:rsidR="007D482E" w:rsidRPr="00D31193" w:rsidRDefault="007D482E" w:rsidP="007D4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76DA3707" w14:textId="20E37E0D" w:rsidR="007D482E" w:rsidRPr="00D31193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441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854</w:t>
            </w:r>
          </w:p>
        </w:tc>
      </w:tr>
      <w:tr w:rsidR="007D482E" w:rsidRPr="00D31193" w14:paraId="4BFFDC47" w14:textId="77777777" w:rsidTr="001B1B90">
        <w:tc>
          <w:tcPr>
            <w:tcW w:w="2045" w:type="pct"/>
          </w:tcPr>
          <w:p w14:paraId="7AFEB07E" w14:textId="77777777" w:rsidR="007D482E" w:rsidRPr="00D31193" w:rsidRDefault="007D482E" w:rsidP="007D482E">
            <w:pPr>
              <w:ind w:left="54" w:hanging="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47" w:type="pct"/>
          </w:tcPr>
          <w:p w14:paraId="17C5BEDF" w14:textId="14B9A132" w:rsidR="007D482E" w:rsidRPr="00D31193" w:rsidRDefault="007D482E" w:rsidP="007D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18383679" w14:textId="5B82F6D4" w:rsidR="007D482E" w:rsidRPr="007D482E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482E">
              <w:rPr>
                <w:rFonts w:ascii="Angsana New" w:hAnsi="Angsana New"/>
                <w:sz w:val="30"/>
                <w:szCs w:val="30"/>
                <w:lang w:val="en-US"/>
              </w:rPr>
              <w:t>624,984</w:t>
            </w:r>
          </w:p>
        </w:tc>
        <w:tc>
          <w:tcPr>
            <w:tcW w:w="147" w:type="pct"/>
            <w:shd w:val="clear" w:color="auto" w:fill="auto"/>
          </w:tcPr>
          <w:p w14:paraId="3F8E820B" w14:textId="77777777" w:rsidR="007D482E" w:rsidRPr="00D31193" w:rsidRDefault="007D482E" w:rsidP="007D4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91FC1C7" w14:textId="77EF1E87" w:rsidR="007D482E" w:rsidRPr="00D31193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607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147" w:type="pct"/>
            <w:shd w:val="clear" w:color="auto" w:fill="auto"/>
          </w:tcPr>
          <w:p w14:paraId="3259CAB5" w14:textId="77777777" w:rsidR="007D482E" w:rsidRPr="00D31193" w:rsidRDefault="007D482E" w:rsidP="007D4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9C24C4F" w14:textId="51D1A984" w:rsidR="007D482E" w:rsidRPr="007D482E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482E">
              <w:rPr>
                <w:rFonts w:ascii="Angsana New" w:hAnsi="Angsana New"/>
                <w:sz w:val="30"/>
                <w:szCs w:val="30"/>
                <w:lang w:val="en-US" w:bidi="th-TH"/>
              </w:rPr>
              <w:t>611,119</w:t>
            </w:r>
          </w:p>
        </w:tc>
        <w:tc>
          <w:tcPr>
            <w:tcW w:w="145" w:type="pct"/>
          </w:tcPr>
          <w:p w14:paraId="6DF64245" w14:textId="77777777" w:rsidR="007D482E" w:rsidRPr="00D31193" w:rsidRDefault="007D482E" w:rsidP="007D4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B594D86" w14:textId="68074BA8" w:rsidR="007D482E" w:rsidRPr="00D31193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594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398</w:t>
            </w:r>
          </w:p>
        </w:tc>
      </w:tr>
      <w:tr w:rsidR="007D482E" w:rsidRPr="00D31193" w14:paraId="033E5878" w14:textId="77777777" w:rsidTr="001B1B90">
        <w:tc>
          <w:tcPr>
            <w:tcW w:w="2045" w:type="pct"/>
          </w:tcPr>
          <w:p w14:paraId="31B27E63" w14:textId="77777777" w:rsidR="007D482E" w:rsidRPr="00D31193" w:rsidRDefault="007D482E" w:rsidP="007D482E">
            <w:pPr>
              <w:ind w:left="54" w:hanging="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ในการจัดเก็บสินค้า</w:t>
            </w:r>
          </w:p>
        </w:tc>
        <w:tc>
          <w:tcPr>
            <w:tcW w:w="147" w:type="pct"/>
          </w:tcPr>
          <w:p w14:paraId="27A779B4" w14:textId="77777777" w:rsidR="007D482E" w:rsidRPr="00D31193" w:rsidRDefault="007D482E" w:rsidP="007D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5EF4AAC8" w14:textId="4A441103" w:rsidR="007D482E" w:rsidRPr="007D482E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482E">
              <w:rPr>
                <w:rFonts w:ascii="Angsana New" w:hAnsi="Angsana New"/>
                <w:sz w:val="30"/>
                <w:szCs w:val="30"/>
                <w:lang w:val="en-US"/>
              </w:rPr>
              <w:t>411,587</w:t>
            </w:r>
          </w:p>
        </w:tc>
        <w:tc>
          <w:tcPr>
            <w:tcW w:w="147" w:type="pct"/>
            <w:shd w:val="clear" w:color="auto" w:fill="auto"/>
          </w:tcPr>
          <w:p w14:paraId="6B48A3EE" w14:textId="77777777" w:rsidR="007D482E" w:rsidRPr="00D31193" w:rsidRDefault="007D482E" w:rsidP="007D4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CC5C32A" w14:textId="7C368F64" w:rsidR="007D482E" w:rsidRPr="00D31193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364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147" w:type="pct"/>
            <w:shd w:val="clear" w:color="auto" w:fill="auto"/>
          </w:tcPr>
          <w:p w14:paraId="29DD1D11" w14:textId="77777777" w:rsidR="007D482E" w:rsidRPr="00D31193" w:rsidRDefault="007D482E" w:rsidP="007D4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2B0E3DA" w14:textId="73611374" w:rsidR="007D482E" w:rsidRPr="007D482E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482E">
              <w:rPr>
                <w:rFonts w:ascii="Angsana New" w:hAnsi="Angsana New"/>
                <w:sz w:val="30"/>
                <w:szCs w:val="30"/>
                <w:lang w:val="en-US"/>
              </w:rPr>
              <w:t>404,002</w:t>
            </w:r>
          </w:p>
        </w:tc>
        <w:tc>
          <w:tcPr>
            <w:tcW w:w="145" w:type="pct"/>
          </w:tcPr>
          <w:p w14:paraId="7721F164" w14:textId="77777777" w:rsidR="007D482E" w:rsidRPr="00D31193" w:rsidRDefault="007D482E" w:rsidP="007D4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C36894E" w14:textId="27988D06" w:rsidR="007D482E" w:rsidRPr="00D31193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356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</w:tr>
      <w:tr w:rsidR="007D482E" w:rsidRPr="00D31193" w14:paraId="77BBB30B" w14:textId="77777777" w:rsidTr="001B1B90">
        <w:tc>
          <w:tcPr>
            <w:tcW w:w="2045" w:type="pct"/>
          </w:tcPr>
          <w:p w14:paraId="09D4B310" w14:textId="77777777" w:rsidR="007D482E" w:rsidRPr="00D31193" w:rsidRDefault="007D482E" w:rsidP="007D482E">
            <w:pPr>
              <w:ind w:left="54" w:hanging="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ค่าจ้างบริการ</w:t>
            </w:r>
          </w:p>
        </w:tc>
        <w:tc>
          <w:tcPr>
            <w:tcW w:w="147" w:type="pct"/>
          </w:tcPr>
          <w:p w14:paraId="3FE61A85" w14:textId="77777777" w:rsidR="007D482E" w:rsidRPr="00D31193" w:rsidRDefault="007D482E" w:rsidP="007D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79944981" w14:textId="304D6C71" w:rsidR="007D482E" w:rsidRPr="007D482E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482E">
              <w:rPr>
                <w:rFonts w:ascii="Angsana New" w:hAnsi="Angsana New"/>
                <w:sz w:val="30"/>
                <w:szCs w:val="30"/>
                <w:lang w:val="en-US"/>
              </w:rPr>
              <w:t>341,540</w:t>
            </w:r>
          </w:p>
        </w:tc>
        <w:tc>
          <w:tcPr>
            <w:tcW w:w="147" w:type="pct"/>
            <w:shd w:val="clear" w:color="auto" w:fill="auto"/>
          </w:tcPr>
          <w:p w14:paraId="48D4CBAE" w14:textId="77777777" w:rsidR="007D482E" w:rsidRPr="00D31193" w:rsidRDefault="007D482E" w:rsidP="007D4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696A8C1" w14:textId="18964354" w:rsidR="007D482E" w:rsidRPr="00D31193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298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147" w:type="pct"/>
            <w:shd w:val="clear" w:color="auto" w:fill="auto"/>
          </w:tcPr>
          <w:p w14:paraId="7CD4C615" w14:textId="77777777" w:rsidR="007D482E" w:rsidRPr="00D31193" w:rsidRDefault="007D482E" w:rsidP="007D4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9C008E5" w14:textId="6E34358F" w:rsidR="007D482E" w:rsidRPr="007D482E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482E">
              <w:rPr>
                <w:rFonts w:ascii="Angsana New" w:hAnsi="Angsana New"/>
                <w:sz w:val="30"/>
                <w:szCs w:val="30"/>
                <w:lang w:val="en-US"/>
              </w:rPr>
              <w:t>332,301</w:t>
            </w:r>
          </w:p>
        </w:tc>
        <w:tc>
          <w:tcPr>
            <w:tcW w:w="145" w:type="pct"/>
          </w:tcPr>
          <w:p w14:paraId="2721F702" w14:textId="77777777" w:rsidR="007D482E" w:rsidRPr="00D31193" w:rsidRDefault="007D482E" w:rsidP="007D4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D0DDBF2" w14:textId="5F4A3614" w:rsidR="007D482E" w:rsidRPr="00D31193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290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</w:p>
        </w:tc>
      </w:tr>
      <w:tr w:rsidR="007D482E" w:rsidRPr="00D31193" w14:paraId="0673DD67" w14:textId="77777777" w:rsidTr="001B1B90">
        <w:tc>
          <w:tcPr>
            <w:tcW w:w="2045" w:type="pct"/>
          </w:tcPr>
          <w:p w14:paraId="76D0AEEB" w14:textId="77777777" w:rsidR="007D482E" w:rsidRPr="00D31193" w:rsidRDefault="007D482E" w:rsidP="007D482E">
            <w:pPr>
              <w:ind w:left="54" w:hanging="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7" w:type="pct"/>
          </w:tcPr>
          <w:p w14:paraId="3ED36C60" w14:textId="77777777" w:rsidR="007D482E" w:rsidRPr="00D31193" w:rsidRDefault="007D482E" w:rsidP="007D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4FF17438" w14:textId="2546086A" w:rsidR="007D482E" w:rsidRPr="007D482E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482E">
              <w:rPr>
                <w:rFonts w:ascii="Angsana New" w:hAnsi="Angsana New"/>
                <w:sz w:val="30"/>
                <w:szCs w:val="30"/>
                <w:lang w:val="en-US"/>
              </w:rPr>
              <w:t>313,066</w:t>
            </w:r>
          </w:p>
        </w:tc>
        <w:tc>
          <w:tcPr>
            <w:tcW w:w="147" w:type="pct"/>
            <w:shd w:val="clear" w:color="auto" w:fill="auto"/>
          </w:tcPr>
          <w:p w14:paraId="7D045DE9" w14:textId="77777777" w:rsidR="007D482E" w:rsidRPr="00D31193" w:rsidRDefault="007D482E" w:rsidP="007D4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B939E1F" w14:textId="71A97F6A" w:rsidR="007D482E" w:rsidRPr="00D31193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272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061</w:t>
            </w:r>
          </w:p>
        </w:tc>
        <w:tc>
          <w:tcPr>
            <w:tcW w:w="147" w:type="pct"/>
            <w:shd w:val="clear" w:color="auto" w:fill="auto"/>
          </w:tcPr>
          <w:p w14:paraId="5925C315" w14:textId="77777777" w:rsidR="007D482E" w:rsidRPr="00D31193" w:rsidRDefault="007D482E" w:rsidP="007D4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8B9E2D5" w14:textId="63F7A8DB" w:rsidR="007D482E" w:rsidRPr="007D482E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482E">
              <w:rPr>
                <w:rFonts w:ascii="Angsana New" w:hAnsi="Angsana New"/>
                <w:sz w:val="30"/>
                <w:szCs w:val="30"/>
                <w:lang w:val="en-US"/>
              </w:rPr>
              <w:t>295,992</w:t>
            </w:r>
          </w:p>
        </w:tc>
        <w:tc>
          <w:tcPr>
            <w:tcW w:w="145" w:type="pct"/>
          </w:tcPr>
          <w:p w14:paraId="2E3FD5EE" w14:textId="77777777" w:rsidR="007D482E" w:rsidRPr="00D31193" w:rsidRDefault="007D482E" w:rsidP="007D4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1FEC90D" w14:textId="3227B615" w:rsidR="007D482E" w:rsidRPr="00D31193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225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920</w:t>
            </w:r>
          </w:p>
        </w:tc>
      </w:tr>
      <w:tr w:rsidR="007D482E" w:rsidRPr="00D31193" w14:paraId="37ED8AAB" w14:textId="77777777" w:rsidTr="001B1B90">
        <w:tc>
          <w:tcPr>
            <w:tcW w:w="2045" w:type="pct"/>
          </w:tcPr>
          <w:p w14:paraId="26017E8E" w14:textId="78513382" w:rsidR="007D482E" w:rsidRPr="00D31193" w:rsidRDefault="007D482E" w:rsidP="007D482E">
            <w:pPr>
              <w:ind w:left="54" w:hanging="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147" w:type="pct"/>
          </w:tcPr>
          <w:p w14:paraId="2260C1AA" w14:textId="77777777" w:rsidR="007D482E" w:rsidRPr="00D31193" w:rsidRDefault="007D482E" w:rsidP="007D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74F25372" w14:textId="0ABD8A6D" w:rsidR="007D482E" w:rsidRPr="007D482E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482E">
              <w:rPr>
                <w:rFonts w:ascii="Angsana New" w:hAnsi="Angsana New"/>
                <w:sz w:val="30"/>
                <w:szCs w:val="30"/>
                <w:lang w:val="en-US"/>
              </w:rPr>
              <w:t>803,045</w:t>
            </w:r>
          </w:p>
        </w:tc>
        <w:tc>
          <w:tcPr>
            <w:tcW w:w="147" w:type="pct"/>
            <w:shd w:val="clear" w:color="auto" w:fill="auto"/>
          </w:tcPr>
          <w:p w14:paraId="0F784191" w14:textId="77777777" w:rsidR="007D482E" w:rsidRPr="00D31193" w:rsidRDefault="007D482E" w:rsidP="007D4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378029D" w14:textId="5C0D76B3" w:rsidR="007D482E" w:rsidRPr="00D31193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669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147" w:type="pct"/>
            <w:shd w:val="clear" w:color="auto" w:fill="auto"/>
          </w:tcPr>
          <w:p w14:paraId="7E08F794" w14:textId="77777777" w:rsidR="007D482E" w:rsidRPr="00D31193" w:rsidRDefault="007D482E" w:rsidP="007D4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90EF1F6" w14:textId="2F15C7C8" w:rsidR="007D482E" w:rsidRPr="007D482E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482E">
              <w:rPr>
                <w:rFonts w:ascii="Angsana New" w:hAnsi="Angsana New"/>
                <w:sz w:val="30"/>
                <w:szCs w:val="30"/>
                <w:lang w:val="en-US"/>
              </w:rPr>
              <w:t>918,842</w:t>
            </w:r>
          </w:p>
        </w:tc>
        <w:tc>
          <w:tcPr>
            <w:tcW w:w="145" w:type="pct"/>
          </w:tcPr>
          <w:p w14:paraId="0D653453" w14:textId="77777777" w:rsidR="007D482E" w:rsidRPr="00D31193" w:rsidRDefault="007D482E" w:rsidP="007D4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E951257" w14:textId="48F5FD10" w:rsidR="007D482E" w:rsidRPr="00D31193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769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1B4450" w:rsidRPr="00D31193" w14:paraId="127A4F48" w14:textId="77777777" w:rsidTr="001B1B90">
        <w:tc>
          <w:tcPr>
            <w:tcW w:w="2045" w:type="pct"/>
          </w:tcPr>
          <w:p w14:paraId="5F9035DB" w14:textId="1EAF116C" w:rsidR="001B4450" w:rsidRPr="00D31193" w:rsidRDefault="001B4450" w:rsidP="001B4450">
            <w:pPr>
              <w:ind w:left="54" w:hanging="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ต้นทุนขายและต้นทุน</w:t>
            </w:r>
            <w:r w:rsidR="00BC29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การให้บริการ</w:t>
            </w:r>
          </w:p>
          <w:p w14:paraId="3518D848" w14:textId="74F97B6E" w:rsidR="001B4450" w:rsidRDefault="001B4450" w:rsidP="001B4450">
            <w:pPr>
              <w:ind w:left="54" w:hanging="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="00BC29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  <w:p w14:paraId="2EED8DBA" w14:textId="62390679" w:rsidR="001B4450" w:rsidRPr="001B1B90" w:rsidRDefault="001B4450" w:rsidP="001B4450">
            <w:pPr>
              <w:ind w:left="54" w:hanging="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147" w:type="pct"/>
          </w:tcPr>
          <w:p w14:paraId="6A62D69C" w14:textId="77777777" w:rsidR="001B4450" w:rsidRPr="007D482E" w:rsidRDefault="001B4450" w:rsidP="001B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D007CB" w14:textId="2AA70D54" w:rsidR="001B4450" w:rsidRPr="007D482E" w:rsidRDefault="007D482E" w:rsidP="007D482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D48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4,107,942</w:t>
            </w:r>
          </w:p>
        </w:tc>
        <w:tc>
          <w:tcPr>
            <w:tcW w:w="147" w:type="pct"/>
            <w:shd w:val="clear" w:color="auto" w:fill="auto"/>
          </w:tcPr>
          <w:p w14:paraId="03C7F0E2" w14:textId="77777777" w:rsidR="001B4450" w:rsidRPr="00D31193" w:rsidRDefault="001B4450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0C494" w14:textId="1D84502D" w:rsidR="001B4450" w:rsidRPr="00D31193" w:rsidRDefault="001B4450" w:rsidP="001B445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033</w:t>
            </w:r>
          </w:p>
        </w:tc>
        <w:tc>
          <w:tcPr>
            <w:tcW w:w="147" w:type="pct"/>
            <w:shd w:val="clear" w:color="auto" w:fill="auto"/>
          </w:tcPr>
          <w:p w14:paraId="09321745" w14:textId="77777777" w:rsidR="001B4450" w:rsidRPr="007D482E" w:rsidRDefault="001B4450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B359B4" w14:textId="657F0073" w:rsidR="001B4450" w:rsidRPr="007D482E" w:rsidRDefault="007D482E" w:rsidP="001B445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D48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4,113,435</w:t>
            </w:r>
          </w:p>
        </w:tc>
        <w:tc>
          <w:tcPr>
            <w:tcW w:w="145" w:type="pct"/>
          </w:tcPr>
          <w:p w14:paraId="38852B9A" w14:textId="77777777" w:rsidR="001B4450" w:rsidRPr="00D31193" w:rsidRDefault="001B4450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68B49" w14:textId="5C32921D" w:rsidR="001B4450" w:rsidRPr="00D31193" w:rsidRDefault="001B4450" w:rsidP="001B445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739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276</w:t>
            </w:r>
          </w:p>
        </w:tc>
      </w:tr>
    </w:tbl>
    <w:p w14:paraId="77098DE6" w14:textId="77777777" w:rsidR="00404BBD" w:rsidRDefault="00404BBD" w:rsidP="00D67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115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DF1CF94" w14:textId="307441B5" w:rsidR="006C3058" w:rsidRPr="00D31193" w:rsidRDefault="00D6443C" w:rsidP="00D67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115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0F122A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6C3058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C3058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70B5622A" w14:textId="0215E890" w:rsidR="004D5CDB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D87884C" w14:textId="3F8F6B50" w:rsidR="0056279F" w:rsidRDefault="0056279F" w:rsidP="00562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6279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7C14A0FE" w14:textId="77777777" w:rsidR="00163953" w:rsidRPr="0056279F" w:rsidRDefault="00163953" w:rsidP="00562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14:paraId="1DF4FCBC" w14:textId="51713CF3" w:rsidR="001B4450" w:rsidRPr="00D31193" w:rsidRDefault="001B4450" w:rsidP="001D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hint="cs"/>
          <w:sz w:val="30"/>
          <w:szCs w:val="30"/>
          <w:cs/>
        </w:rPr>
        <w:t>ค่าใช้จ่าย</w:t>
      </w:r>
      <w:r w:rsidRPr="00D31193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D31193">
        <w:rPr>
          <w:rFonts w:hint="cs"/>
          <w:sz w:val="30"/>
          <w:szCs w:val="30"/>
          <w:cs/>
        </w:rPr>
        <w:t>ของงวด</w:t>
      </w:r>
      <w:r w:rsidRPr="00D31193">
        <w:rPr>
          <w:sz w:val="30"/>
          <w:szCs w:val="30"/>
          <w:cs/>
        </w:rPr>
        <w:t>ปัจจุบันและภาษีเงินได้รอการตัดบัญชี</w:t>
      </w:r>
      <w:r w:rsidRPr="00D31193">
        <w:rPr>
          <w:sz w:val="30"/>
          <w:szCs w:val="30"/>
        </w:rPr>
        <w:t xml:space="preserve"> </w:t>
      </w:r>
      <w:r w:rsidR="0073445A">
        <w:rPr>
          <w:rFonts w:hint="cs"/>
          <w:sz w:val="30"/>
          <w:szCs w:val="30"/>
          <w:cs/>
        </w:rPr>
        <w:t>ซึ่ง</w:t>
      </w:r>
      <w:r w:rsidRPr="00D31193">
        <w:rPr>
          <w:sz w:val="30"/>
          <w:szCs w:val="30"/>
          <w:cs/>
        </w:rPr>
        <w:t>รับรู้ในกำไร</w:t>
      </w:r>
      <w:r w:rsidRPr="00D31193">
        <w:rPr>
          <w:rFonts w:hint="cs"/>
          <w:sz w:val="30"/>
          <w:szCs w:val="30"/>
          <w:cs/>
        </w:rPr>
        <w:t>หรือ</w:t>
      </w:r>
      <w:r w:rsidRPr="00D31193">
        <w:rPr>
          <w:sz w:val="30"/>
          <w:szCs w:val="30"/>
          <w:cs/>
        </w:rPr>
        <w:t>ขาดทุนเว้นแต่รายการ</w:t>
      </w:r>
      <w:r w:rsidRPr="00D31193">
        <w:rPr>
          <w:rFonts w:hint="cs"/>
          <w:sz w:val="30"/>
          <w:szCs w:val="30"/>
          <w:cs/>
        </w:rPr>
        <w:t>ที่รับรู้โดยตรง</w:t>
      </w:r>
      <w:r w:rsidRPr="00D31193">
        <w:rPr>
          <w:sz w:val="30"/>
          <w:szCs w:val="30"/>
          <w:cs/>
        </w:rPr>
        <w:t>ในส่วนของผู้ถือหุ้น</w:t>
      </w:r>
      <w:r w:rsidRPr="00D31193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5A90682D" w14:textId="77777777" w:rsidR="001B4450" w:rsidRPr="00D31193" w:rsidRDefault="001B4450" w:rsidP="001D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0F962CE" w14:textId="6E12D6F0" w:rsidR="001B4450" w:rsidRPr="00D31193" w:rsidRDefault="001B4450" w:rsidP="001D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</w:t>
      </w:r>
      <w:r w:rsidR="0010335C">
        <w:rPr>
          <w:rFonts w:ascii="Angsana New" w:hAnsi="Angsana New" w:hint="cs"/>
          <w:sz w:val="30"/>
          <w:szCs w:val="30"/>
          <w:cs/>
        </w:rPr>
        <w:t>บันทึก</w:t>
      </w:r>
      <w:r w:rsidRPr="00D31193">
        <w:rPr>
          <w:rFonts w:ascii="Angsana New" w:hAnsi="Angsana New" w:hint="cs"/>
          <w:sz w:val="30"/>
          <w:szCs w:val="30"/>
          <w:cs/>
        </w:rPr>
        <w:t xml:space="preserve"> โดยคำนวณจากกำไรหรือขาดทุนประจำปีที่ต้องเสียภาษี</w:t>
      </w:r>
      <w:r w:rsidRPr="00D31193">
        <w:rPr>
          <w:rFonts w:ascii="Times New Roman" w:hAnsi="Times New Roman" w:hint="cs"/>
          <w:sz w:val="30"/>
          <w:szCs w:val="30"/>
          <w:cs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0F122A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>ๆ</w:t>
      </w:r>
    </w:p>
    <w:p w14:paraId="2A507E96" w14:textId="77777777" w:rsidR="001B4450" w:rsidRPr="00D31193" w:rsidRDefault="001B4450" w:rsidP="001D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9337381" w14:textId="1A66E242" w:rsidR="001B4450" w:rsidRDefault="001B4450" w:rsidP="0040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 w:hint="cs"/>
          <w:sz w:val="30"/>
          <w:szCs w:val="30"/>
          <w:cs/>
        </w:rPr>
        <w:lastRenderedPageBreak/>
        <w:t>ภาษีเงินได้รอการตัดบัญชี</w:t>
      </w:r>
      <w:r w:rsidRPr="00D31193">
        <w:rPr>
          <w:rFonts w:ascii="Angsana New" w:hAnsi="Angsana New"/>
          <w:sz w:val="30"/>
          <w:szCs w:val="30"/>
          <w:cs/>
        </w:rPr>
        <w:t>บันทึกโ</w:t>
      </w:r>
      <w:r w:rsidRPr="00D31193">
        <w:rPr>
          <w:rFonts w:ascii="Angsana New" w:hAnsi="Angsana New" w:hint="cs"/>
          <w:sz w:val="30"/>
          <w:szCs w:val="30"/>
          <w:cs/>
        </w:rPr>
        <w:t>ดย</w:t>
      </w:r>
      <w:r w:rsidRPr="00D31193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D31193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D31193">
        <w:rPr>
          <w:rFonts w:ascii="Angsana New" w:hAnsi="Angsana New"/>
          <w:sz w:val="30"/>
          <w:szCs w:val="30"/>
          <w:cs/>
        </w:rPr>
        <w:t>ไม่</w:t>
      </w:r>
      <w:r w:rsidRPr="00D31193">
        <w:rPr>
          <w:rFonts w:ascii="Angsana New" w:hAnsi="Angsana New" w:hint="cs"/>
          <w:sz w:val="30"/>
          <w:szCs w:val="30"/>
          <w:cs/>
        </w:rPr>
        <w:t>ถูกรับรู้เมื่อเกิดจาก</w:t>
      </w:r>
      <w:r w:rsidRPr="00D31193">
        <w:rPr>
          <w:rFonts w:ascii="Angsana New" w:hAnsi="Angsana New"/>
          <w:sz w:val="30"/>
          <w:szCs w:val="30"/>
          <w:cs/>
        </w:rPr>
        <w:br/>
      </w:r>
      <w:r w:rsidRPr="00D31193">
        <w:rPr>
          <w:rFonts w:ascii="Angsana New" w:hAnsi="Angsana New" w:hint="cs"/>
          <w:sz w:val="30"/>
          <w:szCs w:val="30"/>
          <w:cs/>
        </w:rPr>
        <w:t>ผลแตก</w:t>
      </w:r>
      <w:r w:rsidRPr="00D31193">
        <w:rPr>
          <w:rFonts w:ascii="Angsana New" w:hAnsi="Angsana New"/>
          <w:sz w:val="30"/>
          <w:szCs w:val="30"/>
          <w:cs/>
        </w:rPr>
        <w:t>ต่างชั่วคราว</w:t>
      </w:r>
      <w:r w:rsidR="0010335C">
        <w:rPr>
          <w:rFonts w:ascii="Angsana New" w:hAnsi="Angsana New" w:hint="cs"/>
          <w:sz w:val="30"/>
          <w:szCs w:val="30"/>
          <w:cs/>
        </w:rPr>
        <w:t>สำหรับ</w:t>
      </w:r>
      <w:r w:rsidRPr="00D31193">
        <w:rPr>
          <w:rFonts w:ascii="Angsana New" w:hAnsi="Angsana New" w:hint="cs"/>
          <w:sz w:val="30"/>
          <w:szCs w:val="30"/>
          <w:cs/>
        </w:rPr>
        <w:t>การรับรู้</w:t>
      </w:r>
      <w:r w:rsidRPr="00D31193">
        <w:rPr>
          <w:rFonts w:ascii="Angsana New" w:hAnsi="Angsana New"/>
          <w:sz w:val="30"/>
          <w:szCs w:val="30"/>
          <w:cs/>
        </w:rPr>
        <w:t>ค่าความนิยม</w:t>
      </w:r>
      <w:r w:rsidRPr="00D31193">
        <w:rPr>
          <w:rFonts w:ascii="Angsana New" w:hAnsi="Angsana New" w:hint="cs"/>
          <w:sz w:val="30"/>
          <w:szCs w:val="30"/>
          <w:cs/>
        </w:rPr>
        <w:t xml:space="preserve"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7802ADDA" w14:textId="77777777" w:rsidR="00082942" w:rsidRPr="00D31193" w:rsidRDefault="00082942" w:rsidP="0040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25E301B1" w14:textId="5D3008DF" w:rsidR="001B4450" w:rsidRDefault="001B4450" w:rsidP="001D3B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right="27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การวัดม</w:t>
      </w:r>
      <w:r w:rsidRPr="00D31193">
        <w:rPr>
          <w:rFonts w:ascii="Angsana New" w:hAnsi="Angsana New" w:hint="cs"/>
          <w:sz w:val="30"/>
          <w:szCs w:val="30"/>
          <w:cs/>
        </w:rPr>
        <w:t>ู</w:t>
      </w:r>
      <w:r w:rsidRPr="00D31193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="0056279F" w:rsidRPr="0056279F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56279F" w:rsidRPr="0056279F">
        <w:rPr>
          <w:rFonts w:ascii="Angsana New" w:hAnsi="Angsana New"/>
          <w:sz w:val="30"/>
          <w:szCs w:val="30"/>
          <w:cs/>
        </w:rPr>
        <w:t xml:space="preserve"> </w:t>
      </w:r>
      <w:r w:rsidR="0056279F" w:rsidRPr="0056279F">
        <w:rPr>
          <w:rFonts w:ascii="Angsana New" w:hAnsi="Angsana New" w:hint="cs"/>
          <w:sz w:val="30"/>
          <w:szCs w:val="30"/>
          <w:cs/>
        </w:rPr>
        <w:t>ณ</w:t>
      </w:r>
      <w:r w:rsidR="0056279F" w:rsidRPr="0056279F">
        <w:rPr>
          <w:rFonts w:ascii="Angsana New" w:hAnsi="Angsana New"/>
          <w:sz w:val="30"/>
          <w:szCs w:val="30"/>
          <w:cs/>
        </w:rPr>
        <w:t xml:space="preserve"> </w:t>
      </w:r>
      <w:r w:rsidR="0056279F" w:rsidRPr="0056279F">
        <w:rPr>
          <w:rFonts w:ascii="Angsana New" w:hAnsi="Angsana New" w:hint="cs"/>
          <w:sz w:val="30"/>
          <w:szCs w:val="30"/>
          <w:cs/>
        </w:rPr>
        <w:t>วันที่รายงาน</w:t>
      </w:r>
      <w:r w:rsidR="0056279F" w:rsidRPr="0056279F">
        <w:rPr>
          <w:rFonts w:ascii="Angsana New" w:hAnsi="Angsana New"/>
          <w:sz w:val="30"/>
          <w:szCs w:val="30"/>
          <w:cs/>
        </w:rPr>
        <w:t xml:space="preserve"> </w:t>
      </w:r>
      <w:r w:rsidR="0056279F" w:rsidRPr="0056279F">
        <w:rPr>
          <w:rFonts w:ascii="Angsana New" w:hAnsi="Angsana New" w:hint="cs"/>
          <w:sz w:val="30"/>
          <w:szCs w:val="30"/>
          <w:cs/>
        </w:rPr>
        <w:t>ทั้งนี้</w:t>
      </w:r>
      <w:r w:rsidR="0056279F" w:rsidRPr="0056279F">
        <w:rPr>
          <w:rFonts w:ascii="Angsana New" w:hAnsi="Angsana New"/>
          <w:sz w:val="30"/>
          <w:szCs w:val="30"/>
          <w:cs/>
        </w:rPr>
        <w:t xml:space="preserve"> </w:t>
      </w:r>
      <w:r w:rsidR="0056279F" w:rsidRPr="0056279F">
        <w:rPr>
          <w:rFonts w:ascii="Angsana New" w:hAnsi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3A41CD2" w14:textId="77777777" w:rsidR="0010335C" w:rsidRDefault="0010335C" w:rsidP="001D3B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right="27"/>
        <w:jc w:val="thaiDistribute"/>
        <w:rPr>
          <w:rFonts w:ascii="Angsana New" w:hAnsi="Angsana New"/>
          <w:sz w:val="30"/>
          <w:szCs w:val="30"/>
        </w:rPr>
      </w:pPr>
    </w:p>
    <w:p w14:paraId="65BB89B5" w14:textId="4F490473" w:rsidR="000F122A" w:rsidRDefault="001B4450" w:rsidP="001D3B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right="27"/>
        <w:jc w:val="thaiDistribute"/>
        <w:rPr>
          <w:rFonts w:ascii="Angsana New" w:hAnsi="Angsana New"/>
          <w:sz w:val="30"/>
          <w:szCs w:val="30"/>
          <w:cs/>
        </w:rPr>
      </w:pPr>
      <w:r w:rsidRPr="00D3119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CCCA3BF" w14:textId="709ECED6" w:rsidR="001B4450" w:rsidRPr="000F122A" w:rsidRDefault="001B4450" w:rsidP="000F1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213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618"/>
        <w:gridCol w:w="357"/>
        <w:gridCol w:w="1176"/>
        <w:gridCol w:w="6"/>
        <w:gridCol w:w="262"/>
        <w:gridCol w:w="9"/>
        <w:gridCol w:w="1083"/>
        <w:gridCol w:w="271"/>
        <w:gridCol w:w="1082"/>
        <w:gridCol w:w="269"/>
        <w:gridCol w:w="7"/>
        <w:gridCol w:w="1067"/>
        <w:gridCol w:w="6"/>
      </w:tblGrid>
      <w:tr w:rsidR="004D5CDB" w:rsidRPr="00D31193" w14:paraId="10D02D29" w14:textId="77777777" w:rsidTr="00C52824">
        <w:tc>
          <w:tcPr>
            <w:tcW w:w="1964" w:type="pct"/>
          </w:tcPr>
          <w:p w14:paraId="7983D9C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94" w:type="pct"/>
          </w:tcPr>
          <w:p w14:paraId="524645CA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76" w:type="pct"/>
            <w:gridSpan w:val="5"/>
          </w:tcPr>
          <w:p w14:paraId="6CF02D86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50F5109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9" w:type="pct"/>
            <w:gridSpan w:val="5"/>
          </w:tcPr>
          <w:p w14:paraId="47A49AB7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824" w:rsidRPr="00D31193" w14:paraId="1393D673" w14:textId="77777777" w:rsidTr="001D3BE8">
        <w:trPr>
          <w:trHeight w:val="434"/>
        </w:trPr>
        <w:tc>
          <w:tcPr>
            <w:tcW w:w="1964" w:type="pct"/>
          </w:tcPr>
          <w:p w14:paraId="1D6126BC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4" w:type="pct"/>
          </w:tcPr>
          <w:p w14:paraId="3317AD8D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38" w:type="pct"/>
          </w:tcPr>
          <w:p w14:paraId="2E69B6FE" w14:textId="656DD388" w:rsidR="00C52824" w:rsidRPr="00D31193" w:rsidRDefault="00C52824" w:rsidP="00C528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  <w:gridSpan w:val="2"/>
            <w:tcBorders>
              <w:left w:val="nil"/>
            </w:tcBorders>
          </w:tcPr>
          <w:p w14:paraId="289DEDAA" w14:textId="77777777" w:rsidR="00C52824" w:rsidRPr="00D31193" w:rsidRDefault="00C52824" w:rsidP="00C528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DB35FDC" w14:textId="0BE925AC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7571513D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7467498" w14:textId="0A922C79" w:rsidR="00C52824" w:rsidRPr="00D31193" w:rsidRDefault="00C52824" w:rsidP="00C528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0" w:type="pct"/>
            <w:gridSpan w:val="2"/>
          </w:tcPr>
          <w:p w14:paraId="04F3A032" w14:textId="77777777" w:rsidR="00C52824" w:rsidRPr="00D31193" w:rsidRDefault="00C52824" w:rsidP="00C528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15561C1" w14:textId="1315ADAC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4D5CDB" w:rsidRPr="00D31193" w14:paraId="00A72AB9" w14:textId="77777777" w:rsidTr="00C52824">
        <w:trPr>
          <w:gridAfter w:val="1"/>
          <w:wAfter w:w="3" w:type="pct"/>
          <w:trHeight w:val="434"/>
        </w:trPr>
        <w:tc>
          <w:tcPr>
            <w:tcW w:w="1964" w:type="pct"/>
          </w:tcPr>
          <w:p w14:paraId="2996A922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4" w:type="pct"/>
          </w:tcPr>
          <w:p w14:paraId="13E34F67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39" w:type="pct"/>
            <w:gridSpan w:val="10"/>
          </w:tcPr>
          <w:p w14:paraId="1269D1ED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D5CDB" w:rsidRPr="00D31193" w14:paraId="27FF2641" w14:textId="77777777" w:rsidTr="001D3BE8">
        <w:tc>
          <w:tcPr>
            <w:tcW w:w="1964" w:type="pct"/>
          </w:tcPr>
          <w:p w14:paraId="281EA279" w14:textId="445694A8" w:rsidR="004D5CDB" w:rsidRPr="00D31193" w:rsidRDefault="004D5CDB" w:rsidP="00B2547A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ของ</w:t>
            </w:r>
            <w:r w:rsidR="00CC60A7"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งวด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ปัจจุบัน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94" w:type="pct"/>
          </w:tcPr>
          <w:p w14:paraId="3A4BB65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059E869A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2D9E8814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5D741B4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E007973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33FE934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2"/>
          </w:tcPr>
          <w:p w14:paraId="15E21AC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E290DB2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2824" w:rsidRPr="00D31193" w14:paraId="6A13A80F" w14:textId="77777777" w:rsidTr="001D3BE8">
        <w:trPr>
          <w:gridAfter w:val="1"/>
          <w:wAfter w:w="3" w:type="pct"/>
        </w:trPr>
        <w:tc>
          <w:tcPr>
            <w:tcW w:w="1964" w:type="pct"/>
          </w:tcPr>
          <w:p w14:paraId="026B551F" w14:textId="5F04B261" w:rsidR="00C52824" w:rsidRPr="00D31193" w:rsidRDefault="00C52824" w:rsidP="00C5282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94" w:type="pct"/>
          </w:tcPr>
          <w:p w14:paraId="6AAD4101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13A3ACCB" w14:textId="5F2F165F" w:rsidR="00C52824" w:rsidRPr="00D31193" w:rsidRDefault="00D663F4" w:rsidP="00C52824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122,817</w:t>
            </w:r>
          </w:p>
        </w:tc>
        <w:tc>
          <w:tcPr>
            <w:tcW w:w="147" w:type="pct"/>
            <w:gridSpan w:val="2"/>
          </w:tcPr>
          <w:p w14:paraId="0928A1AB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6CEE041" w14:textId="7F3578AB" w:rsidR="00C52824" w:rsidRPr="00D31193" w:rsidRDefault="00C52824" w:rsidP="00C528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116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147" w:type="pct"/>
          </w:tcPr>
          <w:p w14:paraId="797E1439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4DABD39" w14:textId="3CD047BE" w:rsidR="00C52824" w:rsidRPr="00D31193" w:rsidRDefault="00D663F4" w:rsidP="00C528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122,817</w:t>
            </w:r>
          </w:p>
        </w:tc>
        <w:tc>
          <w:tcPr>
            <w:tcW w:w="146" w:type="pct"/>
          </w:tcPr>
          <w:p w14:paraId="069A30EB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64534890" w14:textId="69BB080E" w:rsidR="00C52824" w:rsidRPr="00D31193" w:rsidRDefault="00C52824" w:rsidP="00C528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116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798</w:t>
            </w:r>
          </w:p>
        </w:tc>
      </w:tr>
      <w:tr w:rsidR="00C52824" w:rsidRPr="00D31193" w14:paraId="5BEFFB39" w14:textId="77777777" w:rsidTr="001D3BE8">
        <w:trPr>
          <w:gridAfter w:val="1"/>
          <w:wAfter w:w="3" w:type="pct"/>
        </w:trPr>
        <w:tc>
          <w:tcPr>
            <w:tcW w:w="1964" w:type="pct"/>
          </w:tcPr>
          <w:p w14:paraId="0F2328EF" w14:textId="56079A18" w:rsidR="00C52824" w:rsidRPr="00D31193" w:rsidRDefault="00C52824" w:rsidP="00C5282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ภาษีงวดก่อน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ๆ ที่บันทึก</w:t>
            </w:r>
            <w:r w:rsidR="00BC29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สูงไป</w:t>
            </w:r>
          </w:p>
        </w:tc>
        <w:tc>
          <w:tcPr>
            <w:tcW w:w="194" w:type="pct"/>
          </w:tcPr>
          <w:p w14:paraId="52E6185D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vAlign w:val="bottom"/>
          </w:tcPr>
          <w:p w14:paraId="604182D2" w14:textId="64BAC3E6" w:rsidR="00C52824" w:rsidRPr="00D31193" w:rsidRDefault="00D663F4" w:rsidP="00D663F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4C44A6BA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0BD11C1" w14:textId="13249FFA" w:rsidR="00C52824" w:rsidRPr="00D31193" w:rsidRDefault="00C52824" w:rsidP="00C528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705EC6F7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7F03F839" w14:textId="1D5D1D41" w:rsidR="00C52824" w:rsidRPr="00D31193" w:rsidRDefault="00D663F4" w:rsidP="00D663F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656B03F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vAlign w:val="bottom"/>
          </w:tcPr>
          <w:p w14:paraId="56B43F5F" w14:textId="3D227008" w:rsidR="00C52824" w:rsidRPr="00D31193" w:rsidRDefault="00C52824" w:rsidP="00C528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52824" w:rsidRPr="00D31193" w14:paraId="1334AFE8" w14:textId="77777777" w:rsidTr="001D3BE8">
        <w:trPr>
          <w:gridAfter w:val="1"/>
          <w:wAfter w:w="3" w:type="pct"/>
        </w:trPr>
        <w:tc>
          <w:tcPr>
            <w:tcW w:w="1964" w:type="pct"/>
          </w:tcPr>
          <w:p w14:paraId="2085A023" w14:textId="77777777" w:rsidR="00C52824" w:rsidRPr="00D31193" w:rsidRDefault="00C52824" w:rsidP="00C5282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4" w:type="pct"/>
          </w:tcPr>
          <w:p w14:paraId="415D1DCE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D3F6E" w14:textId="30E77C08" w:rsidR="00C52824" w:rsidRPr="00D31193" w:rsidRDefault="00D663F4" w:rsidP="00C52824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122,817</w:t>
            </w:r>
          </w:p>
        </w:tc>
        <w:tc>
          <w:tcPr>
            <w:tcW w:w="147" w:type="pct"/>
            <w:gridSpan w:val="2"/>
          </w:tcPr>
          <w:p w14:paraId="2A871F67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C6DFD" w14:textId="2496C168" w:rsidR="00C52824" w:rsidRPr="00D31193" w:rsidRDefault="00C52824" w:rsidP="00C528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116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47" w:type="pct"/>
          </w:tcPr>
          <w:p w14:paraId="69A445E5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A4ADD" w14:textId="1C8228A1" w:rsidR="00C52824" w:rsidRPr="00D31193" w:rsidRDefault="00D663F4" w:rsidP="00C528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122,817</w:t>
            </w:r>
          </w:p>
        </w:tc>
        <w:tc>
          <w:tcPr>
            <w:tcW w:w="146" w:type="pct"/>
          </w:tcPr>
          <w:p w14:paraId="31B6F6F9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D7D81" w14:textId="7FFCB19E" w:rsidR="00C52824" w:rsidRPr="00D31193" w:rsidRDefault="00C52824" w:rsidP="00C528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420</w:t>
            </w:r>
          </w:p>
        </w:tc>
      </w:tr>
      <w:tr w:rsidR="00C52824" w:rsidRPr="00D31193" w14:paraId="7543D2DD" w14:textId="77777777" w:rsidTr="001D3BE8">
        <w:trPr>
          <w:gridAfter w:val="1"/>
          <w:wAfter w:w="3" w:type="pct"/>
        </w:trPr>
        <w:tc>
          <w:tcPr>
            <w:tcW w:w="1964" w:type="pct"/>
          </w:tcPr>
          <w:p w14:paraId="674D1C4A" w14:textId="77777777" w:rsidR="00C52824" w:rsidRPr="00D31193" w:rsidRDefault="00C52824" w:rsidP="00C5282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4" w:type="pct"/>
          </w:tcPr>
          <w:p w14:paraId="144327E4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</w:tcBorders>
            <w:vAlign w:val="bottom"/>
          </w:tcPr>
          <w:p w14:paraId="6F5E039B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2"/>
          </w:tcPr>
          <w:p w14:paraId="04BD50D7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6DD30193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2F04A74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67652D43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F865D79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</w:tcBorders>
            <w:vAlign w:val="bottom"/>
          </w:tcPr>
          <w:p w14:paraId="50BCC7A5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2824" w:rsidRPr="00D31193" w14:paraId="3CB9D46B" w14:textId="77777777" w:rsidTr="001D3BE8">
        <w:trPr>
          <w:gridAfter w:val="1"/>
          <w:wAfter w:w="3" w:type="pct"/>
        </w:trPr>
        <w:tc>
          <w:tcPr>
            <w:tcW w:w="1964" w:type="pct"/>
          </w:tcPr>
          <w:p w14:paraId="45FD64E4" w14:textId="77777777" w:rsidR="00C52824" w:rsidRPr="00D31193" w:rsidRDefault="00C52824" w:rsidP="00C52824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94" w:type="pct"/>
          </w:tcPr>
          <w:p w14:paraId="25145B5E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1901E524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78C04E32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484D63E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1BC896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FEB07F1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69CA6A7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72B2497A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2824" w:rsidRPr="00D31193" w14:paraId="2ECE91D7" w14:textId="77777777" w:rsidTr="001D3BE8">
        <w:trPr>
          <w:gridAfter w:val="1"/>
          <w:wAfter w:w="3" w:type="pct"/>
        </w:trPr>
        <w:tc>
          <w:tcPr>
            <w:tcW w:w="1964" w:type="pct"/>
          </w:tcPr>
          <w:p w14:paraId="4016D387" w14:textId="77777777" w:rsidR="00C52824" w:rsidRPr="00D31193" w:rsidRDefault="00C52824" w:rsidP="00C52824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94" w:type="pct"/>
          </w:tcPr>
          <w:p w14:paraId="46BDC6E5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vAlign w:val="bottom"/>
          </w:tcPr>
          <w:p w14:paraId="79842BC2" w14:textId="678B937A" w:rsidR="00C52824" w:rsidRPr="00D31193" w:rsidRDefault="00D663F4" w:rsidP="00C52824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(589)</w:t>
            </w:r>
          </w:p>
        </w:tc>
        <w:tc>
          <w:tcPr>
            <w:tcW w:w="147" w:type="pct"/>
            <w:gridSpan w:val="2"/>
          </w:tcPr>
          <w:p w14:paraId="5E8FB93F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AC284D2" w14:textId="3129D451" w:rsidR="00C52824" w:rsidRPr="00D31193" w:rsidRDefault="00C52824" w:rsidP="00C528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412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236E4B73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951487A" w14:textId="615178CD" w:rsidR="00C52824" w:rsidRPr="00D31193" w:rsidRDefault="00D663F4" w:rsidP="00C528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(651)</w:t>
            </w:r>
          </w:p>
        </w:tc>
        <w:tc>
          <w:tcPr>
            <w:tcW w:w="146" w:type="pct"/>
          </w:tcPr>
          <w:p w14:paraId="1E565806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717BA0A3" w14:textId="04A0330A" w:rsidR="00C52824" w:rsidRPr="00D31193" w:rsidRDefault="00C52824" w:rsidP="00C528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561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52824" w:rsidRPr="00D31193" w14:paraId="64ACF91C" w14:textId="77777777" w:rsidTr="001D3BE8">
        <w:trPr>
          <w:gridAfter w:val="1"/>
          <w:wAfter w:w="3" w:type="pct"/>
        </w:trPr>
        <w:tc>
          <w:tcPr>
            <w:tcW w:w="1964" w:type="pct"/>
          </w:tcPr>
          <w:p w14:paraId="45BDAC10" w14:textId="77777777" w:rsidR="00C52824" w:rsidRPr="00D31193" w:rsidRDefault="00C52824" w:rsidP="00C52824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94" w:type="pct"/>
          </w:tcPr>
          <w:p w14:paraId="187EBC2E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5E66F" w14:textId="6D85397F" w:rsidR="00C52824" w:rsidRPr="00D31193" w:rsidRDefault="00D663F4" w:rsidP="00C52824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122,228</w:t>
            </w:r>
          </w:p>
        </w:tc>
        <w:tc>
          <w:tcPr>
            <w:tcW w:w="147" w:type="pct"/>
            <w:gridSpan w:val="2"/>
          </w:tcPr>
          <w:p w14:paraId="6A66133A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C8F47" w14:textId="4E31751A" w:rsidR="00C52824" w:rsidRPr="00D31193" w:rsidRDefault="00C52824" w:rsidP="00C528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008</w:t>
            </w:r>
          </w:p>
        </w:tc>
        <w:tc>
          <w:tcPr>
            <w:tcW w:w="147" w:type="pct"/>
          </w:tcPr>
          <w:p w14:paraId="3C11969F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C26F5" w14:textId="260CFB56" w:rsidR="00C52824" w:rsidRPr="00D31193" w:rsidRDefault="00D663F4" w:rsidP="00C528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122,166</w:t>
            </w:r>
          </w:p>
        </w:tc>
        <w:tc>
          <w:tcPr>
            <w:tcW w:w="146" w:type="pct"/>
          </w:tcPr>
          <w:p w14:paraId="77FF4CA2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BD592" w14:textId="00F821CD" w:rsidR="00C52824" w:rsidRPr="00D31193" w:rsidRDefault="00C52824" w:rsidP="00C528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112,859</w:t>
            </w:r>
          </w:p>
        </w:tc>
      </w:tr>
    </w:tbl>
    <w:p w14:paraId="04410D7D" w14:textId="16F076ED" w:rsidR="00CC60A7" w:rsidRPr="00D31193" w:rsidRDefault="00CC60A7" w:rsidP="001D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766F824A" w14:textId="77777777" w:rsidR="00082942" w:rsidRDefault="00082942">
      <w:r>
        <w:br w:type="page"/>
      </w: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8"/>
        <w:gridCol w:w="871"/>
        <w:gridCol w:w="180"/>
        <w:gridCol w:w="957"/>
        <w:gridCol w:w="180"/>
        <w:gridCol w:w="869"/>
        <w:gridCol w:w="180"/>
        <w:gridCol w:w="873"/>
        <w:gridCol w:w="180"/>
        <w:gridCol w:w="932"/>
        <w:gridCol w:w="180"/>
        <w:gridCol w:w="990"/>
      </w:tblGrid>
      <w:tr w:rsidR="004D5CDB" w:rsidRPr="00D31193" w14:paraId="442F4787" w14:textId="77777777" w:rsidTr="00317076">
        <w:trPr>
          <w:trHeight w:val="20"/>
        </w:trPr>
        <w:tc>
          <w:tcPr>
            <w:tcW w:w="2878" w:type="dxa"/>
          </w:tcPr>
          <w:p w14:paraId="555C2DD5" w14:textId="16D14C79" w:rsidR="004D5CDB" w:rsidRPr="00317076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2"/>
                <w:szCs w:val="2"/>
              </w:rPr>
            </w:pPr>
          </w:p>
        </w:tc>
        <w:tc>
          <w:tcPr>
            <w:tcW w:w="6392" w:type="dxa"/>
            <w:gridSpan w:val="11"/>
          </w:tcPr>
          <w:p w14:paraId="4C57178D" w14:textId="79F852A6" w:rsidR="004D5CDB" w:rsidRPr="00317076" w:rsidRDefault="004D5CDB" w:rsidP="00B2547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0A1F31" w:rsidRPr="00317076" w14:paraId="275ECC10" w14:textId="77777777" w:rsidTr="00317076">
        <w:trPr>
          <w:trHeight w:val="20"/>
        </w:trPr>
        <w:tc>
          <w:tcPr>
            <w:tcW w:w="2878" w:type="dxa"/>
          </w:tcPr>
          <w:p w14:paraId="655874AD" w14:textId="77777777" w:rsidR="000A1F31" w:rsidRPr="00317076" w:rsidRDefault="000A1F31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0D80F5B5" w14:textId="46879CA5" w:rsidR="000A1F31" w:rsidRPr="00317076" w:rsidRDefault="000A1F31" w:rsidP="00B2547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170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D5CDB" w:rsidRPr="00317076" w14:paraId="71C3ADF7" w14:textId="77777777" w:rsidTr="00317076">
        <w:trPr>
          <w:trHeight w:val="20"/>
        </w:trPr>
        <w:tc>
          <w:tcPr>
            <w:tcW w:w="2878" w:type="dxa"/>
            <w:vMerge w:val="restart"/>
            <w:vAlign w:val="bottom"/>
          </w:tcPr>
          <w:p w14:paraId="64D7CE92" w14:textId="77777777" w:rsidR="004D5CDB" w:rsidRPr="00317076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3170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461CB0A6" w14:textId="635B00ED" w:rsidR="004D5CDB" w:rsidRPr="00317076" w:rsidRDefault="00D6443C" w:rsidP="00B254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52824" w:rsidRPr="003170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55B1A293" w14:textId="77777777" w:rsidR="004D5CDB" w:rsidRPr="00317076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5" w:type="dxa"/>
            <w:gridSpan w:val="5"/>
          </w:tcPr>
          <w:p w14:paraId="1AB6CC2E" w14:textId="5CA45F1B" w:rsidR="004D5CDB" w:rsidRPr="00317076" w:rsidRDefault="00D6443C" w:rsidP="00B2547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52824" w:rsidRPr="003170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4D5CDB" w:rsidRPr="00317076" w14:paraId="68102628" w14:textId="77777777" w:rsidTr="00317076">
        <w:trPr>
          <w:trHeight w:val="20"/>
        </w:trPr>
        <w:tc>
          <w:tcPr>
            <w:tcW w:w="2878" w:type="dxa"/>
            <w:vMerge/>
          </w:tcPr>
          <w:p w14:paraId="7AF5D1D7" w14:textId="77777777" w:rsidR="004D5CDB" w:rsidRPr="00317076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438021B6" w14:textId="77777777" w:rsidR="004D5CDB" w:rsidRPr="00317076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59A1FA8" w14:textId="77777777" w:rsidR="004D5CDB" w:rsidRPr="00317076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BD3006" w14:textId="77777777" w:rsidR="004D5CDB" w:rsidRPr="00317076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1996C54" w14:textId="77777777" w:rsidR="0063395D" w:rsidRPr="00317076" w:rsidRDefault="0063395D" w:rsidP="006339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ko-KR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eastAsia="ko-KR" w:bidi="th-TH"/>
              </w:rPr>
              <w:t>รายได้</w:t>
            </w:r>
          </w:p>
          <w:p w14:paraId="08E80E4E" w14:textId="10E23860" w:rsidR="004D5CDB" w:rsidRPr="00317076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9797BAF" w14:textId="77777777" w:rsidR="004D5CDB" w:rsidRPr="00317076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548ACF00" w14:textId="77777777" w:rsidR="004D5CDB" w:rsidRPr="00317076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C341873" w14:textId="77777777" w:rsidR="004D5CDB" w:rsidRPr="00317076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59AF1BC" w14:textId="77777777" w:rsidR="004D5CDB" w:rsidRPr="00317076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43879CF" w14:textId="77777777" w:rsidR="004D5CDB" w:rsidRPr="00317076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5A5E319" w14:textId="77777777" w:rsidR="004D5CDB" w:rsidRPr="00317076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8061B50" w14:textId="77777777" w:rsidR="004D5CDB" w:rsidRPr="00317076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63B2F079" w14:textId="77777777" w:rsidR="00082942" w:rsidRPr="00317076" w:rsidRDefault="00082942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ko-KR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eastAsia="ko-KR" w:bidi="th-TH"/>
              </w:rPr>
              <w:t>รายได้</w:t>
            </w:r>
          </w:p>
          <w:p w14:paraId="6D528EBF" w14:textId="7E5A27B9" w:rsidR="004D5CDB" w:rsidRPr="00317076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133B288E" w14:textId="77777777" w:rsidR="004D5CDB" w:rsidRPr="00317076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8F8A1A" w14:textId="77777777" w:rsidR="004D5CDB" w:rsidRPr="00317076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0B20254" w14:textId="77777777" w:rsidR="004D5CDB" w:rsidRPr="00317076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D5CDB" w:rsidRPr="00317076" w14:paraId="73E49C05" w14:textId="77777777" w:rsidTr="00317076">
        <w:trPr>
          <w:trHeight w:val="20"/>
        </w:trPr>
        <w:tc>
          <w:tcPr>
            <w:tcW w:w="2878" w:type="dxa"/>
          </w:tcPr>
          <w:p w14:paraId="4E94BDF9" w14:textId="77777777" w:rsidR="004D5CDB" w:rsidRPr="00317076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3B48D372" w14:textId="77777777" w:rsidR="004D5CDB" w:rsidRPr="00317076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0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170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3170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3170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CDB" w:rsidRPr="00317076" w14:paraId="0028B6D9" w14:textId="77777777" w:rsidTr="00317076">
        <w:trPr>
          <w:cantSplit/>
          <w:trHeight w:val="20"/>
        </w:trPr>
        <w:tc>
          <w:tcPr>
            <w:tcW w:w="2878" w:type="dxa"/>
          </w:tcPr>
          <w:p w14:paraId="24426354" w14:textId="77777777" w:rsidR="004D5CDB" w:rsidRPr="00317076" w:rsidRDefault="004D5CDB" w:rsidP="00B2547A">
            <w:pPr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0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21E95C91" w14:textId="77777777" w:rsidR="004D5CDB" w:rsidRPr="00317076" w:rsidRDefault="004D5CDB" w:rsidP="00B2547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90F25B" w14:textId="77777777" w:rsidR="004D5CDB" w:rsidRPr="00317076" w:rsidRDefault="004D5CDB" w:rsidP="00B25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3AE5212" w14:textId="77777777" w:rsidR="004D5CDB" w:rsidRPr="00317076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8F3B2D" w14:textId="77777777" w:rsidR="004D5CDB" w:rsidRPr="00317076" w:rsidRDefault="004D5CDB" w:rsidP="00B25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EDE27DC" w14:textId="77777777" w:rsidR="004D5CDB" w:rsidRPr="00317076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ABD5CC" w14:textId="77777777" w:rsidR="004D5CDB" w:rsidRPr="00317076" w:rsidRDefault="004D5CDB" w:rsidP="00B25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A35D9C4" w14:textId="77777777" w:rsidR="004D5CDB" w:rsidRPr="00317076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EFE1D6" w14:textId="77777777" w:rsidR="004D5CDB" w:rsidRPr="00317076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2" w:type="dxa"/>
            <w:vAlign w:val="bottom"/>
          </w:tcPr>
          <w:p w14:paraId="73B799F8" w14:textId="77777777" w:rsidR="004D5CDB" w:rsidRPr="00317076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9AA704" w14:textId="77777777" w:rsidR="004D5CDB" w:rsidRPr="00317076" w:rsidRDefault="004D5CDB" w:rsidP="00B25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9064241" w14:textId="77777777" w:rsidR="004D5CDB" w:rsidRPr="00317076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52824" w:rsidRPr="00317076" w14:paraId="2DA25FC0" w14:textId="77777777" w:rsidTr="00317076">
        <w:trPr>
          <w:cantSplit/>
          <w:trHeight w:val="20"/>
        </w:trPr>
        <w:tc>
          <w:tcPr>
            <w:tcW w:w="2878" w:type="dxa"/>
          </w:tcPr>
          <w:p w14:paraId="34FB406E" w14:textId="77777777" w:rsidR="00C52824" w:rsidRPr="00317076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ขาดทุนจากการประมาณตามหลัก                    </w:t>
            </w:r>
          </w:p>
          <w:p w14:paraId="25E38C23" w14:textId="77777777" w:rsidR="00C52824" w:rsidRPr="00317076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583EA37" w14:textId="5B12CF75" w:rsidR="00C52824" w:rsidRPr="00317076" w:rsidRDefault="00D663F4" w:rsidP="00D663F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BD0F1B" w14:textId="77777777" w:rsidR="00C52824" w:rsidRPr="00317076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FF95173" w14:textId="07BF98D8" w:rsidR="00C52824" w:rsidRPr="00317076" w:rsidRDefault="00D663F4" w:rsidP="00D663F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B6B665" w14:textId="77777777" w:rsidR="00C52824" w:rsidRPr="00317076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E7FFFDA" w14:textId="5C5757A8" w:rsidR="00C52824" w:rsidRPr="00317076" w:rsidRDefault="00D663F4" w:rsidP="00D663F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87531E" w14:textId="77777777" w:rsidR="00C52824" w:rsidRPr="00317076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58C88BB" w14:textId="440E79D4" w:rsidR="00C52824" w:rsidRPr="00317076" w:rsidRDefault="00082942" w:rsidP="0031707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52824"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8,759</w:t>
            </w:r>
            <w:r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B6637D0" w14:textId="77777777" w:rsidR="00C52824" w:rsidRPr="00317076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5B780426" w14:textId="7CD156CE" w:rsidR="00C52824" w:rsidRPr="00317076" w:rsidRDefault="00C52824" w:rsidP="0031707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1,752</w:t>
            </w:r>
          </w:p>
        </w:tc>
        <w:tc>
          <w:tcPr>
            <w:tcW w:w="180" w:type="dxa"/>
          </w:tcPr>
          <w:p w14:paraId="2643FAA0" w14:textId="77777777" w:rsidR="00C52824" w:rsidRPr="00317076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F29748" w14:textId="28BE6B4E" w:rsidR="00C52824" w:rsidRPr="00317076" w:rsidRDefault="00082942" w:rsidP="0031707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52824"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7,007</w:t>
            </w:r>
            <w:r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663F4" w:rsidRPr="00317076" w14:paraId="686236BA" w14:textId="77777777" w:rsidTr="00317076">
        <w:trPr>
          <w:cantSplit/>
          <w:trHeight w:val="20"/>
        </w:trPr>
        <w:tc>
          <w:tcPr>
            <w:tcW w:w="2878" w:type="dxa"/>
          </w:tcPr>
          <w:p w14:paraId="4940243D" w14:textId="77777777" w:rsidR="00D663F4" w:rsidRPr="00317076" w:rsidRDefault="00D663F4" w:rsidP="00D6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0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B09AF" w14:textId="12A3F347" w:rsidR="00D663F4" w:rsidRPr="00317076" w:rsidRDefault="00D663F4" w:rsidP="00D663F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6F4A06" w14:textId="77777777" w:rsidR="00D663F4" w:rsidRPr="00317076" w:rsidRDefault="00D663F4" w:rsidP="00D6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7C503" w14:textId="53DE5F47" w:rsidR="00D663F4" w:rsidRPr="00317076" w:rsidRDefault="00D663F4" w:rsidP="00D663F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CDCF3F" w14:textId="77777777" w:rsidR="00D663F4" w:rsidRPr="00317076" w:rsidRDefault="00D663F4" w:rsidP="00D6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45E7B" w14:textId="4AEFC121" w:rsidR="00D663F4" w:rsidRPr="00317076" w:rsidRDefault="00D663F4" w:rsidP="00D663F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F9702C" w14:textId="77777777" w:rsidR="00D663F4" w:rsidRPr="00317076" w:rsidRDefault="00D663F4" w:rsidP="00D6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11982" w14:textId="02324B96" w:rsidR="00D663F4" w:rsidRPr="00317076" w:rsidRDefault="00082942" w:rsidP="0031707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D663F4" w:rsidRPr="003170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8,759</w:t>
            </w:r>
            <w:r w:rsidRPr="003170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14C5BAF" w14:textId="77777777" w:rsidR="00D663F4" w:rsidRPr="00317076" w:rsidRDefault="00D663F4" w:rsidP="00D6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5F8AE" w14:textId="30526414" w:rsidR="00D663F4" w:rsidRPr="00317076" w:rsidRDefault="00D663F4" w:rsidP="00D663F4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1,752</w:t>
            </w:r>
          </w:p>
        </w:tc>
        <w:tc>
          <w:tcPr>
            <w:tcW w:w="180" w:type="dxa"/>
            <w:vAlign w:val="bottom"/>
          </w:tcPr>
          <w:p w14:paraId="1801F638" w14:textId="77777777" w:rsidR="00D663F4" w:rsidRPr="00317076" w:rsidRDefault="00D663F4" w:rsidP="00D6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F6F01" w14:textId="7ADBC47B" w:rsidR="00D663F4" w:rsidRPr="00317076" w:rsidRDefault="00082942" w:rsidP="00317076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D663F4" w:rsidRPr="003170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7,007</w:t>
            </w:r>
            <w:r w:rsidRPr="003170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ADA74B5" w14:textId="4AB58E15" w:rsidR="006C3058" w:rsidRPr="00317076" w:rsidRDefault="006C305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932"/>
        <w:gridCol w:w="180"/>
        <w:gridCol w:w="990"/>
      </w:tblGrid>
      <w:tr w:rsidR="00AF250B" w:rsidRPr="00317076" w14:paraId="71D477EE" w14:textId="77777777" w:rsidTr="00317076">
        <w:trPr>
          <w:trHeight w:val="20"/>
          <w:tblHeader/>
        </w:trPr>
        <w:tc>
          <w:tcPr>
            <w:tcW w:w="2860" w:type="dxa"/>
          </w:tcPr>
          <w:p w14:paraId="49BC1640" w14:textId="77777777" w:rsidR="00AF250B" w:rsidRPr="00317076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4FAE6E90" w14:textId="77777777" w:rsidR="00AF250B" w:rsidRPr="00317076" w:rsidRDefault="00AF250B" w:rsidP="00AF250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0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F250B" w:rsidRPr="00317076" w14:paraId="505F5AB5" w14:textId="77777777" w:rsidTr="00317076">
        <w:trPr>
          <w:trHeight w:val="20"/>
          <w:tblHeader/>
        </w:trPr>
        <w:tc>
          <w:tcPr>
            <w:tcW w:w="2860" w:type="dxa"/>
            <w:vMerge w:val="restart"/>
            <w:vAlign w:val="bottom"/>
          </w:tcPr>
          <w:p w14:paraId="7F09DBB2" w14:textId="77777777" w:rsidR="00AF250B" w:rsidRPr="00317076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3170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383E2DC8" w14:textId="5C745DBF" w:rsidR="00AF250B" w:rsidRPr="00317076" w:rsidRDefault="00D6443C" w:rsidP="00AF25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52824" w:rsidRPr="003170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446F1DB5" w14:textId="77777777" w:rsidR="00AF250B" w:rsidRPr="00317076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5" w:type="dxa"/>
            <w:gridSpan w:val="5"/>
          </w:tcPr>
          <w:p w14:paraId="75D3909A" w14:textId="035C25AB" w:rsidR="00AF250B" w:rsidRPr="00317076" w:rsidRDefault="00D6443C" w:rsidP="00AF250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52824" w:rsidRPr="003170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AF250B" w:rsidRPr="00317076" w14:paraId="3A1981D6" w14:textId="77777777" w:rsidTr="00317076">
        <w:trPr>
          <w:trHeight w:val="20"/>
          <w:tblHeader/>
        </w:trPr>
        <w:tc>
          <w:tcPr>
            <w:tcW w:w="2860" w:type="dxa"/>
            <w:vMerge/>
          </w:tcPr>
          <w:p w14:paraId="7527A7D8" w14:textId="77777777" w:rsidR="00AF250B" w:rsidRPr="00317076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D5EFE5C" w14:textId="77777777" w:rsidR="00AF250B" w:rsidRPr="00317076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050D0B0" w14:textId="77777777" w:rsidR="00AF250B" w:rsidRPr="00317076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762AB6F" w14:textId="77777777" w:rsidR="00AF250B" w:rsidRPr="00317076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68C60CB4" w14:textId="77777777" w:rsidR="0063395D" w:rsidRPr="00317076" w:rsidRDefault="0063395D" w:rsidP="006339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ko-KR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eastAsia="ko-KR" w:bidi="th-TH"/>
              </w:rPr>
              <w:t>รายได้</w:t>
            </w:r>
          </w:p>
          <w:p w14:paraId="6F577D57" w14:textId="2DEFEF8F" w:rsidR="00AF250B" w:rsidRPr="00317076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0A705F68" w14:textId="77777777" w:rsidR="00AF250B" w:rsidRPr="00317076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1408C25F" w14:textId="77777777" w:rsidR="00AF250B" w:rsidRPr="00317076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F1562B9" w14:textId="77777777" w:rsidR="00AF250B" w:rsidRPr="00317076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790D20" w14:textId="77777777" w:rsidR="00AF250B" w:rsidRPr="00317076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8F96E1F" w14:textId="77777777" w:rsidR="00AF250B" w:rsidRPr="00317076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740291DF" w14:textId="77777777" w:rsidR="00AF250B" w:rsidRPr="00317076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1A30675" w14:textId="77777777" w:rsidR="00AF250B" w:rsidRPr="00317076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2A9E48C9" w14:textId="77777777" w:rsidR="00082942" w:rsidRPr="00317076" w:rsidRDefault="00082942" w:rsidP="000829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ko-KR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eastAsia="ko-KR" w:bidi="th-TH"/>
              </w:rPr>
              <w:t>รายได้</w:t>
            </w:r>
          </w:p>
          <w:p w14:paraId="063B8675" w14:textId="7B6346C1" w:rsidR="00AF250B" w:rsidRPr="00317076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34A1E2B6" w14:textId="77777777" w:rsidR="00AF250B" w:rsidRPr="00317076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834066" w14:textId="77777777" w:rsidR="00AF250B" w:rsidRPr="00317076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34A728D" w14:textId="77777777" w:rsidR="00AF250B" w:rsidRPr="00317076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F250B" w:rsidRPr="00317076" w14:paraId="4E4902D9" w14:textId="77777777" w:rsidTr="00317076">
        <w:trPr>
          <w:trHeight w:val="20"/>
          <w:tblHeader/>
        </w:trPr>
        <w:tc>
          <w:tcPr>
            <w:tcW w:w="2860" w:type="dxa"/>
          </w:tcPr>
          <w:p w14:paraId="7F96B6D2" w14:textId="77777777" w:rsidR="00AF250B" w:rsidRPr="00317076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53F08C73" w14:textId="77777777" w:rsidR="00AF250B" w:rsidRPr="00317076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0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170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3170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3170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F250B" w:rsidRPr="00317076" w14:paraId="71FD8ABF" w14:textId="77777777" w:rsidTr="00317076">
        <w:trPr>
          <w:cantSplit/>
          <w:trHeight w:val="20"/>
        </w:trPr>
        <w:tc>
          <w:tcPr>
            <w:tcW w:w="2860" w:type="dxa"/>
          </w:tcPr>
          <w:p w14:paraId="61FF2E53" w14:textId="77777777" w:rsidR="00AF250B" w:rsidRPr="00317076" w:rsidRDefault="00AF250B" w:rsidP="00AF250B">
            <w:pPr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0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15A10AC9" w14:textId="77777777" w:rsidR="00AF250B" w:rsidRPr="00317076" w:rsidRDefault="00AF250B" w:rsidP="00AF25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277252" w14:textId="77777777" w:rsidR="00AF250B" w:rsidRPr="00317076" w:rsidRDefault="00AF250B" w:rsidP="00AF25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A59A190" w14:textId="77777777" w:rsidR="00AF250B" w:rsidRPr="00317076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97C8C2" w14:textId="77777777" w:rsidR="00AF250B" w:rsidRPr="00317076" w:rsidRDefault="00AF250B" w:rsidP="00AF25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8FDA434" w14:textId="77777777" w:rsidR="00AF250B" w:rsidRPr="00317076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911DAE" w14:textId="77777777" w:rsidR="00AF250B" w:rsidRPr="00317076" w:rsidRDefault="00AF250B" w:rsidP="00AF25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B2C7E4B" w14:textId="77777777" w:rsidR="00AF250B" w:rsidRPr="00317076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F5D42B" w14:textId="77777777" w:rsidR="00AF250B" w:rsidRPr="00317076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2" w:type="dxa"/>
            <w:vAlign w:val="bottom"/>
          </w:tcPr>
          <w:p w14:paraId="55D9560E" w14:textId="77777777" w:rsidR="00AF250B" w:rsidRPr="00317076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C72829" w14:textId="77777777" w:rsidR="00AF250B" w:rsidRPr="00317076" w:rsidRDefault="00AF250B" w:rsidP="00AF25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C5C74E7" w14:textId="77777777" w:rsidR="00AF250B" w:rsidRPr="00317076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52824" w:rsidRPr="00317076" w14:paraId="2A9115B1" w14:textId="77777777" w:rsidTr="00317076">
        <w:trPr>
          <w:cantSplit/>
          <w:trHeight w:val="20"/>
        </w:trPr>
        <w:tc>
          <w:tcPr>
            <w:tcW w:w="2860" w:type="dxa"/>
          </w:tcPr>
          <w:p w14:paraId="26C0B082" w14:textId="77777777" w:rsidR="00C52824" w:rsidRPr="00317076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</w:t>
            </w:r>
          </w:p>
          <w:p w14:paraId="49402D17" w14:textId="77777777" w:rsidR="00C52824" w:rsidRPr="00317076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E0E983B" w14:textId="642C7540" w:rsidR="00C52824" w:rsidRPr="00317076" w:rsidRDefault="00D663F4" w:rsidP="00D663F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F2F735" w14:textId="77777777" w:rsidR="00C52824" w:rsidRPr="00317076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4029C0D" w14:textId="0E8208C9" w:rsidR="00C52824" w:rsidRPr="00317076" w:rsidRDefault="00D663F4" w:rsidP="00D663F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295280" w14:textId="77777777" w:rsidR="00C52824" w:rsidRPr="00317076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34EBFAF" w14:textId="31252873" w:rsidR="00C52824" w:rsidRPr="00317076" w:rsidRDefault="00D663F4" w:rsidP="00D663F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1C657B" w14:textId="77777777" w:rsidR="00C52824" w:rsidRPr="00317076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F6DEF69" w14:textId="5FEC58ED" w:rsidR="00C52824" w:rsidRPr="00317076" w:rsidRDefault="00082942" w:rsidP="0031707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52824"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8,714</w:t>
            </w:r>
            <w:r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7864CCF" w14:textId="77777777" w:rsidR="00C52824" w:rsidRPr="00317076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563D8DD8" w14:textId="5F6F49F6" w:rsidR="00C52824" w:rsidRPr="00317076" w:rsidRDefault="00C52824" w:rsidP="00C52824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1,743</w:t>
            </w:r>
          </w:p>
        </w:tc>
        <w:tc>
          <w:tcPr>
            <w:tcW w:w="180" w:type="dxa"/>
          </w:tcPr>
          <w:p w14:paraId="12777FD9" w14:textId="77777777" w:rsidR="00C52824" w:rsidRPr="00317076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705C49" w14:textId="42BA6C49" w:rsidR="00C52824" w:rsidRPr="00317076" w:rsidRDefault="00317076" w:rsidP="0031707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52824"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6,971</w:t>
            </w:r>
            <w:r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52824" w:rsidRPr="00317076" w14:paraId="4D9F6DD6" w14:textId="77777777" w:rsidTr="00317076">
        <w:trPr>
          <w:cantSplit/>
          <w:trHeight w:val="20"/>
        </w:trPr>
        <w:tc>
          <w:tcPr>
            <w:tcW w:w="2860" w:type="dxa"/>
          </w:tcPr>
          <w:p w14:paraId="1AF9F17B" w14:textId="77777777" w:rsidR="00C52824" w:rsidRPr="00317076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0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1CEC8" w14:textId="189B07AC" w:rsidR="00C52824" w:rsidRPr="00317076" w:rsidRDefault="00D663F4" w:rsidP="00D663F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5692FE" w14:textId="77777777" w:rsidR="00C52824" w:rsidRPr="00317076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1E6EE" w14:textId="2D97BC72" w:rsidR="00C52824" w:rsidRPr="00317076" w:rsidRDefault="00D663F4" w:rsidP="00D663F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14FBF8" w14:textId="77777777" w:rsidR="00C52824" w:rsidRPr="00317076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34C2F" w14:textId="798D7EBE" w:rsidR="00C52824" w:rsidRPr="00317076" w:rsidRDefault="00D663F4" w:rsidP="00D663F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5E80E9" w14:textId="77777777" w:rsidR="00C52824" w:rsidRPr="00317076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462AE" w14:textId="37D974CD" w:rsidR="00C52824" w:rsidRPr="00317076" w:rsidRDefault="00082942" w:rsidP="0031707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52824" w:rsidRPr="003170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8,714</w:t>
            </w:r>
            <w:r w:rsidR="00317076" w:rsidRPr="003170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6CA86C1" w14:textId="77777777" w:rsidR="00C52824" w:rsidRPr="00317076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04FE9" w14:textId="6D1A7D56" w:rsidR="00C52824" w:rsidRPr="00317076" w:rsidRDefault="00C52824" w:rsidP="00C52824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1,743</w:t>
            </w:r>
          </w:p>
        </w:tc>
        <w:tc>
          <w:tcPr>
            <w:tcW w:w="180" w:type="dxa"/>
            <w:vAlign w:val="bottom"/>
          </w:tcPr>
          <w:p w14:paraId="1B268785" w14:textId="77777777" w:rsidR="00C52824" w:rsidRPr="00317076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9C60B" w14:textId="16BB933E" w:rsidR="00C52824" w:rsidRPr="00317076" w:rsidRDefault="00317076" w:rsidP="00C5282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70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52824" w:rsidRPr="003170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6,971</w:t>
            </w:r>
            <w:r w:rsidRPr="003170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2520FCD" w14:textId="77777777" w:rsidR="000F122A" w:rsidRPr="00D31193" w:rsidRDefault="000F122A">
      <w:pPr>
        <w:rPr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1"/>
        <w:gridCol w:w="1080"/>
        <w:gridCol w:w="270"/>
        <w:gridCol w:w="991"/>
        <w:gridCol w:w="270"/>
        <w:gridCol w:w="990"/>
        <w:gridCol w:w="270"/>
        <w:gridCol w:w="1080"/>
      </w:tblGrid>
      <w:tr w:rsidR="00AF250B" w:rsidRPr="00D31193" w14:paraId="217781E0" w14:textId="77777777" w:rsidTr="00317076">
        <w:tc>
          <w:tcPr>
            <w:tcW w:w="4301" w:type="dxa"/>
          </w:tcPr>
          <w:p w14:paraId="5CB6D27E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4951" w:type="dxa"/>
            <w:gridSpan w:val="7"/>
          </w:tcPr>
          <w:p w14:paraId="6CB61CB0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AF250B" w:rsidRPr="00D31193" w14:paraId="58AC3F09" w14:textId="77777777" w:rsidTr="00317076">
        <w:trPr>
          <w:trHeight w:val="282"/>
        </w:trPr>
        <w:tc>
          <w:tcPr>
            <w:tcW w:w="4301" w:type="dxa"/>
          </w:tcPr>
          <w:p w14:paraId="00BE449F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41" w:type="dxa"/>
            <w:gridSpan w:val="3"/>
          </w:tcPr>
          <w:p w14:paraId="1E5B3DDD" w14:textId="47E9DF83" w:rsidR="00AF250B" w:rsidRPr="00D31193" w:rsidRDefault="00D6443C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52824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D61004F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D559E71" w14:textId="038E7891" w:rsidR="00AF250B" w:rsidRPr="00D31193" w:rsidRDefault="00D6443C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C52824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</w:tr>
      <w:tr w:rsidR="00AF250B" w:rsidRPr="00D31193" w14:paraId="6C566552" w14:textId="77777777" w:rsidTr="00317076">
        <w:tc>
          <w:tcPr>
            <w:tcW w:w="4301" w:type="dxa"/>
          </w:tcPr>
          <w:p w14:paraId="62FB26BE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80A2522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83F6897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539C1729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2631637A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C20228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60D99345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F396A2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CE69327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74A811E3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C31FAF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EA35DE8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52824" w:rsidRPr="00D31193" w14:paraId="47A24553" w14:textId="77777777" w:rsidTr="00317076">
        <w:tc>
          <w:tcPr>
            <w:tcW w:w="4301" w:type="dxa"/>
          </w:tcPr>
          <w:p w14:paraId="4979E50A" w14:textId="77777777" w:rsidR="00C52824" w:rsidRPr="00D31193" w:rsidRDefault="00C52824" w:rsidP="00C52824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645479FC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D8B215" w14:textId="77777777" w:rsidR="00C52824" w:rsidRPr="00D31193" w:rsidRDefault="00C52824" w:rsidP="00C528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6F349AEE" w14:textId="633C78F6" w:rsidR="00C52824" w:rsidRPr="00D31193" w:rsidRDefault="00D663F4" w:rsidP="00BC29DA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707,668</w:t>
            </w:r>
          </w:p>
        </w:tc>
        <w:tc>
          <w:tcPr>
            <w:tcW w:w="270" w:type="dxa"/>
          </w:tcPr>
          <w:p w14:paraId="50288B5B" w14:textId="77777777" w:rsidR="00C52824" w:rsidRPr="00D31193" w:rsidRDefault="00C52824" w:rsidP="00C528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76F54E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AD839B" w14:textId="77777777" w:rsidR="00C52824" w:rsidRPr="00D31193" w:rsidRDefault="00C52824" w:rsidP="00C528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F9EBC15" w14:textId="6B381B80" w:rsidR="00C52824" w:rsidRPr="00D31193" w:rsidRDefault="00C52824" w:rsidP="00C52824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670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427</w:t>
            </w:r>
          </w:p>
        </w:tc>
      </w:tr>
      <w:tr w:rsidR="00C52824" w:rsidRPr="00D31193" w14:paraId="0736390D" w14:textId="77777777" w:rsidTr="00317076">
        <w:tc>
          <w:tcPr>
            <w:tcW w:w="4301" w:type="dxa"/>
          </w:tcPr>
          <w:p w14:paraId="374A56DF" w14:textId="77777777" w:rsidR="00C52824" w:rsidRPr="00D31193" w:rsidRDefault="00C52824" w:rsidP="00C52824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39F37B0F" w14:textId="10AFCF5A" w:rsidR="00C52824" w:rsidRPr="00D31193" w:rsidRDefault="00D663F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4CC4C451" w14:textId="2159FD19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33AC3769" w14:textId="0FD89629" w:rsidR="00C52824" w:rsidRPr="00D31193" w:rsidRDefault="00D663F4" w:rsidP="00C52824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141,534</w:t>
            </w:r>
          </w:p>
        </w:tc>
        <w:tc>
          <w:tcPr>
            <w:tcW w:w="270" w:type="dxa"/>
          </w:tcPr>
          <w:p w14:paraId="70D684C5" w14:textId="77777777" w:rsidR="00C52824" w:rsidRPr="00D31193" w:rsidRDefault="00C52824" w:rsidP="00C528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B05A4C" w14:textId="65D7FB35" w:rsidR="00C52824" w:rsidRPr="00D31193" w:rsidRDefault="00C52824" w:rsidP="00BC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388502A1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C2BF6A" w14:textId="79BA75F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085</w:t>
            </w:r>
          </w:p>
        </w:tc>
      </w:tr>
      <w:tr w:rsidR="00C52824" w:rsidRPr="00D31193" w14:paraId="0E3D5213" w14:textId="77777777" w:rsidTr="00317076">
        <w:tc>
          <w:tcPr>
            <w:tcW w:w="4301" w:type="dxa"/>
          </w:tcPr>
          <w:p w14:paraId="46375EA5" w14:textId="77777777" w:rsidR="00C52824" w:rsidRPr="00D31193" w:rsidRDefault="00C52824" w:rsidP="00C52824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ขาดทุนทางภาษีที่ยังไม่ได้รับรู้</w:t>
            </w:r>
          </w:p>
        </w:tc>
        <w:tc>
          <w:tcPr>
            <w:tcW w:w="1080" w:type="dxa"/>
          </w:tcPr>
          <w:p w14:paraId="5536BF40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3D5E3" w14:textId="77777777" w:rsidR="00C52824" w:rsidRPr="00D31193" w:rsidRDefault="00C52824" w:rsidP="00C528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1B4144ED" w14:textId="04BFAB1D" w:rsidR="00C52824" w:rsidRPr="00D31193" w:rsidRDefault="00D663F4" w:rsidP="00C52824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(1,132)</w:t>
            </w:r>
          </w:p>
        </w:tc>
        <w:tc>
          <w:tcPr>
            <w:tcW w:w="270" w:type="dxa"/>
          </w:tcPr>
          <w:p w14:paraId="31FDFB4F" w14:textId="77777777" w:rsidR="00C52824" w:rsidRPr="00D31193" w:rsidRDefault="00C52824" w:rsidP="00C528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9EDCEA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DE755" w14:textId="77777777" w:rsidR="00C52824" w:rsidRPr="00D31193" w:rsidRDefault="00C52824" w:rsidP="00C528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F07820" w14:textId="6C10DF1F" w:rsidR="00C52824" w:rsidRPr="00D31193" w:rsidRDefault="00C52824" w:rsidP="00BC29DA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689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52824" w:rsidRPr="00D31193" w14:paraId="70B7721D" w14:textId="77777777" w:rsidTr="00317076">
        <w:tc>
          <w:tcPr>
            <w:tcW w:w="4301" w:type="dxa"/>
          </w:tcPr>
          <w:p w14:paraId="61824C7C" w14:textId="77777777" w:rsidR="00C52824" w:rsidRPr="00D31193" w:rsidRDefault="00C52824" w:rsidP="00C52824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5EBD29FB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006278" w14:textId="77777777" w:rsidR="00C52824" w:rsidRPr="00D31193" w:rsidRDefault="00C52824" w:rsidP="00C528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1BCE58BB" w14:textId="5E50304B" w:rsidR="00C52824" w:rsidRPr="00D31193" w:rsidRDefault="00D663F4" w:rsidP="00C52824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5,189</w:t>
            </w:r>
          </w:p>
        </w:tc>
        <w:tc>
          <w:tcPr>
            <w:tcW w:w="270" w:type="dxa"/>
          </w:tcPr>
          <w:p w14:paraId="562ECE2E" w14:textId="77777777" w:rsidR="00C52824" w:rsidRPr="00D31193" w:rsidRDefault="00C52824" w:rsidP="00C528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A8A927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6E3354" w14:textId="77777777" w:rsidR="00C52824" w:rsidRPr="00D31193" w:rsidRDefault="00C52824" w:rsidP="00C528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B40884" w14:textId="3DC25C1F" w:rsidR="00C52824" w:rsidRPr="00D31193" w:rsidRDefault="00C52824" w:rsidP="00C52824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606</w:t>
            </w:r>
          </w:p>
        </w:tc>
      </w:tr>
      <w:tr w:rsidR="00C52824" w:rsidRPr="00D31193" w14:paraId="12C27599" w14:textId="77777777" w:rsidTr="00317076">
        <w:tc>
          <w:tcPr>
            <w:tcW w:w="4301" w:type="dxa"/>
          </w:tcPr>
          <w:p w14:paraId="48A1AB49" w14:textId="77777777" w:rsidR="00C52824" w:rsidRPr="00D31193" w:rsidRDefault="00C52824" w:rsidP="00C52824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</w:tcPr>
          <w:p w14:paraId="7D34E6F5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D443B" w14:textId="77777777" w:rsidR="00C52824" w:rsidRPr="00D31193" w:rsidRDefault="00C52824" w:rsidP="00C52824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537F75C2" w14:textId="675B96D3" w:rsidR="00C52824" w:rsidRPr="00D31193" w:rsidRDefault="00D663F4" w:rsidP="00C52824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(23,363)</w:t>
            </w:r>
          </w:p>
        </w:tc>
        <w:tc>
          <w:tcPr>
            <w:tcW w:w="270" w:type="dxa"/>
          </w:tcPr>
          <w:p w14:paraId="5BD563B9" w14:textId="77777777" w:rsidR="00C52824" w:rsidRPr="00D31193" w:rsidRDefault="00C52824" w:rsidP="00C528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5F9EA7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563C78" w14:textId="77777777" w:rsidR="00C52824" w:rsidRPr="00D31193" w:rsidRDefault="00C52824" w:rsidP="00C52824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5A8C3B" w14:textId="2ADA1E74" w:rsidR="00C52824" w:rsidRPr="00D31193" w:rsidRDefault="00C52824" w:rsidP="00C52824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52824" w:rsidRPr="00D31193" w14:paraId="343079A0" w14:textId="77777777" w:rsidTr="00317076">
        <w:tc>
          <w:tcPr>
            <w:tcW w:w="4301" w:type="dxa"/>
          </w:tcPr>
          <w:p w14:paraId="492630F8" w14:textId="2A965782" w:rsidR="00C52824" w:rsidRPr="00D31193" w:rsidRDefault="00C52824" w:rsidP="00C52824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ภาษีงวดก่อน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ๆ ที่บันทึก</w:t>
            </w:r>
            <w:r w:rsidR="00D22F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สูงไป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317162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D7ADE4" w14:textId="77777777" w:rsidR="00C52824" w:rsidRPr="00D31193" w:rsidRDefault="00C52824" w:rsidP="00C52824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6536F63E" w14:textId="3FB6034E" w:rsidR="00C52824" w:rsidRPr="00D31193" w:rsidRDefault="00D663F4" w:rsidP="00D663F4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919061" w14:textId="77777777" w:rsidR="00C52824" w:rsidRPr="00D31193" w:rsidRDefault="00C52824" w:rsidP="00C528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5C8346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24EA73" w14:textId="77777777" w:rsidR="00C52824" w:rsidRPr="00D31193" w:rsidRDefault="00C52824" w:rsidP="00C52824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430555" w14:textId="7D7D7836" w:rsidR="00C52824" w:rsidRPr="00D31193" w:rsidRDefault="00C52824" w:rsidP="00C52824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52824" w:rsidRPr="00D31193" w14:paraId="6776C245" w14:textId="77777777" w:rsidTr="00317076">
        <w:tc>
          <w:tcPr>
            <w:tcW w:w="4301" w:type="dxa"/>
          </w:tcPr>
          <w:p w14:paraId="42B6D09B" w14:textId="77777777" w:rsidR="00C52824" w:rsidRPr="00D31193" w:rsidRDefault="00C52824" w:rsidP="00C52824">
            <w:pPr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6DB035" w14:textId="5DC860A8" w:rsidR="00C52824" w:rsidRPr="00D31193" w:rsidRDefault="00D663F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17.27</w:t>
            </w:r>
          </w:p>
        </w:tc>
        <w:tc>
          <w:tcPr>
            <w:tcW w:w="270" w:type="dxa"/>
          </w:tcPr>
          <w:p w14:paraId="5D0DE2A7" w14:textId="77777777" w:rsidR="00C52824" w:rsidRPr="00D31193" w:rsidRDefault="00C52824" w:rsidP="00C52824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8BD152E" w14:textId="205B510C" w:rsidR="00C52824" w:rsidRPr="00D31193" w:rsidRDefault="00D663F4" w:rsidP="00C52824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122,228</w:t>
            </w:r>
          </w:p>
        </w:tc>
        <w:tc>
          <w:tcPr>
            <w:tcW w:w="270" w:type="dxa"/>
          </w:tcPr>
          <w:p w14:paraId="08E270DD" w14:textId="77777777" w:rsidR="00C52824" w:rsidRPr="00D31193" w:rsidRDefault="00C52824" w:rsidP="00C528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10782B" w14:textId="7FE4D2E2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16.86</w:t>
            </w:r>
          </w:p>
        </w:tc>
        <w:tc>
          <w:tcPr>
            <w:tcW w:w="270" w:type="dxa"/>
          </w:tcPr>
          <w:p w14:paraId="7CDEF810" w14:textId="77777777" w:rsidR="00C52824" w:rsidRPr="00D31193" w:rsidRDefault="00C52824" w:rsidP="00C52824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DF7421" w14:textId="4366881B" w:rsidR="00C52824" w:rsidRPr="00D31193" w:rsidRDefault="00C52824" w:rsidP="00C52824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008</w:t>
            </w:r>
          </w:p>
        </w:tc>
      </w:tr>
      <w:tr w:rsidR="00AF250B" w:rsidRPr="00D31193" w14:paraId="61D0C527" w14:textId="77777777" w:rsidTr="00317076">
        <w:tc>
          <w:tcPr>
            <w:tcW w:w="4301" w:type="dxa"/>
          </w:tcPr>
          <w:p w14:paraId="447091A7" w14:textId="05DDA7DD" w:rsidR="001D3BE8" w:rsidRDefault="001D3BE8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D36E0CF" w14:textId="1EBFF040" w:rsidR="00AF250B" w:rsidRPr="00D31193" w:rsidRDefault="00AF250B" w:rsidP="00BC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3"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</w:t>
            </w: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4951" w:type="dxa"/>
            <w:gridSpan w:val="7"/>
          </w:tcPr>
          <w:p w14:paraId="1FB0CD75" w14:textId="77777777" w:rsidR="001D3BE8" w:rsidRDefault="001D3BE8" w:rsidP="000F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796CE66C" w14:textId="1F843DE3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</w:tr>
      <w:tr w:rsidR="00AF250B" w:rsidRPr="00D31193" w14:paraId="17402FCC" w14:textId="77777777" w:rsidTr="00317076">
        <w:tc>
          <w:tcPr>
            <w:tcW w:w="4301" w:type="dxa"/>
          </w:tcPr>
          <w:p w14:paraId="21285631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41" w:type="dxa"/>
            <w:gridSpan w:val="3"/>
          </w:tcPr>
          <w:p w14:paraId="237F544B" w14:textId="1A96235E" w:rsidR="00AF250B" w:rsidRPr="00D31193" w:rsidRDefault="00D6443C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52824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6D18774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F464E8D" w14:textId="45C12584" w:rsidR="00AF250B" w:rsidRPr="00D31193" w:rsidRDefault="00D6443C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 w:rsidR="00C5282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AF250B" w:rsidRPr="00D31193" w14:paraId="4CA8226F" w14:textId="77777777" w:rsidTr="00317076">
        <w:tc>
          <w:tcPr>
            <w:tcW w:w="4301" w:type="dxa"/>
          </w:tcPr>
          <w:p w14:paraId="14765DE8" w14:textId="77777777" w:rsidR="00AF250B" w:rsidRPr="00D3119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FD5AFC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19836E2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277E64EE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36F2B65C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84AAE3B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040AD9DD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54B141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F20C668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07685BAD" w14:textId="77777777" w:rsidR="00AF250B" w:rsidRPr="00D3119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91B1CC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55EB08E" w14:textId="77777777" w:rsidR="00AF250B" w:rsidRPr="00D3119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52824" w:rsidRPr="00D31193" w14:paraId="7996AA69" w14:textId="77777777" w:rsidTr="00317076">
        <w:tc>
          <w:tcPr>
            <w:tcW w:w="4301" w:type="dxa"/>
          </w:tcPr>
          <w:p w14:paraId="693DD70F" w14:textId="77777777" w:rsidR="00C52824" w:rsidRPr="00D31193" w:rsidRDefault="00C52824" w:rsidP="00BC29DA">
            <w:pPr>
              <w:ind w:left="-3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04705962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21AC89" w14:textId="77777777" w:rsidR="00C52824" w:rsidRPr="00D31193" w:rsidRDefault="00C52824" w:rsidP="00C528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57E4FCDA" w14:textId="43A27350" w:rsidR="00C52824" w:rsidRPr="00D31193" w:rsidRDefault="00D663F4" w:rsidP="00317076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702,125</w:t>
            </w:r>
          </w:p>
        </w:tc>
        <w:tc>
          <w:tcPr>
            <w:tcW w:w="270" w:type="dxa"/>
          </w:tcPr>
          <w:p w14:paraId="06C5256B" w14:textId="77777777" w:rsidR="00C52824" w:rsidRPr="00D31193" w:rsidRDefault="00C52824" w:rsidP="00C528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934C4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AA1434" w14:textId="77777777" w:rsidR="00C52824" w:rsidRPr="00D31193" w:rsidRDefault="00C52824" w:rsidP="00C528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D5CFED" w14:textId="05B843CF" w:rsidR="00C52824" w:rsidRPr="00D31193" w:rsidRDefault="00C52824" w:rsidP="00C52824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662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366</w:t>
            </w:r>
          </w:p>
        </w:tc>
      </w:tr>
      <w:tr w:rsidR="00C52824" w:rsidRPr="00D31193" w14:paraId="0DB03C98" w14:textId="77777777" w:rsidTr="00317076">
        <w:tc>
          <w:tcPr>
            <w:tcW w:w="4301" w:type="dxa"/>
          </w:tcPr>
          <w:p w14:paraId="24146CE4" w14:textId="77777777" w:rsidR="00C52824" w:rsidRPr="00D31193" w:rsidRDefault="00C52824" w:rsidP="00BC29DA">
            <w:pPr>
              <w:ind w:left="-3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3EA22C49" w14:textId="32F89C58" w:rsidR="00C52824" w:rsidRPr="00D31193" w:rsidRDefault="001C1CA1" w:rsidP="00317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80" w:lineRule="exact"/>
              <w:ind w:right="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6E89D4F8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38BC0FE0" w14:textId="76FFB1B9" w:rsidR="00C52824" w:rsidRPr="00D31193" w:rsidRDefault="00D663F4" w:rsidP="00C52824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140,425</w:t>
            </w:r>
          </w:p>
        </w:tc>
        <w:tc>
          <w:tcPr>
            <w:tcW w:w="270" w:type="dxa"/>
          </w:tcPr>
          <w:p w14:paraId="21B9DFDD" w14:textId="77777777" w:rsidR="00C52824" w:rsidRPr="00D31193" w:rsidRDefault="00C52824" w:rsidP="00C528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CDF2CE" w14:textId="79824847" w:rsidR="00C52824" w:rsidRPr="00D31193" w:rsidRDefault="00C52824" w:rsidP="00317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ind w:right="3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61E8BAA6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4D6F36" w14:textId="42D28E5E" w:rsidR="00C52824" w:rsidRPr="00D31193" w:rsidRDefault="00C52824" w:rsidP="00C52824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473</w:t>
            </w:r>
          </w:p>
        </w:tc>
      </w:tr>
      <w:tr w:rsidR="00C52824" w:rsidRPr="00D31193" w14:paraId="26755BE3" w14:textId="77777777" w:rsidTr="00317076">
        <w:tc>
          <w:tcPr>
            <w:tcW w:w="4301" w:type="dxa"/>
          </w:tcPr>
          <w:p w14:paraId="3D113BC1" w14:textId="77777777" w:rsidR="00C52824" w:rsidRPr="00D31193" w:rsidRDefault="00C52824" w:rsidP="00BC29DA">
            <w:pPr>
              <w:ind w:left="-3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592E3F37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C1498" w14:textId="77777777" w:rsidR="00C52824" w:rsidRPr="00D31193" w:rsidRDefault="00C52824" w:rsidP="00C528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41EEEF79" w14:textId="3D0F6725" w:rsidR="00C52824" w:rsidRPr="00D31193" w:rsidRDefault="00D663F4" w:rsidP="00C52824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5,127</w:t>
            </w:r>
          </w:p>
        </w:tc>
        <w:tc>
          <w:tcPr>
            <w:tcW w:w="270" w:type="dxa"/>
          </w:tcPr>
          <w:p w14:paraId="0665D026" w14:textId="77777777" w:rsidR="00C52824" w:rsidRPr="00D31193" w:rsidRDefault="00C52824" w:rsidP="00C528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EF775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7F915" w14:textId="77777777" w:rsidR="00C52824" w:rsidRPr="00D31193" w:rsidRDefault="00C52824" w:rsidP="00C528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3B493C" w14:textId="4F71EE85" w:rsidR="00C52824" w:rsidRPr="00D31193" w:rsidRDefault="00C52824" w:rsidP="00C52824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458</w:t>
            </w:r>
          </w:p>
        </w:tc>
      </w:tr>
      <w:tr w:rsidR="00C52824" w:rsidRPr="00D31193" w14:paraId="792D32AA" w14:textId="77777777" w:rsidTr="00317076">
        <w:tc>
          <w:tcPr>
            <w:tcW w:w="4301" w:type="dxa"/>
          </w:tcPr>
          <w:p w14:paraId="7F52EC2D" w14:textId="77777777" w:rsidR="00C52824" w:rsidRPr="00D31193" w:rsidRDefault="00C52824" w:rsidP="00BC29DA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</w:tcPr>
          <w:p w14:paraId="2B3B7CF3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540D5" w14:textId="77777777" w:rsidR="00C52824" w:rsidRPr="00D31193" w:rsidRDefault="00C52824" w:rsidP="00C52824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2A04FAF4" w14:textId="4B1753BD" w:rsidR="00C52824" w:rsidRPr="00D31193" w:rsidRDefault="00D663F4" w:rsidP="00C52824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(23,386)</w:t>
            </w:r>
          </w:p>
        </w:tc>
        <w:tc>
          <w:tcPr>
            <w:tcW w:w="270" w:type="dxa"/>
          </w:tcPr>
          <w:p w14:paraId="1C1C38BC" w14:textId="77777777" w:rsidR="00C52824" w:rsidRPr="00D31193" w:rsidRDefault="00C52824" w:rsidP="00C528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B952D3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AB29EA" w14:textId="77777777" w:rsidR="00C52824" w:rsidRPr="00D31193" w:rsidRDefault="00C52824" w:rsidP="00C52824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73D7DD" w14:textId="6647CE7F" w:rsidR="00C52824" w:rsidRPr="00D31193" w:rsidRDefault="00C52824" w:rsidP="00317076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694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52824" w:rsidRPr="00D31193" w14:paraId="36406342" w14:textId="77777777" w:rsidTr="00317076">
        <w:tc>
          <w:tcPr>
            <w:tcW w:w="4301" w:type="dxa"/>
          </w:tcPr>
          <w:p w14:paraId="55FDADDA" w14:textId="6622DC87" w:rsidR="00C52824" w:rsidRPr="00D31193" w:rsidRDefault="00C52824" w:rsidP="00BC29DA">
            <w:pPr>
              <w:ind w:left="-3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ภาษีงวดก่อน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ๆ ที่บันทึก</w:t>
            </w:r>
            <w:r w:rsidR="00BC29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สูงไป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03550C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26077" w14:textId="77777777" w:rsidR="00C52824" w:rsidRPr="00D31193" w:rsidRDefault="00C52824" w:rsidP="00C52824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99B640F" w14:textId="58F45106" w:rsidR="00C52824" w:rsidRPr="00D31193" w:rsidRDefault="00D663F4" w:rsidP="00D663F4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5A8F44" w14:textId="77777777" w:rsidR="00C52824" w:rsidRPr="00D31193" w:rsidRDefault="00C52824" w:rsidP="00C528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371706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7AE333" w14:textId="77777777" w:rsidR="00C52824" w:rsidRPr="00D31193" w:rsidRDefault="00C52824" w:rsidP="00C52824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6AE0D8" w14:textId="3A71E0A2" w:rsidR="00C52824" w:rsidRPr="00D31193" w:rsidRDefault="00C52824" w:rsidP="00C52824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52824" w:rsidRPr="00D31193" w14:paraId="3E7BF207" w14:textId="77777777" w:rsidTr="00317076">
        <w:tc>
          <w:tcPr>
            <w:tcW w:w="4301" w:type="dxa"/>
          </w:tcPr>
          <w:p w14:paraId="5F2CBBEF" w14:textId="77777777" w:rsidR="00C52824" w:rsidRPr="00D31193" w:rsidRDefault="00C52824" w:rsidP="00BC29DA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329B50" w14:textId="2CD39FBF" w:rsidR="00C52824" w:rsidRPr="00D31193" w:rsidRDefault="001C1CA1" w:rsidP="00BC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80" w:lineRule="exact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17.40</w:t>
            </w:r>
          </w:p>
        </w:tc>
        <w:tc>
          <w:tcPr>
            <w:tcW w:w="270" w:type="dxa"/>
          </w:tcPr>
          <w:p w14:paraId="7A7D1D95" w14:textId="77777777" w:rsidR="00C52824" w:rsidRPr="00D31193" w:rsidRDefault="00C52824" w:rsidP="00C52824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CE4CEF2" w14:textId="1EBA3C72" w:rsidR="00C52824" w:rsidRPr="00D31193" w:rsidRDefault="00D663F4" w:rsidP="00C52824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122,166</w:t>
            </w:r>
          </w:p>
        </w:tc>
        <w:tc>
          <w:tcPr>
            <w:tcW w:w="270" w:type="dxa"/>
          </w:tcPr>
          <w:p w14:paraId="60E3F074" w14:textId="77777777" w:rsidR="00C52824" w:rsidRPr="00D31193" w:rsidRDefault="00C52824" w:rsidP="00C528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8C8A7A" w14:textId="0D07FC30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17.04</w:t>
            </w:r>
          </w:p>
        </w:tc>
        <w:tc>
          <w:tcPr>
            <w:tcW w:w="270" w:type="dxa"/>
          </w:tcPr>
          <w:p w14:paraId="61A93938" w14:textId="77777777" w:rsidR="00C52824" w:rsidRPr="00D31193" w:rsidRDefault="00C52824" w:rsidP="00C52824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04FD73" w14:textId="09F44E49" w:rsidR="00C52824" w:rsidRPr="00D31193" w:rsidRDefault="00C52824" w:rsidP="00C52824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112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859</w:t>
            </w:r>
          </w:p>
        </w:tc>
      </w:tr>
    </w:tbl>
    <w:p w14:paraId="3400DACC" w14:textId="77777777" w:rsidR="004D5CDB" w:rsidRPr="003D3198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241" w:type="dxa"/>
        <w:tblInd w:w="569" w:type="dxa"/>
        <w:tblLayout w:type="fixed"/>
        <w:tblLook w:val="0000" w:firstRow="0" w:lastRow="0" w:firstColumn="0" w:lastColumn="0" w:noHBand="0" w:noVBand="0"/>
      </w:tblPr>
      <w:tblGrid>
        <w:gridCol w:w="3222"/>
        <w:gridCol w:w="1074"/>
        <w:gridCol w:w="1076"/>
        <w:gridCol w:w="283"/>
        <w:gridCol w:w="992"/>
        <w:gridCol w:w="275"/>
        <w:gridCol w:w="1000"/>
        <w:gridCol w:w="275"/>
        <w:gridCol w:w="1044"/>
      </w:tblGrid>
      <w:tr w:rsidR="004D5CDB" w:rsidRPr="00D31193" w14:paraId="1865575D" w14:textId="77777777" w:rsidTr="00C52824">
        <w:tc>
          <w:tcPr>
            <w:tcW w:w="1743" w:type="pct"/>
          </w:tcPr>
          <w:p w14:paraId="1FD69F4D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ind w:left="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581" w:type="pct"/>
          </w:tcPr>
          <w:p w14:paraId="07AA02A0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271" w:type="pct"/>
            <w:gridSpan w:val="3"/>
          </w:tcPr>
          <w:p w14:paraId="203369B3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F6ACCFE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6" w:type="pct"/>
            <w:gridSpan w:val="3"/>
          </w:tcPr>
          <w:p w14:paraId="6F472BB9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824" w:rsidRPr="00D31193" w14:paraId="376A7695" w14:textId="77777777" w:rsidTr="004E0E06">
        <w:trPr>
          <w:trHeight w:val="434"/>
        </w:trPr>
        <w:tc>
          <w:tcPr>
            <w:tcW w:w="1743" w:type="pct"/>
          </w:tcPr>
          <w:p w14:paraId="02D547B5" w14:textId="3CCF1246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1" w:type="pct"/>
          </w:tcPr>
          <w:p w14:paraId="4B2C91B7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7DF04B5" w14:textId="11EDCE40" w:rsidR="00C52824" w:rsidRPr="00D31193" w:rsidRDefault="00C52824" w:rsidP="00C528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" w:type="pct"/>
            <w:tcBorders>
              <w:left w:val="nil"/>
            </w:tcBorders>
          </w:tcPr>
          <w:p w14:paraId="11C45B77" w14:textId="77777777" w:rsidR="00C52824" w:rsidRPr="00D31193" w:rsidRDefault="00C52824" w:rsidP="00C528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7" w:type="pct"/>
          </w:tcPr>
          <w:p w14:paraId="34F59130" w14:textId="1843CEA9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4BCFB7AD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7AC64E7F" w14:textId="7B58C22B" w:rsidR="00C52824" w:rsidRPr="00D31193" w:rsidRDefault="00C52824" w:rsidP="00C528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24BE587F" w14:textId="77777777" w:rsidR="00C52824" w:rsidRPr="00D31193" w:rsidRDefault="00C52824" w:rsidP="00C528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</w:tcPr>
          <w:p w14:paraId="3555CB71" w14:textId="708E1F2D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4D5CDB" w:rsidRPr="00D31193" w14:paraId="0E57A59B" w14:textId="77777777" w:rsidTr="00CC60A7">
        <w:trPr>
          <w:trHeight w:val="434"/>
        </w:trPr>
        <w:tc>
          <w:tcPr>
            <w:tcW w:w="1743" w:type="pct"/>
          </w:tcPr>
          <w:p w14:paraId="0A54056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45F0625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76" w:type="pct"/>
            <w:gridSpan w:val="7"/>
          </w:tcPr>
          <w:p w14:paraId="5C7BA436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52824" w:rsidRPr="00D31193" w14:paraId="609D69F6" w14:textId="77777777" w:rsidTr="004E0E06">
        <w:tc>
          <w:tcPr>
            <w:tcW w:w="1743" w:type="pct"/>
          </w:tcPr>
          <w:p w14:paraId="5378D3B2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7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1" w:type="pct"/>
          </w:tcPr>
          <w:p w14:paraId="5D5E29D5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077A5E0" w14:textId="6F3DA014" w:rsidR="00C52824" w:rsidRPr="00D31193" w:rsidRDefault="001C1CA1" w:rsidP="00317076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52,565</w:t>
            </w:r>
          </w:p>
        </w:tc>
        <w:tc>
          <w:tcPr>
            <w:tcW w:w="153" w:type="pct"/>
          </w:tcPr>
          <w:p w14:paraId="09233F85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</w:tcPr>
          <w:p w14:paraId="28488D30" w14:textId="20B7057D" w:rsidR="00C52824" w:rsidRPr="00D31193" w:rsidRDefault="00C52824" w:rsidP="00317076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  <w:tc>
          <w:tcPr>
            <w:tcW w:w="149" w:type="pct"/>
          </w:tcPr>
          <w:p w14:paraId="025D2E70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</w:tcPr>
          <w:p w14:paraId="4BCB3F2A" w14:textId="2C86C20B" w:rsidR="00C52824" w:rsidRPr="00D31193" w:rsidRDefault="001C1CA1" w:rsidP="0031707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58,055</w:t>
            </w:r>
          </w:p>
        </w:tc>
        <w:tc>
          <w:tcPr>
            <w:tcW w:w="149" w:type="pct"/>
          </w:tcPr>
          <w:p w14:paraId="4F43007E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</w:tcPr>
          <w:p w14:paraId="5876CCD8" w14:textId="47478212" w:rsidR="00C52824" w:rsidRPr="00D31193" w:rsidRDefault="00C52824" w:rsidP="0031707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57,404</w:t>
            </w:r>
          </w:p>
        </w:tc>
      </w:tr>
      <w:tr w:rsidR="00C52824" w:rsidRPr="00D31193" w14:paraId="23A9F76C" w14:textId="77777777" w:rsidTr="004E0E06">
        <w:tc>
          <w:tcPr>
            <w:tcW w:w="1743" w:type="pct"/>
          </w:tcPr>
          <w:p w14:paraId="11F6E700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7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1" w:type="pct"/>
          </w:tcPr>
          <w:p w14:paraId="48089C4D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D6123BF" w14:textId="2A330E3C" w:rsidR="00C52824" w:rsidRPr="00D31193" w:rsidRDefault="001C1CA1" w:rsidP="004E0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62A50DD5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71108E1A" w14:textId="2B3A6EA8" w:rsidR="00C52824" w:rsidRPr="00D31193" w:rsidRDefault="00C52824" w:rsidP="004E0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328609A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5F0EAFD0" w14:textId="48CEFBEF" w:rsidR="00C52824" w:rsidRPr="00D31193" w:rsidRDefault="001C1CA1" w:rsidP="004E0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17B9D6C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0E53106E" w14:textId="00C79079" w:rsidR="00C52824" w:rsidRPr="00D31193" w:rsidRDefault="00C52824" w:rsidP="004E0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2824" w:rsidRPr="00D31193" w14:paraId="32DE2C31" w14:textId="77777777" w:rsidTr="004E0E06">
        <w:tc>
          <w:tcPr>
            <w:tcW w:w="1743" w:type="pct"/>
          </w:tcPr>
          <w:p w14:paraId="4A85AB32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7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581" w:type="pct"/>
          </w:tcPr>
          <w:p w14:paraId="05058984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0793318" w14:textId="6FC2A43C" w:rsidR="00C52824" w:rsidRPr="00D31193" w:rsidRDefault="001C1CA1" w:rsidP="00317076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52,565</w:t>
            </w:r>
          </w:p>
        </w:tc>
        <w:tc>
          <w:tcPr>
            <w:tcW w:w="153" w:type="pct"/>
          </w:tcPr>
          <w:p w14:paraId="04A9E4A8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04B5B8B5" w14:textId="3DD893B9" w:rsidR="00C52824" w:rsidRPr="00D31193" w:rsidRDefault="00C52824" w:rsidP="00317076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976</w:t>
            </w:r>
          </w:p>
        </w:tc>
        <w:tc>
          <w:tcPr>
            <w:tcW w:w="149" w:type="pct"/>
          </w:tcPr>
          <w:p w14:paraId="4A7BA9A8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05286AD3" w14:textId="3D7A5278" w:rsidR="00C52824" w:rsidRPr="00D31193" w:rsidRDefault="001C1CA1" w:rsidP="0031707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58,055</w:t>
            </w:r>
          </w:p>
        </w:tc>
        <w:tc>
          <w:tcPr>
            <w:tcW w:w="149" w:type="pct"/>
          </w:tcPr>
          <w:p w14:paraId="7A96DD7E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8BC1780" w14:textId="692019D1" w:rsidR="00C52824" w:rsidRPr="00D31193" w:rsidRDefault="00C52824" w:rsidP="0031707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31193">
              <w:rPr>
                <w:rFonts w:ascii="Angsana New" w:hAnsi="Angsana New" w:cs="Angsana New"/>
                <w:sz w:val="30"/>
                <w:szCs w:val="30"/>
              </w:rPr>
              <w:t>57,404</w:t>
            </w:r>
          </w:p>
        </w:tc>
      </w:tr>
    </w:tbl>
    <w:p w14:paraId="67016BF5" w14:textId="1771D1B2" w:rsidR="00CC60A7" w:rsidRPr="003D3198" w:rsidRDefault="00CC60A7" w:rsidP="003D3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"/>
        <w:gridCol w:w="4288"/>
        <w:gridCol w:w="13"/>
        <w:gridCol w:w="1075"/>
        <w:gridCol w:w="9"/>
        <w:gridCol w:w="261"/>
        <w:gridCol w:w="11"/>
        <w:gridCol w:w="986"/>
        <w:gridCol w:w="6"/>
        <w:gridCol w:w="269"/>
        <w:gridCol w:w="6"/>
        <w:gridCol w:w="1003"/>
        <w:gridCol w:w="276"/>
        <w:gridCol w:w="1033"/>
      </w:tblGrid>
      <w:tr w:rsidR="00727EC6" w:rsidRPr="00D31193" w14:paraId="20C3EF22" w14:textId="77777777" w:rsidTr="003D3198">
        <w:trPr>
          <w:gridBefore w:val="1"/>
          <w:wBefore w:w="18" w:type="pct"/>
        </w:trPr>
        <w:tc>
          <w:tcPr>
            <w:tcW w:w="2320" w:type="pct"/>
            <w:gridSpan w:val="2"/>
            <w:shd w:val="clear" w:color="auto" w:fill="auto"/>
          </w:tcPr>
          <w:p w14:paraId="228BD44F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2" w:type="pct"/>
            <w:gridSpan w:val="11"/>
            <w:vAlign w:val="bottom"/>
          </w:tcPr>
          <w:p w14:paraId="695C9B6F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727EC6" w:rsidRPr="00D31193" w14:paraId="7C1B55FA" w14:textId="77777777" w:rsidTr="003D3198">
        <w:trPr>
          <w:gridBefore w:val="1"/>
          <w:wBefore w:w="18" w:type="pct"/>
        </w:trPr>
        <w:tc>
          <w:tcPr>
            <w:tcW w:w="2320" w:type="pct"/>
            <w:gridSpan w:val="2"/>
            <w:shd w:val="clear" w:color="auto" w:fill="auto"/>
          </w:tcPr>
          <w:p w14:paraId="17B99DDB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5" w:type="pct"/>
            <w:gridSpan w:val="2"/>
            <w:vAlign w:val="bottom"/>
          </w:tcPr>
          <w:p w14:paraId="46E99E5E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0" w:type="pct"/>
            <w:gridSpan w:val="8"/>
            <w:tcBorders>
              <w:bottom w:val="single" w:sz="4" w:space="0" w:color="auto"/>
            </w:tcBorders>
            <w:vAlign w:val="bottom"/>
          </w:tcPr>
          <w:p w14:paraId="0B6D64C0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บันทึกเป็น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57" w:type="pct"/>
            <w:vAlign w:val="bottom"/>
          </w:tcPr>
          <w:p w14:paraId="7EBEE31A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27EC6" w:rsidRPr="00D31193" w14:paraId="1180D805" w14:textId="77777777" w:rsidTr="003D3198">
        <w:trPr>
          <w:gridBefore w:val="1"/>
          <w:wBefore w:w="18" w:type="pct"/>
        </w:trPr>
        <w:tc>
          <w:tcPr>
            <w:tcW w:w="2320" w:type="pct"/>
            <w:gridSpan w:val="2"/>
            <w:shd w:val="clear" w:color="auto" w:fill="auto"/>
          </w:tcPr>
          <w:p w14:paraId="3FBE49A3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21BC8C3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7EF18C72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5" w:type="pct"/>
            <w:gridSpan w:val="2"/>
            <w:vAlign w:val="bottom"/>
          </w:tcPr>
          <w:p w14:paraId="13A5E6AF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14:paraId="5E8F75F4" w14:textId="2DB28FC1" w:rsidR="00727EC6" w:rsidRPr="00D31193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727EC6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27EC6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47" w:type="pct"/>
            <w:gridSpan w:val="2"/>
            <w:vAlign w:val="bottom"/>
          </w:tcPr>
          <w:p w14:paraId="40ACFC30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vAlign w:val="bottom"/>
          </w:tcPr>
          <w:p w14:paraId="4753A284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14:paraId="6E8E7D10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48" w:type="pct"/>
            <w:gridSpan w:val="2"/>
            <w:vAlign w:val="bottom"/>
          </w:tcPr>
          <w:p w14:paraId="6B60CA38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B3AA679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14:paraId="141171F6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</w:t>
            </w:r>
          </w:p>
          <w:p w14:paraId="7C4DA389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9" w:type="pct"/>
            <w:vAlign w:val="bottom"/>
          </w:tcPr>
          <w:p w14:paraId="4987AF50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755D634E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1AB79FF9" w14:textId="09CD7EA3" w:rsidR="00727EC6" w:rsidRPr="00D31193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727EC6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27EC6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727EC6" w:rsidRPr="00D31193" w14:paraId="04313AF0" w14:textId="77777777" w:rsidTr="003D3198">
        <w:trPr>
          <w:gridBefore w:val="1"/>
          <w:wBefore w:w="18" w:type="pct"/>
        </w:trPr>
        <w:tc>
          <w:tcPr>
            <w:tcW w:w="2320" w:type="pct"/>
            <w:gridSpan w:val="2"/>
          </w:tcPr>
          <w:p w14:paraId="16EBF303" w14:textId="7C091712" w:rsidR="00727EC6" w:rsidRPr="00D31193" w:rsidRDefault="00D6443C" w:rsidP="00727EC6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256</w:t>
            </w:r>
            <w:r w:rsidR="00C5282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731" w:type="pct"/>
            <w:gridSpan w:val="4"/>
          </w:tcPr>
          <w:p w14:paraId="74D68098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224" w:type="pct"/>
            <w:gridSpan w:val="5"/>
          </w:tcPr>
          <w:p w14:paraId="6410447F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706" w:type="pct"/>
            <w:gridSpan w:val="2"/>
          </w:tcPr>
          <w:p w14:paraId="5F20B0F3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727EC6" w:rsidRPr="00D31193" w14:paraId="16647BC5" w14:textId="77777777" w:rsidTr="003D3198">
        <w:trPr>
          <w:gridBefore w:val="1"/>
          <w:wBefore w:w="18" w:type="pct"/>
        </w:trPr>
        <w:tc>
          <w:tcPr>
            <w:tcW w:w="3735" w:type="pct"/>
            <w:gridSpan w:val="10"/>
          </w:tcPr>
          <w:p w14:paraId="6FAEC8CD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41" w:type="pct"/>
          </w:tcPr>
          <w:p w14:paraId="1F5A427B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706" w:type="pct"/>
            <w:gridSpan w:val="2"/>
          </w:tcPr>
          <w:p w14:paraId="64B532A3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</w:tr>
      <w:tr w:rsidR="00AC5088" w:rsidRPr="00D31193" w14:paraId="1CB90F70" w14:textId="77777777" w:rsidTr="003D3198">
        <w:trPr>
          <w:gridBefore w:val="1"/>
          <w:wBefore w:w="18" w:type="pct"/>
        </w:trPr>
        <w:tc>
          <w:tcPr>
            <w:tcW w:w="2320" w:type="pct"/>
            <w:gridSpan w:val="2"/>
          </w:tcPr>
          <w:p w14:paraId="263C6624" w14:textId="2F824BC8" w:rsidR="003D3198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3D3198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</w:p>
          <w:p w14:paraId="27ED0544" w14:textId="4170E765" w:rsidR="00AC5088" w:rsidRPr="00D31193" w:rsidRDefault="003D3198" w:rsidP="003D3198">
            <w:pPr>
              <w:pStyle w:val="acctfourfigures"/>
              <w:tabs>
                <w:tab w:val="clear" w:pos="765"/>
              </w:tabs>
              <w:spacing w:line="240" w:lineRule="atLeast"/>
              <w:ind w:left="-50" w:firstLine="185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ที่คาดว่าจะเกิดขึ้น</w:t>
            </w:r>
            <w:r w:rsidR="00AC5088"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585" w:type="pct"/>
            <w:gridSpan w:val="2"/>
          </w:tcPr>
          <w:p w14:paraId="597052E8" w14:textId="77777777" w:rsidR="003D3198" w:rsidRDefault="003D3198" w:rsidP="00317076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4AEFCD3B" w14:textId="4F610E59" w:rsidR="00AC5088" w:rsidRPr="00D31193" w:rsidRDefault="001C1CA1" w:rsidP="00317076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1,390</w:t>
            </w:r>
          </w:p>
        </w:tc>
        <w:tc>
          <w:tcPr>
            <w:tcW w:w="147" w:type="pct"/>
            <w:gridSpan w:val="2"/>
          </w:tcPr>
          <w:p w14:paraId="6CA12DDE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2"/>
          </w:tcPr>
          <w:p w14:paraId="646072D5" w14:textId="77777777" w:rsidR="003D3198" w:rsidRDefault="003D3198" w:rsidP="00317076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E698AE4" w14:textId="452981AC" w:rsidR="00AC5088" w:rsidRPr="00317076" w:rsidRDefault="00BA6A64" w:rsidP="00317076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7076">
              <w:rPr>
                <w:rFonts w:ascii="Angsana New" w:hAnsi="Angsana New"/>
                <w:sz w:val="30"/>
                <w:szCs w:val="30"/>
                <w:lang w:val="en-US"/>
              </w:rPr>
              <w:t>(283)</w:t>
            </w:r>
          </w:p>
        </w:tc>
        <w:tc>
          <w:tcPr>
            <w:tcW w:w="148" w:type="pct"/>
            <w:gridSpan w:val="2"/>
          </w:tcPr>
          <w:p w14:paraId="320246BD" w14:textId="77777777" w:rsidR="00AC5088" w:rsidRPr="00317076" w:rsidRDefault="00AC5088" w:rsidP="00317076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1" w:type="pct"/>
          </w:tcPr>
          <w:p w14:paraId="3388515A" w14:textId="77777777" w:rsidR="003D3198" w:rsidRDefault="003D3198" w:rsidP="0031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C608885" w14:textId="63223CEE" w:rsidR="00AC5088" w:rsidRPr="00317076" w:rsidRDefault="00BA6A64" w:rsidP="0031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17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E621136" w14:textId="77777777" w:rsidR="00AC5088" w:rsidRPr="00317076" w:rsidRDefault="00AC5088" w:rsidP="00317076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61713CCC" w14:textId="77777777" w:rsidR="003D3198" w:rsidRDefault="003D3198" w:rsidP="00317076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33B159D" w14:textId="0FA5A9D6" w:rsidR="00BA6A64" w:rsidRPr="00317076" w:rsidRDefault="00BA6A64" w:rsidP="00317076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7076">
              <w:rPr>
                <w:rFonts w:ascii="Angsana New" w:hAnsi="Angsana New"/>
                <w:sz w:val="30"/>
                <w:szCs w:val="30"/>
                <w:lang w:val="en-US"/>
              </w:rPr>
              <w:t>1,1</w:t>
            </w:r>
            <w:r w:rsidR="00D22F07" w:rsidRPr="00317076">
              <w:rPr>
                <w:rFonts w:ascii="Angsana New" w:hAnsi="Angsana New"/>
                <w:sz w:val="30"/>
                <w:szCs w:val="30"/>
                <w:lang w:val="en-US"/>
              </w:rPr>
              <w:t>07</w:t>
            </w:r>
          </w:p>
        </w:tc>
      </w:tr>
      <w:tr w:rsidR="00AC5088" w:rsidRPr="00D31193" w14:paraId="173B0D61" w14:textId="77777777" w:rsidTr="003D3198">
        <w:trPr>
          <w:gridBefore w:val="1"/>
          <w:wBefore w:w="18" w:type="pct"/>
        </w:trPr>
        <w:tc>
          <w:tcPr>
            <w:tcW w:w="2320" w:type="pct"/>
            <w:gridSpan w:val="2"/>
          </w:tcPr>
          <w:p w14:paraId="029208A5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สินค้าคงเหลือ 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5" w:type="pct"/>
            <w:gridSpan w:val="2"/>
          </w:tcPr>
          <w:p w14:paraId="376243F6" w14:textId="67381440" w:rsidR="00AC5088" w:rsidRPr="00D31193" w:rsidRDefault="001C1CA1" w:rsidP="00317076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4,089</w:t>
            </w:r>
          </w:p>
        </w:tc>
        <w:tc>
          <w:tcPr>
            <w:tcW w:w="147" w:type="pct"/>
            <w:gridSpan w:val="2"/>
          </w:tcPr>
          <w:p w14:paraId="4FD5F9AD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2"/>
          </w:tcPr>
          <w:p w14:paraId="5ED8535D" w14:textId="644EBB84" w:rsidR="00AC5088" w:rsidRPr="00317076" w:rsidRDefault="00BA6A64" w:rsidP="00317076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7076">
              <w:rPr>
                <w:rFonts w:ascii="Angsana New" w:hAnsi="Angsana New"/>
                <w:sz w:val="30"/>
                <w:szCs w:val="30"/>
                <w:lang w:val="en-US"/>
              </w:rPr>
              <w:t>1,171</w:t>
            </w:r>
          </w:p>
        </w:tc>
        <w:tc>
          <w:tcPr>
            <w:tcW w:w="148" w:type="pct"/>
            <w:gridSpan w:val="2"/>
          </w:tcPr>
          <w:p w14:paraId="2C02F7BE" w14:textId="77777777" w:rsidR="00AC5088" w:rsidRPr="00317076" w:rsidRDefault="00AC5088" w:rsidP="00317076">
            <w:pPr>
              <w:pStyle w:val="acctfourfigures"/>
              <w:tabs>
                <w:tab w:val="clear" w:pos="765"/>
                <w:tab w:val="decimal" w:pos="799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1" w:type="pct"/>
          </w:tcPr>
          <w:p w14:paraId="08E70F84" w14:textId="5145A5AA" w:rsidR="00AC5088" w:rsidRPr="00D31193" w:rsidRDefault="00BA6A64" w:rsidP="0031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34AE61D" w14:textId="77777777" w:rsidR="00AC5088" w:rsidRPr="00317076" w:rsidRDefault="00AC5088" w:rsidP="00317076">
            <w:pPr>
              <w:pStyle w:val="acctfourfigures"/>
              <w:tabs>
                <w:tab w:val="clear" w:pos="765"/>
                <w:tab w:val="decimal" w:pos="799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0B6AB1FE" w14:textId="1E80FA4E" w:rsidR="00AC5088" w:rsidRPr="00317076" w:rsidRDefault="00BA6A64" w:rsidP="00317076">
            <w:pPr>
              <w:pStyle w:val="acctfourfigures"/>
              <w:tabs>
                <w:tab w:val="clear" w:pos="765"/>
                <w:tab w:val="decimal" w:pos="799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7076">
              <w:rPr>
                <w:rFonts w:ascii="Angsana New" w:hAnsi="Angsana New"/>
                <w:sz w:val="30"/>
                <w:szCs w:val="30"/>
                <w:lang w:val="en-US"/>
              </w:rPr>
              <w:t>5,260</w:t>
            </w:r>
          </w:p>
        </w:tc>
      </w:tr>
      <w:tr w:rsidR="004E0E06" w:rsidRPr="00D31193" w14:paraId="6A39A80B" w14:textId="77777777" w:rsidTr="003D3198">
        <w:trPr>
          <w:gridBefore w:val="1"/>
          <w:wBefore w:w="18" w:type="pct"/>
        </w:trPr>
        <w:tc>
          <w:tcPr>
            <w:tcW w:w="2320" w:type="pct"/>
            <w:gridSpan w:val="2"/>
          </w:tcPr>
          <w:p w14:paraId="31032E34" w14:textId="77777777" w:rsidR="004E0E06" w:rsidRPr="00D31193" w:rsidRDefault="004E0E06" w:rsidP="004E0E06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5" w:type="pct"/>
            <w:gridSpan w:val="2"/>
          </w:tcPr>
          <w:p w14:paraId="62104406" w14:textId="0B5CCF61" w:rsidR="004E0E06" w:rsidRPr="00D31193" w:rsidRDefault="004E0E06" w:rsidP="00317076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147" w:type="pct"/>
            <w:gridSpan w:val="2"/>
          </w:tcPr>
          <w:p w14:paraId="250E90CB" w14:textId="77777777" w:rsidR="004E0E06" w:rsidRPr="00D31193" w:rsidRDefault="004E0E06" w:rsidP="004E0E0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2"/>
          </w:tcPr>
          <w:p w14:paraId="3AD583D4" w14:textId="79EC258C" w:rsidR="004E0E06" w:rsidRPr="00317076" w:rsidRDefault="004E0E06" w:rsidP="00317076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70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gridSpan w:val="2"/>
          </w:tcPr>
          <w:p w14:paraId="2C2F2BD1" w14:textId="77777777" w:rsidR="004E0E06" w:rsidRPr="00317076" w:rsidRDefault="004E0E06" w:rsidP="00317076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1" w:type="pct"/>
          </w:tcPr>
          <w:p w14:paraId="28B0B590" w14:textId="77F14DCF" w:rsidR="004E0E06" w:rsidRPr="00317076" w:rsidRDefault="004E0E06" w:rsidP="0031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17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E32177A" w14:textId="77777777" w:rsidR="004E0E06" w:rsidRPr="00317076" w:rsidRDefault="004E0E06" w:rsidP="00317076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02BB65B6" w14:textId="664A4A8F" w:rsidR="004E0E06" w:rsidRPr="00317076" w:rsidRDefault="004E0E06" w:rsidP="00317076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7076">
              <w:rPr>
                <w:rFonts w:ascii="Angsana New" w:hAnsi="Angsana New"/>
                <w:sz w:val="30"/>
                <w:szCs w:val="30"/>
                <w:lang w:val="en-US"/>
              </w:rPr>
              <w:t>982</w:t>
            </w:r>
          </w:p>
        </w:tc>
      </w:tr>
      <w:tr w:rsidR="00CC60A7" w:rsidRPr="00D31193" w14:paraId="0540EBE9" w14:textId="77777777" w:rsidTr="003D3198">
        <w:trPr>
          <w:gridBefore w:val="1"/>
          <w:wBefore w:w="18" w:type="pct"/>
        </w:trPr>
        <w:tc>
          <w:tcPr>
            <w:tcW w:w="2320" w:type="pct"/>
            <w:gridSpan w:val="2"/>
          </w:tcPr>
          <w:p w14:paraId="40F09F4A" w14:textId="02844C46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5" w:type="pct"/>
            <w:gridSpan w:val="2"/>
          </w:tcPr>
          <w:p w14:paraId="6A1BBCF0" w14:textId="5118A326" w:rsidR="00CC60A7" w:rsidRPr="00D31193" w:rsidRDefault="001C1CA1" w:rsidP="00317076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147" w:type="pct"/>
            <w:gridSpan w:val="2"/>
          </w:tcPr>
          <w:p w14:paraId="452C21F9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2"/>
          </w:tcPr>
          <w:p w14:paraId="49201EAE" w14:textId="137E7854" w:rsidR="00CC60A7" w:rsidRPr="00317076" w:rsidRDefault="00BA6A64" w:rsidP="00317076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7076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148" w:type="pct"/>
            <w:gridSpan w:val="2"/>
          </w:tcPr>
          <w:p w14:paraId="7045CF27" w14:textId="77777777" w:rsidR="00CC60A7" w:rsidRPr="00317076" w:rsidRDefault="00CC60A7" w:rsidP="00317076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1" w:type="pct"/>
          </w:tcPr>
          <w:p w14:paraId="4128F21F" w14:textId="7F430358" w:rsidR="00CC60A7" w:rsidRPr="00317076" w:rsidRDefault="00BA6A64" w:rsidP="0031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17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ADD58EA" w14:textId="77777777" w:rsidR="00CC60A7" w:rsidRPr="00317076" w:rsidRDefault="00CC60A7" w:rsidP="00317076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78A8F80C" w14:textId="74EBCC52" w:rsidR="00CC60A7" w:rsidRPr="00317076" w:rsidRDefault="00BA6A64" w:rsidP="00317076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7076">
              <w:rPr>
                <w:rFonts w:ascii="Angsana New" w:hAnsi="Angsana New"/>
                <w:sz w:val="30"/>
                <w:szCs w:val="30"/>
                <w:lang w:val="en-US"/>
              </w:rPr>
              <w:t>414</w:t>
            </w:r>
          </w:p>
        </w:tc>
      </w:tr>
      <w:tr w:rsidR="00CC60A7" w:rsidRPr="00D31193" w14:paraId="398805DB" w14:textId="77777777" w:rsidTr="003D3198">
        <w:trPr>
          <w:gridBefore w:val="1"/>
          <w:wBefore w:w="18" w:type="pct"/>
        </w:trPr>
        <w:tc>
          <w:tcPr>
            <w:tcW w:w="2320" w:type="pct"/>
            <w:gridSpan w:val="2"/>
          </w:tcPr>
          <w:p w14:paraId="26A6ED63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ประมาณการหนี้สินสำหรับผล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585" w:type="pct"/>
            <w:gridSpan w:val="2"/>
          </w:tcPr>
          <w:p w14:paraId="6CEDBB17" w14:textId="727E2268" w:rsidR="00CC60A7" w:rsidRPr="00D31193" w:rsidRDefault="001C1CA1" w:rsidP="00317076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45,140</w:t>
            </w:r>
          </w:p>
        </w:tc>
        <w:tc>
          <w:tcPr>
            <w:tcW w:w="147" w:type="pct"/>
            <w:gridSpan w:val="2"/>
          </w:tcPr>
          <w:p w14:paraId="772F502C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6D239AB2" w14:textId="54BF8921" w:rsidR="00CC60A7" w:rsidRPr="00317076" w:rsidRDefault="00BA6A64" w:rsidP="00317076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7076">
              <w:rPr>
                <w:rFonts w:ascii="Angsana New" w:hAnsi="Angsana New"/>
                <w:sz w:val="30"/>
                <w:szCs w:val="30"/>
                <w:lang w:val="en-US"/>
              </w:rPr>
              <w:t>(338)</w:t>
            </w:r>
          </w:p>
        </w:tc>
        <w:tc>
          <w:tcPr>
            <w:tcW w:w="148" w:type="pct"/>
            <w:gridSpan w:val="2"/>
          </w:tcPr>
          <w:p w14:paraId="09F2A277" w14:textId="77777777" w:rsidR="00CC60A7" w:rsidRPr="00317076" w:rsidRDefault="00CC60A7" w:rsidP="00317076">
            <w:pPr>
              <w:pStyle w:val="acctfourfigures"/>
              <w:tabs>
                <w:tab w:val="clear" w:pos="765"/>
                <w:tab w:val="decimal" w:pos="799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3C4F7630" w14:textId="48E43EA1" w:rsidR="00CC60A7" w:rsidRPr="00D31193" w:rsidRDefault="00BA6A64" w:rsidP="0031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F75E9CD" w14:textId="77777777" w:rsidR="00CC60A7" w:rsidRPr="00317076" w:rsidRDefault="00CC60A7" w:rsidP="00317076">
            <w:pPr>
              <w:pStyle w:val="acctfourfigures"/>
              <w:tabs>
                <w:tab w:val="clear" w:pos="765"/>
                <w:tab w:val="decimal" w:pos="799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7997398E" w14:textId="0F220736" w:rsidR="00CC60A7" w:rsidRPr="00317076" w:rsidRDefault="00BA6A64" w:rsidP="00317076">
            <w:pPr>
              <w:pStyle w:val="acctfourfigures"/>
              <w:tabs>
                <w:tab w:val="clear" w:pos="765"/>
                <w:tab w:val="decimal" w:pos="799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7076">
              <w:rPr>
                <w:rFonts w:ascii="Angsana New" w:hAnsi="Angsana New"/>
                <w:sz w:val="30"/>
                <w:szCs w:val="30"/>
                <w:lang w:val="en-US"/>
              </w:rPr>
              <w:t>44,802</w:t>
            </w:r>
          </w:p>
        </w:tc>
      </w:tr>
      <w:tr w:rsidR="00CC60A7" w:rsidRPr="00D31193" w14:paraId="64AE58D5" w14:textId="77777777" w:rsidTr="003D3198">
        <w:trPr>
          <w:gridBefore w:val="1"/>
          <w:wBefore w:w="18" w:type="pct"/>
        </w:trPr>
        <w:tc>
          <w:tcPr>
            <w:tcW w:w="2320" w:type="pct"/>
            <w:gridSpan w:val="2"/>
          </w:tcPr>
          <w:p w14:paraId="32557368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393640" w14:textId="6B58BFC3" w:rsidR="00CC60A7" w:rsidRPr="00317076" w:rsidRDefault="001C1CA1" w:rsidP="00317076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076">
              <w:rPr>
                <w:rFonts w:ascii="Angsana New" w:hAnsi="Angsana New"/>
                <w:b/>
                <w:bCs/>
                <w:sz w:val="30"/>
                <w:szCs w:val="30"/>
              </w:rPr>
              <w:t>51,976</w:t>
            </w:r>
          </w:p>
        </w:tc>
        <w:tc>
          <w:tcPr>
            <w:tcW w:w="147" w:type="pct"/>
            <w:gridSpan w:val="2"/>
          </w:tcPr>
          <w:p w14:paraId="14E2E415" w14:textId="77777777" w:rsidR="00CC60A7" w:rsidRPr="00D31193" w:rsidRDefault="00CC60A7" w:rsidP="00CC60A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54C142" w14:textId="34C93DFD" w:rsidR="00CC60A7" w:rsidRPr="00317076" w:rsidRDefault="00BA6A64" w:rsidP="00317076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170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589</w:t>
            </w:r>
          </w:p>
        </w:tc>
        <w:tc>
          <w:tcPr>
            <w:tcW w:w="148" w:type="pct"/>
            <w:gridSpan w:val="2"/>
          </w:tcPr>
          <w:p w14:paraId="5186F3B1" w14:textId="77777777" w:rsidR="00CC60A7" w:rsidRPr="00317076" w:rsidRDefault="00CC60A7" w:rsidP="00317076">
            <w:pPr>
              <w:pStyle w:val="acctfourfigures"/>
              <w:tabs>
                <w:tab w:val="clear" w:pos="765"/>
                <w:tab w:val="decimal" w:pos="799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413FAAA9" w14:textId="77438379" w:rsidR="00CC60A7" w:rsidRPr="00317076" w:rsidRDefault="00BA6A64" w:rsidP="0031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317076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149" w:type="pct"/>
          </w:tcPr>
          <w:p w14:paraId="4282FBAC" w14:textId="77777777" w:rsidR="00CC60A7" w:rsidRPr="00317076" w:rsidRDefault="00CC60A7" w:rsidP="00317076">
            <w:pPr>
              <w:pStyle w:val="acctfourfigures"/>
              <w:tabs>
                <w:tab w:val="clear" w:pos="765"/>
                <w:tab w:val="decimal" w:pos="799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35FDCD00" w14:textId="731AB400" w:rsidR="00CC60A7" w:rsidRPr="00317076" w:rsidRDefault="00BA6A64" w:rsidP="00317076">
            <w:pPr>
              <w:pStyle w:val="acctfourfigures"/>
              <w:tabs>
                <w:tab w:val="clear" w:pos="765"/>
                <w:tab w:val="decimal" w:pos="799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170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52,565</w:t>
            </w:r>
          </w:p>
        </w:tc>
      </w:tr>
      <w:tr w:rsidR="00CC60A7" w:rsidRPr="00D31193" w14:paraId="615AE205" w14:textId="77777777" w:rsidTr="00317076">
        <w:tc>
          <w:tcPr>
            <w:tcW w:w="2331" w:type="pct"/>
            <w:gridSpan w:val="2"/>
            <w:shd w:val="clear" w:color="auto" w:fill="auto"/>
          </w:tcPr>
          <w:p w14:paraId="0F92C96F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9" w:type="pct"/>
            <w:gridSpan w:val="12"/>
            <w:vAlign w:val="bottom"/>
          </w:tcPr>
          <w:p w14:paraId="0D4669F0" w14:textId="27D89764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C60A7" w:rsidRPr="00D31193" w14:paraId="24E5E966" w14:textId="77777777" w:rsidTr="003D3198">
        <w:tc>
          <w:tcPr>
            <w:tcW w:w="2331" w:type="pct"/>
            <w:gridSpan w:val="2"/>
            <w:shd w:val="clear" w:color="auto" w:fill="auto"/>
          </w:tcPr>
          <w:p w14:paraId="769DBEBE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7" w:type="pct"/>
            <w:gridSpan w:val="2"/>
            <w:vAlign w:val="bottom"/>
          </w:tcPr>
          <w:p w14:paraId="1CAB7291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5" w:type="pct"/>
            <w:gridSpan w:val="9"/>
            <w:tcBorders>
              <w:bottom w:val="single" w:sz="4" w:space="0" w:color="auto"/>
            </w:tcBorders>
            <w:vAlign w:val="bottom"/>
          </w:tcPr>
          <w:p w14:paraId="7856DBBF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บันทึกเป็น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57" w:type="pct"/>
            <w:vAlign w:val="bottom"/>
          </w:tcPr>
          <w:p w14:paraId="37391BA2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C60A7" w:rsidRPr="00D31193" w14:paraId="28D12D77" w14:textId="77777777" w:rsidTr="003D3198">
        <w:tc>
          <w:tcPr>
            <w:tcW w:w="2331" w:type="pct"/>
            <w:gridSpan w:val="2"/>
            <w:shd w:val="clear" w:color="auto" w:fill="auto"/>
          </w:tcPr>
          <w:p w14:paraId="2337B5D7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B47AD08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77C5E106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7" w:type="pct"/>
            <w:gridSpan w:val="2"/>
            <w:vAlign w:val="bottom"/>
          </w:tcPr>
          <w:p w14:paraId="7D568A34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14:paraId="7C00E3CC" w14:textId="58353975" w:rsidR="00CC60A7" w:rsidRPr="00D31193" w:rsidRDefault="00D6443C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CC60A7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C60A7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46" w:type="pct"/>
            <w:gridSpan w:val="2"/>
            <w:vAlign w:val="bottom"/>
          </w:tcPr>
          <w:p w14:paraId="49301380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vAlign w:val="bottom"/>
          </w:tcPr>
          <w:p w14:paraId="54690238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14:paraId="5B870DB0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48" w:type="pct"/>
            <w:gridSpan w:val="2"/>
            <w:vAlign w:val="bottom"/>
          </w:tcPr>
          <w:p w14:paraId="6724EFA1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vAlign w:val="bottom"/>
          </w:tcPr>
          <w:p w14:paraId="0F09D366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14:paraId="06FFB6B7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</w:t>
            </w:r>
          </w:p>
          <w:p w14:paraId="1B1148F9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9" w:type="pct"/>
            <w:vAlign w:val="bottom"/>
          </w:tcPr>
          <w:p w14:paraId="01293EAB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2655E12B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47ABE731" w14:textId="6F60E7B7" w:rsidR="00CC60A7" w:rsidRPr="00D31193" w:rsidRDefault="00D6443C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CC60A7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C60A7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C60A7" w:rsidRPr="00D31193" w14:paraId="3C179389" w14:textId="77777777" w:rsidTr="003D3198">
        <w:tc>
          <w:tcPr>
            <w:tcW w:w="2331" w:type="pct"/>
            <w:gridSpan w:val="2"/>
          </w:tcPr>
          <w:p w14:paraId="7BC9E42D" w14:textId="05DB8C52" w:rsidR="00CC60A7" w:rsidRPr="00D31193" w:rsidRDefault="00D6443C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256</w:t>
            </w:r>
            <w:r w:rsidR="00C5282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732" w:type="pct"/>
            <w:gridSpan w:val="4"/>
          </w:tcPr>
          <w:p w14:paraId="0B438A29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230" w:type="pct"/>
            <w:gridSpan w:val="6"/>
          </w:tcPr>
          <w:p w14:paraId="39180B74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706" w:type="pct"/>
            <w:gridSpan w:val="2"/>
          </w:tcPr>
          <w:p w14:paraId="6A7C42B2" w14:textId="77777777" w:rsidR="00CC60A7" w:rsidRPr="00D31193" w:rsidRDefault="00CC60A7" w:rsidP="00CC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CC60A7" w:rsidRPr="00D31193" w14:paraId="2070AE9D" w14:textId="77777777" w:rsidTr="003D3198">
        <w:tc>
          <w:tcPr>
            <w:tcW w:w="3750" w:type="pct"/>
            <w:gridSpan w:val="10"/>
          </w:tcPr>
          <w:p w14:paraId="6F83C5AF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44" w:type="pct"/>
            <w:gridSpan w:val="2"/>
          </w:tcPr>
          <w:p w14:paraId="2D43BF64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706" w:type="pct"/>
            <w:gridSpan w:val="2"/>
          </w:tcPr>
          <w:p w14:paraId="1B1219B3" w14:textId="77777777" w:rsidR="00CC60A7" w:rsidRPr="00D31193" w:rsidRDefault="00CC60A7" w:rsidP="00CC60A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</w:tr>
      <w:tr w:rsidR="00C52824" w:rsidRPr="00D31193" w14:paraId="2EEC36A2" w14:textId="77777777" w:rsidTr="003D3198">
        <w:tc>
          <w:tcPr>
            <w:tcW w:w="2331" w:type="pct"/>
            <w:gridSpan w:val="2"/>
          </w:tcPr>
          <w:p w14:paraId="5C2D6C54" w14:textId="6A798A84" w:rsidR="003D3198" w:rsidRDefault="00C52824" w:rsidP="003D3198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  <w:r w:rsidR="003D3198"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3D3198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</w:p>
          <w:p w14:paraId="1DE7748F" w14:textId="15BF8CA4" w:rsidR="00C52824" w:rsidRPr="00D31193" w:rsidRDefault="003D3198" w:rsidP="003D3198">
            <w:pPr>
              <w:pStyle w:val="acctfourfigures"/>
              <w:tabs>
                <w:tab w:val="clear" w:pos="765"/>
              </w:tabs>
              <w:spacing w:line="240" w:lineRule="atLeast"/>
              <w:ind w:left="-50" w:firstLine="215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ที่คาดว่าจะเกิดขึ้น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587" w:type="pct"/>
            <w:gridSpan w:val="2"/>
          </w:tcPr>
          <w:p w14:paraId="78083B5E" w14:textId="77777777" w:rsidR="003D3198" w:rsidRDefault="003D3198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36F5C47" w14:textId="6E0CB1A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146" w:type="pct"/>
            <w:gridSpan w:val="2"/>
          </w:tcPr>
          <w:p w14:paraId="7233F0D3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  <w:gridSpan w:val="2"/>
          </w:tcPr>
          <w:p w14:paraId="4CB9C7CB" w14:textId="77777777" w:rsidR="003D3198" w:rsidRDefault="003D3198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  <w:p w14:paraId="4DAAB11C" w14:textId="6EDA6DF8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(252)</w:t>
            </w:r>
          </w:p>
        </w:tc>
        <w:tc>
          <w:tcPr>
            <w:tcW w:w="148" w:type="pct"/>
            <w:gridSpan w:val="2"/>
          </w:tcPr>
          <w:p w14:paraId="28594CB9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4" w:type="pct"/>
            <w:gridSpan w:val="2"/>
          </w:tcPr>
          <w:p w14:paraId="4315B0DB" w14:textId="77777777" w:rsidR="003D3198" w:rsidRDefault="003D3198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</w:p>
          <w:p w14:paraId="04E12EFA" w14:textId="0E32849A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DD3D129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57" w:type="pct"/>
          </w:tcPr>
          <w:p w14:paraId="420F1E16" w14:textId="77777777" w:rsidR="003D3198" w:rsidRDefault="003D3198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20BEF67" w14:textId="322EA224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390</w:t>
            </w:r>
          </w:p>
        </w:tc>
      </w:tr>
      <w:tr w:rsidR="00C52824" w:rsidRPr="00D31193" w14:paraId="30BE7853" w14:textId="77777777" w:rsidTr="003D3198">
        <w:tc>
          <w:tcPr>
            <w:tcW w:w="2331" w:type="pct"/>
            <w:gridSpan w:val="2"/>
          </w:tcPr>
          <w:p w14:paraId="36F8B420" w14:textId="77777777" w:rsidR="00C52824" w:rsidRPr="00D31193" w:rsidRDefault="00C52824" w:rsidP="00C52824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สินค้าคงเหลือ 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7" w:type="pct"/>
            <w:gridSpan w:val="2"/>
          </w:tcPr>
          <w:p w14:paraId="7E231034" w14:textId="688E931A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146" w:type="pct"/>
            <w:gridSpan w:val="2"/>
          </w:tcPr>
          <w:p w14:paraId="2231A044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  <w:gridSpan w:val="2"/>
          </w:tcPr>
          <w:p w14:paraId="64DE1077" w14:textId="77CE0459" w:rsidR="00C52824" w:rsidRPr="00D31193" w:rsidRDefault="00C52824" w:rsidP="00C52824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148" w:type="pct"/>
            <w:gridSpan w:val="2"/>
          </w:tcPr>
          <w:p w14:paraId="362A952D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4" w:type="pct"/>
            <w:gridSpan w:val="2"/>
          </w:tcPr>
          <w:p w14:paraId="1AA9A110" w14:textId="7FB637C3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894A1C0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57" w:type="pct"/>
          </w:tcPr>
          <w:p w14:paraId="790E32C4" w14:textId="10BB9C06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089</w:t>
            </w:r>
          </w:p>
        </w:tc>
      </w:tr>
      <w:tr w:rsidR="00C52824" w:rsidRPr="00D31193" w14:paraId="62CFF5DC" w14:textId="77777777" w:rsidTr="003D3198">
        <w:tc>
          <w:tcPr>
            <w:tcW w:w="2331" w:type="pct"/>
            <w:gridSpan w:val="2"/>
          </w:tcPr>
          <w:p w14:paraId="161ACA04" w14:textId="4466197F" w:rsidR="00C52824" w:rsidRPr="00D31193" w:rsidRDefault="00C52824" w:rsidP="00C52824">
            <w:pPr>
              <w:pStyle w:val="acctfourfigures"/>
              <w:tabs>
                <w:tab w:val="clear" w:pos="765"/>
              </w:tabs>
              <w:spacing w:line="240" w:lineRule="atLeast"/>
              <w:ind w:left="-50" w:right="-19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7" w:type="pct"/>
            <w:gridSpan w:val="2"/>
          </w:tcPr>
          <w:p w14:paraId="1CC4C855" w14:textId="7DD8A91B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146" w:type="pct"/>
            <w:gridSpan w:val="2"/>
          </w:tcPr>
          <w:p w14:paraId="4446264B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5237D4AD" w14:textId="5016D239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bidi="ar-SA"/>
              </w:rPr>
              <w:t>212</w:t>
            </w:r>
          </w:p>
        </w:tc>
        <w:tc>
          <w:tcPr>
            <w:tcW w:w="148" w:type="pct"/>
            <w:gridSpan w:val="2"/>
          </w:tcPr>
          <w:p w14:paraId="42E6CAFD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4" w:type="pct"/>
            <w:gridSpan w:val="2"/>
          </w:tcPr>
          <w:p w14:paraId="2B061318" w14:textId="076F05A4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31748A0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57" w:type="pct"/>
          </w:tcPr>
          <w:p w14:paraId="4F49F1D9" w14:textId="05817F79" w:rsidR="00C52824" w:rsidRPr="00D31193" w:rsidRDefault="00C52824" w:rsidP="00BA6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982</w:t>
            </w:r>
          </w:p>
        </w:tc>
      </w:tr>
      <w:tr w:rsidR="00C52824" w:rsidRPr="00D31193" w14:paraId="1BBB2852" w14:textId="77777777" w:rsidTr="003D3198">
        <w:tc>
          <w:tcPr>
            <w:tcW w:w="2331" w:type="pct"/>
            <w:gridSpan w:val="2"/>
          </w:tcPr>
          <w:p w14:paraId="5F17E591" w14:textId="4E762E45" w:rsidR="00C52824" w:rsidRPr="00D31193" w:rsidRDefault="00C52824" w:rsidP="00C52824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7" w:type="pct"/>
            <w:gridSpan w:val="2"/>
          </w:tcPr>
          <w:p w14:paraId="32CED40D" w14:textId="366D16DC" w:rsidR="00C52824" w:rsidRPr="00D31193" w:rsidRDefault="00C52824" w:rsidP="0031707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146" w:type="pct"/>
            <w:gridSpan w:val="2"/>
          </w:tcPr>
          <w:p w14:paraId="43A9D189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  <w:gridSpan w:val="2"/>
          </w:tcPr>
          <w:p w14:paraId="64D8544D" w14:textId="76CA7CBC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73"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bidi="ar-SA"/>
              </w:rPr>
              <w:t>168</w:t>
            </w:r>
          </w:p>
        </w:tc>
        <w:tc>
          <w:tcPr>
            <w:tcW w:w="148" w:type="pct"/>
            <w:gridSpan w:val="2"/>
          </w:tcPr>
          <w:p w14:paraId="5A26FE84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4" w:type="pct"/>
            <w:gridSpan w:val="2"/>
          </w:tcPr>
          <w:p w14:paraId="24FEE10D" w14:textId="585E83B3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10C740E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57" w:type="pct"/>
          </w:tcPr>
          <w:p w14:paraId="35CD301A" w14:textId="438F7BDD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375</w:t>
            </w:r>
          </w:p>
        </w:tc>
      </w:tr>
      <w:tr w:rsidR="00C52824" w:rsidRPr="00D31193" w14:paraId="5E07BE16" w14:textId="77777777" w:rsidTr="003D3198">
        <w:tc>
          <w:tcPr>
            <w:tcW w:w="2331" w:type="pct"/>
            <w:gridSpan w:val="2"/>
          </w:tcPr>
          <w:p w14:paraId="76068137" w14:textId="48C31700" w:rsidR="00C52824" w:rsidRPr="00D31193" w:rsidRDefault="00C52824" w:rsidP="00C52824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ประมาณการหนี้สินสำหรับผล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587" w:type="pct"/>
            <w:gridSpan w:val="2"/>
          </w:tcPr>
          <w:p w14:paraId="72981A5B" w14:textId="09174A50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146" w:type="pct"/>
            <w:gridSpan w:val="2"/>
          </w:tcPr>
          <w:p w14:paraId="50380D2B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  <w:gridSpan w:val="2"/>
          </w:tcPr>
          <w:p w14:paraId="115E0B0F" w14:textId="2988F9C5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2,174</w:t>
            </w:r>
          </w:p>
        </w:tc>
        <w:tc>
          <w:tcPr>
            <w:tcW w:w="148" w:type="pct"/>
            <w:gridSpan w:val="2"/>
          </w:tcPr>
          <w:p w14:paraId="5FDAE928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4" w:type="pct"/>
            <w:gridSpan w:val="2"/>
          </w:tcPr>
          <w:p w14:paraId="6C2F91E6" w14:textId="4512C170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1,752</w:t>
            </w:r>
          </w:p>
        </w:tc>
        <w:tc>
          <w:tcPr>
            <w:tcW w:w="149" w:type="pct"/>
          </w:tcPr>
          <w:p w14:paraId="77FD13BF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57" w:type="pct"/>
          </w:tcPr>
          <w:p w14:paraId="42EB7581" w14:textId="6F975F29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</w:p>
        </w:tc>
      </w:tr>
      <w:tr w:rsidR="00C52824" w:rsidRPr="00D31193" w14:paraId="657F7E34" w14:textId="77777777" w:rsidTr="003D3198">
        <w:tc>
          <w:tcPr>
            <w:tcW w:w="2331" w:type="pct"/>
            <w:gridSpan w:val="2"/>
          </w:tcPr>
          <w:p w14:paraId="2241490C" w14:textId="77777777" w:rsidR="00C52824" w:rsidRPr="00D31193" w:rsidRDefault="00C52824" w:rsidP="00C52824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9C28A7" w14:textId="5AFE75D0" w:rsidR="00C52824" w:rsidRPr="00C52824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 w:hanging="6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52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Pr="00C52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52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812</w:t>
            </w:r>
          </w:p>
        </w:tc>
        <w:tc>
          <w:tcPr>
            <w:tcW w:w="146" w:type="pct"/>
            <w:gridSpan w:val="2"/>
          </w:tcPr>
          <w:p w14:paraId="2AD05999" w14:textId="77777777" w:rsidR="00C52824" w:rsidRPr="00C52824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0A0EA3" w14:textId="2024BF80" w:rsidR="00C52824" w:rsidRPr="00C52824" w:rsidRDefault="00C52824" w:rsidP="00C52824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5" w:right="-11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52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C52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52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412</w:t>
            </w:r>
          </w:p>
        </w:tc>
        <w:tc>
          <w:tcPr>
            <w:tcW w:w="148" w:type="pct"/>
            <w:gridSpan w:val="2"/>
          </w:tcPr>
          <w:p w14:paraId="1AE044B4" w14:textId="77777777" w:rsidR="00C52824" w:rsidRPr="00C52824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B87DCA" w14:textId="12B05DF9" w:rsidR="00C52824" w:rsidRPr="00C52824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824">
              <w:rPr>
                <w:rFonts w:ascii="Angsana New" w:hAnsi="Angsana New"/>
                <w:b/>
                <w:bCs/>
                <w:sz w:val="30"/>
                <w:szCs w:val="30"/>
              </w:rPr>
              <w:t>1,752</w:t>
            </w:r>
          </w:p>
        </w:tc>
        <w:tc>
          <w:tcPr>
            <w:tcW w:w="149" w:type="pct"/>
          </w:tcPr>
          <w:p w14:paraId="48BE8466" w14:textId="77777777" w:rsidR="00C52824" w:rsidRPr="00C52824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4FEA2AF9" w14:textId="3098D456" w:rsidR="00C52824" w:rsidRPr="00C52824" w:rsidRDefault="00C52824" w:rsidP="00C528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52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</w:t>
            </w:r>
            <w:r w:rsidRPr="00C528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52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976</w:t>
            </w:r>
          </w:p>
        </w:tc>
      </w:tr>
    </w:tbl>
    <w:p w14:paraId="50D40519" w14:textId="61915FB9" w:rsidR="00727EC6" w:rsidRPr="00D31193" w:rsidRDefault="00727EC6" w:rsidP="000F1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W w:w="9249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4309"/>
        <w:gridCol w:w="1077"/>
        <w:gridCol w:w="270"/>
        <w:gridCol w:w="991"/>
        <w:gridCol w:w="277"/>
        <w:gridCol w:w="991"/>
        <w:gridCol w:w="274"/>
        <w:gridCol w:w="1060"/>
      </w:tblGrid>
      <w:tr w:rsidR="00727EC6" w:rsidRPr="00D31193" w14:paraId="41975DEF" w14:textId="77777777" w:rsidTr="00CC60A7">
        <w:tc>
          <w:tcPr>
            <w:tcW w:w="2329" w:type="pct"/>
            <w:shd w:val="clear" w:color="auto" w:fill="auto"/>
          </w:tcPr>
          <w:p w14:paraId="56458C6A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71" w:type="pct"/>
            <w:gridSpan w:val="7"/>
            <w:vAlign w:val="bottom"/>
          </w:tcPr>
          <w:p w14:paraId="4528998C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7EC6" w:rsidRPr="00D31193" w14:paraId="2C1B3B69" w14:textId="77777777" w:rsidTr="00CC60A7">
        <w:tc>
          <w:tcPr>
            <w:tcW w:w="2329" w:type="pct"/>
            <w:shd w:val="clear" w:color="auto" w:fill="auto"/>
          </w:tcPr>
          <w:p w14:paraId="66FB7E00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vAlign w:val="bottom"/>
          </w:tcPr>
          <w:p w14:paraId="591DC095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5" w:type="pct"/>
            <w:gridSpan w:val="5"/>
            <w:tcBorders>
              <w:bottom w:val="single" w:sz="4" w:space="0" w:color="auto"/>
            </w:tcBorders>
            <w:vAlign w:val="bottom"/>
          </w:tcPr>
          <w:p w14:paraId="6571F443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บันทึกเป็น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73" w:type="pct"/>
            <w:vAlign w:val="bottom"/>
          </w:tcPr>
          <w:p w14:paraId="5FB489E7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27EC6" w:rsidRPr="00D31193" w14:paraId="17114855" w14:textId="77777777" w:rsidTr="00C907FE">
        <w:tc>
          <w:tcPr>
            <w:tcW w:w="2329" w:type="pct"/>
            <w:shd w:val="clear" w:color="auto" w:fill="auto"/>
          </w:tcPr>
          <w:p w14:paraId="2BC2F27A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14:paraId="70DD0929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14:paraId="6AB557BD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2" w:type="pct"/>
            <w:vAlign w:val="bottom"/>
          </w:tcPr>
          <w:p w14:paraId="49F3D297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14:paraId="29E2B809" w14:textId="1C713954" w:rsidR="00727EC6" w:rsidRPr="00D31193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727EC6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27EC6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มกราค</w:t>
            </w:r>
            <w:r w:rsidR="00727EC6"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ม</w:t>
            </w:r>
          </w:p>
        </w:tc>
        <w:tc>
          <w:tcPr>
            <w:tcW w:w="146" w:type="pct"/>
            <w:vAlign w:val="bottom"/>
          </w:tcPr>
          <w:p w14:paraId="79BAE830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126A7F1D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</w:p>
          <w:p w14:paraId="1A9B30D0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0" w:type="pct"/>
            <w:vAlign w:val="bottom"/>
          </w:tcPr>
          <w:p w14:paraId="4EAC54A8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44389A9B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14:paraId="4A900386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</w:t>
            </w:r>
          </w:p>
          <w:p w14:paraId="11E41602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8" w:type="pct"/>
            <w:vAlign w:val="bottom"/>
          </w:tcPr>
          <w:p w14:paraId="762CF489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35AE133F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14:paraId="72252BE1" w14:textId="033BFF5B" w:rsidR="00727EC6" w:rsidRPr="00D31193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727EC6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27EC6"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727EC6" w:rsidRPr="00D31193" w14:paraId="46F21EC5" w14:textId="77777777" w:rsidTr="00CC60A7">
        <w:tc>
          <w:tcPr>
            <w:tcW w:w="2329" w:type="pct"/>
          </w:tcPr>
          <w:p w14:paraId="0D10A672" w14:textId="035926F3" w:rsidR="00727EC6" w:rsidRPr="00D31193" w:rsidRDefault="00D6443C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256</w:t>
            </w:r>
            <w:r w:rsidR="00C5282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671" w:type="pct"/>
            <w:gridSpan w:val="7"/>
          </w:tcPr>
          <w:p w14:paraId="52CE146B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27EC6" w:rsidRPr="00D31193" w14:paraId="7CBFF62B" w14:textId="77777777" w:rsidTr="00CC60A7">
        <w:tc>
          <w:tcPr>
            <w:tcW w:w="3743" w:type="pct"/>
            <w:gridSpan w:val="5"/>
          </w:tcPr>
          <w:p w14:paraId="5193337F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36" w:type="pct"/>
          </w:tcPr>
          <w:p w14:paraId="172B775D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721" w:type="pct"/>
            <w:gridSpan w:val="2"/>
          </w:tcPr>
          <w:p w14:paraId="798EF7A9" w14:textId="77777777" w:rsidR="00727EC6" w:rsidRPr="00D3119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</w:tr>
      <w:tr w:rsidR="00AC5088" w:rsidRPr="00D31193" w14:paraId="560DF0ED" w14:textId="77777777" w:rsidTr="00C907FE">
        <w:tc>
          <w:tcPr>
            <w:tcW w:w="2329" w:type="pct"/>
          </w:tcPr>
          <w:p w14:paraId="2371D135" w14:textId="77777777" w:rsidR="003D3198" w:rsidRDefault="00AC5088" w:rsidP="003D319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ลูกหนี้การค้า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="003D3198"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3D3198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</w:p>
          <w:p w14:paraId="6B53BF7D" w14:textId="0BB30906" w:rsidR="00AC5088" w:rsidRPr="003D3198" w:rsidRDefault="003D3198" w:rsidP="003D3198">
            <w:pPr>
              <w:pStyle w:val="acctfourfigures"/>
              <w:tabs>
                <w:tab w:val="clear" w:pos="765"/>
              </w:tabs>
              <w:spacing w:line="240" w:lineRule="atLeast"/>
              <w:ind w:firstLine="135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ที่คาดว่าจะเกิดขึ้น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582" w:type="pct"/>
          </w:tcPr>
          <w:p w14:paraId="433DCD4D" w14:textId="77777777" w:rsidR="003D3198" w:rsidRDefault="003D3198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6E5FF99" w14:textId="1333BF47" w:rsidR="00AC5088" w:rsidRPr="00D31193" w:rsidRDefault="00BA6A64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1,390</w:t>
            </w:r>
          </w:p>
        </w:tc>
        <w:tc>
          <w:tcPr>
            <w:tcW w:w="146" w:type="pct"/>
          </w:tcPr>
          <w:p w14:paraId="408B3453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7028CE47" w14:textId="77777777" w:rsidR="003D3198" w:rsidRDefault="003D3198" w:rsidP="004E0E06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</w:p>
          <w:p w14:paraId="37632048" w14:textId="34F9D9E4" w:rsidR="00AC5088" w:rsidRPr="00D31193" w:rsidRDefault="00BA6A64" w:rsidP="004E0E06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(283)</w:t>
            </w:r>
          </w:p>
        </w:tc>
        <w:tc>
          <w:tcPr>
            <w:tcW w:w="150" w:type="pct"/>
          </w:tcPr>
          <w:p w14:paraId="70DA329C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5260D3E7" w14:textId="77777777" w:rsidR="003D3198" w:rsidRDefault="003D3198" w:rsidP="000F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</w:p>
          <w:p w14:paraId="7DD47D4F" w14:textId="687E5A73" w:rsidR="00AC5088" w:rsidRPr="00D31193" w:rsidRDefault="00BA6A64" w:rsidP="000F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BD83C9A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212EC400" w14:textId="77777777" w:rsidR="003D3198" w:rsidRDefault="003D3198" w:rsidP="004E0E06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199D85C" w14:textId="67AE34DC" w:rsidR="00AC5088" w:rsidRPr="00D31193" w:rsidRDefault="00BA6A64" w:rsidP="004E0E06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1,107</w:t>
            </w:r>
          </w:p>
        </w:tc>
      </w:tr>
      <w:tr w:rsidR="00AC5088" w:rsidRPr="00D31193" w14:paraId="783B03BA" w14:textId="77777777" w:rsidTr="00C907FE">
        <w:tc>
          <w:tcPr>
            <w:tcW w:w="2329" w:type="pct"/>
          </w:tcPr>
          <w:p w14:paraId="6FE09414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สินค้าคงเหลือ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2" w:type="pct"/>
          </w:tcPr>
          <w:p w14:paraId="159DB742" w14:textId="5EC37038" w:rsidR="00AC5088" w:rsidRPr="00D31193" w:rsidRDefault="00BA6A64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3,771</w:t>
            </w:r>
          </w:p>
        </w:tc>
        <w:tc>
          <w:tcPr>
            <w:tcW w:w="146" w:type="pct"/>
          </w:tcPr>
          <w:p w14:paraId="5E8C1958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FB531EA" w14:textId="74EC0EA0" w:rsidR="00AC5088" w:rsidRPr="00D31193" w:rsidRDefault="00BA6A64" w:rsidP="00AC508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1,270</w:t>
            </w:r>
          </w:p>
        </w:tc>
        <w:tc>
          <w:tcPr>
            <w:tcW w:w="150" w:type="pct"/>
          </w:tcPr>
          <w:p w14:paraId="2548BBE5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725D0A84" w14:textId="1BA9A8B1" w:rsidR="00AC5088" w:rsidRPr="00D31193" w:rsidRDefault="00BA6A64" w:rsidP="000F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6697158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462E45DD" w14:textId="0A781D03" w:rsidR="00AC5088" w:rsidRPr="00D31193" w:rsidRDefault="00BA6A64" w:rsidP="004E0E06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5,041</w:t>
            </w:r>
          </w:p>
        </w:tc>
      </w:tr>
      <w:tr w:rsidR="00AC5088" w:rsidRPr="00D31193" w14:paraId="7A8173E5" w14:textId="77777777" w:rsidTr="00C907FE">
        <w:tc>
          <w:tcPr>
            <w:tcW w:w="2329" w:type="pct"/>
          </w:tcPr>
          <w:p w14:paraId="2BCC2C1E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เงินลงทุนในบริษัทย่อย 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</w:tcPr>
          <w:p w14:paraId="52C55616" w14:textId="3B8B5379" w:rsidR="00AC5088" w:rsidRPr="00D31193" w:rsidRDefault="00BA6A64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6,000</w:t>
            </w:r>
          </w:p>
        </w:tc>
        <w:tc>
          <w:tcPr>
            <w:tcW w:w="146" w:type="pct"/>
          </w:tcPr>
          <w:p w14:paraId="77846600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</w:tcPr>
          <w:p w14:paraId="2D4A104D" w14:textId="1EF9F37B" w:rsidR="00AC5088" w:rsidRPr="00D31193" w:rsidRDefault="00BA6A64" w:rsidP="00AC5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D602F05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DF88C83" w14:textId="56B95E79" w:rsidR="00AC5088" w:rsidRPr="00D31193" w:rsidRDefault="00BA6A64" w:rsidP="000F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3335230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62E4B1AF" w14:textId="565A9230" w:rsidR="00AC5088" w:rsidRPr="00D31193" w:rsidRDefault="00BA6A64" w:rsidP="004E0E06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6,000</w:t>
            </w:r>
          </w:p>
        </w:tc>
      </w:tr>
      <w:tr w:rsidR="00AC5088" w:rsidRPr="00D31193" w14:paraId="0ABB4156" w14:textId="77777777" w:rsidTr="00C907FE">
        <w:tc>
          <w:tcPr>
            <w:tcW w:w="2329" w:type="pct"/>
          </w:tcPr>
          <w:p w14:paraId="5348098F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</w:tcPr>
          <w:p w14:paraId="0DA3860C" w14:textId="618AF9FA" w:rsidR="00AC5088" w:rsidRPr="00D31193" w:rsidRDefault="00BA6A64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982</w:t>
            </w:r>
          </w:p>
        </w:tc>
        <w:tc>
          <w:tcPr>
            <w:tcW w:w="146" w:type="pct"/>
          </w:tcPr>
          <w:p w14:paraId="555A3EB1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0223FF52" w14:textId="75FE8A20" w:rsidR="00AC5088" w:rsidRPr="00D31193" w:rsidRDefault="00BA6A64" w:rsidP="00BA6A6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A06994C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2A33CE68" w14:textId="206A2F6F" w:rsidR="00AC5088" w:rsidRPr="00D31193" w:rsidRDefault="00BA6A64" w:rsidP="000F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0823570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3E48D25E" w14:textId="7DBEAEF5" w:rsidR="00AC5088" w:rsidRPr="00D31193" w:rsidRDefault="00BA6A64" w:rsidP="004E0E06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982</w:t>
            </w:r>
          </w:p>
        </w:tc>
      </w:tr>
      <w:tr w:rsidR="00AC5088" w:rsidRPr="00D31193" w14:paraId="20BB23CE" w14:textId="77777777" w:rsidTr="00C907FE">
        <w:tc>
          <w:tcPr>
            <w:tcW w:w="2329" w:type="pct"/>
          </w:tcPr>
          <w:p w14:paraId="4CC623E8" w14:textId="3387083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2" w:type="pct"/>
          </w:tcPr>
          <w:p w14:paraId="685C66CD" w14:textId="689920A5" w:rsidR="00AC5088" w:rsidRPr="00D31193" w:rsidRDefault="00BA6A64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375</w:t>
            </w:r>
          </w:p>
        </w:tc>
        <w:tc>
          <w:tcPr>
            <w:tcW w:w="146" w:type="pct"/>
          </w:tcPr>
          <w:p w14:paraId="3BE0B96A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735E369" w14:textId="19D5631C" w:rsidR="00AC5088" w:rsidRPr="00D31193" w:rsidRDefault="00BA6A64" w:rsidP="000F122A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50" w:type="pct"/>
          </w:tcPr>
          <w:p w14:paraId="29620D0F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19BD117" w14:textId="24AA893F" w:rsidR="00AC5088" w:rsidRPr="00D31193" w:rsidRDefault="00BA6A64" w:rsidP="000F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1B134A0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463CACBA" w14:textId="5436FB54" w:rsidR="00AC5088" w:rsidRPr="00D31193" w:rsidRDefault="00BA6A64" w:rsidP="004E0E06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414</w:t>
            </w:r>
          </w:p>
        </w:tc>
      </w:tr>
      <w:tr w:rsidR="00AC5088" w:rsidRPr="00D31193" w14:paraId="6A225034" w14:textId="77777777" w:rsidTr="00C907FE">
        <w:tc>
          <w:tcPr>
            <w:tcW w:w="2329" w:type="pct"/>
          </w:tcPr>
          <w:p w14:paraId="46594D35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ประมาณการหนี้สินสำหรับผล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AF3CD02" w14:textId="505B8717" w:rsidR="00AC5088" w:rsidRPr="00D31193" w:rsidRDefault="00BA6A64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44,886</w:t>
            </w:r>
          </w:p>
        </w:tc>
        <w:tc>
          <w:tcPr>
            <w:tcW w:w="146" w:type="pct"/>
          </w:tcPr>
          <w:p w14:paraId="260CAF01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FA274C8" w14:textId="438030BF" w:rsidR="00AC5088" w:rsidRPr="00D31193" w:rsidRDefault="00BA6A64" w:rsidP="00AC508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(375)</w:t>
            </w:r>
          </w:p>
        </w:tc>
        <w:tc>
          <w:tcPr>
            <w:tcW w:w="150" w:type="pct"/>
          </w:tcPr>
          <w:p w14:paraId="2666F812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57479517" w14:textId="3D5FFA26" w:rsidR="00AC5088" w:rsidRPr="00D31193" w:rsidRDefault="00BA6A64" w:rsidP="000F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02F894A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AB2D856" w14:textId="5DE7DB86" w:rsidR="00AC5088" w:rsidRPr="00D31193" w:rsidRDefault="00BA6A64" w:rsidP="004E0E06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44,511</w:t>
            </w:r>
          </w:p>
        </w:tc>
      </w:tr>
      <w:tr w:rsidR="00AC5088" w:rsidRPr="00D31193" w14:paraId="49CCDC07" w14:textId="77777777" w:rsidTr="00C907FE">
        <w:tc>
          <w:tcPr>
            <w:tcW w:w="2329" w:type="pct"/>
          </w:tcPr>
          <w:p w14:paraId="416BC97C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F1D77C8" w14:textId="1F464E58" w:rsidR="00AC5088" w:rsidRPr="00D31193" w:rsidRDefault="00BA6A64" w:rsidP="00AC50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57,404</w:t>
            </w:r>
          </w:p>
        </w:tc>
        <w:tc>
          <w:tcPr>
            <w:tcW w:w="146" w:type="pct"/>
          </w:tcPr>
          <w:p w14:paraId="0889166A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0E2DA36C" w14:textId="10211DF4" w:rsidR="00AC5088" w:rsidRPr="00D31193" w:rsidRDefault="00BA6A64" w:rsidP="00AC508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651</w:t>
            </w:r>
          </w:p>
        </w:tc>
        <w:tc>
          <w:tcPr>
            <w:tcW w:w="150" w:type="pct"/>
          </w:tcPr>
          <w:p w14:paraId="07E32195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2F8BFF36" w14:textId="260C497D" w:rsidR="00AC5088" w:rsidRPr="00D31193" w:rsidRDefault="00BA6A64" w:rsidP="00BA6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8CA894B" w14:textId="77777777" w:rsidR="00AC5088" w:rsidRPr="00D31193" w:rsidRDefault="00AC5088" w:rsidP="00AC5088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D01D171" w14:textId="3A8F1FA7" w:rsidR="00AC5088" w:rsidRPr="00D31193" w:rsidRDefault="00BA6A64" w:rsidP="004E0E06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58,055</w:t>
            </w:r>
          </w:p>
        </w:tc>
      </w:tr>
    </w:tbl>
    <w:p w14:paraId="17DB6890" w14:textId="1A877E08" w:rsidR="00870BF2" w:rsidRDefault="00870BF2"/>
    <w:p w14:paraId="51D2AEC4" w14:textId="5E5D95A4" w:rsidR="00CC60A7" w:rsidRPr="00D31193" w:rsidRDefault="00870BF2" w:rsidP="0087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16"/>
        <w:gridCol w:w="1081"/>
        <w:gridCol w:w="271"/>
        <w:gridCol w:w="1001"/>
        <w:gridCol w:w="276"/>
        <w:gridCol w:w="992"/>
        <w:gridCol w:w="273"/>
        <w:gridCol w:w="1060"/>
      </w:tblGrid>
      <w:tr w:rsidR="00AC5088" w:rsidRPr="00D31193" w14:paraId="7BC6D361" w14:textId="77777777" w:rsidTr="00727EC6">
        <w:tc>
          <w:tcPr>
            <w:tcW w:w="2328" w:type="pct"/>
            <w:shd w:val="clear" w:color="auto" w:fill="auto"/>
          </w:tcPr>
          <w:p w14:paraId="68A6710C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lastRenderedPageBreak/>
              <w:tab/>
            </w:r>
          </w:p>
        </w:tc>
        <w:tc>
          <w:tcPr>
            <w:tcW w:w="2672" w:type="pct"/>
            <w:gridSpan w:val="7"/>
            <w:vAlign w:val="bottom"/>
          </w:tcPr>
          <w:p w14:paraId="544BD212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5088" w:rsidRPr="00D31193" w14:paraId="077194B3" w14:textId="77777777" w:rsidTr="00727EC6">
        <w:tc>
          <w:tcPr>
            <w:tcW w:w="2328" w:type="pct"/>
            <w:shd w:val="clear" w:color="auto" w:fill="auto"/>
          </w:tcPr>
          <w:p w14:paraId="15A81E16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vAlign w:val="bottom"/>
          </w:tcPr>
          <w:p w14:paraId="6D96F08E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7" w:type="pct"/>
            <w:gridSpan w:val="5"/>
            <w:tcBorders>
              <w:bottom w:val="single" w:sz="4" w:space="0" w:color="auto"/>
            </w:tcBorders>
            <w:vAlign w:val="bottom"/>
          </w:tcPr>
          <w:p w14:paraId="52976B20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บันทึกเป็น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72" w:type="pct"/>
            <w:vAlign w:val="bottom"/>
          </w:tcPr>
          <w:p w14:paraId="15F58810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C5088" w:rsidRPr="00D31193" w14:paraId="245855B2" w14:textId="77777777" w:rsidTr="00727EC6">
        <w:tc>
          <w:tcPr>
            <w:tcW w:w="2328" w:type="pct"/>
            <w:shd w:val="clear" w:color="auto" w:fill="auto"/>
          </w:tcPr>
          <w:p w14:paraId="2B624410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14:paraId="73D9D3A8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14:paraId="0699B691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3" w:type="pct"/>
            <w:vAlign w:val="bottom"/>
          </w:tcPr>
          <w:p w14:paraId="51FD86C2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14:paraId="06278F28" w14:textId="4B6BBE1C" w:rsidR="00AC5088" w:rsidRPr="00D31193" w:rsidRDefault="00D6443C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AC5088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AC5088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มกราค</w:t>
            </w:r>
            <w:r w:rsidR="00AC5088"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ม</w:t>
            </w:r>
          </w:p>
        </w:tc>
        <w:tc>
          <w:tcPr>
            <w:tcW w:w="146" w:type="pct"/>
            <w:vAlign w:val="bottom"/>
          </w:tcPr>
          <w:p w14:paraId="36AB9A5E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704DE1C3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</w:p>
          <w:p w14:paraId="76DAD8F8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49" w:type="pct"/>
            <w:vAlign w:val="bottom"/>
          </w:tcPr>
          <w:p w14:paraId="44C287EC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75E53CE0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14:paraId="765D5CE6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</w:t>
            </w:r>
          </w:p>
          <w:p w14:paraId="76C1E9C0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7" w:type="pct"/>
            <w:vAlign w:val="bottom"/>
          </w:tcPr>
          <w:p w14:paraId="083150E2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66F89164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14:paraId="68EE985F" w14:textId="671707E9" w:rsidR="00AC5088" w:rsidRPr="00D31193" w:rsidRDefault="00D6443C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AC5088"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AC5088"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AC5088" w:rsidRPr="00D31193" w14:paraId="1881C74F" w14:textId="77777777" w:rsidTr="00727EC6">
        <w:tc>
          <w:tcPr>
            <w:tcW w:w="2328" w:type="pct"/>
          </w:tcPr>
          <w:p w14:paraId="6BDC57B1" w14:textId="68F67EEF" w:rsidR="00AC5088" w:rsidRPr="00D31193" w:rsidRDefault="00D6443C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256</w:t>
            </w:r>
            <w:r w:rsidR="00C5282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672" w:type="pct"/>
            <w:gridSpan w:val="7"/>
          </w:tcPr>
          <w:p w14:paraId="7F1D0CD2" w14:textId="77777777" w:rsidR="00AC5088" w:rsidRPr="00D31193" w:rsidRDefault="00AC5088" w:rsidP="00AC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C5088" w:rsidRPr="00D31193" w14:paraId="7249BAD2" w14:textId="77777777" w:rsidTr="00727EC6">
        <w:tc>
          <w:tcPr>
            <w:tcW w:w="3746" w:type="pct"/>
            <w:gridSpan w:val="5"/>
          </w:tcPr>
          <w:p w14:paraId="45C7CE48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35" w:type="pct"/>
          </w:tcPr>
          <w:p w14:paraId="1D417CEB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719" w:type="pct"/>
            <w:gridSpan w:val="2"/>
          </w:tcPr>
          <w:p w14:paraId="74621843" w14:textId="77777777" w:rsidR="00AC5088" w:rsidRPr="00D31193" w:rsidRDefault="00AC5088" w:rsidP="00AC50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</w:tr>
      <w:tr w:rsidR="00C52824" w:rsidRPr="00D31193" w14:paraId="5C7E4280" w14:textId="77777777" w:rsidTr="00727EC6">
        <w:tc>
          <w:tcPr>
            <w:tcW w:w="2328" w:type="pct"/>
          </w:tcPr>
          <w:p w14:paraId="7B677AAB" w14:textId="77777777" w:rsidR="00985E76" w:rsidRDefault="00C52824" w:rsidP="00985E7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ลูกหนี้การค้า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="00985E76"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985E76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</w:p>
          <w:p w14:paraId="11910D7E" w14:textId="4BD9FE03" w:rsidR="00C52824" w:rsidRPr="00D31193" w:rsidRDefault="00985E76" w:rsidP="00985E76">
            <w:pPr>
              <w:pStyle w:val="acctfourfigures"/>
              <w:tabs>
                <w:tab w:val="clear" w:pos="765"/>
              </w:tabs>
              <w:spacing w:line="240" w:lineRule="atLeast"/>
              <w:ind w:left="165" w:firstLine="9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ที่คาดว่าจะเกิดขึ้น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583" w:type="pct"/>
          </w:tcPr>
          <w:p w14:paraId="6864E515" w14:textId="77777777" w:rsidR="00985E76" w:rsidRDefault="00985E76" w:rsidP="000F12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BF505A" w14:textId="6FD563DC" w:rsidR="00C52824" w:rsidRPr="00D31193" w:rsidRDefault="00C52824" w:rsidP="000F12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146" w:type="pct"/>
          </w:tcPr>
          <w:p w14:paraId="3A7A3B4D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0" w:type="pct"/>
          </w:tcPr>
          <w:p w14:paraId="21A65F86" w14:textId="77777777" w:rsidR="00985E76" w:rsidRDefault="00985E76" w:rsidP="00C5282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</w:p>
          <w:p w14:paraId="7E41D20F" w14:textId="01B541B5" w:rsidR="00C52824" w:rsidRPr="00D31193" w:rsidRDefault="00C52824" w:rsidP="00C5282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  <w:r w:rsidRPr="00D311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3E248887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</w:tcPr>
          <w:p w14:paraId="760D1395" w14:textId="77777777" w:rsidR="00985E76" w:rsidRDefault="00985E76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  <w:p w14:paraId="1A967F48" w14:textId="06AB55F4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A9DB7A3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</w:tcPr>
          <w:p w14:paraId="35930D04" w14:textId="77777777" w:rsidR="00985E76" w:rsidRDefault="00985E76" w:rsidP="00C5282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F9AB0D2" w14:textId="6EB51FD4" w:rsidR="00C52824" w:rsidRPr="00D31193" w:rsidRDefault="00C52824" w:rsidP="00C5282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390</w:t>
            </w:r>
          </w:p>
        </w:tc>
      </w:tr>
      <w:tr w:rsidR="00C52824" w:rsidRPr="00D31193" w14:paraId="44F405AE" w14:textId="77777777" w:rsidTr="00727EC6">
        <w:tc>
          <w:tcPr>
            <w:tcW w:w="2328" w:type="pct"/>
          </w:tcPr>
          <w:p w14:paraId="72CA1D03" w14:textId="6ADA21A9" w:rsidR="00C52824" w:rsidRPr="00D31193" w:rsidRDefault="00C52824" w:rsidP="00C528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สินค้าคงเหลือ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3" w:type="pct"/>
          </w:tcPr>
          <w:p w14:paraId="4EC7E73D" w14:textId="1179874D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146" w:type="pct"/>
          </w:tcPr>
          <w:p w14:paraId="65FEDF68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0" w:type="pct"/>
          </w:tcPr>
          <w:p w14:paraId="7DCD8739" w14:textId="35413EC3" w:rsidR="00C52824" w:rsidRPr="00D31193" w:rsidRDefault="00C52824" w:rsidP="004E0E06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  <w:tc>
          <w:tcPr>
            <w:tcW w:w="149" w:type="pct"/>
          </w:tcPr>
          <w:p w14:paraId="50C98BDE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</w:tcPr>
          <w:p w14:paraId="5F07AEB8" w14:textId="7388AEFC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4C6B856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</w:tcPr>
          <w:p w14:paraId="169A9FE0" w14:textId="767B4AAF" w:rsidR="00C52824" w:rsidRPr="00D31193" w:rsidRDefault="00C52824" w:rsidP="00C5282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771</w:t>
            </w:r>
          </w:p>
        </w:tc>
      </w:tr>
      <w:tr w:rsidR="00C52824" w:rsidRPr="00D31193" w14:paraId="71E77055" w14:textId="77777777" w:rsidTr="00727EC6">
        <w:tc>
          <w:tcPr>
            <w:tcW w:w="2328" w:type="pct"/>
          </w:tcPr>
          <w:p w14:paraId="608AAB9E" w14:textId="3428B02E" w:rsidR="00C52824" w:rsidRPr="00D31193" w:rsidRDefault="00C52824" w:rsidP="00C52824">
            <w:pPr>
              <w:pStyle w:val="acctfourfigures"/>
              <w:tabs>
                <w:tab w:val="clear" w:pos="765"/>
              </w:tabs>
              <w:spacing w:line="240" w:lineRule="atLeast"/>
              <w:ind w:left="158" w:right="-108" w:hanging="15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เงินลงทุนในบริษัทย่อย 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3" w:type="pct"/>
          </w:tcPr>
          <w:p w14:paraId="42E6AA35" w14:textId="0B63E915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6" w:type="pct"/>
          </w:tcPr>
          <w:p w14:paraId="261C9CFB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32BF07FA" w14:textId="57908BAF" w:rsidR="00C52824" w:rsidRPr="00D31193" w:rsidRDefault="00C52824" w:rsidP="00BA6A6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5A1BD89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</w:tcPr>
          <w:p w14:paraId="08F1280F" w14:textId="72846F6F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69A8185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</w:tcPr>
          <w:p w14:paraId="10679C64" w14:textId="5A639EDC" w:rsidR="00C52824" w:rsidRPr="00D31193" w:rsidRDefault="00C52824" w:rsidP="00BA6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</w:tr>
      <w:tr w:rsidR="00C52824" w:rsidRPr="00D31193" w14:paraId="36335286" w14:textId="77777777" w:rsidTr="00727EC6">
        <w:tc>
          <w:tcPr>
            <w:tcW w:w="2328" w:type="pct"/>
          </w:tcPr>
          <w:p w14:paraId="56CD5C12" w14:textId="2A422CFA" w:rsidR="00C52824" w:rsidRPr="00D31193" w:rsidRDefault="00C52824" w:rsidP="00C52824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3" w:type="pct"/>
          </w:tcPr>
          <w:p w14:paraId="1F520DA9" w14:textId="2FB48E5D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146" w:type="pct"/>
          </w:tcPr>
          <w:p w14:paraId="29E2CE2F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7D0CA6FB" w14:textId="1FEDBEB5" w:rsidR="00C52824" w:rsidRPr="00D31193" w:rsidRDefault="00C52824" w:rsidP="00BA6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149" w:type="pct"/>
          </w:tcPr>
          <w:p w14:paraId="696ED714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</w:tcPr>
          <w:p w14:paraId="5C3E09AF" w14:textId="3BF790C9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3065C3C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</w:tcPr>
          <w:p w14:paraId="360D4596" w14:textId="24DCB683" w:rsidR="00C52824" w:rsidRPr="00D31193" w:rsidRDefault="00C52824" w:rsidP="00C5282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982</w:t>
            </w:r>
          </w:p>
        </w:tc>
      </w:tr>
      <w:tr w:rsidR="00C52824" w:rsidRPr="00D31193" w14:paraId="10AD0EC3" w14:textId="77777777" w:rsidTr="00727EC6">
        <w:tc>
          <w:tcPr>
            <w:tcW w:w="2328" w:type="pct"/>
          </w:tcPr>
          <w:p w14:paraId="69F1C002" w14:textId="508163C8" w:rsidR="00C52824" w:rsidRPr="00D31193" w:rsidRDefault="00C52824" w:rsidP="00C52824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3" w:type="pct"/>
          </w:tcPr>
          <w:p w14:paraId="7A600B0D" w14:textId="707CA030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146" w:type="pct"/>
          </w:tcPr>
          <w:p w14:paraId="5194FB5D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0" w:type="pct"/>
          </w:tcPr>
          <w:p w14:paraId="5B7C128C" w14:textId="256D0A4F" w:rsidR="00C52824" w:rsidRPr="00D31193" w:rsidRDefault="00C52824" w:rsidP="00BA6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149" w:type="pct"/>
          </w:tcPr>
          <w:p w14:paraId="41E0770D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</w:tcPr>
          <w:p w14:paraId="5B4400AB" w14:textId="7369AA22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ADA7CE2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</w:tcPr>
          <w:p w14:paraId="0AF5BF00" w14:textId="15D755AF" w:rsidR="00C52824" w:rsidRPr="00D31193" w:rsidRDefault="00C52824" w:rsidP="00C5282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375</w:t>
            </w:r>
          </w:p>
        </w:tc>
      </w:tr>
      <w:tr w:rsidR="00C52824" w:rsidRPr="00D31193" w14:paraId="71851C8A" w14:textId="77777777" w:rsidTr="00727EC6">
        <w:tc>
          <w:tcPr>
            <w:tcW w:w="2328" w:type="pct"/>
          </w:tcPr>
          <w:p w14:paraId="5A1C0550" w14:textId="6EEF2EA4" w:rsidR="00C52824" w:rsidRPr="00D31193" w:rsidRDefault="00C52824" w:rsidP="00C528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ประมาณการหนี้สินสำหรับผล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583" w:type="pct"/>
          </w:tcPr>
          <w:p w14:paraId="0004A9EE" w14:textId="48D7CA0B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003</w:t>
            </w:r>
          </w:p>
        </w:tc>
        <w:tc>
          <w:tcPr>
            <w:tcW w:w="146" w:type="pct"/>
          </w:tcPr>
          <w:p w14:paraId="4DF7B719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0" w:type="pct"/>
          </w:tcPr>
          <w:p w14:paraId="3338174C" w14:textId="4DC68CC8" w:rsidR="00C52824" w:rsidRPr="00D31193" w:rsidRDefault="00C52824" w:rsidP="00C5282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149" w:type="pct"/>
          </w:tcPr>
          <w:p w14:paraId="09E27E74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</w:tcPr>
          <w:p w14:paraId="5119D253" w14:textId="7227ECA1" w:rsidR="00C52824" w:rsidRPr="00D31193" w:rsidRDefault="00C52824" w:rsidP="00BA6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1,743</w:t>
            </w:r>
          </w:p>
        </w:tc>
        <w:tc>
          <w:tcPr>
            <w:tcW w:w="147" w:type="pct"/>
          </w:tcPr>
          <w:p w14:paraId="66A69E1B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</w:tcPr>
          <w:p w14:paraId="210C577D" w14:textId="27A5134F" w:rsidR="00C52824" w:rsidRPr="00D31193" w:rsidRDefault="00C52824" w:rsidP="00C5282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886</w:t>
            </w:r>
          </w:p>
        </w:tc>
      </w:tr>
      <w:tr w:rsidR="00C52824" w:rsidRPr="00D31193" w14:paraId="6D44651B" w14:textId="77777777" w:rsidTr="00727EC6">
        <w:tc>
          <w:tcPr>
            <w:tcW w:w="2328" w:type="pct"/>
          </w:tcPr>
          <w:p w14:paraId="5A138D2D" w14:textId="77777777" w:rsidR="00C52824" w:rsidRPr="00D31193" w:rsidRDefault="00C52824" w:rsidP="00C528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B1BCECA" w14:textId="651F48BF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46" w:type="pct"/>
          </w:tcPr>
          <w:p w14:paraId="34D8F440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21EFF10" w14:textId="5BE74549" w:rsidR="00C52824" w:rsidRPr="00D31193" w:rsidRDefault="00C52824" w:rsidP="00C5282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561</w:t>
            </w:r>
          </w:p>
        </w:tc>
        <w:tc>
          <w:tcPr>
            <w:tcW w:w="149" w:type="pct"/>
          </w:tcPr>
          <w:p w14:paraId="7A2BCB0C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7D197B14" w14:textId="5EC50D20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1,743</w:t>
            </w:r>
          </w:p>
        </w:tc>
        <w:tc>
          <w:tcPr>
            <w:tcW w:w="147" w:type="pct"/>
          </w:tcPr>
          <w:p w14:paraId="55939870" w14:textId="77777777" w:rsidR="00C52824" w:rsidRPr="00D31193" w:rsidRDefault="00C52824" w:rsidP="00C5282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A4BE95D" w14:textId="24E891D2" w:rsidR="00C52824" w:rsidRPr="00D31193" w:rsidRDefault="00C52824" w:rsidP="00C5282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404</w:t>
            </w:r>
          </w:p>
        </w:tc>
      </w:tr>
    </w:tbl>
    <w:p w14:paraId="7F368C19" w14:textId="4742A75E" w:rsidR="00727EC6" w:rsidRPr="00D31193" w:rsidRDefault="00727EC6" w:rsidP="000F1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44"/>
        <w:gridCol w:w="980"/>
        <w:gridCol w:w="1072"/>
        <w:gridCol w:w="271"/>
        <w:gridCol w:w="992"/>
        <w:gridCol w:w="271"/>
        <w:gridCol w:w="990"/>
        <w:gridCol w:w="273"/>
        <w:gridCol w:w="1077"/>
      </w:tblGrid>
      <w:tr w:rsidR="00727EC6" w:rsidRPr="00D31193" w14:paraId="652B6991" w14:textId="77777777" w:rsidTr="00C52824">
        <w:tc>
          <w:tcPr>
            <w:tcW w:w="2332" w:type="pct"/>
            <w:gridSpan w:val="2"/>
          </w:tcPr>
          <w:p w14:paraId="1AAD0076" w14:textId="739E7DDD" w:rsidR="00727EC6" w:rsidRPr="00D31193" w:rsidRDefault="00727EC6" w:rsidP="00727EC6">
            <w:pPr>
              <w:pStyle w:val="a"/>
              <w:tabs>
                <w:tab w:val="clear" w:pos="1080"/>
              </w:tabs>
              <w:ind w:left="90" w:hanging="110"/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1259" w:type="pct"/>
            <w:gridSpan w:val="3"/>
          </w:tcPr>
          <w:p w14:paraId="79F77AEB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6337139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2" w:type="pct"/>
            <w:gridSpan w:val="3"/>
          </w:tcPr>
          <w:p w14:paraId="1E8B6842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7EC6" w:rsidRPr="00D31193" w14:paraId="47141D45" w14:textId="77777777" w:rsidTr="00C52824">
        <w:trPr>
          <w:trHeight w:val="434"/>
        </w:trPr>
        <w:tc>
          <w:tcPr>
            <w:tcW w:w="1804" w:type="pct"/>
          </w:tcPr>
          <w:p w14:paraId="4D7DC55A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D08FA30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</w:tcPr>
          <w:p w14:paraId="0C73043E" w14:textId="09560D8B" w:rsidR="00727EC6" w:rsidRPr="00D31193" w:rsidRDefault="00D6443C" w:rsidP="00727EC6">
            <w:pPr>
              <w:pStyle w:val="BodyText"/>
              <w:tabs>
                <w:tab w:val="clear" w:pos="907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</w:t>
            </w:r>
            <w:r w:rsidR="00C5282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tcBorders>
              <w:left w:val="nil"/>
            </w:tcBorders>
          </w:tcPr>
          <w:p w14:paraId="33767B4B" w14:textId="77777777" w:rsidR="00727EC6" w:rsidRPr="00D31193" w:rsidRDefault="00727EC6" w:rsidP="00727EC6">
            <w:pPr>
              <w:pStyle w:val="BodyText"/>
              <w:tabs>
                <w:tab w:val="clear" w:pos="907"/>
              </w:tabs>
              <w:spacing w:after="0" w:line="240" w:lineRule="auto"/>
              <w:ind w:left="-27" w:righ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</w:tcPr>
          <w:p w14:paraId="6364ABA2" w14:textId="01FD6654" w:rsidR="00727EC6" w:rsidRPr="00D31193" w:rsidRDefault="00D6443C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C5282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28195951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6F844EBE" w14:textId="25CBA0C8" w:rsidR="00727EC6" w:rsidRPr="00D31193" w:rsidRDefault="00D6443C" w:rsidP="00727EC6">
            <w:pPr>
              <w:pStyle w:val="BodyText"/>
              <w:tabs>
                <w:tab w:val="clear" w:pos="907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</w:t>
            </w:r>
            <w:r w:rsidR="00C5282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41CDB274" w14:textId="77777777" w:rsidR="00727EC6" w:rsidRPr="00D31193" w:rsidRDefault="00727EC6" w:rsidP="00727EC6">
            <w:pPr>
              <w:pStyle w:val="BodyText"/>
              <w:tabs>
                <w:tab w:val="clear" w:pos="907"/>
              </w:tabs>
              <w:spacing w:after="0" w:line="240" w:lineRule="auto"/>
              <w:ind w:left="-27" w:righ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</w:tcPr>
          <w:p w14:paraId="0B43E77B" w14:textId="36312B71" w:rsidR="00727EC6" w:rsidRPr="00D31193" w:rsidRDefault="00D6443C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C5282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727EC6" w:rsidRPr="00D31193" w14:paraId="5BB36C81" w14:textId="77777777" w:rsidTr="00C52824">
        <w:trPr>
          <w:trHeight w:val="434"/>
        </w:trPr>
        <w:tc>
          <w:tcPr>
            <w:tcW w:w="1804" w:type="pct"/>
          </w:tcPr>
          <w:p w14:paraId="69B3B3C2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E04158F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68" w:type="pct"/>
            <w:gridSpan w:val="7"/>
          </w:tcPr>
          <w:p w14:paraId="6DBBE0FE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52824" w:rsidRPr="00D31193" w14:paraId="75866693" w14:textId="77777777" w:rsidTr="00C52824">
        <w:tc>
          <w:tcPr>
            <w:tcW w:w="1804" w:type="pct"/>
          </w:tcPr>
          <w:p w14:paraId="0D567100" w14:textId="77777777" w:rsidR="00C52824" w:rsidRPr="00D31193" w:rsidRDefault="00C52824" w:rsidP="00C52824">
            <w:pPr>
              <w:pStyle w:val="acctfourfigures"/>
              <w:tabs>
                <w:tab w:val="clear" w:pos="765"/>
              </w:tabs>
              <w:spacing w:line="240" w:lineRule="atLeast"/>
              <w:ind w:left="90" w:hanging="11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ยอดขาดทุนทางภาษี</w:t>
            </w:r>
          </w:p>
        </w:tc>
        <w:tc>
          <w:tcPr>
            <w:tcW w:w="529" w:type="pct"/>
          </w:tcPr>
          <w:p w14:paraId="4839C233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ADBF704" w14:textId="44BD18AD" w:rsidR="00C52824" w:rsidRPr="00D31193" w:rsidRDefault="007B5875" w:rsidP="004E0E0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5,267</w:t>
            </w:r>
          </w:p>
        </w:tc>
        <w:tc>
          <w:tcPr>
            <w:tcW w:w="146" w:type="pct"/>
          </w:tcPr>
          <w:p w14:paraId="13A04227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061682A7" w14:textId="62FF8CB7" w:rsidR="00C52824" w:rsidRPr="00D31193" w:rsidRDefault="00C52824" w:rsidP="004E0E0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146" w:type="pct"/>
          </w:tcPr>
          <w:p w14:paraId="289EE1CA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7248C0CC" w14:textId="6971B889" w:rsidR="00C52824" w:rsidRPr="00D31193" w:rsidRDefault="007B5875" w:rsidP="004E0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C1937B6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E7B26A6" w14:textId="77777777" w:rsidR="00C52824" w:rsidRPr="00D31193" w:rsidRDefault="00C52824" w:rsidP="004E0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2824" w:rsidRPr="00D31193" w14:paraId="23E249DC" w14:textId="77777777" w:rsidTr="00C52824">
        <w:tc>
          <w:tcPr>
            <w:tcW w:w="1804" w:type="pct"/>
          </w:tcPr>
          <w:p w14:paraId="4019FF0D" w14:textId="77777777" w:rsidR="00C52824" w:rsidRPr="00D31193" w:rsidRDefault="00C52824" w:rsidP="00C52824">
            <w:pPr>
              <w:pStyle w:val="acctfourfigures"/>
              <w:tabs>
                <w:tab w:val="clear" w:pos="765"/>
              </w:tabs>
              <w:spacing w:line="240" w:lineRule="atLeast"/>
              <w:ind w:left="90" w:hanging="110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29" w:type="pct"/>
          </w:tcPr>
          <w:p w14:paraId="405A740F" w14:textId="77777777" w:rsidR="00C52824" w:rsidRPr="00D31193" w:rsidRDefault="00C52824" w:rsidP="00C5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9233139" w14:textId="59994ED2" w:rsidR="00C52824" w:rsidRPr="00D31193" w:rsidRDefault="007B5875" w:rsidP="00C528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5,267</w:t>
            </w:r>
          </w:p>
        </w:tc>
        <w:tc>
          <w:tcPr>
            <w:tcW w:w="146" w:type="pct"/>
          </w:tcPr>
          <w:p w14:paraId="06244661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8ACB594" w14:textId="4F21D2CD" w:rsidR="00C52824" w:rsidRPr="00D31193" w:rsidRDefault="00C52824" w:rsidP="004E0E0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146" w:type="pct"/>
          </w:tcPr>
          <w:p w14:paraId="54BECD66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36DAABB4" w14:textId="4AC14F56" w:rsidR="00C52824" w:rsidRPr="00D31193" w:rsidRDefault="007B5875" w:rsidP="004E0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DF9F692" w14:textId="77777777" w:rsidR="00C52824" w:rsidRPr="00D3119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9754B9A" w14:textId="77777777" w:rsidR="00C52824" w:rsidRPr="00D31193" w:rsidRDefault="00C52824" w:rsidP="004E0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B383A97" w14:textId="77777777" w:rsidR="004D5CDB" w:rsidRPr="00D31193" w:rsidRDefault="004D5CDB" w:rsidP="004D5C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72C7923" w14:textId="7C352547" w:rsidR="004D5CDB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05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 w:hint="cs"/>
          <w:sz w:val="30"/>
          <w:szCs w:val="30"/>
          <w:cs/>
        </w:rPr>
        <w:t xml:space="preserve">ขาดทุนทางภาษีของบริษัทย่อยจะสิ้นอายุในปี </w:t>
      </w:r>
      <w:r w:rsidR="00D6443C" w:rsidRPr="00D31193">
        <w:rPr>
          <w:rFonts w:ascii="Angsana New" w:hAnsi="Angsana New"/>
          <w:sz w:val="30"/>
          <w:szCs w:val="30"/>
        </w:rPr>
        <w:t>2564</w:t>
      </w:r>
      <w:r w:rsidRPr="00D31193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D31193">
        <w:rPr>
          <w:rFonts w:ascii="Angsana New" w:hAnsi="Angsana New"/>
          <w:sz w:val="30"/>
          <w:szCs w:val="30"/>
        </w:rPr>
        <w:t xml:space="preserve"> </w:t>
      </w:r>
      <w:r w:rsidRPr="00D31193">
        <w:rPr>
          <w:rFonts w:ascii="Angsana New" w:hAnsi="Angsana New" w:hint="cs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D31193">
        <w:rPr>
          <w:rFonts w:ascii="Angsana New" w:hAnsi="Angsana New"/>
          <w:sz w:val="30"/>
          <w:szCs w:val="30"/>
          <w:cs/>
        </w:rPr>
        <w:t xml:space="preserve"> </w:t>
      </w:r>
    </w:p>
    <w:p w14:paraId="36A81B7A" w14:textId="6A32EF35" w:rsidR="005316FF" w:rsidRPr="00D31193" w:rsidRDefault="00870BF2" w:rsidP="0087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0B2793E" w14:textId="29795136" w:rsidR="006C3058" w:rsidRPr="00D31193" w:rsidRDefault="00D6443C" w:rsidP="006C3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3119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</w:t>
      </w:r>
      <w:r w:rsidR="005316FF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6C3058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C3058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กำไรต่อหุ้น</w:t>
      </w:r>
    </w:p>
    <w:p w14:paraId="69E22606" w14:textId="2E2D3CBD" w:rsidR="004D5CDB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187FFA60" w14:textId="59410B59" w:rsidR="005316FF" w:rsidRDefault="005316FF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316F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2F5D304C" w14:textId="77777777" w:rsidR="007A3077" w:rsidRPr="005316FF" w:rsidRDefault="007A3077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14:paraId="3FCA1E48" w14:textId="638FB665" w:rsidR="00C52824" w:rsidRPr="00D31193" w:rsidRDefault="0078110E" w:rsidP="00531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b/>
          <w:sz w:val="30"/>
          <w:szCs w:val="30"/>
        </w:rPr>
      </w:pPr>
      <w:r w:rsidRPr="0078110E">
        <w:rPr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="005316FF">
        <w:rPr>
          <w:rFonts w:hint="cs"/>
          <w:b/>
          <w:sz w:val="30"/>
          <w:szCs w:val="30"/>
          <w:cs/>
        </w:rPr>
        <w:t>กลุ่ม</w:t>
      </w:r>
      <w:r w:rsidRPr="0078110E">
        <w:rPr>
          <w:b/>
          <w:sz w:val="30"/>
          <w:szCs w:val="30"/>
          <w:cs/>
        </w:rPr>
        <w:t>บริษัท</w:t>
      </w:r>
      <w:r w:rsidR="00317076">
        <w:rPr>
          <w:rFonts w:hint="cs"/>
          <w:b/>
          <w:sz w:val="30"/>
          <w:szCs w:val="30"/>
          <w:cs/>
          <w:lang w:eastAsia="ko-KR"/>
        </w:rPr>
        <w:t>และบริษัท</w:t>
      </w:r>
      <w:r w:rsidRPr="0078110E">
        <w:rPr>
          <w:b/>
          <w:sz w:val="30"/>
          <w:szCs w:val="30"/>
          <w:cs/>
        </w:rPr>
        <w:t xml:space="preserve"> ด้วยจำนวนหุ้นสามัญถัวเฉลี่ยถ่วงน้ำหนักที่ออกจำหน่ายระหว่างปี</w:t>
      </w:r>
      <w:r w:rsidR="00C52824" w:rsidRPr="00D31193">
        <w:rPr>
          <w:rFonts w:hint="cs"/>
          <w:b/>
          <w:sz w:val="30"/>
          <w:szCs w:val="30"/>
          <w:cs/>
        </w:rPr>
        <w:t>ปรับปรุงด้วยจำนวนหุ้นสามัญที่ซื้อคืน</w:t>
      </w:r>
      <w:r w:rsidR="00C52824" w:rsidRPr="00D31193">
        <w:rPr>
          <w:b/>
          <w:sz w:val="30"/>
          <w:szCs w:val="30"/>
        </w:rPr>
        <w:t xml:space="preserve"> </w:t>
      </w:r>
    </w:p>
    <w:p w14:paraId="4135960C" w14:textId="77777777" w:rsidR="00C52824" w:rsidRPr="005316FF" w:rsidRDefault="00C52824" w:rsidP="00531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15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70"/>
        <w:gridCol w:w="1085"/>
        <w:gridCol w:w="270"/>
        <w:gridCol w:w="1083"/>
        <w:gridCol w:w="270"/>
        <w:gridCol w:w="1070"/>
      </w:tblGrid>
      <w:tr w:rsidR="004D5CDB" w:rsidRPr="00D31193" w14:paraId="0CAA4E03" w14:textId="77777777" w:rsidTr="00727EC6">
        <w:tc>
          <w:tcPr>
            <w:tcW w:w="2207" w:type="pct"/>
          </w:tcPr>
          <w:p w14:paraId="23D9AEFD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26" w:type="pct"/>
            <w:gridSpan w:val="3"/>
          </w:tcPr>
          <w:p w14:paraId="711AEE95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13FBFB1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75A9C2FD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7EC6" w:rsidRPr="00D31193" w14:paraId="04A24EE7" w14:textId="77777777" w:rsidTr="00727EC6">
        <w:trPr>
          <w:trHeight w:val="434"/>
        </w:trPr>
        <w:tc>
          <w:tcPr>
            <w:tcW w:w="2207" w:type="pct"/>
          </w:tcPr>
          <w:p w14:paraId="7C7F845B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3058AE6" w14:textId="6175BA6D" w:rsidR="00727EC6" w:rsidRPr="00D31193" w:rsidRDefault="00D6443C" w:rsidP="00727EC6">
            <w:pPr>
              <w:pStyle w:val="BodyText"/>
              <w:tabs>
                <w:tab w:val="clear" w:pos="907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</w:t>
            </w:r>
            <w:r w:rsidR="0078110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tcBorders>
              <w:left w:val="nil"/>
            </w:tcBorders>
          </w:tcPr>
          <w:p w14:paraId="46AE6C80" w14:textId="77777777" w:rsidR="00727EC6" w:rsidRPr="00D31193" w:rsidRDefault="00727EC6" w:rsidP="00727EC6">
            <w:pPr>
              <w:pStyle w:val="BodyText"/>
              <w:tabs>
                <w:tab w:val="clear" w:pos="907"/>
              </w:tabs>
              <w:spacing w:after="0" w:line="240" w:lineRule="auto"/>
              <w:ind w:left="-27" w:righ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C854743" w14:textId="7F223AFA" w:rsidR="00727EC6" w:rsidRPr="00D31193" w:rsidRDefault="00D6443C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78110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00BAA3D" w14:textId="77777777" w:rsidR="00727EC6" w:rsidRPr="00D3119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A8E91EB" w14:textId="56BE7CED" w:rsidR="00727EC6" w:rsidRPr="00D31193" w:rsidRDefault="00D6443C" w:rsidP="00727EC6">
            <w:pPr>
              <w:pStyle w:val="BodyText"/>
              <w:tabs>
                <w:tab w:val="clear" w:pos="907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sz w:val="30"/>
                <w:szCs w:val="30"/>
              </w:rPr>
              <w:t>6</w:t>
            </w:r>
            <w:r w:rsidR="0078110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A80C135" w14:textId="77777777" w:rsidR="00727EC6" w:rsidRPr="00D31193" w:rsidRDefault="00727EC6" w:rsidP="00727EC6">
            <w:pPr>
              <w:pStyle w:val="BodyText"/>
              <w:tabs>
                <w:tab w:val="clear" w:pos="907"/>
              </w:tabs>
              <w:spacing w:after="0" w:line="240" w:lineRule="auto"/>
              <w:ind w:left="-27" w:righ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880EA1D" w14:textId="6BA6029B" w:rsidR="00727EC6" w:rsidRPr="00D31193" w:rsidRDefault="00D6443C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78110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4D5CDB" w:rsidRPr="00D31193" w14:paraId="4F309325" w14:textId="77777777" w:rsidTr="00727EC6">
        <w:trPr>
          <w:trHeight w:val="434"/>
        </w:trPr>
        <w:tc>
          <w:tcPr>
            <w:tcW w:w="2207" w:type="pct"/>
          </w:tcPr>
          <w:p w14:paraId="61B9AAD7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3" w:type="pct"/>
            <w:gridSpan w:val="7"/>
          </w:tcPr>
          <w:p w14:paraId="2ADBD96A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/พันหุ้น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4D5CDB" w:rsidRPr="00D31193" w14:paraId="79583B92" w14:textId="77777777" w:rsidTr="00727EC6">
        <w:tc>
          <w:tcPr>
            <w:tcW w:w="2207" w:type="pct"/>
          </w:tcPr>
          <w:p w14:paraId="0524262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กำไรที่เป็นส่วนของผู้ถือหุ้น</w:t>
            </w:r>
          </w:p>
        </w:tc>
        <w:tc>
          <w:tcPr>
            <w:tcW w:w="588" w:type="pct"/>
            <w:vAlign w:val="bottom"/>
          </w:tcPr>
          <w:p w14:paraId="56D88DA5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BEC6DC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</w:tcPr>
          <w:p w14:paraId="4DDFD08B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E50508C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A2EBB7E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DDB7FD4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28C3C48E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110E" w:rsidRPr="00D31193" w14:paraId="5B40DFCE" w14:textId="77777777" w:rsidTr="00727EC6">
        <w:tc>
          <w:tcPr>
            <w:tcW w:w="2207" w:type="pct"/>
          </w:tcPr>
          <w:p w14:paraId="48F254E3" w14:textId="77777777" w:rsidR="0078110E" w:rsidRPr="00D31193" w:rsidRDefault="0078110E" w:rsidP="0078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สามัญของบริษัท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13AF6441" w14:textId="6F7552A2" w:rsidR="0078110E" w:rsidRPr="00D31193" w:rsidRDefault="007B5875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585,439</w:t>
            </w:r>
          </w:p>
        </w:tc>
        <w:tc>
          <w:tcPr>
            <w:tcW w:w="147" w:type="pct"/>
          </w:tcPr>
          <w:p w14:paraId="4AA5D8A5" w14:textId="77777777" w:rsidR="0078110E" w:rsidRPr="00D31193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57751346" w14:textId="0B53B938" w:rsidR="0078110E" w:rsidRPr="00D31193" w:rsidRDefault="0078110E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557,420</w:t>
            </w:r>
          </w:p>
        </w:tc>
        <w:tc>
          <w:tcPr>
            <w:tcW w:w="147" w:type="pct"/>
          </w:tcPr>
          <w:p w14:paraId="41713C65" w14:textId="77777777" w:rsidR="0078110E" w:rsidRPr="00D31193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3026D1F9" w14:textId="68FDD790" w:rsidR="0078110E" w:rsidRPr="00D31193" w:rsidRDefault="007B5875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579,960</w:t>
            </w:r>
          </w:p>
        </w:tc>
        <w:tc>
          <w:tcPr>
            <w:tcW w:w="147" w:type="pct"/>
          </w:tcPr>
          <w:p w14:paraId="5C520AC8" w14:textId="77777777" w:rsidR="0078110E" w:rsidRPr="00D31193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527485E1" w14:textId="12B565B1" w:rsidR="0078110E" w:rsidRPr="00D31193" w:rsidRDefault="0078110E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549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508</w:t>
            </w:r>
          </w:p>
        </w:tc>
      </w:tr>
      <w:tr w:rsidR="0078110E" w:rsidRPr="00D31193" w14:paraId="1E988D23" w14:textId="77777777" w:rsidTr="00BB6FE2">
        <w:tc>
          <w:tcPr>
            <w:tcW w:w="2207" w:type="pct"/>
          </w:tcPr>
          <w:p w14:paraId="7C448414" w14:textId="77777777" w:rsidR="0078110E" w:rsidRPr="00870BF2" w:rsidRDefault="0078110E" w:rsidP="0078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8" w:type="pct"/>
            <w:vAlign w:val="bottom"/>
          </w:tcPr>
          <w:p w14:paraId="6B8BDAD0" w14:textId="77777777" w:rsidR="0078110E" w:rsidRPr="00870BF2" w:rsidRDefault="0078110E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6F565EF6" w14:textId="77777777" w:rsidR="0078110E" w:rsidRPr="00870BF2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vAlign w:val="bottom"/>
          </w:tcPr>
          <w:p w14:paraId="5F85F7E1" w14:textId="77777777" w:rsidR="0078110E" w:rsidRPr="00870BF2" w:rsidRDefault="0078110E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31835DF6" w14:textId="77777777" w:rsidR="0078110E" w:rsidRPr="00870BF2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17B87D70" w14:textId="77777777" w:rsidR="0078110E" w:rsidRPr="00870BF2" w:rsidRDefault="0078110E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1BB0E7B7" w14:textId="77777777" w:rsidR="0078110E" w:rsidRPr="00870BF2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3" w:type="pct"/>
            <w:vAlign w:val="bottom"/>
          </w:tcPr>
          <w:p w14:paraId="6CB60988" w14:textId="77777777" w:rsidR="0078110E" w:rsidRPr="00870BF2" w:rsidRDefault="0078110E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8110E" w:rsidRPr="00D31193" w14:paraId="00A5D221" w14:textId="77777777" w:rsidTr="00BB6FE2">
        <w:tc>
          <w:tcPr>
            <w:tcW w:w="2207" w:type="pct"/>
          </w:tcPr>
          <w:p w14:paraId="5C1FE5E9" w14:textId="29980D0C" w:rsidR="0078110E" w:rsidRPr="00BB6FE2" w:rsidRDefault="0078110E" w:rsidP="0078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B6F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88" w:type="pct"/>
            <w:vAlign w:val="bottom"/>
          </w:tcPr>
          <w:p w14:paraId="4EC40B5D" w14:textId="77777777" w:rsidR="0078110E" w:rsidRPr="00D31193" w:rsidRDefault="0078110E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1F4C1F4" w14:textId="77777777" w:rsidR="0078110E" w:rsidRPr="00D31193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5C19F4F" w14:textId="77777777" w:rsidR="0078110E" w:rsidRPr="00D31193" w:rsidRDefault="0078110E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009623A" w14:textId="77777777" w:rsidR="0078110E" w:rsidRPr="00D31193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630A44AD" w14:textId="77777777" w:rsidR="0078110E" w:rsidRPr="00D31193" w:rsidRDefault="0078110E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BF9997C" w14:textId="77777777" w:rsidR="0078110E" w:rsidRPr="00D31193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181EE75" w14:textId="77777777" w:rsidR="0078110E" w:rsidRPr="00D31193" w:rsidRDefault="0078110E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8110E" w:rsidRPr="00D31193" w14:paraId="3149EBC3" w14:textId="77777777" w:rsidTr="00543BE7">
        <w:tc>
          <w:tcPr>
            <w:tcW w:w="2207" w:type="pct"/>
          </w:tcPr>
          <w:p w14:paraId="6E0FC07A" w14:textId="52D4FDEA" w:rsidR="0078110E" w:rsidRPr="00BB6FE2" w:rsidRDefault="0078110E" w:rsidP="0078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6FE2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B6FE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88" w:type="pct"/>
            <w:vAlign w:val="bottom"/>
          </w:tcPr>
          <w:p w14:paraId="6D57F9C2" w14:textId="0599F121" w:rsidR="0078110E" w:rsidRPr="00543BE7" w:rsidRDefault="007B5875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855,033</w:t>
            </w:r>
          </w:p>
        </w:tc>
        <w:tc>
          <w:tcPr>
            <w:tcW w:w="147" w:type="pct"/>
          </w:tcPr>
          <w:p w14:paraId="631587FA" w14:textId="77777777" w:rsidR="0078110E" w:rsidRPr="00543BE7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4C0E6F71" w14:textId="4C51FFD3" w:rsidR="0078110E" w:rsidRPr="00543BE7" w:rsidRDefault="0078110E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BE7">
              <w:rPr>
                <w:rFonts w:ascii="Angsana New" w:hAnsi="Angsana New"/>
                <w:sz w:val="30"/>
                <w:szCs w:val="30"/>
                <w:lang w:val="en-US" w:bidi="th-TH"/>
              </w:rPr>
              <w:t>947,962</w:t>
            </w:r>
          </w:p>
        </w:tc>
        <w:tc>
          <w:tcPr>
            <w:tcW w:w="147" w:type="pct"/>
          </w:tcPr>
          <w:p w14:paraId="60D611EC" w14:textId="77777777" w:rsidR="0078110E" w:rsidRPr="00543BE7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F7A7CB4" w14:textId="448B1010" w:rsidR="0078110E" w:rsidRPr="00543BE7" w:rsidRDefault="007B5875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855,033</w:t>
            </w:r>
          </w:p>
        </w:tc>
        <w:tc>
          <w:tcPr>
            <w:tcW w:w="147" w:type="pct"/>
          </w:tcPr>
          <w:p w14:paraId="690EC36E" w14:textId="77777777" w:rsidR="0078110E" w:rsidRPr="00543BE7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66C3C15" w14:textId="445329A4" w:rsidR="0078110E" w:rsidRPr="00543BE7" w:rsidRDefault="0078110E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BE7">
              <w:rPr>
                <w:rFonts w:ascii="Angsana New" w:hAnsi="Angsana New"/>
                <w:sz w:val="30"/>
                <w:szCs w:val="30"/>
                <w:lang w:val="en-US" w:bidi="th-TH"/>
              </w:rPr>
              <w:t>947,962</w:t>
            </w:r>
          </w:p>
        </w:tc>
      </w:tr>
      <w:tr w:rsidR="0078110E" w:rsidRPr="00D31193" w14:paraId="6A4AD0A6" w14:textId="77777777" w:rsidTr="00543BE7">
        <w:tc>
          <w:tcPr>
            <w:tcW w:w="2207" w:type="pct"/>
          </w:tcPr>
          <w:p w14:paraId="1615F6BC" w14:textId="0DBFD776" w:rsidR="0078110E" w:rsidRPr="00BB6FE2" w:rsidRDefault="0078110E" w:rsidP="0078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63A74497" w14:textId="7DC4304A" w:rsidR="0078110E" w:rsidRPr="00543BE7" w:rsidRDefault="007B5875" w:rsidP="007B587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2FF3AD6" w14:textId="77777777" w:rsidR="0078110E" w:rsidRPr="00543BE7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3480DF63" w14:textId="4D732326" w:rsidR="0078110E" w:rsidRPr="00543BE7" w:rsidRDefault="0078110E" w:rsidP="007B58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(55</w:t>
            </w:r>
            <w:r w:rsidRPr="00543B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859)</w:t>
            </w:r>
          </w:p>
        </w:tc>
        <w:tc>
          <w:tcPr>
            <w:tcW w:w="147" w:type="pct"/>
          </w:tcPr>
          <w:p w14:paraId="4F06A2EB" w14:textId="77777777" w:rsidR="0078110E" w:rsidRPr="00543BE7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4CA4F5ED" w14:textId="25F40490" w:rsidR="0078110E" w:rsidRPr="00543BE7" w:rsidRDefault="007B5875" w:rsidP="007B587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F7B55CB" w14:textId="77777777" w:rsidR="0078110E" w:rsidRPr="00543BE7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69973EA3" w14:textId="2A1CE5E5" w:rsidR="0078110E" w:rsidRPr="00543BE7" w:rsidRDefault="0078110E" w:rsidP="004E0E06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(55</w:t>
            </w:r>
            <w:r w:rsidRPr="00543B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859)</w:t>
            </w:r>
          </w:p>
        </w:tc>
      </w:tr>
      <w:tr w:rsidR="0078110E" w:rsidRPr="00D31193" w14:paraId="33EC495A" w14:textId="77777777" w:rsidTr="00543BE7">
        <w:tc>
          <w:tcPr>
            <w:tcW w:w="2207" w:type="pct"/>
          </w:tcPr>
          <w:p w14:paraId="62D6BE39" w14:textId="77777777" w:rsidR="0078110E" w:rsidRPr="00D31193" w:rsidRDefault="0078110E" w:rsidP="0078110E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634C691F" w14:textId="77777777" w:rsidR="0078110E" w:rsidRPr="00D31193" w:rsidRDefault="0078110E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0569B0FE" w14:textId="77777777" w:rsidR="0078110E" w:rsidRPr="00D31193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42B7B4E0" w14:textId="77777777" w:rsidR="0078110E" w:rsidRPr="00D31193" w:rsidRDefault="0078110E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CA2BC7C" w14:textId="77777777" w:rsidR="0078110E" w:rsidRPr="00D31193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2A25A2FC" w14:textId="77777777" w:rsidR="0078110E" w:rsidRPr="00D31193" w:rsidRDefault="0078110E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00EA7165" w14:textId="77777777" w:rsidR="0078110E" w:rsidRPr="00D31193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3D0CECFC" w14:textId="77777777" w:rsidR="0078110E" w:rsidRPr="00D31193" w:rsidRDefault="0078110E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110E" w:rsidRPr="00D31193" w14:paraId="6D26B9F4" w14:textId="77777777" w:rsidTr="00727EC6">
        <w:tc>
          <w:tcPr>
            <w:tcW w:w="2207" w:type="pct"/>
          </w:tcPr>
          <w:p w14:paraId="0AC6E3C8" w14:textId="2D913984" w:rsidR="0078110E" w:rsidRPr="00D31193" w:rsidRDefault="0078110E" w:rsidP="0078110E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 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ถ่วงน้ำหนัก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ขั้นพื้นฐาน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0B1D1A38" w14:textId="48BAB64E" w:rsidR="0078110E" w:rsidRPr="00D31193" w:rsidRDefault="007B5875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855,033</w:t>
            </w:r>
          </w:p>
        </w:tc>
        <w:tc>
          <w:tcPr>
            <w:tcW w:w="147" w:type="pct"/>
          </w:tcPr>
          <w:p w14:paraId="76839069" w14:textId="77777777" w:rsidR="0078110E" w:rsidRPr="00D31193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30480395" w14:textId="1EB61199" w:rsidR="0078110E" w:rsidRPr="00D31193" w:rsidRDefault="0078110E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892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147" w:type="pct"/>
          </w:tcPr>
          <w:p w14:paraId="55BE3349" w14:textId="77777777" w:rsidR="0078110E" w:rsidRPr="00D31193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7CC24E48" w14:textId="33AB02EC" w:rsidR="0078110E" w:rsidRPr="00D31193" w:rsidRDefault="007B5875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855,033</w:t>
            </w:r>
          </w:p>
        </w:tc>
        <w:tc>
          <w:tcPr>
            <w:tcW w:w="147" w:type="pct"/>
          </w:tcPr>
          <w:p w14:paraId="45422D65" w14:textId="77777777" w:rsidR="0078110E" w:rsidRPr="00D31193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16D464AB" w14:textId="399EAFBF" w:rsidR="0078110E" w:rsidRPr="00D31193" w:rsidRDefault="0078110E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892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103</w:t>
            </w:r>
          </w:p>
        </w:tc>
      </w:tr>
      <w:tr w:rsidR="0078110E" w:rsidRPr="00D31193" w14:paraId="0AA7BE8C" w14:textId="77777777" w:rsidTr="00543BE7">
        <w:tc>
          <w:tcPr>
            <w:tcW w:w="2207" w:type="pct"/>
          </w:tcPr>
          <w:p w14:paraId="0F06333A" w14:textId="77777777" w:rsidR="0078110E" w:rsidRPr="00870BF2" w:rsidRDefault="0078110E" w:rsidP="0078110E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14:paraId="7BE7F057" w14:textId="77777777" w:rsidR="0078110E" w:rsidRPr="00870BF2" w:rsidRDefault="0078110E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0BFC2342" w14:textId="77777777" w:rsidR="0078110E" w:rsidRPr="00870BF2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1" w:type="pct"/>
            <w:vAlign w:val="bottom"/>
          </w:tcPr>
          <w:p w14:paraId="62E152F2" w14:textId="77777777" w:rsidR="0078110E" w:rsidRPr="00870BF2" w:rsidRDefault="0078110E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7938020D" w14:textId="77777777" w:rsidR="0078110E" w:rsidRPr="00870BF2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74B39B64" w14:textId="77777777" w:rsidR="0078110E" w:rsidRPr="00870BF2" w:rsidRDefault="0078110E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295D301C" w14:textId="77777777" w:rsidR="0078110E" w:rsidRPr="00870BF2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3" w:type="pct"/>
            <w:vAlign w:val="bottom"/>
          </w:tcPr>
          <w:p w14:paraId="770B617C" w14:textId="77777777" w:rsidR="0078110E" w:rsidRPr="00870BF2" w:rsidRDefault="0078110E" w:rsidP="007811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8110E" w:rsidRPr="00D31193" w14:paraId="53E09C0F" w14:textId="77777777" w:rsidTr="00543BE7">
        <w:tc>
          <w:tcPr>
            <w:tcW w:w="2207" w:type="pct"/>
          </w:tcPr>
          <w:p w14:paraId="01B8AA93" w14:textId="77777777" w:rsidR="0078110E" w:rsidRPr="00D31193" w:rsidRDefault="0078110E" w:rsidP="0078110E">
            <w:pPr>
              <w:spacing w:line="240" w:lineRule="auto"/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กำไรต่อหุ้น 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ขั้นพื้นฐาน</w:t>
            </w: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2474704B" w14:textId="277EA746" w:rsidR="0078110E" w:rsidRPr="00D31193" w:rsidRDefault="007B5875" w:rsidP="007811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0.68</w:t>
            </w:r>
          </w:p>
        </w:tc>
        <w:tc>
          <w:tcPr>
            <w:tcW w:w="147" w:type="pct"/>
          </w:tcPr>
          <w:p w14:paraId="2204AB24" w14:textId="77777777" w:rsidR="0078110E" w:rsidRPr="00D31193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28264FE8" w14:textId="789A7948" w:rsidR="0078110E" w:rsidRPr="00D31193" w:rsidRDefault="0078110E" w:rsidP="007811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47" w:type="pct"/>
          </w:tcPr>
          <w:p w14:paraId="60D44A3A" w14:textId="77777777" w:rsidR="0078110E" w:rsidRPr="00D31193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4B306FD5" w14:textId="2DD877F4" w:rsidR="0078110E" w:rsidRPr="00D31193" w:rsidRDefault="007B5875" w:rsidP="007811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0.68</w:t>
            </w:r>
          </w:p>
        </w:tc>
        <w:tc>
          <w:tcPr>
            <w:tcW w:w="147" w:type="pct"/>
          </w:tcPr>
          <w:p w14:paraId="1C3F1346" w14:textId="77777777" w:rsidR="0078110E" w:rsidRPr="00D31193" w:rsidRDefault="0078110E" w:rsidP="00781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3AD3368D" w14:textId="1631C6E4" w:rsidR="0078110E" w:rsidRPr="00D31193" w:rsidRDefault="0078110E" w:rsidP="007811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</w:t>
            </w:r>
          </w:p>
        </w:tc>
      </w:tr>
    </w:tbl>
    <w:p w14:paraId="47296A85" w14:textId="77777777" w:rsidR="0078110E" w:rsidRDefault="0078110E" w:rsidP="003E4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8DA9D07" w14:textId="4B0B1441" w:rsidR="00832C07" w:rsidRPr="00D31193" w:rsidRDefault="00811097" w:rsidP="008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3E408B">
        <w:rPr>
          <w:rFonts w:ascii="Angsana New" w:hAnsi="Angsana New"/>
          <w:b/>
          <w:bCs/>
          <w:color w:val="000000"/>
          <w:sz w:val="30"/>
          <w:szCs w:val="30"/>
        </w:rPr>
        <w:t>3</w:t>
      </w:r>
      <w:r w:rsidR="00832C07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832C07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1AA1A1E3" w14:textId="77777777" w:rsidR="004D5CDB" w:rsidRPr="00554CE1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firstLine="9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70"/>
        <w:gridCol w:w="1620"/>
        <w:gridCol w:w="1620"/>
        <w:gridCol w:w="1350"/>
        <w:gridCol w:w="270"/>
        <w:gridCol w:w="1350"/>
      </w:tblGrid>
      <w:tr w:rsidR="004D5CDB" w:rsidRPr="00D31193" w14:paraId="37A6A2F3" w14:textId="77777777" w:rsidTr="00EB3FE7">
        <w:tc>
          <w:tcPr>
            <w:tcW w:w="2970" w:type="dxa"/>
            <w:shd w:val="clear" w:color="auto" w:fill="auto"/>
            <w:vAlign w:val="bottom"/>
          </w:tcPr>
          <w:p w14:paraId="45CC43C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850F99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2F9475" w14:textId="58D64238" w:rsidR="004D5CDB" w:rsidRPr="00D31193" w:rsidRDefault="004D5CDB" w:rsidP="0087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5F1184" w14:textId="754A6866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  <w:shd w:val="clear" w:color="auto" w:fill="auto"/>
          </w:tcPr>
          <w:p w14:paraId="1E2FB398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09A25D" w14:textId="77777777" w:rsidR="004D5CDB" w:rsidRPr="00D31193" w:rsidDel="00D43E7A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4D5CDB" w:rsidRPr="00D31193" w14:paraId="238CE53A" w14:textId="77777777" w:rsidTr="00EB3FE7">
        <w:tc>
          <w:tcPr>
            <w:tcW w:w="2970" w:type="dxa"/>
            <w:shd w:val="clear" w:color="auto" w:fill="auto"/>
          </w:tcPr>
          <w:p w14:paraId="0EC623F7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25E6C7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B749BE6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38DB201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0DF295F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E70417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CDB" w:rsidRPr="00D31193" w14:paraId="52B57F13" w14:textId="77777777" w:rsidTr="00EB3FE7">
        <w:tc>
          <w:tcPr>
            <w:tcW w:w="2970" w:type="dxa"/>
            <w:shd w:val="clear" w:color="auto" w:fill="auto"/>
          </w:tcPr>
          <w:p w14:paraId="6F4297DE" w14:textId="44A172EF" w:rsidR="004D5CDB" w:rsidRPr="00D31193" w:rsidRDefault="00D6443C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78110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68C9098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37F267C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FF41D7E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1C3854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A9A1EB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CDB" w:rsidRPr="00D31193" w14:paraId="253819AB" w14:textId="77777777" w:rsidTr="00EB3FE7">
        <w:tc>
          <w:tcPr>
            <w:tcW w:w="2970" w:type="dxa"/>
            <w:shd w:val="clear" w:color="auto" w:fill="auto"/>
          </w:tcPr>
          <w:p w14:paraId="17D8D96A" w14:textId="0AABE5D4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 w:rsidR="00F06D2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F06D2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7519855B" w14:textId="24BA6CA2" w:rsidR="004D5CDB" w:rsidRPr="00D31193" w:rsidRDefault="007B5875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E408B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6F1DE9B2" w14:textId="11405029" w:rsidR="004D5CDB" w:rsidRPr="00D31193" w:rsidRDefault="007B5875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99B3265" w14:textId="0E511BDE" w:rsidR="004D5CDB" w:rsidRPr="003F5D6B" w:rsidRDefault="007B5875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0.22</w:t>
            </w:r>
          </w:p>
        </w:tc>
        <w:tc>
          <w:tcPr>
            <w:tcW w:w="270" w:type="dxa"/>
            <w:shd w:val="clear" w:color="auto" w:fill="auto"/>
          </w:tcPr>
          <w:p w14:paraId="01E939B7" w14:textId="77777777" w:rsidR="004D5CDB" w:rsidRPr="003F5D6B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B57DFF8" w14:textId="3C48BA15" w:rsidR="004D5CDB" w:rsidRPr="003F5D6B" w:rsidRDefault="007B5875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188,107</w:t>
            </w:r>
          </w:p>
        </w:tc>
      </w:tr>
      <w:tr w:rsidR="004D5CDB" w:rsidRPr="00D31193" w14:paraId="51C15F42" w14:textId="77777777" w:rsidTr="00EB3FE7">
        <w:tc>
          <w:tcPr>
            <w:tcW w:w="2970" w:type="dxa"/>
            <w:shd w:val="clear" w:color="auto" w:fill="auto"/>
          </w:tcPr>
          <w:p w14:paraId="5C29EEC3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FB9A560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00A3B5A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393BF9D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2AD4A9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42D1D1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EC6" w:rsidRPr="00D31193" w14:paraId="6CC411CA" w14:textId="77777777" w:rsidTr="00EB3FE7">
        <w:tc>
          <w:tcPr>
            <w:tcW w:w="2970" w:type="dxa"/>
            <w:shd w:val="clear" w:color="auto" w:fill="auto"/>
          </w:tcPr>
          <w:p w14:paraId="02703C66" w14:textId="754EF5C4" w:rsidR="00727EC6" w:rsidRPr="00D31193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78110E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26C9CB3B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686566D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AE62BA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0E25DA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CF0372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EC6" w:rsidRPr="00D31193" w14:paraId="74E0C5E5" w14:textId="77777777" w:rsidTr="00EB3FE7">
        <w:tc>
          <w:tcPr>
            <w:tcW w:w="2970" w:type="dxa"/>
            <w:shd w:val="clear" w:color="auto" w:fill="auto"/>
          </w:tcPr>
          <w:p w14:paraId="38EB695F" w14:textId="55EC198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3E408B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  <w:shd w:val="clear" w:color="auto" w:fill="auto"/>
          </w:tcPr>
          <w:p w14:paraId="3A362612" w14:textId="7D487D98" w:rsidR="00727EC6" w:rsidRPr="00D31193" w:rsidRDefault="007B5875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4A5F6218" w14:textId="07850F2E" w:rsidR="00727EC6" w:rsidRPr="00D31193" w:rsidRDefault="007B5875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48431F97" w14:textId="34770B3F" w:rsidR="00727EC6" w:rsidRPr="00D31193" w:rsidRDefault="007B5875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0.42</w:t>
            </w:r>
          </w:p>
        </w:tc>
        <w:tc>
          <w:tcPr>
            <w:tcW w:w="270" w:type="dxa"/>
            <w:shd w:val="clear" w:color="auto" w:fill="auto"/>
          </w:tcPr>
          <w:p w14:paraId="521FBAC6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64D0C62" w14:textId="6953D605" w:rsidR="00727EC6" w:rsidRPr="00D31193" w:rsidRDefault="007B5875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359,114</w:t>
            </w:r>
          </w:p>
        </w:tc>
      </w:tr>
      <w:tr w:rsidR="0078110E" w:rsidRPr="007B5875" w14:paraId="06F09854" w14:textId="77777777" w:rsidTr="00EB3FE7">
        <w:tc>
          <w:tcPr>
            <w:tcW w:w="2970" w:type="dxa"/>
            <w:shd w:val="clear" w:color="auto" w:fill="auto"/>
          </w:tcPr>
          <w:p w14:paraId="6E14C82B" w14:textId="12F917AA" w:rsidR="0078110E" w:rsidRPr="00D31193" w:rsidRDefault="0078110E" w:rsidP="0078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 w:rsidR="00F06D23"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 xml:space="preserve">ปี </w:t>
            </w:r>
            <w:r w:rsidR="00F06D23">
              <w:rPr>
                <w:rFonts w:ascii="Angsana New" w:hAnsi="Angsana New"/>
                <w:sz w:val="30"/>
                <w:szCs w:val="30"/>
                <w:lang w:eastAsia="ko-KR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2E4FFBB4" w14:textId="6D282425" w:rsidR="0078110E" w:rsidRPr="00D31193" w:rsidRDefault="0078110E" w:rsidP="0078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4D77F963" w14:textId="635D3CF7" w:rsidR="0078110E" w:rsidRPr="00D31193" w:rsidRDefault="0078110E" w:rsidP="0078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D311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EA7325F" w14:textId="2D98EA42" w:rsidR="0078110E" w:rsidRPr="007B5875" w:rsidRDefault="007B5875" w:rsidP="0078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5875">
              <w:rPr>
                <w:rFonts w:ascii="Angsana New" w:hAnsi="Angsana New"/>
                <w:sz w:val="30"/>
                <w:szCs w:val="30"/>
              </w:rPr>
              <w:t>(</w:t>
            </w:r>
            <w:r w:rsidR="0078110E" w:rsidRPr="007B5875">
              <w:rPr>
                <w:rFonts w:ascii="Angsana New" w:hAnsi="Angsana New"/>
                <w:sz w:val="30"/>
                <w:szCs w:val="30"/>
              </w:rPr>
              <w:t>0.20</w:t>
            </w:r>
            <w:r w:rsidRPr="007B58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440D1A" w14:textId="77777777" w:rsidR="0078110E" w:rsidRPr="007B5875" w:rsidRDefault="0078110E" w:rsidP="0078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0B766D4" w14:textId="18E736C4" w:rsidR="0078110E" w:rsidRPr="007B5875" w:rsidRDefault="007B5875" w:rsidP="0078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56"/>
              <w:rPr>
                <w:rFonts w:ascii="Angsana New" w:hAnsi="Angsana New"/>
                <w:sz w:val="30"/>
                <w:szCs w:val="30"/>
              </w:rPr>
            </w:pPr>
            <w:r w:rsidRPr="007B5875">
              <w:rPr>
                <w:rFonts w:ascii="Angsana New" w:hAnsi="Angsana New"/>
                <w:sz w:val="30"/>
                <w:szCs w:val="30"/>
              </w:rPr>
              <w:t>(</w:t>
            </w:r>
            <w:r w:rsidR="0078110E" w:rsidRPr="007B5875">
              <w:rPr>
                <w:rFonts w:ascii="Angsana New" w:hAnsi="Angsana New"/>
                <w:sz w:val="30"/>
                <w:szCs w:val="30"/>
              </w:rPr>
              <w:t>171,007</w:t>
            </w:r>
            <w:r w:rsidRPr="007B587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7EC6" w:rsidRPr="00D31193" w14:paraId="5ABEDB70" w14:textId="77777777" w:rsidTr="00EB3FE7">
        <w:tc>
          <w:tcPr>
            <w:tcW w:w="2970" w:type="dxa"/>
            <w:shd w:val="clear" w:color="auto" w:fill="auto"/>
          </w:tcPr>
          <w:p w14:paraId="571082AA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620" w:type="dxa"/>
            <w:shd w:val="clear" w:color="auto" w:fill="auto"/>
          </w:tcPr>
          <w:p w14:paraId="2F719DC8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4BEDC52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70764" w14:textId="6FB957CC" w:rsidR="00727EC6" w:rsidRPr="00D31193" w:rsidRDefault="007B5875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0.22</w:t>
            </w:r>
          </w:p>
        </w:tc>
        <w:tc>
          <w:tcPr>
            <w:tcW w:w="270" w:type="dxa"/>
            <w:shd w:val="clear" w:color="auto" w:fill="auto"/>
          </w:tcPr>
          <w:p w14:paraId="23833363" w14:textId="77777777" w:rsidR="00727EC6" w:rsidRPr="00D3119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72F4F" w14:textId="53951C44" w:rsidR="00727EC6" w:rsidRPr="00D31193" w:rsidRDefault="007B5875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188,107</w:t>
            </w:r>
          </w:p>
        </w:tc>
      </w:tr>
    </w:tbl>
    <w:p w14:paraId="4DDBBC79" w14:textId="77777777" w:rsidR="0063395D" w:rsidRDefault="0063395D" w:rsidP="008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BB2A916" w14:textId="72BCBE41" w:rsidR="00832C07" w:rsidRPr="00D31193" w:rsidRDefault="00811097" w:rsidP="008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3E408B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832C07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832C07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3A27BD8D" w14:textId="3EBCD01E" w:rsidR="004C1BE2" w:rsidRDefault="004C1BE2" w:rsidP="008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22"/>
          <w:szCs w:val="22"/>
        </w:rPr>
      </w:pPr>
    </w:p>
    <w:p w14:paraId="17538BE8" w14:textId="1F2ADC57" w:rsidR="003E408B" w:rsidRDefault="003E408B" w:rsidP="0078110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after="0" w:line="240" w:lineRule="auto"/>
        <w:ind w:left="1080" w:hanging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3E408B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A53A5DC" w14:textId="77777777" w:rsidR="007A3077" w:rsidRPr="003E408B" w:rsidRDefault="007A3077" w:rsidP="0078110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after="0" w:line="240" w:lineRule="auto"/>
        <w:ind w:left="1080" w:hanging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</w:p>
    <w:p w14:paraId="11DB0491" w14:textId="475808B9" w:rsidR="0078110E" w:rsidRPr="00D31193" w:rsidRDefault="0078110E" w:rsidP="0078110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after="0" w:line="240" w:lineRule="auto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3119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31193">
        <w:rPr>
          <w:rFonts w:ascii="Angsana New" w:eastAsia="Calibri" w:hAnsi="Angsana New"/>
          <w:i/>
          <w:iCs/>
          <w:sz w:val="30"/>
          <w:szCs w:val="30"/>
        </w:rPr>
        <w:t>1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="00126C06">
        <w:rPr>
          <w:rFonts w:asciiTheme="majorBidi" w:hAnsiTheme="majorBidi" w:cstheme="majorBidi" w:hint="cs"/>
          <w:i/>
          <w:iCs/>
          <w:sz w:val="30"/>
          <w:szCs w:val="30"/>
          <w:cs/>
          <w:lang w:eastAsia="ko-KR"/>
        </w:rPr>
        <w:t>จัดประเภทและการวัดมูลค่า</w:t>
      </w:r>
      <w:r w:rsidRPr="00D3119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56F90C84" w14:textId="72774A8D" w:rsidR="0078110E" w:rsidRDefault="0078110E" w:rsidP="0078110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73FEA1" w14:textId="6843D14D" w:rsidR="00126C06" w:rsidRPr="003E408B" w:rsidRDefault="00126C06" w:rsidP="0078110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3E408B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="001F749F">
        <w:rPr>
          <w:rFonts w:ascii="Angsana New" w:hAnsi="Angsana New"/>
          <w:color w:val="000000"/>
          <w:sz w:val="30"/>
          <w:szCs w:val="30"/>
        </w:rPr>
        <w:t xml:space="preserve"> (</w:t>
      </w:r>
      <w:r w:rsidR="00EE22D2">
        <w:rPr>
          <w:rFonts w:ascii="Angsana New" w:hAnsi="Angsana New" w:hint="cs"/>
          <w:color w:val="000000"/>
          <w:sz w:val="30"/>
          <w:szCs w:val="30"/>
          <w:cs/>
        </w:rPr>
        <w:t xml:space="preserve">นอกเหนือจากลูกหนี้การค้า </w:t>
      </w:r>
      <w:r w:rsidR="00EE22D2">
        <w:rPr>
          <w:rFonts w:ascii="Angsana New" w:hAnsi="Angsana New"/>
          <w:color w:val="000000"/>
          <w:sz w:val="30"/>
          <w:szCs w:val="30"/>
        </w:rPr>
        <w:t>(</w:t>
      </w:r>
      <w:r w:rsidR="00EE22D2">
        <w:rPr>
          <w:rFonts w:ascii="Angsana New" w:hAnsi="Angsana New" w:hint="cs"/>
          <w:color w:val="000000"/>
          <w:sz w:val="30"/>
          <w:szCs w:val="30"/>
          <w:cs/>
        </w:rPr>
        <w:t xml:space="preserve">ดูหมายเหตุข้อ </w:t>
      </w:r>
      <w:r w:rsidR="00EE22D2">
        <w:rPr>
          <w:rFonts w:ascii="Angsana New" w:hAnsi="Angsana New"/>
          <w:color w:val="000000"/>
          <w:sz w:val="30"/>
          <w:szCs w:val="30"/>
        </w:rPr>
        <w:t>5)</w:t>
      </w:r>
      <w:r w:rsidR="001F749F">
        <w:rPr>
          <w:rFonts w:ascii="Angsana New" w:hAnsi="Angsana New"/>
          <w:color w:val="000000"/>
          <w:sz w:val="30"/>
          <w:szCs w:val="30"/>
        </w:rPr>
        <w:t>)</w:t>
      </w:r>
      <w:r w:rsidRPr="003E408B">
        <w:rPr>
          <w:rFonts w:ascii="Angsana New" w:hAnsi="Angsana New"/>
          <w:color w:val="000000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3E408B">
        <w:rPr>
          <w:rFonts w:ascii="Angsana New" w:hAnsi="Angsana New"/>
          <w:color w:val="000000"/>
          <w:sz w:val="30"/>
          <w:szCs w:val="30"/>
        </w:rPr>
        <w:t xml:space="preserve"> </w:t>
      </w:r>
      <w:r w:rsidRPr="003E408B">
        <w:rPr>
          <w:rFonts w:ascii="Angsana New" w:hAnsi="Angsana New"/>
          <w:color w:val="000000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="00EE22D2">
        <w:rPr>
          <w:rFonts w:ascii="Angsana New" w:hAnsi="Angsana New"/>
          <w:color w:val="000000"/>
          <w:sz w:val="30"/>
          <w:szCs w:val="30"/>
        </w:rPr>
        <w:t xml:space="preserve"> </w:t>
      </w:r>
      <w:r w:rsidRPr="003E408B">
        <w:rPr>
          <w:rFonts w:ascii="Angsana New" w:hAnsi="Angsana New"/>
          <w:color w:val="000000"/>
          <w:sz w:val="30"/>
          <w:szCs w:val="30"/>
          <w:cs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3E408B">
        <w:rPr>
          <w:rFonts w:ascii="Angsana New" w:hAnsi="Angsana New"/>
          <w:color w:val="000000"/>
          <w:sz w:val="30"/>
          <w:szCs w:val="30"/>
        </w:rPr>
        <w:t xml:space="preserve"> </w:t>
      </w:r>
      <w:r w:rsidRPr="003E408B">
        <w:rPr>
          <w:rFonts w:ascii="Angsana New" w:hAnsi="Angsana New"/>
          <w:color w:val="000000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422E1D53" w14:textId="7E27D1A4" w:rsidR="00126C06" w:rsidRDefault="00126C06" w:rsidP="0078110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A26E46" w14:textId="4600C3B9" w:rsidR="00126C06" w:rsidRPr="003E408B" w:rsidRDefault="00126C06" w:rsidP="0078110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3E408B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3E408B">
        <w:rPr>
          <w:rFonts w:ascii="Angsana New" w:hAnsi="Angsana New"/>
          <w:color w:val="000000"/>
          <w:sz w:val="30"/>
          <w:szCs w:val="30"/>
        </w:rPr>
        <w:t xml:space="preserve"> </w:t>
      </w:r>
      <w:r w:rsidRPr="003E408B">
        <w:rPr>
          <w:rFonts w:ascii="Angsana New" w:hAnsi="Angsana New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3E408B">
        <w:rPr>
          <w:rFonts w:ascii="Angsana New" w:hAnsi="Angsana New"/>
          <w:color w:val="000000"/>
          <w:sz w:val="30"/>
          <w:szCs w:val="30"/>
        </w:rPr>
        <w:t xml:space="preserve"> </w:t>
      </w:r>
      <w:r w:rsidRPr="003E408B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4D0F9EC" w14:textId="7010A4B4" w:rsidR="00126C06" w:rsidRDefault="00126C06" w:rsidP="0078110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326D0D" w14:textId="2E22D346" w:rsidR="00126C06" w:rsidRPr="00EE22D2" w:rsidRDefault="00E37EB9" w:rsidP="004110CF">
      <w:pPr>
        <w:pStyle w:val="BodyText2"/>
        <w:tabs>
          <w:tab w:val="left" w:pos="900"/>
          <w:tab w:val="left" w:pos="990"/>
          <w:tab w:val="left" w:pos="1080"/>
          <w:tab w:val="left" w:pos="1170"/>
          <w:tab w:val="left" w:pos="1260"/>
        </w:tabs>
        <w:spacing w:line="240" w:lineRule="atLeast"/>
        <w:ind w:left="90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EE22D2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EE22D2">
        <w:rPr>
          <w:rFonts w:ascii="Angsana New" w:hAnsi="Angsana New"/>
          <w:color w:val="000000"/>
          <w:sz w:val="30"/>
          <w:szCs w:val="30"/>
        </w:rPr>
        <w:t xml:space="preserve"> </w:t>
      </w:r>
      <w:r w:rsidRPr="00EE22D2">
        <w:rPr>
          <w:rFonts w:ascii="Angsana New" w:hAnsi="Angsana New"/>
          <w:color w:val="000000"/>
          <w:sz w:val="30"/>
          <w:szCs w:val="30"/>
          <w:cs/>
        </w:rPr>
        <w:t>ดอกเบี้ยจ่าย</w:t>
      </w:r>
      <w:r w:rsidRPr="00EE22D2">
        <w:rPr>
          <w:rFonts w:ascii="Angsana New" w:hAnsi="Angsana New"/>
          <w:color w:val="000000"/>
          <w:sz w:val="30"/>
          <w:szCs w:val="30"/>
        </w:rPr>
        <w:t xml:space="preserve"> </w:t>
      </w:r>
      <w:r w:rsidRPr="00EE22D2">
        <w:rPr>
          <w:rFonts w:ascii="Angsana New" w:hAnsi="Angsana New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93168CA" w14:textId="3B7D22AD" w:rsidR="00E37EB9" w:rsidRPr="00EE22D2" w:rsidRDefault="00E37EB9" w:rsidP="00EE22D2">
      <w:pPr>
        <w:pStyle w:val="BodyText2"/>
        <w:tabs>
          <w:tab w:val="left" w:pos="900"/>
          <w:tab w:val="left" w:pos="990"/>
          <w:tab w:val="left" w:pos="1080"/>
        </w:tabs>
        <w:spacing w:line="240" w:lineRule="atLeast"/>
        <w:ind w:left="72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AA8148C" w14:textId="694DF90E" w:rsidR="00E37EB9" w:rsidRPr="00EE22D2" w:rsidRDefault="00E37EB9" w:rsidP="004110CF">
      <w:pPr>
        <w:pStyle w:val="BodyText2"/>
        <w:tabs>
          <w:tab w:val="left" w:pos="900"/>
          <w:tab w:val="left" w:pos="990"/>
          <w:tab w:val="left" w:pos="1080"/>
        </w:tabs>
        <w:spacing w:line="240" w:lineRule="atLeast"/>
        <w:ind w:left="90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EE22D2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</w:t>
      </w:r>
      <w:r w:rsidR="00F06D23">
        <w:rPr>
          <w:rFonts w:ascii="Angsana New" w:hAnsi="Angsana New"/>
          <w:color w:val="000000"/>
          <w:sz w:val="30"/>
          <w:szCs w:val="30"/>
        </w:rPr>
        <w:t xml:space="preserve"> </w:t>
      </w:r>
      <w:r w:rsidR="00F06D23" w:rsidRPr="00F06D23">
        <w:rPr>
          <w:rFonts w:ascii="Angsana New" w:hAnsi="Angsana New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 </w:t>
      </w:r>
      <w:r w:rsidRPr="00EE22D2">
        <w:rPr>
          <w:rFonts w:ascii="Angsana New" w:hAnsi="Angsana New"/>
          <w:color w:val="000000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60F05919" w14:textId="77777777" w:rsidR="00E37EB9" w:rsidRPr="00EE22D2" w:rsidRDefault="00E37EB9" w:rsidP="00EE2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/>
        <w:jc w:val="both"/>
        <w:rPr>
          <w:rFonts w:ascii="Angsana New" w:hAnsi="Angsana New"/>
          <w:color w:val="000000"/>
          <w:sz w:val="30"/>
          <w:szCs w:val="30"/>
        </w:rPr>
      </w:pPr>
    </w:p>
    <w:p w14:paraId="345B5D21" w14:textId="7C918C15" w:rsidR="00E37EB9" w:rsidRPr="00EE22D2" w:rsidRDefault="00E37EB9" w:rsidP="004110CF">
      <w:pPr>
        <w:pStyle w:val="BodyText2"/>
        <w:tabs>
          <w:tab w:val="left" w:pos="900"/>
          <w:tab w:val="left" w:pos="990"/>
        </w:tabs>
        <w:spacing w:line="240" w:lineRule="atLeast"/>
        <w:ind w:left="90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EE22D2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</w:p>
    <w:p w14:paraId="7F594771" w14:textId="28086783" w:rsidR="0078110E" w:rsidRPr="00EE22D2" w:rsidRDefault="0078110E" w:rsidP="004110CF">
      <w:pPr>
        <w:pStyle w:val="BodyText2"/>
        <w:tabs>
          <w:tab w:val="left" w:pos="990"/>
          <w:tab w:val="left" w:pos="1080"/>
          <w:tab w:val="left" w:pos="1260"/>
          <w:tab w:val="left" w:pos="180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  <w:lang w:eastAsia="ko-KR"/>
        </w:rPr>
      </w:pPr>
      <w:r w:rsidRPr="00EE22D2">
        <w:rPr>
          <w:rFonts w:ascii="Angsana New" w:eastAsia="EucrosiaUPCBold" w:hAnsi="Angsana New"/>
          <w:i/>
          <w:iCs/>
          <w:sz w:val="30"/>
          <w:szCs w:val="30"/>
        </w:rPr>
        <w:lastRenderedPageBreak/>
        <w:t>(</w:t>
      </w:r>
      <w:r w:rsidR="00E37EB9" w:rsidRPr="00EE22D2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EE22D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EE22D2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</w:t>
      </w:r>
      <w:r w:rsidR="00E37EB9" w:rsidRPr="00EE22D2">
        <w:rPr>
          <w:rFonts w:ascii="Angsana New" w:hAnsi="Angsana New"/>
          <w:i/>
          <w:iCs/>
          <w:sz w:val="30"/>
          <w:szCs w:val="30"/>
          <w:cs/>
          <w:lang w:eastAsia="ko-KR"/>
        </w:rPr>
        <w:t>และการหักกลบ</w:t>
      </w:r>
    </w:p>
    <w:p w14:paraId="1F16AC8B" w14:textId="77777777" w:rsidR="0078110E" w:rsidRPr="00EE22D2" w:rsidRDefault="0078110E" w:rsidP="0078110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FC3A290" w14:textId="0E2513C6" w:rsidR="00E37EB9" w:rsidRPr="00EE22D2" w:rsidRDefault="00E37EB9" w:rsidP="00BD4829">
      <w:pPr>
        <w:tabs>
          <w:tab w:val="clear" w:pos="454"/>
          <w:tab w:val="clear" w:pos="680"/>
          <w:tab w:val="clear" w:pos="907"/>
          <w:tab w:val="left" w:pos="1080"/>
          <w:tab w:val="left" w:pos="117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  <w:r w:rsidRPr="00EE22D2">
        <w:rPr>
          <w:rFonts w:ascii="Angsana New" w:hAnsi="Angsana New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="00F87EA1" w:rsidRPr="00EE22D2">
        <w:rPr>
          <w:rFonts w:ascii="Angsana New" w:hAnsi="Angsana New"/>
          <w:color w:val="000000"/>
          <w:sz w:val="30"/>
          <w:szCs w:val="30"/>
          <w:cs/>
        </w:rPr>
        <w:t>ไ</w:t>
      </w:r>
      <w:r w:rsidRPr="00EE22D2">
        <w:rPr>
          <w:rFonts w:ascii="Angsana New" w:hAnsi="Angsana New"/>
          <w:color w:val="000000"/>
          <w:sz w:val="30"/>
          <w:szCs w:val="30"/>
          <w:cs/>
        </w:rPr>
        <w:t xml:space="preserve">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F403978" w14:textId="77777777" w:rsidR="00E37EB9" w:rsidRPr="00EE22D2" w:rsidRDefault="00E37EB9" w:rsidP="00E37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20"/>
          <w:szCs w:val="20"/>
        </w:rPr>
      </w:pPr>
    </w:p>
    <w:p w14:paraId="4DE96B30" w14:textId="0D3026EF" w:rsidR="00E37EB9" w:rsidRPr="00EE22D2" w:rsidRDefault="00E37EB9" w:rsidP="00BD4829">
      <w:pPr>
        <w:pStyle w:val="BodyText"/>
        <w:tabs>
          <w:tab w:val="clear" w:pos="454"/>
          <w:tab w:val="clear" w:pos="680"/>
          <w:tab w:val="clear" w:pos="907"/>
          <w:tab w:val="left" w:pos="1170"/>
          <w:tab w:val="left" w:pos="1260"/>
          <w:tab w:val="left" w:pos="135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EE22D2">
        <w:rPr>
          <w:rFonts w:ascii="Angsana New" w:hAnsi="Angsana New"/>
          <w:sz w:val="30"/>
          <w:szCs w:val="30"/>
          <w:cs/>
        </w:rPr>
        <w:t>กลุ่มบริษัท</w:t>
      </w:r>
      <w:r w:rsidR="00F87EA1" w:rsidRPr="00EE22D2">
        <w:rPr>
          <w:rFonts w:ascii="Angsana New" w:hAnsi="Angsana New"/>
          <w:sz w:val="30"/>
          <w:szCs w:val="30"/>
          <w:cs/>
        </w:rPr>
        <w:t>ตัด</w:t>
      </w:r>
      <w:r w:rsidRPr="00EE22D2">
        <w:rPr>
          <w:rFonts w:ascii="Angsana New" w:hAnsi="Angsana New"/>
          <w:sz w:val="30"/>
          <w:szCs w:val="30"/>
          <w:cs/>
        </w:rPr>
        <w:t>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EE22D2">
        <w:rPr>
          <w:rFonts w:ascii="Angsana New" w:hAnsi="Angsana New"/>
          <w:sz w:val="30"/>
          <w:szCs w:val="30"/>
        </w:rPr>
        <w:t xml:space="preserve"> </w:t>
      </w:r>
    </w:p>
    <w:p w14:paraId="0EC1EBEE" w14:textId="77777777" w:rsidR="00E37EB9" w:rsidRPr="00EE22D2" w:rsidRDefault="00E37EB9" w:rsidP="00F8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516"/>
        <w:jc w:val="both"/>
        <w:rPr>
          <w:rFonts w:ascii="Angsana New" w:hAnsi="Angsana New"/>
          <w:sz w:val="30"/>
          <w:szCs w:val="30"/>
        </w:rPr>
      </w:pPr>
    </w:p>
    <w:p w14:paraId="4084B49F" w14:textId="1DC00DCC" w:rsidR="00E37EB9" w:rsidRPr="00EE22D2" w:rsidRDefault="00E37EB9" w:rsidP="00BD48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EE22D2">
        <w:rPr>
          <w:rFonts w:ascii="Angsana New" w:hAnsi="Angsana New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11F88012" w14:textId="77777777" w:rsidR="00F87EA1" w:rsidRPr="00EE22D2" w:rsidRDefault="00F87EA1" w:rsidP="00F87EA1">
      <w:pPr>
        <w:pStyle w:val="BodyText2"/>
        <w:tabs>
          <w:tab w:val="left" w:pos="810"/>
        </w:tabs>
        <w:ind w:left="706" w:right="47" w:firstLine="0"/>
        <w:jc w:val="thaiDistribute"/>
        <w:rPr>
          <w:rFonts w:ascii="Angsana New" w:hAnsi="Angsana New"/>
          <w:sz w:val="30"/>
          <w:szCs w:val="30"/>
        </w:rPr>
      </w:pPr>
    </w:p>
    <w:p w14:paraId="26920D6B" w14:textId="7A9A7146" w:rsidR="00E37EB9" w:rsidRPr="00EE22D2" w:rsidRDefault="00E37EB9" w:rsidP="00BD4829">
      <w:pPr>
        <w:pStyle w:val="BodyText2"/>
        <w:tabs>
          <w:tab w:val="left" w:pos="1260"/>
        </w:tabs>
        <w:ind w:left="810" w:right="47" w:firstLine="0"/>
        <w:jc w:val="thaiDistribute"/>
        <w:rPr>
          <w:rFonts w:ascii="Angsana New" w:hAnsi="Angsana New"/>
          <w:sz w:val="30"/>
          <w:szCs w:val="30"/>
        </w:rPr>
      </w:pPr>
      <w:r w:rsidRPr="00EE22D2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EE22D2">
        <w:rPr>
          <w:rFonts w:ascii="Angsana New" w:hAnsi="Angsana New"/>
          <w:sz w:val="30"/>
          <w:szCs w:val="30"/>
        </w:rPr>
        <w:t xml:space="preserve"> </w:t>
      </w:r>
    </w:p>
    <w:p w14:paraId="00978917" w14:textId="77777777" w:rsidR="00870BF2" w:rsidRDefault="00870BF2" w:rsidP="00F87EA1">
      <w:pPr>
        <w:pStyle w:val="BodyText2"/>
        <w:tabs>
          <w:tab w:val="left" w:pos="810"/>
        </w:tabs>
        <w:ind w:left="450" w:right="47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606499C3" w14:textId="46C4A26A" w:rsidR="0078110E" w:rsidRPr="00EE22D2" w:rsidRDefault="0078110E" w:rsidP="004110CF">
      <w:pPr>
        <w:pStyle w:val="BodyText2"/>
        <w:tabs>
          <w:tab w:val="left" w:pos="810"/>
        </w:tabs>
        <w:ind w:left="540" w:right="47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EE22D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="00895D41" w:rsidRPr="00EE22D2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EE22D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EE22D2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03BDB906" w14:textId="77777777" w:rsidR="00F87EA1" w:rsidRPr="00EE22D2" w:rsidRDefault="00F87EA1" w:rsidP="00F87EA1">
      <w:pPr>
        <w:spacing w:line="240" w:lineRule="auto"/>
        <w:ind w:left="1412" w:right="29"/>
        <w:jc w:val="thaiDistribute"/>
        <w:rPr>
          <w:rFonts w:ascii="Angsana New" w:hAnsi="Angsana New"/>
          <w:sz w:val="30"/>
          <w:szCs w:val="30"/>
        </w:rPr>
      </w:pPr>
    </w:p>
    <w:p w14:paraId="57E937E2" w14:textId="58850FD8" w:rsidR="0078110E" w:rsidRPr="00EE22D2" w:rsidRDefault="0078110E" w:rsidP="00BD4829">
      <w:pPr>
        <w:tabs>
          <w:tab w:val="clear" w:pos="680"/>
          <w:tab w:val="clear" w:pos="907"/>
          <w:tab w:val="left" w:pos="1170"/>
          <w:tab w:val="left" w:pos="1350"/>
        </w:tabs>
        <w:spacing w:line="240" w:lineRule="auto"/>
        <w:ind w:left="810" w:right="29"/>
        <w:jc w:val="thaiDistribute"/>
        <w:rPr>
          <w:rFonts w:ascii="Angsana New" w:hAnsi="Angsana New"/>
          <w:sz w:val="30"/>
          <w:szCs w:val="30"/>
        </w:rPr>
      </w:pPr>
      <w:r w:rsidRPr="00EE22D2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3B78F586" w14:textId="45973AA7" w:rsidR="00EE22D2" w:rsidRPr="00EE22D2" w:rsidRDefault="00EE22D2" w:rsidP="00EE22D2">
      <w:pPr>
        <w:pStyle w:val="BodyText2"/>
        <w:tabs>
          <w:tab w:val="left" w:pos="810"/>
        </w:tabs>
        <w:ind w:left="0" w:right="47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0117CD38" w14:textId="1A0B0ADF" w:rsidR="00EE22D2" w:rsidRPr="00EE22D2" w:rsidRDefault="00EE22D2" w:rsidP="004110CF">
      <w:pPr>
        <w:pStyle w:val="BodyText2"/>
        <w:tabs>
          <w:tab w:val="left" w:pos="990"/>
        </w:tabs>
        <w:ind w:left="540" w:right="47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EE22D2">
        <w:rPr>
          <w:rFonts w:ascii="Angsana New" w:eastAsia="EucrosiaUPCBold" w:hAnsi="Angsana New"/>
          <w:i/>
          <w:iCs/>
          <w:sz w:val="30"/>
          <w:szCs w:val="30"/>
        </w:rPr>
        <w:t>(</w:t>
      </w:r>
      <w:r>
        <w:rPr>
          <w:rFonts w:ascii="Angsana New" w:eastAsia="EucrosiaUPCBold" w:hAnsi="Angsana New"/>
          <w:i/>
          <w:iCs/>
          <w:sz w:val="30"/>
          <w:szCs w:val="30"/>
        </w:rPr>
        <w:t>4</w:t>
      </w:r>
      <w:r w:rsidRPr="00EE22D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EE22D2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4ECB6E83" w14:textId="77777777" w:rsidR="00EE22D2" w:rsidRPr="00870BF2" w:rsidRDefault="00EE22D2" w:rsidP="00EE22D2">
      <w:pPr>
        <w:pStyle w:val="BodyText2"/>
        <w:tabs>
          <w:tab w:val="left" w:pos="720"/>
          <w:tab w:val="left" w:pos="900"/>
        </w:tabs>
        <w:ind w:left="720" w:right="47" w:firstLine="0"/>
        <w:jc w:val="thaiDistribute"/>
        <w:rPr>
          <w:rFonts w:ascii="Angsana New" w:eastAsia="EucrosiaUPCBold" w:hAnsi="Angsana New"/>
          <w:i/>
          <w:iCs/>
          <w:sz w:val="26"/>
          <w:szCs w:val="26"/>
        </w:rPr>
      </w:pPr>
    </w:p>
    <w:p w14:paraId="6BF05632" w14:textId="3FAA1D16" w:rsidR="00EE22D2" w:rsidRDefault="00EE22D2" w:rsidP="00BD48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10"/>
        <w:jc w:val="thaiDistribute"/>
        <w:rPr>
          <w:rFonts w:ascii="Angsana New" w:eastAsia="EucrosiaUPCBold" w:hAnsi="Angsana New"/>
          <w:sz w:val="30"/>
          <w:szCs w:val="30"/>
        </w:rPr>
      </w:pPr>
      <w:r w:rsidRPr="00A36318">
        <w:rPr>
          <w:rFonts w:ascii="Angsana New" w:eastAsia="EucrosiaUPCBold" w:hAnsi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7C2AAA68" w14:textId="77777777" w:rsidR="00E008B5" w:rsidRPr="00FC1BAC" w:rsidRDefault="00E008B5" w:rsidP="00E008B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06"/>
        <w:jc w:val="thaiDistribute"/>
        <w:rPr>
          <w:rFonts w:ascii="Angsana New" w:eastAsia="EucrosiaUPCBold" w:hAnsi="Angsana New"/>
          <w:sz w:val="16"/>
          <w:szCs w:val="16"/>
        </w:rPr>
      </w:pPr>
    </w:p>
    <w:p w14:paraId="53D44684" w14:textId="269057E2" w:rsidR="00EE22D2" w:rsidRPr="00A36318" w:rsidRDefault="00EE22D2" w:rsidP="00BD48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810"/>
        <w:jc w:val="thaiDistribute"/>
        <w:rPr>
          <w:rFonts w:ascii="Angsana New" w:eastAsia="EucrosiaUPCBold" w:hAnsi="Angsana New"/>
          <w:sz w:val="30"/>
          <w:szCs w:val="30"/>
        </w:rPr>
      </w:pPr>
      <w:r w:rsidRPr="00A36318">
        <w:rPr>
          <w:rFonts w:ascii="Angsana New" w:eastAsia="EucrosiaUPCBold" w:hAnsi="Angsana New" w:hint="cs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A36318">
        <w:rPr>
          <w:rFonts w:ascii="Angsana New" w:eastAsia="EucrosiaUPCBold" w:hAnsi="Angsana New"/>
          <w:sz w:val="30"/>
          <w:szCs w:val="30"/>
        </w:rPr>
        <w:t>12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A36318">
        <w:rPr>
          <w:rFonts w:ascii="Angsana New" w:eastAsia="EucrosiaUPCBold" w:hAnsi="Angsana New" w:hint="cs"/>
          <w:sz w:val="30"/>
          <w:szCs w:val="30"/>
          <w:cs/>
        </w:rPr>
        <w:t>เดือนข้างหน้า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A36318">
        <w:rPr>
          <w:rFonts w:ascii="Angsana New" w:eastAsia="EucrosiaUPCBold" w:hAnsi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A36318">
        <w:rPr>
          <w:rFonts w:ascii="Angsana New" w:eastAsia="EucrosiaUPCBold" w:hAnsi="Angsana New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11A2285F" w14:textId="5BEC3E3F" w:rsidR="00EE22D2" w:rsidRPr="00A36318" w:rsidRDefault="00EE22D2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A36318">
        <w:rPr>
          <w:rFonts w:ascii="Angsana New" w:eastAsia="EucrosiaUPCBold" w:hAnsi="Angsana New" w:hint="cs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A36318">
        <w:rPr>
          <w:rFonts w:ascii="Angsana New" w:eastAsia="EucrosiaUPCBold" w:hAnsi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14F38601" w14:textId="77777777" w:rsidR="00EE22D2" w:rsidRPr="00FC1BAC" w:rsidRDefault="00EE22D2" w:rsidP="00EE22D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06"/>
        <w:jc w:val="thaiDistribute"/>
        <w:rPr>
          <w:rFonts w:ascii="Angsana New" w:eastAsia="EucrosiaUPCBold" w:hAnsi="Angsana New"/>
          <w:sz w:val="16"/>
          <w:szCs w:val="16"/>
        </w:rPr>
      </w:pPr>
    </w:p>
    <w:p w14:paraId="5D687E66" w14:textId="28436E86" w:rsidR="00EE22D2" w:rsidRPr="00A36318" w:rsidRDefault="00EE22D2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A36318">
        <w:rPr>
          <w:rFonts w:ascii="Angsana New" w:eastAsia="EucrosiaUPCBold" w:hAnsi="Angsana New" w:hint="cs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‘</w:t>
      </w:r>
      <w:r w:rsidRPr="00A36318">
        <w:rPr>
          <w:rFonts w:ascii="Angsana New" w:eastAsia="EucrosiaUPCBold" w:hAnsi="Angsana New" w:hint="cs"/>
          <w:sz w:val="30"/>
          <w:szCs w:val="30"/>
          <w:cs/>
        </w:rPr>
        <w:t>ระดับที่น่าลงทุน</w:t>
      </w:r>
      <w:r w:rsidRPr="00A36318">
        <w:rPr>
          <w:rFonts w:ascii="Angsana New" w:eastAsia="EucrosiaUPCBold" w:hAnsi="Angsana New" w:hint="eastAsia"/>
          <w:sz w:val="30"/>
          <w:szCs w:val="30"/>
          <w:cs/>
        </w:rPr>
        <w:t>’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A36318">
        <w:rPr>
          <w:rFonts w:ascii="Angsana New" w:eastAsia="EucrosiaUPCBold" w:hAnsi="Angsana New" w:hint="cs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A36318">
        <w:rPr>
          <w:rFonts w:ascii="Angsana New" w:eastAsia="EucrosiaUPCBold" w:hAnsi="Angsana New"/>
          <w:sz w:val="30"/>
          <w:szCs w:val="30"/>
        </w:rPr>
        <w:t>12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A36318">
        <w:rPr>
          <w:rFonts w:ascii="Angsana New" w:eastAsia="EucrosiaUPCBold" w:hAnsi="Angsana New" w:hint="cs"/>
          <w:sz w:val="30"/>
          <w:szCs w:val="30"/>
          <w:cs/>
        </w:rPr>
        <w:t>เดือนข้างหน้า</w:t>
      </w:r>
    </w:p>
    <w:p w14:paraId="0CC5E513" w14:textId="77777777" w:rsidR="00EE22D2" w:rsidRPr="00FC1BAC" w:rsidRDefault="00EE22D2" w:rsidP="00EE22D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06"/>
        <w:jc w:val="thaiDistribute"/>
        <w:rPr>
          <w:rFonts w:ascii="Angsana New" w:eastAsia="EucrosiaUPCBold" w:hAnsi="Angsana New"/>
          <w:sz w:val="16"/>
          <w:szCs w:val="16"/>
        </w:rPr>
      </w:pPr>
    </w:p>
    <w:p w14:paraId="1EF1D176" w14:textId="0D4AB21A" w:rsidR="00EE22D2" w:rsidRPr="00A36318" w:rsidRDefault="00EE22D2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A36318">
        <w:rPr>
          <w:rFonts w:ascii="Angsana New" w:eastAsia="EucrosiaUPCBold" w:hAnsi="Angsana New" w:hint="cs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A36318">
        <w:rPr>
          <w:rFonts w:ascii="Angsana New" w:eastAsia="EucrosiaUPCBold" w:hAnsi="Angsana New"/>
          <w:sz w:val="30"/>
          <w:szCs w:val="30"/>
        </w:rPr>
        <w:t>30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A36318">
        <w:rPr>
          <w:rFonts w:ascii="Angsana New" w:eastAsia="EucrosiaUPCBold" w:hAnsi="Angsana New" w:hint="cs"/>
          <w:sz w:val="30"/>
          <w:szCs w:val="30"/>
          <w:cs/>
        </w:rPr>
        <w:t>วัน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A36318">
        <w:rPr>
          <w:rFonts w:ascii="Angsana New" w:eastAsia="EucrosiaUPCBold" w:hAnsi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A36318">
        <w:rPr>
          <w:rFonts w:ascii="Angsana New" w:eastAsia="EucrosiaUPCBold" w:hAnsi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A36318">
        <w:rPr>
          <w:rFonts w:ascii="Angsana New" w:eastAsia="EucrosiaUPCBold" w:hAnsi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A36318">
        <w:rPr>
          <w:rFonts w:ascii="Angsana New" w:eastAsia="EucrosiaUPCBold" w:hAnsi="Angsana New" w:hint="cs"/>
          <w:sz w:val="30"/>
          <w:szCs w:val="30"/>
          <w:cs/>
        </w:rPr>
        <w:t>ตลาด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A36318">
        <w:rPr>
          <w:rFonts w:ascii="Angsana New" w:eastAsia="EucrosiaUPCBold" w:hAnsi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9E73575" w14:textId="77777777" w:rsidR="00870BF2" w:rsidRPr="00FC1BAC" w:rsidRDefault="00870BF2" w:rsidP="00EE22D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06"/>
        <w:jc w:val="thaiDistribute"/>
        <w:rPr>
          <w:rFonts w:ascii="Angsana New" w:eastAsia="EucrosiaUPCBold" w:hAnsi="Angsana New"/>
          <w:sz w:val="16"/>
          <w:szCs w:val="16"/>
        </w:rPr>
      </w:pPr>
    </w:p>
    <w:p w14:paraId="3C88B5BB" w14:textId="1E151584" w:rsidR="00EE22D2" w:rsidRPr="00A36318" w:rsidRDefault="00EE22D2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A36318">
        <w:rPr>
          <w:rFonts w:ascii="Angsana New" w:eastAsia="EucrosiaUPCBold" w:hAnsi="Angsana New" w:hint="cs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63B0ACD6" w14:textId="0D81A3F0" w:rsidR="00EE22D2" w:rsidRPr="00A36318" w:rsidRDefault="00EE22D2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A36318">
        <w:rPr>
          <w:rFonts w:ascii="Angsana New" w:eastAsia="EucrosiaUPCBold" w:hAnsi="Angsana New"/>
          <w:sz w:val="30"/>
          <w:szCs w:val="30"/>
        </w:rPr>
        <w:t>-</w:t>
      </w:r>
      <w:r w:rsidR="004110CF">
        <w:rPr>
          <w:rFonts w:ascii="Angsana New" w:eastAsia="EucrosiaUPCBold" w:hAnsi="Angsana New"/>
          <w:sz w:val="30"/>
          <w:szCs w:val="30"/>
        </w:rPr>
        <w:t xml:space="preserve"> </w:t>
      </w:r>
      <w:r w:rsidRPr="00A36318">
        <w:rPr>
          <w:rFonts w:ascii="Angsana New" w:eastAsia="EucrosiaUPCBold" w:hAnsi="Angsana New" w:hint="cs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A36318">
        <w:rPr>
          <w:rFonts w:ascii="Angsana New" w:eastAsia="EucrosiaUPCBold" w:hAnsi="Angsana New" w:hint="cs"/>
          <w:sz w:val="30"/>
          <w:szCs w:val="30"/>
          <w:cs/>
        </w:rPr>
        <w:t>อีกทั้งกลุ่มบริษัทไม่มีสิทธิในการไล่เบี้ย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A36318">
        <w:rPr>
          <w:rFonts w:ascii="Angsana New" w:eastAsia="EucrosiaUPCBold" w:hAnsi="Angsana New" w:hint="cs"/>
          <w:sz w:val="30"/>
          <w:szCs w:val="30"/>
          <w:cs/>
        </w:rPr>
        <w:t>เช่น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A36318">
        <w:rPr>
          <w:rFonts w:ascii="Angsana New" w:eastAsia="EucrosiaUPCBold" w:hAnsi="Angsana New" w:hint="cs"/>
          <w:sz w:val="30"/>
          <w:szCs w:val="30"/>
          <w:cs/>
        </w:rPr>
        <w:t>การยึดหลักประกัน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(</w:t>
      </w:r>
      <w:r w:rsidRPr="00A36318">
        <w:rPr>
          <w:rFonts w:ascii="Angsana New" w:eastAsia="EucrosiaUPCBold" w:hAnsi="Angsana New" w:hint="cs"/>
          <w:sz w:val="30"/>
          <w:szCs w:val="30"/>
          <w:cs/>
        </w:rPr>
        <w:t>หากมีการวางหลักประกัน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) </w:t>
      </w:r>
      <w:r w:rsidRPr="00A36318">
        <w:rPr>
          <w:rFonts w:ascii="Angsana New" w:eastAsia="EucrosiaUPCBold" w:hAnsi="Angsana New" w:hint="cs"/>
          <w:sz w:val="30"/>
          <w:szCs w:val="30"/>
          <w:cs/>
        </w:rPr>
        <w:t>หรือ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11B6F06F" w14:textId="78A92F1F" w:rsidR="00EE22D2" w:rsidRDefault="00EE22D2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A36318">
        <w:rPr>
          <w:rFonts w:ascii="Angsana New" w:eastAsia="EucrosiaUPCBold" w:hAnsi="Angsana New"/>
          <w:sz w:val="30"/>
          <w:szCs w:val="30"/>
        </w:rPr>
        <w:t>-</w:t>
      </w:r>
      <w:r w:rsidR="004110CF">
        <w:rPr>
          <w:rFonts w:ascii="Angsana New" w:eastAsia="EucrosiaUPCBold" w:hAnsi="Angsana New"/>
          <w:sz w:val="30"/>
          <w:szCs w:val="30"/>
        </w:rPr>
        <w:t xml:space="preserve"> </w:t>
      </w:r>
      <w:r w:rsidRPr="00A36318">
        <w:rPr>
          <w:rFonts w:ascii="Angsana New" w:eastAsia="EucrosiaUPCBold" w:hAnsi="Angsana New" w:hint="cs"/>
          <w:sz w:val="30"/>
          <w:szCs w:val="30"/>
          <w:cs/>
        </w:rPr>
        <w:t>สินทรัพย์ทางการเงินค้างชำระเกินกว่า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A36318">
        <w:rPr>
          <w:rFonts w:ascii="Angsana New" w:eastAsia="EucrosiaUPCBold" w:hAnsi="Angsana New"/>
          <w:sz w:val="30"/>
          <w:szCs w:val="30"/>
        </w:rPr>
        <w:t>90</w:t>
      </w:r>
      <w:r w:rsidRPr="00A36318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A36318">
        <w:rPr>
          <w:rFonts w:ascii="Angsana New" w:eastAsia="EucrosiaUPCBold" w:hAnsi="Angsana New" w:hint="cs"/>
          <w:sz w:val="30"/>
          <w:szCs w:val="30"/>
          <w:cs/>
        </w:rPr>
        <w:t>วัน</w:t>
      </w:r>
    </w:p>
    <w:p w14:paraId="5CE90634" w14:textId="77777777" w:rsidR="00EE22D2" w:rsidRPr="00FC1BAC" w:rsidRDefault="00EE22D2" w:rsidP="00EE22D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706"/>
        <w:jc w:val="thaiDistribute"/>
        <w:rPr>
          <w:rFonts w:ascii="Angsana New" w:eastAsia="EucrosiaUPCBold" w:hAnsi="Angsana New"/>
          <w:sz w:val="24"/>
          <w:szCs w:val="24"/>
        </w:rPr>
      </w:pPr>
    </w:p>
    <w:p w14:paraId="1AE47DDB" w14:textId="67EC0D29" w:rsidR="00895D41" w:rsidRPr="00EE22D2" w:rsidRDefault="00895D41" w:rsidP="00142F9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highlight w:val="cyan"/>
          <w:cs/>
          <w:lang w:eastAsia="ko-KR"/>
        </w:rPr>
      </w:pPr>
      <w:r w:rsidRPr="00EE22D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="00A36318">
        <w:rPr>
          <w:rFonts w:ascii="Angsana New" w:eastAsia="EucrosiaUPCBold" w:hAnsi="Angsana New"/>
          <w:i/>
          <w:iCs/>
          <w:sz w:val="30"/>
          <w:szCs w:val="30"/>
        </w:rPr>
        <w:t>5</w:t>
      </w:r>
      <w:r w:rsidRPr="00EE22D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142F9C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EE22D2">
        <w:rPr>
          <w:rFonts w:ascii="Angsana New" w:hAnsi="Angsana New"/>
          <w:i/>
          <w:iCs/>
          <w:sz w:val="30"/>
          <w:szCs w:val="30"/>
          <w:cs/>
          <w:lang w:eastAsia="ko-KR"/>
        </w:rPr>
        <w:t>การตัดจำหน่าย</w:t>
      </w:r>
    </w:p>
    <w:p w14:paraId="56231376" w14:textId="77777777" w:rsidR="00895D41" w:rsidRPr="00FC1BAC" w:rsidRDefault="00895D41" w:rsidP="00F8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46" w:hanging="540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1606A1E2" w14:textId="5DA447C6" w:rsidR="00895D41" w:rsidRPr="00EE22D2" w:rsidRDefault="00895D41" w:rsidP="00142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E22D2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262600F" w14:textId="61ACBEFA" w:rsidR="00F87EA1" w:rsidRPr="00FC1BAC" w:rsidRDefault="00F87EA1" w:rsidP="00F8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sz w:val="30"/>
          <w:szCs w:val="30"/>
        </w:rPr>
      </w:pPr>
    </w:p>
    <w:p w14:paraId="731F95EE" w14:textId="52931048" w:rsidR="00A36318" w:rsidRPr="00EE22D2" w:rsidRDefault="00A36318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highlight w:val="cyan"/>
          <w:cs/>
          <w:lang w:eastAsia="ko-KR"/>
        </w:rPr>
      </w:pPr>
      <w:r w:rsidRPr="00EE22D2">
        <w:rPr>
          <w:rFonts w:ascii="Angsana New" w:eastAsia="EucrosiaUPCBold" w:hAnsi="Angsana New"/>
          <w:i/>
          <w:iCs/>
          <w:sz w:val="30"/>
          <w:szCs w:val="30"/>
        </w:rPr>
        <w:t>(</w:t>
      </w:r>
      <w:r>
        <w:rPr>
          <w:rFonts w:ascii="Angsana New" w:eastAsia="EucrosiaUPCBold" w:hAnsi="Angsana New"/>
          <w:i/>
          <w:iCs/>
          <w:sz w:val="30"/>
          <w:szCs w:val="30"/>
        </w:rPr>
        <w:t>6</w:t>
      </w:r>
      <w:r w:rsidRPr="00EE22D2">
        <w:rPr>
          <w:rFonts w:ascii="Angsana New" w:eastAsia="EucrosiaUPCBold" w:hAnsi="Angsana New"/>
          <w:i/>
          <w:iCs/>
          <w:sz w:val="30"/>
          <w:szCs w:val="30"/>
        </w:rPr>
        <w:t>)</w:t>
      </w:r>
      <w:r w:rsidR="00142F9C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EE22D2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  <w:lang w:eastAsia="ko-KR"/>
        </w:rPr>
        <w:t>ดอกเบี้ย</w:t>
      </w:r>
    </w:p>
    <w:p w14:paraId="1DC7B869" w14:textId="77777777" w:rsidR="00A36318" w:rsidRPr="00EE22D2" w:rsidRDefault="00A36318" w:rsidP="00A36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46" w:hanging="540"/>
        <w:rPr>
          <w:rFonts w:ascii="Angsana New" w:hAnsi="Angsana New"/>
          <w:b/>
          <w:bCs/>
          <w:color w:val="000000"/>
          <w:sz w:val="22"/>
          <w:szCs w:val="22"/>
        </w:rPr>
      </w:pPr>
    </w:p>
    <w:p w14:paraId="11FA4BD2" w14:textId="25E11134" w:rsidR="00A36318" w:rsidRPr="00EE22D2" w:rsidRDefault="00A36318" w:rsidP="0041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36318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A36318">
        <w:rPr>
          <w:rFonts w:ascii="Angsana New" w:hAnsi="Angsana New"/>
          <w:sz w:val="30"/>
          <w:szCs w:val="30"/>
          <w:cs/>
        </w:rPr>
        <w:t xml:space="preserve"> </w:t>
      </w:r>
      <w:r w:rsidRPr="00A36318">
        <w:rPr>
          <w:rFonts w:ascii="Angsana New" w:hAnsi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A36318">
        <w:rPr>
          <w:rFonts w:ascii="Angsana New" w:hAnsi="Angsana New"/>
          <w:sz w:val="30"/>
          <w:szCs w:val="30"/>
          <w:cs/>
        </w:rPr>
        <w:t xml:space="preserve"> </w:t>
      </w:r>
      <w:r w:rsidRPr="00A36318">
        <w:rPr>
          <w:rFonts w:ascii="Angsana New" w:hAnsi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A36318">
        <w:rPr>
          <w:rFonts w:ascii="Angsana New" w:hAnsi="Angsana New"/>
          <w:sz w:val="30"/>
          <w:szCs w:val="30"/>
          <w:cs/>
        </w:rPr>
        <w:t xml:space="preserve"> (</w:t>
      </w:r>
      <w:r w:rsidRPr="00A36318">
        <w:rPr>
          <w:rFonts w:ascii="Angsana New" w:hAnsi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A36318">
        <w:rPr>
          <w:rFonts w:ascii="Angsana New" w:hAnsi="Angsana New"/>
          <w:sz w:val="30"/>
          <w:szCs w:val="30"/>
          <w:cs/>
        </w:rPr>
        <w:t xml:space="preserve">) </w:t>
      </w:r>
      <w:r w:rsidRPr="00A36318">
        <w:rPr>
          <w:rFonts w:ascii="Angsana New" w:hAnsi="Angsana New" w:hint="cs"/>
          <w:sz w:val="30"/>
          <w:szCs w:val="30"/>
          <w:cs/>
        </w:rPr>
        <w:t>หรือราคาทุนตัดจำหน่ายของหนี้สิน</w:t>
      </w:r>
    </w:p>
    <w:p w14:paraId="71D03189" w14:textId="5B093D98" w:rsidR="00A36318" w:rsidRPr="00EE22D2" w:rsidRDefault="00FC1BAC" w:rsidP="00FC1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959C82E" w14:textId="2B04DE63" w:rsidR="00491A73" w:rsidRPr="00EE22D2" w:rsidRDefault="00491A73" w:rsidP="00A35C0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highlight w:val="cyan"/>
          <w:cs/>
          <w:lang w:eastAsia="ko-KR"/>
        </w:rPr>
      </w:pPr>
      <w:r w:rsidRPr="00EE22D2">
        <w:rPr>
          <w:rFonts w:ascii="Angsana New" w:eastAsia="EucrosiaUPCBold" w:hAnsi="Angsana New"/>
          <w:i/>
          <w:iCs/>
          <w:sz w:val="30"/>
          <w:szCs w:val="30"/>
        </w:rPr>
        <w:lastRenderedPageBreak/>
        <w:t>(</w:t>
      </w:r>
      <w:r w:rsidR="00A36318">
        <w:rPr>
          <w:rFonts w:ascii="Angsana New" w:eastAsia="EucrosiaUPCBold" w:hAnsi="Angsana New"/>
          <w:i/>
          <w:iCs/>
          <w:sz w:val="30"/>
          <w:szCs w:val="30"/>
        </w:rPr>
        <w:t>7</w:t>
      </w:r>
      <w:r w:rsidRPr="00EE22D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A35C0D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EE22D2">
        <w:rPr>
          <w:rFonts w:ascii="Angsana New" w:hAnsi="Angsana New"/>
          <w:i/>
          <w:iCs/>
          <w:sz w:val="30"/>
          <w:szCs w:val="30"/>
          <w:cs/>
          <w:lang w:eastAsia="ko-KR"/>
        </w:rPr>
        <w:t>การวัดมูลค่ายุติธรรม</w:t>
      </w:r>
    </w:p>
    <w:p w14:paraId="18EE51DC" w14:textId="77777777" w:rsidR="00F87EA1" w:rsidRPr="00EE22D2" w:rsidRDefault="00F87EA1" w:rsidP="00F8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b/>
          <w:bCs/>
          <w:color w:val="000000"/>
          <w:sz w:val="22"/>
          <w:szCs w:val="22"/>
        </w:rPr>
      </w:pPr>
    </w:p>
    <w:p w14:paraId="7805C5CB" w14:textId="167E59BF" w:rsidR="00895D41" w:rsidRPr="00EE22D2" w:rsidRDefault="001C2C5B" w:rsidP="0041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4"/>
          <w:sz w:val="30"/>
          <w:szCs w:val="30"/>
        </w:rPr>
      </w:pPr>
      <w:r w:rsidRPr="00EE22D2" w:rsidDel="001A6CC8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</w:t>
      </w:r>
      <w:r w:rsidRPr="00EE22D2" w:rsidDel="001A6CC8">
        <w:rPr>
          <w:rFonts w:ascii="Angsana New" w:hAnsi="Angsana New"/>
          <w:spacing w:val="4"/>
          <w:sz w:val="30"/>
          <w:szCs w:val="30"/>
          <w:cs/>
        </w:rPr>
        <w:t xml:space="preserve">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Pr="00EE22D2" w:rsidDel="001A6CC8">
        <w:rPr>
          <w:rFonts w:ascii="Angsana New" w:hAnsi="Angsana New"/>
          <w:sz w:val="30"/>
          <w:szCs w:val="30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89DE29D" w14:textId="77777777" w:rsidR="00F87EA1" w:rsidRPr="00EE22D2" w:rsidRDefault="00F87EA1" w:rsidP="00F87EA1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706"/>
        <w:jc w:val="thaiDistribute"/>
        <w:rPr>
          <w:rFonts w:ascii="Angsana New" w:hAnsi="Angsana New"/>
          <w:sz w:val="30"/>
          <w:szCs w:val="30"/>
        </w:rPr>
      </w:pPr>
    </w:p>
    <w:p w14:paraId="54A212E9" w14:textId="07F198C5" w:rsidR="006B068D" w:rsidRPr="00A36318" w:rsidDel="001A6CC8" w:rsidRDefault="001C2C5B" w:rsidP="004110CF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EE22D2" w:rsidDel="001A6CC8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EE22D2" w:rsidDel="001A6CC8">
        <w:rPr>
          <w:rFonts w:ascii="Angsana New" w:hAnsi="Angsana New"/>
          <w:sz w:val="30"/>
          <w:szCs w:val="30"/>
        </w:rPr>
        <w:t xml:space="preserve"> </w:t>
      </w:r>
      <w:r w:rsidRPr="00EE22D2" w:rsidDel="001A6CC8">
        <w:rPr>
          <w:rFonts w:ascii="Angsana New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E22D2" w:rsidDel="001A6CC8">
        <w:rPr>
          <w:rFonts w:ascii="Angsana New" w:hAnsi="Angsana New"/>
          <w:sz w:val="30"/>
          <w:szCs w:val="30"/>
        </w:rPr>
        <w:t xml:space="preserve"> </w:t>
      </w:r>
      <w:r w:rsidRPr="00EE22D2" w:rsidDel="001A6CC8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5D604550" w14:textId="77777777" w:rsidR="001C2C5B" w:rsidRPr="00EA688E" w:rsidDel="001A6CC8" w:rsidRDefault="001C2C5B" w:rsidP="004110CF">
      <w:pPr>
        <w:pStyle w:val="block"/>
        <w:numPr>
          <w:ilvl w:val="0"/>
          <w:numId w:val="35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pacing w:val="6"/>
          <w:sz w:val="30"/>
          <w:szCs w:val="30"/>
          <w:lang w:val="en-US" w:bidi="th-TH"/>
        </w:rPr>
      </w:pPr>
      <w:r w:rsidRPr="00EA688E" w:rsidDel="001A6CC8">
        <w:rPr>
          <w:rFonts w:asciiTheme="majorBidi" w:hAnsiTheme="majorBidi" w:cstheme="majorBidi"/>
          <w:spacing w:val="6"/>
          <w:sz w:val="30"/>
          <w:szCs w:val="30"/>
          <w:cs/>
          <w:lang w:val="en-US" w:bidi="th-TH"/>
        </w:rPr>
        <w:t xml:space="preserve">ข้อมูลระดับ </w:t>
      </w:r>
      <w:r w:rsidRPr="00EA688E" w:rsidDel="001A6CC8">
        <w:rPr>
          <w:rFonts w:asciiTheme="majorBidi" w:hAnsiTheme="majorBidi" w:cstheme="majorBidi"/>
          <w:spacing w:val="6"/>
          <w:sz w:val="30"/>
          <w:szCs w:val="30"/>
          <w:lang w:val="en-US" w:bidi="th-TH"/>
        </w:rPr>
        <w:t xml:space="preserve">1  </w:t>
      </w:r>
      <w:r w:rsidRPr="00EA688E" w:rsidDel="001A6CC8">
        <w:rPr>
          <w:rFonts w:asciiTheme="majorBidi" w:hAnsiTheme="majorBidi" w:cstheme="majorBidi"/>
          <w:spacing w:val="6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14FE7AD" w14:textId="77777777" w:rsidR="001C2C5B" w:rsidRPr="001C2C5B" w:rsidDel="001A6CC8" w:rsidRDefault="001C2C5B" w:rsidP="004110CF">
      <w:pPr>
        <w:pStyle w:val="block"/>
        <w:numPr>
          <w:ilvl w:val="0"/>
          <w:numId w:val="35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C2C5B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1C2C5B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2  </w:t>
      </w:r>
      <w:r w:rsidRPr="001C2C5B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C2C5B" w:rsidDel="001A6CC8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0177BAFB" w14:textId="5A7E72B0" w:rsidR="001C2C5B" w:rsidRDefault="001C2C5B" w:rsidP="004110CF">
      <w:pPr>
        <w:pStyle w:val="block"/>
        <w:numPr>
          <w:ilvl w:val="0"/>
          <w:numId w:val="35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C2C5B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1C2C5B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3  </w:t>
      </w:r>
      <w:r w:rsidRPr="001C2C5B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002C1D3" w14:textId="77777777" w:rsidR="00A36318" w:rsidRPr="001C2C5B" w:rsidDel="001A6CC8" w:rsidRDefault="00A36318" w:rsidP="00A36318">
      <w:pPr>
        <w:pStyle w:val="block"/>
        <w:spacing w:after="0" w:line="240" w:lineRule="atLeast"/>
        <w:ind w:left="108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DC88A9E" w14:textId="42371901" w:rsidR="001C2C5B" w:rsidRDefault="001C2C5B" w:rsidP="004110CF">
      <w:pPr>
        <w:pStyle w:val="BodyText"/>
        <w:shd w:val="clear" w:color="auto" w:fill="FFFFFF"/>
        <w:tabs>
          <w:tab w:val="clear" w:pos="454"/>
          <w:tab w:val="clear" w:pos="680"/>
          <w:tab w:val="left" w:pos="720"/>
          <w:tab w:val="left" w:pos="81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C2C5B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1A8EE30F" w14:textId="77777777" w:rsidR="006B068D" w:rsidRPr="001C2C5B" w:rsidDel="001A6CC8" w:rsidRDefault="006B068D" w:rsidP="00F87EA1">
      <w:pPr>
        <w:pStyle w:val="BodyText"/>
        <w:shd w:val="clear" w:color="auto" w:fill="FFFFFF"/>
        <w:tabs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979DF" w14:textId="30E34656" w:rsidR="001C2C5B" w:rsidRPr="001C2C5B" w:rsidDel="001A6CC8" w:rsidRDefault="001C2C5B" w:rsidP="004110CF">
      <w:pPr>
        <w:pStyle w:val="BodyText"/>
        <w:shd w:val="clear" w:color="auto" w:fill="FFFFFF"/>
        <w:tabs>
          <w:tab w:val="clear" w:pos="454"/>
          <w:tab w:val="clear" w:pos="680"/>
          <w:tab w:val="left" w:pos="720"/>
          <w:tab w:val="left" w:pos="81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2C5B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 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</w:t>
      </w:r>
      <w:r w:rsidRPr="001C2C5B">
        <w:rPr>
          <w:rFonts w:asciiTheme="majorBidi" w:hAnsiTheme="majorBidi" w:cstheme="majorBidi"/>
          <w:sz w:val="30"/>
          <w:szCs w:val="30"/>
        </w:rPr>
        <w:t xml:space="preserve"> </w:t>
      </w:r>
      <w:r w:rsidRPr="001C2C5B" w:rsidDel="001A6CC8">
        <w:rPr>
          <w:rFonts w:asciiTheme="majorBidi" w:hAnsiTheme="majorBidi" w:cstheme="majorBidi"/>
          <w:sz w:val="30"/>
          <w:szCs w:val="30"/>
          <w:cs/>
        </w:rPr>
        <w:t xml:space="preserve"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1C2C5B" w:rsidDel="001A6CC8">
        <w:rPr>
          <w:rFonts w:asciiTheme="majorBidi" w:hAnsiTheme="majorBidi" w:cstheme="majorBidi"/>
          <w:sz w:val="30"/>
          <w:szCs w:val="30"/>
        </w:rPr>
        <w:t>3</w:t>
      </w:r>
      <w:r w:rsidRPr="001C2C5B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8373CBA" w14:textId="1A215D7A" w:rsidR="001C2C5B" w:rsidRPr="00EA688E" w:rsidRDefault="00870BF2" w:rsidP="0087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14:paraId="516365F8" w14:textId="219F942E" w:rsidR="004C1BE2" w:rsidRPr="00D31193" w:rsidRDefault="004C1BE2" w:rsidP="007E08B1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</w:p>
    <w:p w14:paraId="6D4BB5D4" w14:textId="77777777" w:rsidR="004C1BE2" w:rsidRPr="00EA688E" w:rsidRDefault="004C1BE2" w:rsidP="004C1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1F32D5" w14:textId="77777777" w:rsidR="00A36318" w:rsidRPr="00A36318" w:rsidRDefault="00A36318" w:rsidP="00A36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36318">
        <w:rPr>
          <w:rFonts w:asciiTheme="majorBidi" w:hAnsiTheme="majorBidi" w:hint="cs"/>
          <w:sz w:val="30"/>
          <w:szCs w:val="30"/>
          <w:cs/>
        </w:rPr>
        <w:t>สินทรัพย์และหนี้สินทางการเงินส่วนใหญ่ของกลุ่มบริษัทจัดอยู่ในประเภทระยะสั้น</w:t>
      </w:r>
      <w:r w:rsidRPr="00A36318">
        <w:rPr>
          <w:rFonts w:asciiTheme="majorBidi" w:hAnsiTheme="majorBidi"/>
          <w:sz w:val="30"/>
          <w:szCs w:val="30"/>
          <w:cs/>
        </w:rPr>
        <w:t xml:space="preserve"> </w:t>
      </w:r>
      <w:r w:rsidRPr="00A36318">
        <w:rPr>
          <w:rFonts w:asciiTheme="majorBidi" w:hAnsiTheme="majorBidi" w:hint="cs"/>
          <w:sz w:val="30"/>
          <w:szCs w:val="30"/>
          <w:cs/>
        </w:rPr>
        <w:t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35EDFB35" w14:textId="77777777" w:rsidR="00A36318" w:rsidRPr="00A36318" w:rsidRDefault="00A36318" w:rsidP="00A36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C44A16" w14:textId="2636D963" w:rsidR="006B068D" w:rsidRPr="006A1608" w:rsidRDefault="00A36318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36318">
        <w:rPr>
          <w:rFonts w:asciiTheme="majorBidi" w:hAnsiTheme="majorBidi" w:hint="cs"/>
          <w:sz w:val="30"/>
          <w:szCs w:val="30"/>
          <w:cs/>
        </w:rPr>
        <w:t>มูลค่ายุติธรรมของเงินกู้ยืมระยะยาว</w:t>
      </w:r>
      <w:r w:rsidRPr="00A36318">
        <w:rPr>
          <w:rFonts w:asciiTheme="majorBidi" w:hAnsiTheme="majorBidi"/>
          <w:sz w:val="30"/>
          <w:szCs w:val="30"/>
          <w:cs/>
        </w:rPr>
        <w:t xml:space="preserve"> </w:t>
      </w:r>
      <w:r w:rsidRPr="00A36318">
        <w:rPr>
          <w:rFonts w:asciiTheme="majorBidi" w:hAnsiTheme="majorBidi" w:hint="cs"/>
          <w:sz w:val="30"/>
          <w:szCs w:val="30"/>
          <w:cs/>
        </w:rPr>
        <w:t>มีมูลค่า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6FCD91BF" w14:textId="77777777" w:rsidR="00832C07" w:rsidRPr="006B068D" w:rsidRDefault="00832C07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30"/>
          <w:szCs w:val="30"/>
        </w:rPr>
      </w:pPr>
    </w:p>
    <w:p w14:paraId="282133F7" w14:textId="616DA20A" w:rsidR="00351322" w:rsidRPr="00D31193" w:rsidRDefault="00C5386A" w:rsidP="007E08B1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119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14A7A4B" w14:textId="1899DE62" w:rsidR="0053552F" w:rsidRPr="00EA688E" w:rsidRDefault="0053552F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5AE238" w14:textId="28EFD7D9" w:rsidR="00C5386A" w:rsidRPr="00144670" w:rsidRDefault="00C5386A" w:rsidP="00C5386A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46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9A5642D" w14:textId="77777777" w:rsidR="00C5386A" w:rsidRPr="00EA688E" w:rsidRDefault="00C5386A" w:rsidP="00C53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00C00D" w14:textId="35A7755D" w:rsidR="00C5386A" w:rsidRDefault="00C5386A" w:rsidP="00C538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bookmarkStart w:id="3" w:name="_Hlk62992956"/>
      <w:r w:rsidRPr="00D3119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bookmarkEnd w:id="3"/>
      <w:r w:rsidRPr="00D31193">
        <w:rPr>
          <w:rFonts w:asciiTheme="majorBidi" w:hAnsiTheme="majorBidi" w:cstheme="majorBidi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D31193">
        <w:rPr>
          <w:rFonts w:asciiTheme="majorBidi" w:hAnsiTheme="majorBidi" w:cstheme="majorBidi"/>
          <w:sz w:val="30"/>
          <w:szCs w:val="30"/>
        </w:rPr>
        <w:t xml:space="preserve"> </w:t>
      </w:r>
      <w:r w:rsidRPr="00D31193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44E49B9" w14:textId="77777777" w:rsidR="00F87EA1" w:rsidRPr="00D31193" w:rsidRDefault="00F87EA1" w:rsidP="00C538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5BBCD08" w14:textId="51ADEADB" w:rsidR="00C5386A" w:rsidRPr="00D31193" w:rsidRDefault="00C5386A" w:rsidP="00C538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D31193">
        <w:rPr>
          <w:rFonts w:asciiTheme="majorBidi" w:hAnsiTheme="majorBidi" w:cstheme="majorBidi"/>
          <w:sz w:val="30"/>
          <w:szCs w:val="30"/>
        </w:rPr>
        <w:t xml:space="preserve">  </w:t>
      </w:r>
      <w:r w:rsidRPr="00D31193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0B5B0FB" w14:textId="77777777" w:rsidR="00C5386A" w:rsidRPr="00D31193" w:rsidRDefault="00C5386A" w:rsidP="00C538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535771" w14:textId="719533BA" w:rsidR="00C5386A" w:rsidRPr="00D31193" w:rsidRDefault="00C5386A" w:rsidP="00C538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7615998" w14:textId="0CB6E294" w:rsidR="006B068D" w:rsidRPr="00D31193" w:rsidRDefault="00870BF2" w:rsidP="0087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743CECF1" w14:textId="3D72287E" w:rsidR="00C5386A" w:rsidRPr="00D31193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5A20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Pr="00395A2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395A2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6443C" w:rsidRPr="00395A20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1FA78DF" w14:textId="14ACD411" w:rsidR="002F2D8B" w:rsidRPr="00D31193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CD5046" w14:textId="10A88BA7" w:rsidR="002F2D8B" w:rsidRPr="00D31193" w:rsidRDefault="002F2D8B" w:rsidP="007A7E30">
      <w:pPr>
        <w:tabs>
          <w:tab w:val="clear" w:pos="454"/>
          <w:tab w:val="clear" w:pos="907"/>
          <w:tab w:val="left" w:pos="630"/>
        </w:tabs>
        <w:spacing w:line="240" w:lineRule="auto"/>
        <w:ind w:left="567" w:right="-7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45505C4E" w14:textId="36F1E4CB" w:rsidR="002F2D8B" w:rsidRPr="00D31193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E30C05" w14:textId="06FEE239" w:rsidR="002F2D8B" w:rsidRPr="00D31193" w:rsidRDefault="002F2D8B" w:rsidP="007A7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</w:rPr>
        <w:t>(</w:t>
      </w:r>
      <w:r w:rsidR="00333AA9" w:rsidRPr="00D3119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31193">
        <w:rPr>
          <w:rFonts w:asciiTheme="majorBidi" w:hAnsiTheme="majorBidi" w:cstheme="majorBidi"/>
          <w:sz w:val="30"/>
          <w:szCs w:val="30"/>
        </w:rPr>
        <w:t>.</w:t>
      </w:r>
      <w:r w:rsidR="00D6443C" w:rsidRPr="00D31193">
        <w:rPr>
          <w:rFonts w:asciiTheme="majorBidi" w:hAnsiTheme="majorBidi" w:cstheme="majorBidi"/>
          <w:sz w:val="30"/>
          <w:szCs w:val="30"/>
        </w:rPr>
        <w:t>1</w:t>
      </w:r>
      <w:r w:rsidRPr="00D31193">
        <w:rPr>
          <w:rFonts w:asciiTheme="majorBidi" w:hAnsiTheme="majorBidi" w:cstheme="majorBidi"/>
          <w:sz w:val="30"/>
          <w:szCs w:val="30"/>
        </w:rPr>
        <w:t>.</w:t>
      </w:r>
      <w:r w:rsidR="00D6443C" w:rsidRPr="00D31193">
        <w:rPr>
          <w:rFonts w:asciiTheme="majorBidi" w:hAnsiTheme="majorBidi" w:cstheme="majorBidi"/>
          <w:sz w:val="30"/>
          <w:szCs w:val="30"/>
        </w:rPr>
        <w:t>1</w:t>
      </w:r>
      <w:proofErr w:type="gramStart"/>
      <w:r w:rsidRPr="00D31193">
        <w:rPr>
          <w:rFonts w:asciiTheme="majorBidi" w:hAnsiTheme="majorBidi" w:cstheme="majorBidi"/>
          <w:sz w:val="30"/>
          <w:szCs w:val="30"/>
        </w:rPr>
        <w:t>)</w:t>
      </w:r>
      <w:r w:rsidRPr="00D31193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D31193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proofErr w:type="gramEnd"/>
    </w:p>
    <w:p w14:paraId="77288382" w14:textId="64E3E525" w:rsidR="002F2D8B" w:rsidRPr="00D31193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C9187CE" w14:textId="3DF7311A" w:rsidR="002F2D8B" w:rsidRDefault="002F2D8B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7E30">
        <w:rPr>
          <w:rFonts w:asciiTheme="majorBidi" w:hAnsiTheme="majorBidi" w:cstheme="majorBidi"/>
          <w:spacing w:val="2"/>
          <w:sz w:val="30"/>
          <w:szCs w:val="30"/>
          <w:cs/>
        </w:rPr>
        <w:t>ความเสี่ยงด้านเครดิตของ</w:t>
      </w:r>
      <w:r w:rsidRPr="007A7E30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Pr="007A7E30">
        <w:rPr>
          <w:rFonts w:asciiTheme="majorBidi" w:hAnsiTheme="majorBidi" w:cstheme="majorBidi"/>
          <w:spacing w:val="2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</w:t>
      </w:r>
      <w:r w:rsidRPr="007A7E30">
        <w:rPr>
          <w:rFonts w:asciiTheme="majorBidi" w:hAnsiTheme="majorBidi" w:cstheme="majorBidi"/>
          <w:spacing w:val="4"/>
          <w:sz w:val="30"/>
          <w:szCs w:val="30"/>
          <w:cs/>
        </w:rPr>
        <w:t>อย่างไรก็ตาม ผู้บริหารต้องพิจารณาถึงปัจจัยอื่น</w:t>
      </w:r>
      <w:r w:rsidR="005A311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7A7E30">
        <w:rPr>
          <w:rFonts w:asciiTheme="majorBidi" w:hAnsiTheme="majorBidi" w:cstheme="majorBidi"/>
          <w:spacing w:val="4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7A7E3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7A7E30">
        <w:rPr>
          <w:rFonts w:asciiTheme="majorBidi" w:hAnsiTheme="majorBidi" w:cstheme="majorBidi"/>
          <w:spacing w:val="4"/>
          <w:sz w:val="30"/>
          <w:szCs w:val="30"/>
          <w:cs/>
        </w:rPr>
        <w:t>รายละเอียดการ</w:t>
      </w:r>
      <w:r w:rsidRPr="00D31193">
        <w:rPr>
          <w:rFonts w:asciiTheme="majorBidi" w:hAnsiTheme="majorBidi" w:cstheme="majorBidi"/>
          <w:sz w:val="30"/>
          <w:szCs w:val="30"/>
          <w:cs/>
        </w:rPr>
        <w:t xml:space="preserve">กระจุกตัวของรายได้เปิดเผยในหมายเหตุข้อ </w:t>
      </w:r>
      <w:r w:rsidR="00CD44E6">
        <w:rPr>
          <w:rFonts w:asciiTheme="majorBidi" w:hAnsiTheme="majorBidi" w:cstheme="majorBidi"/>
          <w:sz w:val="30"/>
          <w:szCs w:val="30"/>
        </w:rPr>
        <w:t>1</w:t>
      </w:r>
      <w:r w:rsidR="005A3113">
        <w:rPr>
          <w:rFonts w:asciiTheme="majorBidi" w:hAnsiTheme="majorBidi" w:cstheme="majorBidi"/>
          <w:sz w:val="30"/>
          <w:szCs w:val="30"/>
        </w:rPr>
        <w:t>9</w:t>
      </w:r>
    </w:p>
    <w:p w14:paraId="5D6D814E" w14:textId="77777777" w:rsidR="00417CCA" w:rsidRPr="00D31193" w:rsidRDefault="00417CCA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07467F1" w14:textId="32866734" w:rsidR="002F2D8B" w:rsidRPr="00D31193" w:rsidRDefault="002071DC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7E30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2D8B" w:rsidRPr="007A7E30">
        <w:rPr>
          <w:rFonts w:asciiTheme="majorBidi" w:hAnsiTheme="majorBidi" w:cstheme="majorBidi"/>
          <w:spacing w:val="2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2F2D8B" w:rsidRPr="007A7E30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2D8B" w:rsidRPr="007A7E30">
        <w:rPr>
          <w:rFonts w:asciiTheme="majorBidi" w:hAnsiTheme="majorBidi" w:cstheme="majorBidi"/>
          <w:spacing w:val="2"/>
          <w:sz w:val="30"/>
          <w:szCs w:val="30"/>
          <w:cs/>
        </w:rPr>
        <w:t>จะ</w:t>
      </w:r>
      <w:r w:rsidR="002F2D8B" w:rsidRPr="00D31193">
        <w:rPr>
          <w:rFonts w:asciiTheme="majorBidi" w:hAnsiTheme="majorBidi" w:cstheme="majorBidi"/>
          <w:sz w:val="30"/>
          <w:szCs w:val="30"/>
          <w:cs/>
        </w:rPr>
        <w:t>เสนอระยะเวลาและเงื่อนไข</w:t>
      </w:r>
      <w:r w:rsidR="006A1608">
        <w:rPr>
          <w:rFonts w:asciiTheme="majorBidi" w:hAnsiTheme="majorBidi" w:cstheme="majorBidi" w:hint="cs"/>
          <w:sz w:val="30"/>
          <w:szCs w:val="30"/>
          <w:cs/>
          <w:lang w:eastAsia="ko-KR"/>
        </w:rPr>
        <w:t>ทางการค้า</w:t>
      </w:r>
      <w:r w:rsidR="002F2D8B" w:rsidRPr="00D311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2181B" w:rsidRPr="00D3119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2F2D8B" w:rsidRPr="00D31193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="002F2D8B" w:rsidRPr="00D31193">
        <w:rPr>
          <w:rFonts w:asciiTheme="majorBidi" w:hAnsiTheme="majorBidi" w:cstheme="majorBidi" w:hint="cs"/>
          <w:sz w:val="30"/>
          <w:szCs w:val="30"/>
          <w:cs/>
        </w:rPr>
        <w:t>ข้อมูลอุตสาหกรรม</w:t>
      </w:r>
      <w:r w:rsidR="002F2D8B" w:rsidRPr="007A7E3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และหนังสือรับรองฐานะทางการเงินของธนาคารสำหรับบางกรณี </w:t>
      </w:r>
      <w:r w:rsidR="002F2D8B" w:rsidRPr="007A7E30">
        <w:rPr>
          <w:rFonts w:asciiTheme="majorBidi" w:hAnsiTheme="majorBidi" w:cstheme="majorBidi"/>
          <w:spacing w:val="4"/>
          <w:sz w:val="30"/>
          <w:szCs w:val="30"/>
          <w:cs/>
        </w:rPr>
        <w:t>วงเงินยอดขาย</w:t>
      </w:r>
      <w:r w:rsidR="002F2D8B" w:rsidRPr="007A7E30">
        <w:rPr>
          <w:rFonts w:asciiTheme="majorBidi" w:hAnsiTheme="majorBidi" w:cstheme="majorBidi" w:hint="cs"/>
          <w:spacing w:val="4"/>
          <w:sz w:val="30"/>
          <w:szCs w:val="30"/>
          <w:cs/>
        </w:rPr>
        <w:t>จะ</w:t>
      </w:r>
      <w:r w:rsidR="002F2D8B" w:rsidRPr="007A7E30">
        <w:rPr>
          <w:rFonts w:asciiTheme="majorBidi" w:hAnsiTheme="majorBidi" w:cstheme="majorBidi"/>
          <w:spacing w:val="4"/>
          <w:sz w:val="30"/>
          <w:szCs w:val="30"/>
          <w:cs/>
        </w:rPr>
        <w:t>กำหนด</w:t>
      </w:r>
      <w:r w:rsidR="002F2D8B" w:rsidRPr="007A7E30">
        <w:rPr>
          <w:rFonts w:asciiTheme="majorBidi" w:hAnsiTheme="majorBidi" w:cstheme="majorBidi" w:hint="cs"/>
          <w:spacing w:val="4"/>
          <w:sz w:val="30"/>
          <w:szCs w:val="30"/>
          <w:cs/>
        </w:rPr>
        <w:t>ไว้</w:t>
      </w:r>
      <w:r w:rsidR="002F2D8B" w:rsidRPr="007A7E30">
        <w:rPr>
          <w:rFonts w:asciiTheme="majorBidi" w:hAnsiTheme="majorBidi" w:cstheme="majorBidi"/>
          <w:spacing w:val="4"/>
          <w:sz w:val="30"/>
          <w:szCs w:val="30"/>
          <w:cs/>
        </w:rPr>
        <w:t>สำหรับลูกค้าแต่ละ</w:t>
      </w:r>
      <w:r w:rsidR="002F2D8B" w:rsidRPr="00D31193">
        <w:rPr>
          <w:rFonts w:asciiTheme="majorBidi" w:hAnsiTheme="majorBidi" w:cstheme="majorBidi"/>
          <w:sz w:val="30"/>
          <w:szCs w:val="30"/>
          <w:cs/>
        </w:rPr>
        <w:t>รายและ</w:t>
      </w:r>
      <w:r w:rsidR="002F2D8B" w:rsidRPr="00D31193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2F2D8B" w:rsidRPr="00D31193">
        <w:rPr>
          <w:rFonts w:asciiTheme="majorBidi" w:hAnsiTheme="majorBidi" w:cstheme="majorBidi"/>
          <w:sz w:val="30"/>
          <w:szCs w:val="30"/>
          <w:cs/>
        </w:rPr>
        <w:t>ทบทวน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="002F2D8B" w:rsidRPr="00D311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2D8B" w:rsidRPr="00D31193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D31193">
        <w:rPr>
          <w:rFonts w:asciiTheme="majorBidi" w:hAnsiTheme="majorBidi" w:cstheme="majorBidi"/>
          <w:sz w:val="30"/>
          <w:szCs w:val="30"/>
          <w:cs/>
        </w:rPr>
        <w:t>ผู้มีอำนาจอนุมัติตามนโยบายควบคุมสินเชื่อของกลุ่มบริษัท</w:t>
      </w:r>
    </w:p>
    <w:p w14:paraId="4CC4573A" w14:textId="77777777" w:rsidR="002F2D8B" w:rsidRPr="00EA688E" w:rsidRDefault="002F2D8B" w:rsidP="002F2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31B46" w14:textId="14E3BDF7" w:rsidR="002F2D8B" w:rsidRPr="001B1B90" w:rsidRDefault="002F2D8B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="Times New Roman" w:hAnsi="Times New Roman"/>
          <w:spacing w:val="4"/>
          <w:sz w:val="30"/>
          <w:szCs w:val="30"/>
          <w:cs/>
        </w:rPr>
      </w:pPr>
      <w:r w:rsidRPr="001B1B90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</w:t>
      </w:r>
      <w:r w:rsidRPr="001B1B90">
        <w:rPr>
          <w:rFonts w:asciiTheme="majorBidi" w:hAnsiTheme="majorBidi" w:cstheme="majorBidi"/>
          <w:spacing w:val="4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</w:t>
      </w:r>
      <w:r w:rsidR="00CB689A" w:rsidRPr="00D31193">
        <w:rPr>
          <w:rFonts w:ascii="Angsana New" w:hAnsi="Angsana New"/>
          <w:sz w:val="30"/>
          <w:szCs w:val="30"/>
          <w:cs/>
        </w:rPr>
        <w:t xml:space="preserve">ตั้งแต่ </w:t>
      </w:r>
      <w:r w:rsidR="00CB689A" w:rsidRPr="00D31193">
        <w:rPr>
          <w:rFonts w:ascii="Angsana New" w:hAnsi="Angsana New"/>
          <w:sz w:val="30"/>
          <w:szCs w:val="30"/>
        </w:rPr>
        <w:t xml:space="preserve">30 </w:t>
      </w:r>
      <w:r w:rsidR="00CB689A" w:rsidRPr="00D31193">
        <w:rPr>
          <w:rFonts w:ascii="Angsana New" w:hAnsi="Angsana New"/>
          <w:sz w:val="30"/>
          <w:szCs w:val="30"/>
          <w:cs/>
        </w:rPr>
        <w:t>วัน</w:t>
      </w:r>
      <w:r w:rsidR="00CB689A" w:rsidRPr="00D31193">
        <w:rPr>
          <w:rFonts w:ascii="Angsana New" w:hAnsi="Angsana New"/>
          <w:sz w:val="30"/>
          <w:szCs w:val="30"/>
        </w:rPr>
        <w:t xml:space="preserve"> </w:t>
      </w:r>
      <w:r w:rsidR="00CB689A" w:rsidRPr="00D31193">
        <w:rPr>
          <w:rFonts w:ascii="Angsana New" w:hAnsi="Angsana New"/>
          <w:sz w:val="30"/>
          <w:szCs w:val="30"/>
          <w:cs/>
        </w:rPr>
        <w:t xml:space="preserve">ถึง </w:t>
      </w:r>
      <w:r w:rsidR="00CB689A" w:rsidRPr="00D31193">
        <w:rPr>
          <w:rFonts w:ascii="Angsana New" w:hAnsi="Angsana New"/>
          <w:sz w:val="30"/>
          <w:szCs w:val="30"/>
        </w:rPr>
        <w:t xml:space="preserve">120 </w:t>
      </w:r>
      <w:r w:rsidR="00CB689A" w:rsidRPr="00D31193">
        <w:rPr>
          <w:rFonts w:ascii="Angsana New" w:hAnsi="Angsana New"/>
          <w:sz w:val="30"/>
          <w:szCs w:val="30"/>
          <w:cs/>
        </w:rPr>
        <w:t>วัน</w:t>
      </w:r>
    </w:p>
    <w:p w14:paraId="4649FFAE" w14:textId="2DD0B23A" w:rsidR="002F2D8B" w:rsidRDefault="002F2D8B" w:rsidP="002F2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523270" w14:textId="091CBF0C" w:rsidR="006A1608" w:rsidRPr="005A3113" w:rsidRDefault="006A1608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5A3113">
        <w:rPr>
          <w:rFonts w:ascii="Angsana New" w:hAnsi="Angsana New"/>
          <w:spacing w:val="4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5A3113" w:rsidRPr="005A3113">
        <w:rPr>
          <w:rFonts w:ascii="Angsana New" w:hAnsi="Angsana New"/>
          <w:spacing w:val="4"/>
          <w:sz w:val="30"/>
          <w:szCs w:val="30"/>
        </w:rPr>
        <w:t xml:space="preserve">120 </w:t>
      </w:r>
      <w:r w:rsidR="005A3113" w:rsidRPr="005A3113">
        <w:rPr>
          <w:rFonts w:ascii="Angsana New" w:hAnsi="Angsana New"/>
          <w:spacing w:val="4"/>
          <w:sz w:val="30"/>
          <w:szCs w:val="30"/>
          <w:cs/>
        </w:rPr>
        <w:t>วัน</w:t>
      </w:r>
      <w:r w:rsidRPr="005A3113">
        <w:rPr>
          <w:rFonts w:ascii="Angsana New" w:hAnsi="Angsana New"/>
          <w:spacing w:val="4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4" w:name="_Hlk59433075"/>
      <w:r w:rsidRPr="005A3113">
        <w:rPr>
          <w:rFonts w:ascii="Angsana New" w:hAnsi="Angsana New"/>
          <w:spacing w:val="4"/>
          <w:sz w:val="30"/>
          <w:szCs w:val="30"/>
          <w:cs/>
        </w:rPr>
        <w:t>กลุ่มบริษัทพิจารณาการด้อยค่า</w:t>
      </w:r>
      <w:r w:rsidR="00417CCA" w:rsidRPr="005A3113">
        <w:rPr>
          <w:rFonts w:ascii="Angsana New" w:hAnsi="Angsana New"/>
          <w:spacing w:val="4"/>
          <w:sz w:val="30"/>
          <w:szCs w:val="30"/>
          <w:cs/>
        </w:rPr>
        <w:t>อย่างสม่ำเสมอ</w:t>
      </w:r>
      <w:r w:rsidRPr="005A3113">
        <w:rPr>
          <w:rFonts w:ascii="Angsana New" w:hAnsi="Angsana New"/>
          <w:spacing w:val="4"/>
          <w:sz w:val="30"/>
          <w:szCs w:val="30"/>
          <w:cs/>
        </w:rPr>
        <w:t xml:space="preserve">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</w:t>
      </w:r>
      <w:bookmarkEnd w:id="4"/>
      <w:r w:rsidR="00645973">
        <w:rPr>
          <w:rFonts w:ascii="Angsana New" w:hAnsi="Angsana New" w:hint="cs"/>
          <w:spacing w:val="4"/>
          <w:sz w:val="30"/>
          <w:szCs w:val="30"/>
          <w:cs/>
        </w:rPr>
        <w:t>ราย</w:t>
      </w:r>
      <w:r w:rsidRPr="005A3113">
        <w:rPr>
          <w:rFonts w:ascii="Angsana New" w:hAnsi="Angsana New"/>
          <w:spacing w:val="4"/>
          <w:sz w:val="30"/>
          <w:szCs w:val="30"/>
          <w:cs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C215BC0" w14:textId="10BAECA7" w:rsidR="005A3113" w:rsidRPr="005A3113" w:rsidRDefault="005A3113" w:rsidP="006A1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E156B5A" w14:textId="25C0B816" w:rsidR="005A3113" w:rsidRPr="005A3113" w:rsidRDefault="005A3113" w:rsidP="006A1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5A3113">
        <w:rPr>
          <w:rFonts w:ascii="Angsana New" w:hAnsi="Angsana New"/>
          <w:spacing w:val="4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Pr="005A3113">
        <w:rPr>
          <w:rFonts w:ascii="Angsana New" w:hAnsi="Angsana New"/>
          <w:spacing w:val="4"/>
          <w:sz w:val="30"/>
          <w:szCs w:val="30"/>
        </w:rPr>
        <w:t>5</w:t>
      </w:r>
    </w:p>
    <w:p w14:paraId="45D24614" w14:textId="2ED74D2D" w:rsidR="00F87EA1" w:rsidRDefault="00870BF2" w:rsidP="0087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B98BFC3" w14:textId="0748F656" w:rsidR="00333AA9" w:rsidRPr="00D31193" w:rsidRDefault="00333AA9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34" w:hanging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31193">
        <w:rPr>
          <w:rFonts w:asciiTheme="majorBidi" w:hAnsiTheme="majorBidi" w:cstheme="majorBidi"/>
          <w:sz w:val="30"/>
          <w:szCs w:val="30"/>
        </w:rPr>
        <w:t>.</w:t>
      </w:r>
      <w:r w:rsidR="00D6443C" w:rsidRPr="00D31193">
        <w:rPr>
          <w:rFonts w:asciiTheme="majorBidi" w:hAnsiTheme="majorBidi" w:cstheme="majorBidi"/>
          <w:sz w:val="30"/>
          <w:szCs w:val="30"/>
        </w:rPr>
        <w:t>1</w:t>
      </w:r>
      <w:r w:rsidRPr="00D31193">
        <w:rPr>
          <w:rFonts w:asciiTheme="majorBidi" w:hAnsiTheme="majorBidi" w:cstheme="majorBidi"/>
          <w:sz w:val="30"/>
          <w:szCs w:val="30"/>
        </w:rPr>
        <w:t>.</w:t>
      </w:r>
      <w:r w:rsidR="00D6443C" w:rsidRPr="00D31193">
        <w:rPr>
          <w:rFonts w:asciiTheme="majorBidi" w:hAnsiTheme="majorBidi" w:cstheme="majorBidi"/>
          <w:sz w:val="30"/>
          <w:szCs w:val="30"/>
        </w:rPr>
        <w:t>2</w:t>
      </w:r>
      <w:proofErr w:type="gramStart"/>
      <w:r w:rsidRPr="00D31193">
        <w:rPr>
          <w:rFonts w:asciiTheme="majorBidi" w:hAnsiTheme="majorBidi" w:cstheme="majorBidi"/>
          <w:sz w:val="30"/>
          <w:szCs w:val="30"/>
        </w:rPr>
        <w:t>)</w:t>
      </w:r>
      <w:r w:rsidRPr="00D31193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D31193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</w:t>
      </w:r>
      <w:proofErr w:type="gramEnd"/>
      <w:r w:rsidRPr="00D31193">
        <w:rPr>
          <w:rFonts w:asciiTheme="majorBidi" w:hAnsiTheme="majorBidi"/>
          <w:sz w:val="30"/>
          <w:szCs w:val="30"/>
          <w:cs/>
        </w:rPr>
        <w:t xml:space="preserve"> และอนุพันธ์</w:t>
      </w:r>
    </w:p>
    <w:p w14:paraId="4267BD20" w14:textId="77777777" w:rsidR="0053552F" w:rsidRPr="00D31193" w:rsidRDefault="0053552F" w:rsidP="00417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115" w:hanging="180"/>
        <w:rPr>
          <w:rFonts w:ascii="Angsana New" w:hAnsi="Angsana New"/>
          <w:sz w:val="30"/>
          <w:szCs w:val="30"/>
        </w:rPr>
      </w:pPr>
    </w:p>
    <w:p w14:paraId="20CF5177" w14:textId="42407640" w:rsidR="00BA74AE" w:rsidRDefault="005A3113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40"/>
          <w:tab w:val="left" w:pos="630"/>
          <w:tab w:val="left" w:pos="810"/>
          <w:tab w:val="left" w:pos="108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A3113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มีจำกัดเนื่องจากคู่สัญญาเป็นธนาคารและสถาบันการเงิน</w:t>
      </w:r>
      <w:r w:rsidRPr="005A3113">
        <w:rPr>
          <w:rFonts w:ascii="Angsana New" w:hAnsi="Angsana New"/>
          <w:sz w:val="30"/>
          <w:szCs w:val="30"/>
          <w:cs/>
        </w:rPr>
        <w:t xml:space="preserve"> </w:t>
      </w:r>
      <w:r w:rsidRPr="005A3113">
        <w:rPr>
          <w:rFonts w:ascii="Angsana New" w:hAnsi="Angsana New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21EEDF64" w14:textId="77777777" w:rsidR="00591667" w:rsidRPr="00D31193" w:rsidRDefault="00591667" w:rsidP="00270675">
      <w:pPr>
        <w:tabs>
          <w:tab w:val="clear" w:pos="907"/>
          <w:tab w:val="clear" w:pos="1644"/>
          <w:tab w:val="left" w:pos="108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4C74F7BB" w14:textId="5EFE0FC2" w:rsidR="0053552F" w:rsidRPr="00D31193" w:rsidRDefault="00631802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D3119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6443C"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bookmarkStart w:id="5" w:name="_Hlk63102084"/>
      <w:r w:rsidRPr="00D3119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ความเสี่ยงด้านสภาพคล่อง</w:t>
      </w:r>
      <w:bookmarkEnd w:id="5"/>
    </w:p>
    <w:p w14:paraId="1892F002" w14:textId="0E5DA907" w:rsidR="002145B3" w:rsidRPr="00EA688E" w:rsidRDefault="002145B3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sz w:val="30"/>
          <w:szCs w:val="30"/>
        </w:rPr>
      </w:pPr>
    </w:p>
    <w:p w14:paraId="7E0060CE" w14:textId="23BB7EF3" w:rsidR="00631802" w:rsidRPr="00D31193" w:rsidRDefault="00631802" w:rsidP="005A3113">
      <w:pPr>
        <w:tabs>
          <w:tab w:val="clear" w:pos="454"/>
          <w:tab w:val="clear" w:pos="907"/>
          <w:tab w:val="left" w:pos="63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31193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D31193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D31193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A2A25FE" w14:textId="19E20655" w:rsidR="00631802" w:rsidRPr="00EA688E" w:rsidRDefault="00631802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sz w:val="30"/>
          <w:szCs w:val="30"/>
        </w:rPr>
      </w:pPr>
    </w:p>
    <w:p w14:paraId="15E6E73B" w14:textId="2F91B376" w:rsidR="005A3113" w:rsidRDefault="00631802" w:rsidP="005A3113">
      <w:pPr>
        <w:tabs>
          <w:tab w:val="clear" w:pos="454"/>
          <w:tab w:val="clear" w:pos="907"/>
          <w:tab w:val="left" w:pos="63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31193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D31193">
        <w:rPr>
          <w:rFonts w:asciiTheme="majorBidi" w:hAnsiTheme="majorBidi" w:cstheme="majorBidi"/>
          <w:sz w:val="30"/>
          <w:szCs w:val="30"/>
        </w:rPr>
        <w:t xml:space="preserve"> </w:t>
      </w:r>
      <w:r w:rsidRPr="00D31193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D31193">
        <w:rPr>
          <w:rFonts w:asciiTheme="majorBidi" w:hAnsiTheme="majorBidi" w:cstheme="majorBidi"/>
          <w:sz w:val="30"/>
          <w:szCs w:val="30"/>
        </w:rPr>
        <w:t xml:space="preserve"> </w:t>
      </w:r>
      <w:r w:rsidRPr="00D31193">
        <w:rPr>
          <w:rFonts w:asciiTheme="majorBidi" w:hAnsiTheme="majorBidi" w:cstheme="majorBidi"/>
          <w:sz w:val="30"/>
          <w:szCs w:val="30"/>
          <w:cs/>
        </w:rPr>
        <w:t>โดย</w:t>
      </w:r>
      <w:r w:rsidR="00591667">
        <w:rPr>
          <w:rFonts w:asciiTheme="majorBidi" w:hAnsiTheme="majorBidi" w:cstheme="majorBidi" w:hint="cs"/>
          <w:sz w:val="30"/>
          <w:szCs w:val="30"/>
          <w:cs/>
          <w:lang w:eastAsia="ko-KR"/>
        </w:rPr>
        <w:t>แสดง</w:t>
      </w:r>
      <w:r w:rsidRPr="00D31193">
        <w:rPr>
          <w:rFonts w:asciiTheme="majorBidi" w:hAnsiTheme="majorBidi" w:cs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A17A171" w14:textId="14B87E02" w:rsidR="00077CEA" w:rsidRPr="00DC07B0" w:rsidRDefault="00077CEA" w:rsidP="0007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440"/>
        <w:gridCol w:w="236"/>
        <w:gridCol w:w="1474"/>
        <w:gridCol w:w="270"/>
        <w:gridCol w:w="1530"/>
        <w:gridCol w:w="270"/>
        <w:gridCol w:w="1530"/>
      </w:tblGrid>
      <w:tr w:rsidR="00DC07B0" w:rsidRPr="00D31193" w14:paraId="62A2439C" w14:textId="77777777" w:rsidTr="00A40118">
        <w:trPr>
          <w:tblHeader/>
        </w:trPr>
        <w:tc>
          <w:tcPr>
            <w:tcW w:w="2610" w:type="dxa"/>
          </w:tcPr>
          <w:p w14:paraId="56C71443" w14:textId="77777777" w:rsidR="00DC07B0" w:rsidRPr="00D31193" w:rsidRDefault="00DC07B0" w:rsidP="00A401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2E6137B1" w14:textId="1E08EFFC" w:rsidR="00DC07B0" w:rsidRPr="00D3119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B33C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C07B0" w:rsidRPr="00D31193" w14:paraId="31A2B4B6" w14:textId="77777777" w:rsidTr="00A40118">
        <w:trPr>
          <w:tblHeader/>
        </w:trPr>
        <w:tc>
          <w:tcPr>
            <w:tcW w:w="2610" w:type="dxa"/>
          </w:tcPr>
          <w:p w14:paraId="0608AE5D" w14:textId="77777777" w:rsidR="00DC07B0" w:rsidRPr="00D31193" w:rsidRDefault="00DC07B0" w:rsidP="00A401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15CE79" w14:textId="77777777" w:rsidR="00DC07B0" w:rsidRPr="00D3119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EC3A2" w14:textId="77777777" w:rsidR="00DC07B0" w:rsidRPr="00D3119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4" w:type="dxa"/>
            <w:gridSpan w:val="5"/>
            <w:vAlign w:val="bottom"/>
            <w:hideMark/>
          </w:tcPr>
          <w:p w14:paraId="2EC4093A" w14:textId="77777777" w:rsidR="00DC07B0" w:rsidRPr="00D3119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C07B0" w:rsidRPr="00D31193" w14:paraId="514E8938" w14:textId="77777777" w:rsidTr="00A40118">
        <w:trPr>
          <w:tblHeader/>
        </w:trPr>
        <w:tc>
          <w:tcPr>
            <w:tcW w:w="2610" w:type="dxa"/>
            <w:vAlign w:val="bottom"/>
            <w:hideMark/>
          </w:tcPr>
          <w:p w14:paraId="49FB7E43" w14:textId="77777777" w:rsidR="00DC07B0" w:rsidRPr="00D31193" w:rsidRDefault="00DC07B0" w:rsidP="00A401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0" w:type="dxa"/>
            <w:vAlign w:val="bottom"/>
            <w:hideMark/>
          </w:tcPr>
          <w:p w14:paraId="5027A981" w14:textId="77777777" w:rsidR="00DC07B0" w:rsidRPr="00D31193" w:rsidRDefault="00DC07B0" w:rsidP="00A401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1C9E998D" w14:textId="77777777" w:rsidR="00DC07B0" w:rsidRPr="00D31193" w:rsidRDefault="00DC07B0" w:rsidP="00A4011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0B7567FB" w14:textId="77777777" w:rsidR="00DC07B0" w:rsidRPr="00D3119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  <w:hideMark/>
          </w:tcPr>
          <w:p w14:paraId="3222ACAD" w14:textId="77777777" w:rsidR="00DC07B0" w:rsidRPr="00D31193" w:rsidRDefault="00DC07B0" w:rsidP="00A40118">
            <w:pPr>
              <w:tabs>
                <w:tab w:val="clear" w:pos="680"/>
                <w:tab w:val="left" w:pos="610"/>
              </w:tabs>
              <w:spacing w:line="240" w:lineRule="auto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77472DEE" w14:textId="77777777" w:rsidR="00DC07B0" w:rsidRPr="00D3119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00B9EF70" w14:textId="77777777" w:rsidR="00DC07B0" w:rsidRDefault="00DC07B0" w:rsidP="00A4011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823456B" w14:textId="77777777" w:rsidR="00DC07B0" w:rsidRPr="00D31193" w:rsidRDefault="00DC07B0" w:rsidP="00A4011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C2B20BD" w14:textId="77777777" w:rsidR="00DC07B0" w:rsidRPr="00D3119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1D93FC9B" w14:textId="77777777" w:rsidR="00DC07B0" w:rsidRPr="00D31193" w:rsidRDefault="00DC07B0" w:rsidP="00A4011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C07B0" w:rsidRPr="00D31193" w14:paraId="2FEE2E4C" w14:textId="77777777" w:rsidTr="00A40118">
        <w:trPr>
          <w:tblHeader/>
        </w:trPr>
        <w:tc>
          <w:tcPr>
            <w:tcW w:w="2610" w:type="dxa"/>
          </w:tcPr>
          <w:p w14:paraId="4CF30B0D" w14:textId="77777777" w:rsidR="00DC07B0" w:rsidRPr="00D31193" w:rsidRDefault="00DC07B0" w:rsidP="00A401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22FBC62B" w14:textId="77777777" w:rsidR="00DC07B0" w:rsidRPr="00D3119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736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7736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E7736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C07B0" w:rsidRPr="00D31193" w14:paraId="4D111052" w14:textId="77777777" w:rsidTr="00A40118">
        <w:tc>
          <w:tcPr>
            <w:tcW w:w="2610" w:type="dxa"/>
            <w:hideMark/>
          </w:tcPr>
          <w:p w14:paraId="5F72E8CF" w14:textId="77777777" w:rsidR="00DC07B0" w:rsidRPr="00D31193" w:rsidRDefault="00DC07B0" w:rsidP="00A401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</w:p>
          <w:p w14:paraId="565A26D0" w14:textId="77777777" w:rsidR="00DC07B0" w:rsidRPr="00D31193" w:rsidRDefault="00DC07B0" w:rsidP="00A401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ไม่ใช่อนุพันธ์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5B8FDCB1" w14:textId="77777777" w:rsidR="00DC07B0" w:rsidRPr="00D3119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12580E" w14:textId="77777777" w:rsidR="00DC07B0" w:rsidRPr="00D3119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0FC8DE31" w14:textId="77777777" w:rsidR="00DC07B0" w:rsidRPr="00D3119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0ADC2" w14:textId="77777777" w:rsidR="00DC07B0" w:rsidRPr="00D3119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16A88B" w14:textId="77777777" w:rsidR="00DC07B0" w:rsidRPr="00D3119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4CB7C3" w14:textId="77777777" w:rsidR="00DC07B0" w:rsidRPr="00D3119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327074" w14:textId="77777777" w:rsidR="00DC07B0" w:rsidRPr="00D3119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3C93" w:rsidRPr="00D31193" w14:paraId="5B204220" w14:textId="77777777" w:rsidTr="00A40118">
        <w:tc>
          <w:tcPr>
            <w:tcW w:w="2610" w:type="dxa"/>
            <w:hideMark/>
          </w:tcPr>
          <w:p w14:paraId="22ABEF22" w14:textId="77777777" w:rsidR="00B33C93" w:rsidRPr="00D31193" w:rsidRDefault="00B33C93" w:rsidP="00B33C9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D3119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3901C0EC" w14:textId="77777777" w:rsidR="00B33C93" w:rsidRPr="00D31193" w:rsidRDefault="00B33C93" w:rsidP="00B33C9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4E290892" w14:textId="77777777" w:rsidR="00B33C93" w:rsidRDefault="00B33C93" w:rsidP="00B33C93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AEF994" w14:textId="173AA966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442,000</w:t>
            </w:r>
          </w:p>
        </w:tc>
        <w:tc>
          <w:tcPr>
            <w:tcW w:w="236" w:type="dxa"/>
          </w:tcPr>
          <w:p w14:paraId="6CA981FF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5171256" w14:textId="77777777" w:rsidR="00B33C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5B79A5" w14:textId="41275CF6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442,000</w:t>
            </w:r>
          </w:p>
        </w:tc>
        <w:tc>
          <w:tcPr>
            <w:tcW w:w="270" w:type="dxa"/>
          </w:tcPr>
          <w:p w14:paraId="32569AFD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B6F0A3" w14:textId="77777777" w:rsidR="00B33C93" w:rsidRDefault="00B33C93" w:rsidP="00B33C93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D01D56" w14:textId="683A6A64" w:rsidR="00B33C93" w:rsidRPr="00D31193" w:rsidRDefault="00B33C93" w:rsidP="00B33C93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0248C8" w14:textId="77777777" w:rsidR="00B33C93" w:rsidRDefault="00B33C93" w:rsidP="00B33C93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11AEE0A6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5943E9" w14:textId="77777777" w:rsidR="00B33C93" w:rsidRDefault="00B33C93" w:rsidP="00B33C93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034950" w14:textId="708F3388" w:rsidR="00B33C93" w:rsidRPr="00D31193" w:rsidRDefault="00B33C93" w:rsidP="00B33C93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442,000</w:t>
            </w:r>
          </w:p>
        </w:tc>
      </w:tr>
      <w:tr w:rsidR="00B33C93" w:rsidRPr="00D31193" w14:paraId="7E635914" w14:textId="77777777" w:rsidTr="00A40118">
        <w:tc>
          <w:tcPr>
            <w:tcW w:w="2610" w:type="dxa"/>
          </w:tcPr>
          <w:p w14:paraId="7F95AB13" w14:textId="77777777" w:rsidR="00B33C93" w:rsidRPr="00D31193" w:rsidRDefault="00B33C93" w:rsidP="00B33C9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2BD0F5DC" w14:textId="41EB8906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116,596</w:t>
            </w:r>
          </w:p>
        </w:tc>
        <w:tc>
          <w:tcPr>
            <w:tcW w:w="236" w:type="dxa"/>
          </w:tcPr>
          <w:p w14:paraId="0A74B970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AFAC039" w14:textId="3721A570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116,596</w:t>
            </w:r>
          </w:p>
        </w:tc>
        <w:tc>
          <w:tcPr>
            <w:tcW w:w="270" w:type="dxa"/>
          </w:tcPr>
          <w:p w14:paraId="40AD2FEF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14CCE0" w14:textId="22977559" w:rsidR="00B33C93" w:rsidRPr="00D31193" w:rsidRDefault="00B33C93" w:rsidP="00B33C93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047A2D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CFF129" w14:textId="114A7437" w:rsidR="00B33C93" w:rsidRPr="00D31193" w:rsidRDefault="00B33C93" w:rsidP="00B33C93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116,596</w:t>
            </w:r>
          </w:p>
        </w:tc>
      </w:tr>
      <w:tr w:rsidR="00B33C93" w:rsidRPr="00D31193" w14:paraId="0F08DBC2" w14:textId="77777777" w:rsidTr="00A40118">
        <w:tc>
          <w:tcPr>
            <w:tcW w:w="2610" w:type="dxa"/>
          </w:tcPr>
          <w:p w14:paraId="445D5465" w14:textId="77777777" w:rsidR="00B33C93" w:rsidRPr="00417CCA" w:rsidRDefault="00B33C93" w:rsidP="00B33C9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17CC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417CC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417CCA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4B7B8879" w14:textId="77777777" w:rsidR="00B33C93" w:rsidRPr="00417CCA" w:rsidRDefault="00B33C93" w:rsidP="00B33C9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C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17CCA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5405007E" w14:textId="77777777" w:rsidR="00B33C93" w:rsidRPr="00417CCA" w:rsidRDefault="00B33C93" w:rsidP="00B33C93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50B810" w14:textId="12F9E5EC" w:rsidR="00B33C93" w:rsidRPr="00417CCA" w:rsidRDefault="004A5A02" w:rsidP="00B3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9"/>
                <w:tab w:val="left" w:pos="1149"/>
              </w:tabs>
              <w:spacing w:line="240" w:lineRule="auto"/>
              <w:ind w:left="599" w:right="-1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210,000</w:t>
            </w:r>
          </w:p>
        </w:tc>
        <w:tc>
          <w:tcPr>
            <w:tcW w:w="236" w:type="dxa"/>
          </w:tcPr>
          <w:p w14:paraId="79B233BF" w14:textId="77777777" w:rsidR="00B33C93" w:rsidRPr="00417CCA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3947198" w14:textId="77777777" w:rsidR="00B33C93" w:rsidRPr="00417CCA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E346CF" w14:textId="5CCC14B6" w:rsidR="00B33C93" w:rsidRPr="00417CCA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7C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17C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5D20598D" w14:textId="77777777" w:rsidR="00B33C93" w:rsidRPr="00417CCA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87F5C5" w14:textId="77777777" w:rsidR="00B33C93" w:rsidRPr="00417CCA" w:rsidRDefault="00B33C93" w:rsidP="00B33C93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9767F77" w14:textId="5487AF48" w:rsidR="00B33C93" w:rsidRPr="00417CCA" w:rsidRDefault="00B33C93" w:rsidP="00B33C93">
            <w:pPr>
              <w:pStyle w:val="acctfourfigures"/>
              <w:tabs>
                <w:tab w:val="clear" w:pos="765"/>
                <w:tab w:val="decimal" w:pos="1314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7CCA">
              <w:rPr>
                <w:rFonts w:ascii="Angsana New" w:hAnsi="Angsana New"/>
                <w:sz w:val="30"/>
                <w:szCs w:val="30"/>
                <w:lang w:val="en-US" w:bidi="th-TH"/>
              </w:rPr>
              <w:t>90,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270" w:type="dxa"/>
          </w:tcPr>
          <w:p w14:paraId="0204DEA9" w14:textId="77777777" w:rsidR="00B33C93" w:rsidRPr="00417CCA" w:rsidRDefault="00B33C93" w:rsidP="00B33C93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DEB87D" w14:textId="77777777" w:rsidR="00B33C93" w:rsidRPr="00417CCA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AD1A46" w14:textId="77777777" w:rsidR="00B33C93" w:rsidRPr="00417CCA" w:rsidRDefault="00B33C93" w:rsidP="00B33C93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4E1F05" w14:textId="27BE92D1" w:rsidR="00B33C93" w:rsidRPr="00D31193" w:rsidRDefault="00B33C93" w:rsidP="00B33C93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7CCA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4,032</w:t>
            </w:r>
          </w:p>
        </w:tc>
      </w:tr>
      <w:tr w:rsidR="00B33C93" w:rsidRPr="00D31193" w14:paraId="7B603D00" w14:textId="77777777" w:rsidTr="00A40118">
        <w:trPr>
          <w:trHeight w:val="119"/>
        </w:trPr>
        <w:tc>
          <w:tcPr>
            <w:tcW w:w="2610" w:type="dxa"/>
            <w:hideMark/>
          </w:tcPr>
          <w:p w14:paraId="61E36C41" w14:textId="77777777" w:rsidR="00B33C93" w:rsidRPr="00D31193" w:rsidRDefault="00B33C93" w:rsidP="00B33C9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6CBCDE17" w14:textId="4A343898" w:rsidR="00B33C93" w:rsidRPr="00D31193" w:rsidRDefault="001A62DC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39,819</w:t>
            </w:r>
          </w:p>
        </w:tc>
        <w:tc>
          <w:tcPr>
            <w:tcW w:w="236" w:type="dxa"/>
            <w:vAlign w:val="bottom"/>
          </w:tcPr>
          <w:p w14:paraId="24A10873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0CDF36D" w14:textId="5679BAAC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23,262</w:t>
            </w:r>
          </w:p>
        </w:tc>
        <w:tc>
          <w:tcPr>
            <w:tcW w:w="270" w:type="dxa"/>
            <w:vAlign w:val="bottom"/>
          </w:tcPr>
          <w:p w14:paraId="080079AA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4812CD" w14:textId="29201B8D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18,581</w:t>
            </w:r>
          </w:p>
        </w:tc>
        <w:tc>
          <w:tcPr>
            <w:tcW w:w="270" w:type="dxa"/>
            <w:vAlign w:val="bottom"/>
          </w:tcPr>
          <w:p w14:paraId="0906041D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D88482" w14:textId="4EA447AD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</w:t>
            </w:r>
            <w:r w:rsidR="00404CB2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</w:tr>
      <w:tr w:rsidR="00B33C93" w:rsidRPr="00D31193" w14:paraId="0ED32E5D" w14:textId="77777777" w:rsidTr="00A40118">
        <w:tc>
          <w:tcPr>
            <w:tcW w:w="2610" w:type="dxa"/>
          </w:tcPr>
          <w:p w14:paraId="361117AC" w14:textId="77777777" w:rsidR="00B33C93" w:rsidRPr="00D31193" w:rsidRDefault="00B33C93" w:rsidP="00B33C9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C5DFE6" w14:textId="2A531631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4A5A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08,415</w:t>
            </w:r>
          </w:p>
        </w:tc>
        <w:tc>
          <w:tcPr>
            <w:tcW w:w="236" w:type="dxa"/>
          </w:tcPr>
          <w:p w14:paraId="6A2B6028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4C410" w14:textId="3BE314B4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705,108</w:t>
            </w:r>
          </w:p>
        </w:tc>
        <w:tc>
          <w:tcPr>
            <w:tcW w:w="270" w:type="dxa"/>
          </w:tcPr>
          <w:p w14:paraId="40B25202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0F969" w14:textId="0978D265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109,3</w:t>
            </w:r>
            <w:r w:rsidR="00404C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046CED17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04AD1" w14:textId="218DDA86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814,4</w:t>
            </w:r>
            <w:r w:rsidR="00404C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</w:tr>
    </w:tbl>
    <w:p w14:paraId="325A8C5A" w14:textId="77777777" w:rsidR="00DC07B0" w:rsidRPr="00D31193" w:rsidRDefault="00DC07B0" w:rsidP="0007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440"/>
        <w:gridCol w:w="236"/>
        <w:gridCol w:w="1474"/>
        <w:gridCol w:w="270"/>
        <w:gridCol w:w="1530"/>
        <w:gridCol w:w="270"/>
        <w:gridCol w:w="1530"/>
      </w:tblGrid>
      <w:tr w:rsidR="005D615E" w:rsidRPr="00D31193" w14:paraId="52B6B1D0" w14:textId="77777777" w:rsidTr="00DC07B0">
        <w:trPr>
          <w:tblHeader/>
        </w:trPr>
        <w:tc>
          <w:tcPr>
            <w:tcW w:w="2610" w:type="dxa"/>
          </w:tcPr>
          <w:p w14:paraId="53255B20" w14:textId="77777777" w:rsidR="005D615E" w:rsidRPr="00D31193" w:rsidRDefault="005D615E" w:rsidP="000261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5B25C300" w14:textId="1209622D" w:rsidR="005D615E" w:rsidRPr="00D31193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311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D615E" w:rsidRPr="00D31193" w14:paraId="10AEF5D6" w14:textId="77777777" w:rsidTr="00DC07B0">
        <w:trPr>
          <w:tblHeader/>
        </w:trPr>
        <w:tc>
          <w:tcPr>
            <w:tcW w:w="2610" w:type="dxa"/>
          </w:tcPr>
          <w:p w14:paraId="45D05819" w14:textId="77777777" w:rsidR="005D615E" w:rsidRPr="00D31193" w:rsidRDefault="005D615E" w:rsidP="000261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D08142" w14:textId="77777777" w:rsidR="005D615E" w:rsidRPr="00D31193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FBBA70" w14:textId="77777777" w:rsidR="005D615E" w:rsidRPr="00D31193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4" w:type="dxa"/>
            <w:gridSpan w:val="5"/>
            <w:vAlign w:val="bottom"/>
            <w:hideMark/>
          </w:tcPr>
          <w:p w14:paraId="2D2C1F06" w14:textId="77777777" w:rsidR="005D615E" w:rsidRPr="00D31193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C07B0" w:rsidRPr="00D31193" w14:paraId="4CB0D630" w14:textId="77777777" w:rsidTr="00DC07B0">
        <w:trPr>
          <w:tblHeader/>
        </w:trPr>
        <w:tc>
          <w:tcPr>
            <w:tcW w:w="2610" w:type="dxa"/>
            <w:vAlign w:val="bottom"/>
            <w:hideMark/>
          </w:tcPr>
          <w:p w14:paraId="2319BF40" w14:textId="3A1A1D0A" w:rsidR="00DC07B0" w:rsidRPr="00D31193" w:rsidRDefault="00DC07B0" w:rsidP="0002619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0" w:type="dxa"/>
            <w:vAlign w:val="bottom"/>
            <w:hideMark/>
          </w:tcPr>
          <w:p w14:paraId="2DCAD00B" w14:textId="77777777" w:rsidR="00DC07B0" w:rsidRPr="00D31193" w:rsidRDefault="00DC07B0" w:rsidP="000261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89C0F02" w14:textId="77777777" w:rsidR="00DC07B0" w:rsidRPr="00D31193" w:rsidRDefault="00DC07B0" w:rsidP="0002619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75F8B7D5" w14:textId="77777777" w:rsidR="00DC07B0" w:rsidRPr="00D31193" w:rsidRDefault="00DC07B0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  <w:hideMark/>
          </w:tcPr>
          <w:p w14:paraId="61B16D19" w14:textId="691B9BFD" w:rsidR="00DC07B0" w:rsidRPr="00D31193" w:rsidRDefault="00DC07B0" w:rsidP="0002619D">
            <w:pPr>
              <w:tabs>
                <w:tab w:val="clear" w:pos="680"/>
                <w:tab w:val="left" w:pos="610"/>
              </w:tabs>
              <w:spacing w:line="240" w:lineRule="auto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6EB348B2" w14:textId="77777777" w:rsidR="00DC07B0" w:rsidRPr="00D31193" w:rsidRDefault="00DC07B0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4A5AAC0B" w14:textId="77777777" w:rsidR="00DC07B0" w:rsidRDefault="00DC07B0" w:rsidP="0002619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EF8D517" w14:textId="36DFFF87" w:rsidR="00DC07B0" w:rsidRPr="00D31193" w:rsidRDefault="00DC07B0" w:rsidP="0002619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8C57833" w14:textId="77777777" w:rsidR="00DC07B0" w:rsidRPr="00D31193" w:rsidRDefault="00DC07B0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3AA0FA58" w14:textId="77777777" w:rsidR="00DC07B0" w:rsidRPr="00D31193" w:rsidRDefault="00DC07B0" w:rsidP="0002619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D615E" w:rsidRPr="00D31193" w14:paraId="699CBF6F" w14:textId="77777777" w:rsidTr="00DC07B0">
        <w:trPr>
          <w:tblHeader/>
        </w:trPr>
        <w:tc>
          <w:tcPr>
            <w:tcW w:w="2610" w:type="dxa"/>
          </w:tcPr>
          <w:p w14:paraId="3715CF92" w14:textId="77777777" w:rsidR="005D615E" w:rsidRPr="00D31193" w:rsidRDefault="005D615E" w:rsidP="000261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5AC8EF9A" w14:textId="77777777" w:rsidR="005D615E" w:rsidRPr="00D31193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736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7736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E7736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C07B0" w:rsidRPr="00D31193" w14:paraId="1E997805" w14:textId="77777777" w:rsidTr="00DC07B0">
        <w:tc>
          <w:tcPr>
            <w:tcW w:w="2610" w:type="dxa"/>
            <w:hideMark/>
          </w:tcPr>
          <w:p w14:paraId="3D68F305" w14:textId="77777777" w:rsidR="00DC07B0" w:rsidRPr="00D31193" w:rsidRDefault="00DC07B0" w:rsidP="0002619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</w:p>
          <w:p w14:paraId="7E3FDDA8" w14:textId="77777777" w:rsidR="00DC07B0" w:rsidRPr="00D31193" w:rsidRDefault="00DC07B0" w:rsidP="0002619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ไม่ใช่อนุพันธ์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732763E0" w14:textId="77777777" w:rsidR="00DC07B0" w:rsidRPr="00D31193" w:rsidRDefault="00DC07B0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2F6D4E" w14:textId="77777777" w:rsidR="00DC07B0" w:rsidRPr="00D31193" w:rsidRDefault="00DC07B0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3B811696" w14:textId="77777777" w:rsidR="00DC07B0" w:rsidRPr="00D31193" w:rsidRDefault="00DC07B0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4C5CBF" w14:textId="77777777" w:rsidR="00DC07B0" w:rsidRPr="00D31193" w:rsidRDefault="00DC07B0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8EE694" w14:textId="77777777" w:rsidR="00DC07B0" w:rsidRPr="00D31193" w:rsidRDefault="00DC07B0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8A963" w14:textId="77777777" w:rsidR="00DC07B0" w:rsidRPr="00D31193" w:rsidRDefault="00DC07B0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C6EDB1" w14:textId="77777777" w:rsidR="00DC07B0" w:rsidRPr="00D31193" w:rsidRDefault="00DC07B0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3C93" w:rsidRPr="00D31193" w14:paraId="280EBF80" w14:textId="77777777" w:rsidTr="00DC07B0">
        <w:tc>
          <w:tcPr>
            <w:tcW w:w="2610" w:type="dxa"/>
            <w:hideMark/>
          </w:tcPr>
          <w:p w14:paraId="57D4B748" w14:textId="77777777" w:rsidR="00B33C93" w:rsidRPr="00D31193" w:rsidRDefault="00B33C93" w:rsidP="00B33C9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D3119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16882225" w14:textId="77777777" w:rsidR="00B33C93" w:rsidRPr="00D31193" w:rsidRDefault="00B33C93" w:rsidP="00B33C9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678E37ED" w14:textId="77777777" w:rsidR="00B33C93" w:rsidRDefault="00B33C93" w:rsidP="00B33C93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92A8E0" w14:textId="56047E06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442,000</w:t>
            </w:r>
          </w:p>
        </w:tc>
        <w:tc>
          <w:tcPr>
            <w:tcW w:w="236" w:type="dxa"/>
          </w:tcPr>
          <w:p w14:paraId="3865857F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8FC9975" w14:textId="77777777" w:rsidR="00B33C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BF372C" w14:textId="551326F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442,000</w:t>
            </w:r>
          </w:p>
        </w:tc>
        <w:tc>
          <w:tcPr>
            <w:tcW w:w="270" w:type="dxa"/>
          </w:tcPr>
          <w:p w14:paraId="27B46B40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6461D7" w14:textId="77777777" w:rsidR="00B33C93" w:rsidRDefault="00B33C93" w:rsidP="00B33C93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F834F0A" w14:textId="740A364A" w:rsidR="00B33C93" w:rsidRPr="00D31193" w:rsidRDefault="00B33C93" w:rsidP="00B33C93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F29E06" w14:textId="77777777" w:rsidR="00B33C93" w:rsidRDefault="00B33C93" w:rsidP="00B33C93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63186149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C0FD75" w14:textId="77777777" w:rsidR="00B33C93" w:rsidRDefault="00B33C93" w:rsidP="00B33C93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590B2E" w14:textId="20C800A8" w:rsidR="00B33C93" w:rsidRPr="00D31193" w:rsidRDefault="00B33C93" w:rsidP="00B33C93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442,000</w:t>
            </w:r>
          </w:p>
        </w:tc>
      </w:tr>
      <w:tr w:rsidR="00B33C93" w:rsidRPr="00D31193" w14:paraId="70707CD6" w14:textId="77777777" w:rsidTr="00DC07B0">
        <w:tc>
          <w:tcPr>
            <w:tcW w:w="2610" w:type="dxa"/>
          </w:tcPr>
          <w:p w14:paraId="62BB629C" w14:textId="52A9F2D0" w:rsidR="00B33C93" w:rsidRPr="00D31193" w:rsidRDefault="00B33C93" w:rsidP="00B33C9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49C2D3E9" w14:textId="5A1E5130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218,062</w:t>
            </w:r>
          </w:p>
        </w:tc>
        <w:tc>
          <w:tcPr>
            <w:tcW w:w="236" w:type="dxa"/>
          </w:tcPr>
          <w:p w14:paraId="5248784C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13BCF9B" w14:textId="263EF1D9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218,062</w:t>
            </w:r>
          </w:p>
        </w:tc>
        <w:tc>
          <w:tcPr>
            <w:tcW w:w="270" w:type="dxa"/>
          </w:tcPr>
          <w:p w14:paraId="2E98388A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BDC7B3" w14:textId="46D1B622" w:rsidR="00B33C93" w:rsidRPr="00D31193" w:rsidRDefault="00B33C93" w:rsidP="00B33C93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82A1C4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84C46E" w14:textId="3A1C69CC" w:rsidR="00B33C93" w:rsidRPr="00D31193" w:rsidRDefault="00B33C93" w:rsidP="00B33C93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218,062</w:t>
            </w:r>
          </w:p>
        </w:tc>
      </w:tr>
      <w:tr w:rsidR="00B33C93" w:rsidRPr="00D31193" w14:paraId="04191A6F" w14:textId="77777777" w:rsidTr="00DC07B0">
        <w:tc>
          <w:tcPr>
            <w:tcW w:w="2610" w:type="dxa"/>
          </w:tcPr>
          <w:p w14:paraId="0B7C96D0" w14:textId="77777777" w:rsidR="00B33C93" w:rsidRPr="00417CCA" w:rsidRDefault="00B33C93" w:rsidP="00B33C9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17CC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417CC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417CCA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62FE3A7F" w14:textId="45B255C5" w:rsidR="00B33C93" w:rsidRPr="00417CCA" w:rsidRDefault="00B33C93" w:rsidP="00B33C9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C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17CCA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00A9EA4B" w14:textId="77777777" w:rsidR="00B33C93" w:rsidRPr="00417CCA" w:rsidRDefault="00B33C93" w:rsidP="00B33C93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16F613" w14:textId="29691BB7" w:rsidR="00B33C93" w:rsidRPr="00417CCA" w:rsidRDefault="00B33C93" w:rsidP="00B3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9"/>
                <w:tab w:val="left" w:pos="1149"/>
              </w:tabs>
              <w:spacing w:line="240" w:lineRule="auto"/>
              <w:ind w:left="590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417CCA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4A5A02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36" w:type="dxa"/>
          </w:tcPr>
          <w:p w14:paraId="61EB0BDF" w14:textId="77777777" w:rsidR="00B33C93" w:rsidRPr="00417CCA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E2BFCC1" w14:textId="77777777" w:rsidR="00B33C93" w:rsidRPr="00417CCA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33431B" w14:textId="188C3FD3" w:rsidR="00B33C93" w:rsidRPr="00417CCA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7C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17C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76A21528" w14:textId="77777777" w:rsidR="00B33C93" w:rsidRPr="00417CCA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FDEFE9" w14:textId="77777777" w:rsidR="00B33C93" w:rsidRPr="00417CCA" w:rsidRDefault="00B33C93" w:rsidP="00B33C93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312A222" w14:textId="3BDA11A6" w:rsidR="00B33C93" w:rsidRPr="00417CCA" w:rsidRDefault="00B33C93" w:rsidP="00B33C93">
            <w:pPr>
              <w:pStyle w:val="acctfourfigures"/>
              <w:tabs>
                <w:tab w:val="clear" w:pos="765"/>
                <w:tab w:val="decimal" w:pos="1314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7CCA">
              <w:rPr>
                <w:rFonts w:ascii="Angsana New" w:hAnsi="Angsana New"/>
                <w:sz w:val="30"/>
                <w:szCs w:val="30"/>
                <w:lang w:val="en-US" w:bidi="th-TH"/>
              </w:rPr>
              <w:t>90,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  <w:r w:rsidR="004A5A0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450CB9A" w14:textId="77777777" w:rsidR="00B33C93" w:rsidRPr="00417CCA" w:rsidRDefault="00B33C93" w:rsidP="00B33C93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19AAA8" w14:textId="77777777" w:rsidR="00B33C93" w:rsidRPr="00417CCA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43A3B2" w14:textId="77777777" w:rsidR="00B33C93" w:rsidRPr="00417CCA" w:rsidRDefault="00B33C93" w:rsidP="00B33C93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B49732" w14:textId="3CA604F0" w:rsidR="00B33C93" w:rsidRPr="00D31193" w:rsidRDefault="00B33C93" w:rsidP="00B33C93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7CCA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4,03</w:t>
            </w:r>
            <w:r w:rsidR="004A5A0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33C93" w:rsidRPr="00D31193" w14:paraId="5E5FB8FB" w14:textId="77777777" w:rsidTr="00DC07B0">
        <w:trPr>
          <w:trHeight w:val="119"/>
        </w:trPr>
        <w:tc>
          <w:tcPr>
            <w:tcW w:w="2610" w:type="dxa"/>
            <w:hideMark/>
          </w:tcPr>
          <w:p w14:paraId="58D55888" w14:textId="77777777" w:rsidR="00B33C93" w:rsidRPr="00D31193" w:rsidRDefault="00B33C93" w:rsidP="00B33C9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BB23ABE" w14:textId="2FA3686C" w:rsidR="00B33C93" w:rsidRPr="00D31193" w:rsidRDefault="001A62DC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39,755</w:t>
            </w:r>
          </w:p>
        </w:tc>
        <w:tc>
          <w:tcPr>
            <w:tcW w:w="236" w:type="dxa"/>
            <w:vAlign w:val="bottom"/>
          </w:tcPr>
          <w:p w14:paraId="4F843CA0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F16A968" w14:textId="5E22488B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23,232</w:t>
            </w:r>
          </w:p>
        </w:tc>
        <w:tc>
          <w:tcPr>
            <w:tcW w:w="270" w:type="dxa"/>
            <w:vAlign w:val="bottom"/>
          </w:tcPr>
          <w:p w14:paraId="436DC81B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5A29F07" w14:textId="15344B06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18,527</w:t>
            </w:r>
          </w:p>
        </w:tc>
        <w:tc>
          <w:tcPr>
            <w:tcW w:w="270" w:type="dxa"/>
            <w:vAlign w:val="bottom"/>
          </w:tcPr>
          <w:p w14:paraId="55FE5EE2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A8AEAD5" w14:textId="545488E4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41,759</w:t>
            </w:r>
          </w:p>
        </w:tc>
      </w:tr>
      <w:tr w:rsidR="00B33C93" w:rsidRPr="00D31193" w14:paraId="351393BC" w14:textId="77777777" w:rsidTr="00DC07B0">
        <w:tc>
          <w:tcPr>
            <w:tcW w:w="2610" w:type="dxa"/>
          </w:tcPr>
          <w:p w14:paraId="19485997" w14:textId="25A77253" w:rsidR="00B33C93" w:rsidRPr="00D31193" w:rsidRDefault="00B33C93" w:rsidP="00B33C9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A1B89F" w14:textId="3E5C5A11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4A5A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09,817</w:t>
            </w:r>
          </w:p>
        </w:tc>
        <w:tc>
          <w:tcPr>
            <w:tcW w:w="236" w:type="dxa"/>
          </w:tcPr>
          <w:p w14:paraId="6234592B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4DA350" w14:textId="79A1B72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806,544</w:t>
            </w:r>
          </w:p>
        </w:tc>
        <w:tc>
          <w:tcPr>
            <w:tcW w:w="270" w:type="dxa"/>
          </w:tcPr>
          <w:p w14:paraId="767EDB9F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C5F5D" w14:textId="2B979852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109,3</w:t>
            </w:r>
            <w:r w:rsidR="004A5A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63BB6273" w14:textId="77777777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BCD3BC" w14:textId="63BB8AA1" w:rsidR="00B33C93" w:rsidRPr="00D31193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915,85</w:t>
            </w:r>
            <w:r w:rsidR="004A5A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28FACDF5" w14:textId="77777777" w:rsidR="003F6328" w:rsidRPr="00591667" w:rsidRDefault="003F6328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440"/>
        <w:gridCol w:w="236"/>
        <w:gridCol w:w="1474"/>
        <w:gridCol w:w="270"/>
        <w:gridCol w:w="1530"/>
        <w:gridCol w:w="270"/>
        <w:gridCol w:w="1530"/>
      </w:tblGrid>
      <w:tr w:rsidR="00DC07B0" w:rsidRPr="00D31193" w14:paraId="07805574" w14:textId="77777777" w:rsidTr="00A40118">
        <w:trPr>
          <w:tblHeader/>
        </w:trPr>
        <w:tc>
          <w:tcPr>
            <w:tcW w:w="2610" w:type="dxa"/>
          </w:tcPr>
          <w:p w14:paraId="5178AE24" w14:textId="77777777" w:rsidR="00DC07B0" w:rsidRPr="00D31193" w:rsidRDefault="00DC07B0" w:rsidP="00A401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1DBD700D" w14:textId="4A97981A" w:rsidR="00DC07B0" w:rsidRPr="00D31193" w:rsidRDefault="007F718B" w:rsidP="00A40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07B0" w:rsidRPr="00D31193" w14:paraId="442A58E6" w14:textId="77777777" w:rsidTr="00A40118">
        <w:trPr>
          <w:tblHeader/>
        </w:trPr>
        <w:tc>
          <w:tcPr>
            <w:tcW w:w="2610" w:type="dxa"/>
          </w:tcPr>
          <w:p w14:paraId="615AF57E" w14:textId="77777777" w:rsidR="00DC07B0" w:rsidRPr="00D31193" w:rsidRDefault="00DC07B0" w:rsidP="00A401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88BF02" w14:textId="77777777" w:rsidR="00DC07B0" w:rsidRPr="00D3119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14A092" w14:textId="77777777" w:rsidR="00DC07B0" w:rsidRPr="00D3119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4" w:type="dxa"/>
            <w:gridSpan w:val="5"/>
            <w:vAlign w:val="bottom"/>
            <w:hideMark/>
          </w:tcPr>
          <w:p w14:paraId="4860C9CB" w14:textId="77777777" w:rsidR="00DC07B0" w:rsidRPr="00D3119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C07B0" w:rsidRPr="00D31193" w14:paraId="0D22758E" w14:textId="77777777" w:rsidTr="00A40118">
        <w:trPr>
          <w:tblHeader/>
        </w:trPr>
        <w:tc>
          <w:tcPr>
            <w:tcW w:w="2610" w:type="dxa"/>
            <w:vAlign w:val="bottom"/>
            <w:hideMark/>
          </w:tcPr>
          <w:p w14:paraId="27A13577" w14:textId="089026F2" w:rsidR="00DC07B0" w:rsidRPr="00D31193" w:rsidRDefault="00DC07B0" w:rsidP="00A401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F71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  <w:hideMark/>
          </w:tcPr>
          <w:p w14:paraId="6E8CDBC3" w14:textId="77777777" w:rsidR="00DC07B0" w:rsidRPr="00D31193" w:rsidRDefault="00DC07B0" w:rsidP="00A401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CD7B742" w14:textId="77777777" w:rsidR="00DC07B0" w:rsidRPr="00D31193" w:rsidRDefault="00DC07B0" w:rsidP="00A4011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6A9E3CB6" w14:textId="77777777" w:rsidR="00DC07B0" w:rsidRPr="00D3119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  <w:hideMark/>
          </w:tcPr>
          <w:p w14:paraId="538BF4DF" w14:textId="77777777" w:rsidR="00DC07B0" w:rsidRPr="00D31193" w:rsidRDefault="00DC07B0" w:rsidP="00A40118">
            <w:pPr>
              <w:tabs>
                <w:tab w:val="clear" w:pos="680"/>
                <w:tab w:val="left" w:pos="610"/>
              </w:tabs>
              <w:spacing w:line="240" w:lineRule="auto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3B3DF849" w14:textId="77777777" w:rsidR="00DC07B0" w:rsidRPr="00D3119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536AEA3A" w14:textId="77777777" w:rsidR="00DC07B0" w:rsidRDefault="00DC07B0" w:rsidP="00A4011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7A88784" w14:textId="77777777" w:rsidR="00DC07B0" w:rsidRPr="00D31193" w:rsidRDefault="00DC07B0" w:rsidP="00A4011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763A1A1" w14:textId="77777777" w:rsidR="00DC07B0" w:rsidRPr="00D3119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343C6CB0" w14:textId="77777777" w:rsidR="00DC07B0" w:rsidRPr="00D31193" w:rsidRDefault="00DC07B0" w:rsidP="00A4011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C07B0" w:rsidRPr="00D31193" w14:paraId="60FD1007" w14:textId="77777777" w:rsidTr="00A40118">
        <w:trPr>
          <w:tblHeader/>
        </w:trPr>
        <w:tc>
          <w:tcPr>
            <w:tcW w:w="2610" w:type="dxa"/>
          </w:tcPr>
          <w:p w14:paraId="7E048559" w14:textId="77777777" w:rsidR="00DC07B0" w:rsidRPr="00D31193" w:rsidRDefault="00DC07B0" w:rsidP="00A401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0E7CB374" w14:textId="77777777" w:rsidR="00DC07B0" w:rsidRPr="00D3119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736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7736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E7736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C07B0" w:rsidRPr="00D31193" w14:paraId="29FD4759" w14:textId="77777777" w:rsidTr="00A40118">
        <w:tc>
          <w:tcPr>
            <w:tcW w:w="2610" w:type="dxa"/>
            <w:hideMark/>
          </w:tcPr>
          <w:p w14:paraId="675CC0CC" w14:textId="77777777" w:rsidR="00DC07B0" w:rsidRPr="00D31193" w:rsidRDefault="00DC07B0" w:rsidP="00A401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</w:p>
          <w:p w14:paraId="6C5D2D4B" w14:textId="77777777" w:rsidR="00DC07B0" w:rsidRPr="00D31193" w:rsidRDefault="00DC07B0" w:rsidP="00A401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ไม่ใช่อนุพันธ์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4D9F989F" w14:textId="77777777" w:rsidR="00DC07B0" w:rsidRPr="00D3119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AEE7B2" w14:textId="77777777" w:rsidR="00DC07B0" w:rsidRPr="00D3119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16FB9300" w14:textId="77777777" w:rsidR="00DC07B0" w:rsidRPr="00D3119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4319E0" w14:textId="77777777" w:rsidR="00DC07B0" w:rsidRPr="00D3119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448D07" w14:textId="77777777" w:rsidR="00DC07B0" w:rsidRPr="00D3119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E31989" w14:textId="77777777" w:rsidR="00DC07B0" w:rsidRPr="00D3119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578E5D" w14:textId="77777777" w:rsidR="00DC07B0" w:rsidRPr="00D3119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718B" w:rsidRPr="00D31193" w14:paraId="22FF8387" w14:textId="77777777" w:rsidTr="00A40118">
        <w:tc>
          <w:tcPr>
            <w:tcW w:w="2610" w:type="dxa"/>
            <w:hideMark/>
          </w:tcPr>
          <w:p w14:paraId="74A6F8B2" w14:textId="77777777" w:rsidR="007F718B" w:rsidRPr="00D31193" w:rsidRDefault="007F718B" w:rsidP="007F718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D3119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449FBCED" w14:textId="77777777" w:rsidR="007F718B" w:rsidRPr="00D31193" w:rsidRDefault="007F718B" w:rsidP="007F718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1FD45E90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1B0CA4" w14:textId="313C6DA4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900,000</w:t>
            </w:r>
          </w:p>
        </w:tc>
        <w:tc>
          <w:tcPr>
            <w:tcW w:w="236" w:type="dxa"/>
          </w:tcPr>
          <w:p w14:paraId="3AC0B856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9E33AEB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0561D0" w14:textId="0D581BA5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900,000</w:t>
            </w:r>
          </w:p>
        </w:tc>
        <w:tc>
          <w:tcPr>
            <w:tcW w:w="270" w:type="dxa"/>
          </w:tcPr>
          <w:p w14:paraId="30865476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FE4C6E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676A64" w14:textId="6DC6CF55" w:rsidR="007F718B" w:rsidRPr="00D31193" w:rsidRDefault="007F718B" w:rsidP="007F718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69807A" w14:textId="77777777" w:rsidR="007F718B" w:rsidRDefault="007F718B" w:rsidP="007F718B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2872B5CB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C23D42A" w14:textId="77777777" w:rsidR="007F718B" w:rsidRPr="00D31193" w:rsidRDefault="007F718B" w:rsidP="007F718B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35836B" w14:textId="158F3E01" w:rsidR="007F718B" w:rsidRPr="00D31193" w:rsidRDefault="007F718B" w:rsidP="007F718B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900,000</w:t>
            </w:r>
          </w:p>
        </w:tc>
      </w:tr>
      <w:tr w:rsidR="007F718B" w:rsidRPr="00D31193" w14:paraId="165D7155" w14:textId="77777777" w:rsidTr="00A40118">
        <w:tc>
          <w:tcPr>
            <w:tcW w:w="2610" w:type="dxa"/>
          </w:tcPr>
          <w:p w14:paraId="3F659BD9" w14:textId="77777777" w:rsidR="007F718B" w:rsidRPr="00D31193" w:rsidRDefault="007F718B" w:rsidP="007F718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3818AA73" w14:textId="1A7E0EB2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89,354</w:t>
            </w:r>
          </w:p>
        </w:tc>
        <w:tc>
          <w:tcPr>
            <w:tcW w:w="236" w:type="dxa"/>
          </w:tcPr>
          <w:p w14:paraId="254FD6B8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2ED1BA0" w14:textId="33894951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89,354</w:t>
            </w:r>
          </w:p>
        </w:tc>
        <w:tc>
          <w:tcPr>
            <w:tcW w:w="270" w:type="dxa"/>
          </w:tcPr>
          <w:p w14:paraId="5D49873D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D61F41" w14:textId="29F97A47" w:rsidR="007F718B" w:rsidRPr="00D31193" w:rsidRDefault="007F718B" w:rsidP="007F718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79E743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4A9EFB2" w14:textId="49F7ADFF" w:rsidR="007F718B" w:rsidRPr="00D31193" w:rsidRDefault="007F718B" w:rsidP="007F718B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89,354</w:t>
            </w:r>
          </w:p>
        </w:tc>
      </w:tr>
      <w:tr w:rsidR="007F718B" w:rsidRPr="00D31193" w14:paraId="76EFA7E7" w14:textId="77777777" w:rsidTr="00A40118">
        <w:trPr>
          <w:trHeight w:val="119"/>
        </w:trPr>
        <w:tc>
          <w:tcPr>
            <w:tcW w:w="2610" w:type="dxa"/>
            <w:hideMark/>
          </w:tcPr>
          <w:p w14:paraId="5DAFB434" w14:textId="77777777" w:rsidR="007F718B" w:rsidRPr="00D31193" w:rsidRDefault="007F718B" w:rsidP="007F718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38A11D09" w14:textId="23D767BF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57,049</w:t>
            </w:r>
          </w:p>
        </w:tc>
        <w:tc>
          <w:tcPr>
            <w:tcW w:w="236" w:type="dxa"/>
            <w:vAlign w:val="bottom"/>
          </w:tcPr>
          <w:p w14:paraId="17E3BC90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6C58F12" w14:textId="6FBECF83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23,063</w:t>
            </w:r>
          </w:p>
        </w:tc>
        <w:tc>
          <w:tcPr>
            <w:tcW w:w="270" w:type="dxa"/>
            <w:vAlign w:val="bottom"/>
          </w:tcPr>
          <w:p w14:paraId="340E6634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773A95E" w14:textId="6E02E51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37,738</w:t>
            </w:r>
          </w:p>
        </w:tc>
        <w:tc>
          <w:tcPr>
            <w:tcW w:w="270" w:type="dxa"/>
            <w:vAlign w:val="bottom"/>
          </w:tcPr>
          <w:p w14:paraId="1B3531C6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C33C5D" w14:textId="14A8A310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60,801</w:t>
            </w:r>
          </w:p>
        </w:tc>
      </w:tr>
      <w:tr w:rsidR="007F718B" w:rsidRPr="00D31193" w14:paraId="1C3C2776" w14:textId="77777777" w:rsidTr="00A40118">
        <w:tc>
          <w:tcPr>
            <w:tcW w:w="2610" w:type="dxa"/>
          </w:tcPr>
          <w:p w14:paraId="63094D3D" w14:textId="77777777" w:rsidR="007F718B" w:rsidRPr="00D31193" w:rsidRDefault="007F718B" w:rsidP="007F718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E514F8" w14:textId="2308709C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046,403</w:t>
            </w:r>
          </w:p>
        </w:tc>
        <w:tc>
          <w:tcPr>
            <w:tcW w:w="236" w:type="dxa"/>
          </w:tcPr>
          <w:p w14:paraId="4D6258F1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FAF04A" w14:textId="59E888FE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1,012,417</w:t>
            </w:r>
          </w:p>
        </w:tc>
        <w:tc>
          <w:tcPr>
            <w:tcW w:w="270" w:type="dxa"/>
          </w:tcPr>
          <w:p w14:paraId="45E11F73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04D13" w14:textId="26B719AB" w:rsidR="007F718B" w:rsidRPr="007F718B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1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37,738</w:t>
            </w:r>
          </w:p>
        </w:tc>
        <w:tc>
          <w:tcPr>
            <w:tcW w:w="270" w:type="dxa"/>
          </w:tcPr>
          <w:p w14:paraId="1D19CAFD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D13C5" w14:textId="01CCC6C9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1,050,155</w:t>
            </w:r>
          </w:p>
        </w:tc>
      </w:tr>
    </w:tbl>
    <w:p w14:paraId="333D51AF" w14:textId="76BBE54C" w:rsidR="00591667" w:rsidRDefault="00591667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440"/>
        <w:gridCol w:w="236"/>
        <w:gridCol w:w="1474"/>
        <w:gridCol w:w="270"/>
        <w:gridCol w:w="1530"/>
        <w:gridCol w:w="270"/>
        <w:gridCol w:w="1530"/>
      </w:tblGrid>
      <w:tr w:rsidR="007F718B" w:rsidRPr="00D31193" w14:paraId="15798C20" w14:textId="77777777" w:rsidTr="00A40118">
        <w:trPr>
          <w:tblHeader/>
        </w:trPr>
        <w:tc>
          <w:tcPr>
            <w:tcW w:w="2610" w:type="dxa"/>
          </w:tcPr>
          <w:p w14:paraId="5C213A74" w14:textId="77777777" w:rsidR="007F718B" w:rsidRPr="00D31193" w:rsidRDefault="007F718B" w:rsidP="00A401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01CC4B83" w14:textId="77777777" w:rsidR="007F718B" w:rsidRPr="00D31193" w:rsidRDefault="007F718B" w:rsidP="00A40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311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F718B" w:rsidRPr="00D31193" w14:paraId="52EDD2B1" w14:textId="77777777" w:rsidTr="00A40118">
        <w:trPr>
          <w:tblHeader/>
        </w:trPr>
        <w:tc>
          <w:tcPr>
            <w:tcW w:w="2610" w:type="dxa"/>
          </w:tcPr>
          <w:p w14:paraId="73016F8E" w14:textId="77777777" w:rsidR="007F718B" w:rsidRPr="00D31193" w:rsidRDefault="007F718B" w:rsidP="00A401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2199D1" w14:textId="77777777" w:rsidR="007F718B" w:rsidRPr="00D31193" w:rsidRDefault="007F718B" w:rsidP="00A40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16AAE3" w14:textId="77777777" w:rsidR="007F718B" w:rsidRPr="00D31193" w:rsidRDefault="007F718B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4" w:type="dxa"/>
            <w:gridSpan w:val="5"/>
            <w:vAlign w:val="bottom"/>
            <w:hideMark/>
          </w:tcPr>
          <w:p w14:paraId="35A696A4" w14:textId="77777777" w:rsidR="007F718B" w:rsidRPr="00D31193" w:rsidRDefault="007F718B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7F718B" w:rsidRPr="00D31193" w14:paraId="69016885" w14:textId="77777777" w:rsidTr="00A40118">
        <w:trPr>
          <w:tblHeader/>
        </w:trPr>
        <w:tc>
          <w:tcPr>
            <w:tcW w:w="2610" w:type="dxa"/>
            <w:vAlign w:val="bottom"/>
            <w:hideMark/>
          </w:tcPr>
          <w:p w14:paraId="08B8A439" w14:textId="42943EED" w:rsidR="007F718B" w:rsidRPr="00D31193" w:rsidRDefault="007F718B" w:rsidP="00A401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  <w:hideMark/>
          </w:tcPr>
          <w:p w14:paraId="2E80E2F8" w14:textId="77777777" w:rsidR="007F718B" w:rsidRPr="00D31193" w:rsidRDefault="007F718B" w:rsidP="00A401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19009C7" w14:textId="77777777" w:rsidR="007F718B" w:rsidRPr="00D31193" w:rsidRDefault="007F718B" w:rsidP="00A4011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2DD3EE49" w14:textId="77777777" w:rsidR="007F718B" w:rsidRPr="00D31193" w:rsidRDefault="007F718B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  <w:hideMark/>
          </w:tcPr>
          <w:p w14:paraId="36693BF0" w14:textId="77777777" w:rsidR="007F718B" w:rsidRPr="00D31193" w:rsidRDefault="007F718B" w:rsidP="00A40118">
            <w:pPr>
              <w:tabs>
                <w:tab w:val="clear" w:pos="680"/>
                <w:tab w:val="left" w:pos="610"/>
              </w:tabs>
              <w:spacing w:line="240" w:lineRule="auto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7E2D42B8" w14:textId="77777777" w:rsidR="007F718B" w:rsidRPr="00D31193" w:rsidRDefault="007F718B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29659990" w14:textId="77777777" w:rsidR="007F718B" w:rsidRDefault="007F718B" w:rsidP="00A4011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9C0E196" w14:textId="77777777" w:rsidR="007F718B" w:rsidRPr="00D31193" w:rsidRDefault="007F718B" w:rsidP="00A4011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79AFAC7" w14:textId="77777777" w:rsidR="007F718B" w:rsidRPr="00D31193" w:rsidRDefault="007F718B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4F93827A" w14:textId="77777777" w:rsidR="007F718B" w:rsidRPr="00D31193" w:rsidRDefault="007F718B" w:rsidP="00A4011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F718B" w:rsidRPr="00D31193" w14:paraId="752EC201" w14:textId="77777777" w:rsidTr="00A40118">
        <w:trPr>
          <w:tblHeader/>
        </w:trPr>
        <w:tc>
          <w:tcPr>
            <w:tcW w:w="2610" w:type="dxa"/>
          </w:tcPr>
          <w:p w14:paraId="7613AD3A" w14:textId="77777777" w:rsidR="007F718B" w:rsidRPr="00D31193" w:rsidRDefault="007F718B" w:rsidP="00A401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6BE96E06" w14:textId="77777777" w:rsidR="007F718B" w:rsidRPr="00D31193" w:rsidRDefault="007F718B" w:rsidP="00A4011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736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7736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E7736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F718B" w:rsidRPr="00D31193" w14:paraId="2927556C" w14:textId="77777777" w:rsidTr="00A40118">
        <w:tc>
          <w:tcPr>
            <w:tcW w:w="2610" w:type="dxa"/>
            <w:hideMark/>
          </w:tcPr>
          <w:p w14:paraId="1DD59AE0" w14:textId="77777777" w:rsidR="007F718B" w:rsidRPr="00D31193" w:rsidRDefault="007F718B" w:rsidP="00A401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</w:p>
          <w:p w14:paraId="26A33641" w14:textId="77777777" w:rsidR="007F718B" w:rsidRPr="00D31193" w:rsidRDefault="007F718B" w:rsidP="00A401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ไม่ใช่อนุพันธ์</w:t>
            </w:r>
            <w:r w:rsidRPr="00D31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5E651BE6" w14:textId="77777777" w:rsidR="007F718B" w:rsidRPr="00D31193" w:rsidRDefault="007F718B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7EC40E9" w14:textId="77777777" w:rsidR="007F718B" w:rsidRPr="00D31193" w:rsidRDefault="007F718B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6D831C3C" w14:textId="77777777" w:rsidR="007F718B" w:rsidRPr="00D31193" w:rsidRDefault="007F718B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F11B9" w14:textId="77777777" w:rsidR="007F718B" w:rsidRPr="00D31193" w:rsidRDefault="007F718B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B7BDA6" w14:textId="77777777" w:rsidR="007F718B" w:rsidRPr="00D31193" w:rsidRDefault="007F718B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3622B" w14:textId="77777777" w:rsidR="007F718B" w:rsidRPr="00D31193" w:rsidRDefault="007F718B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009F5CB" w14:textId="77777777" w:rsidR="007F718B" w:rsidRPr="00D31193" w:rsidRDefault="007F718B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718B" w:rsidRPr="00D31193" w14:paraId="339FE2B1" w14:textId="77777777" w:rsidTr="00A40118">
        <w:tc>
          <w:tcPr>
            <w:tcW w:w="2610" w:type="dxa"/>
            <w:hideMark/>
          </w:tcPr>
          <w:p w14:paraId="6504E08E" w14:textId="77777777" w:rsidR="007F718B" w:rsidRPr="00D31193" w:rsidRDefault="007F718B" w:rsidP="007F718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D3119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07279D01" w14:textId="77777777" w:rsidR="007F718B" w:rsidRPr="00D31193" w:rsidRDefault="007F718B" w:rsidP="007F718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01025AC4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F1DC38" w14:textId="5260C74D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900,000</w:t>
            </w:r>
          </w:p>
        </w:tc>
        <w:tc>
          <w:tcPr>
            <w:tcW w:w="236" w:type="dxa"/>
          </w:tcPr>
          <w:p w14:paraId="5D9A3558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23D127D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11007C" w14:textId="7BFAF6F9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900,000</w:t>
            </w:r>
          </w:p>
        </w:tc>
        <w:tc>
          <w:tcPr>
            <w:tcW w:w="270" w:type="dxa"/>
          </w:tcPr>
          <w:p w14:paraId="7F4C74E0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3CF683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34B82" w14:textId="7CC9E171" w:rsidR="007F718B" w:rsidRPr="00D31193" w:rsidRDefault="007F718B" w:rsidP="007F718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448E00" w14:textId="77777777" w:rsidR="007F718B" w:rsidRDefault="007F718B" w:rsidP="007F718B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53084C52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A05086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0F0782" w14:textId="343DFDEC" w:rsidR="007F718B" w:rsidRPr="00D31193" w:rsidRDefault="007F718B" w:rsidP="007F718B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900,000</w:t>
            </w:r>
          </w:p>
        </w:tc>
      </w:tr>
      <w:tr w:rsidR="007F718B" w:rsidRPr="00D31193" w14:paraId="3BD365B5" w14:textId="77777777" w:rsidTr="00A40118">
        <w:tc>
          <w:tcPr>
            <w:tcW w:w="2610" w:type="dxa"/>
          </w:tcPr>
          <w:p w14:paraId="17C867B6" w14:textId="77777777" w:rsidR="007F718B" w:rsidRPr="00D31193" w:rsidRDefault="007F718B" w:rsidP="007F718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D311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7E3F6890" w14:textId="2C75F521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164,166</w:t>
            </w:r>
          </w:p>
        </w:tc>
        <w:tc>
          <w:tcPr>
            <w:tcW w:w="236" w:type="dxa"/>
          </w:tcPr>
          <w:p w14:paraId="619B4609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CDAAC80" w14:textId="1BFB18EF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164,166</w:t>
            </w:r>
          </w:p>
        </w:tc>
        <w:tc>
          <w:tcPr>
            <w:tcW w:w="270" w:type="dxa"/>
          </w:tcPr>
          <w:p w14:paraId="0C186D31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21973E" w14:textId="4C56BC9E" w:rsidR="007F718B" w:rsidRPr="00D31193" w:rsidRDefault="007F718B" w:rsidP="007F718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B3DFF8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A3FAA4" w14:textId="2B71452D" w:rsidR="007F718B" w:rsidRPr="00D31193" w:rsidRDefault="007F718B" w:rsidP="007F718B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164,166</w:t>
            </w:r>
          </w:p>
        </w:tc>
      </w:tr>
      <w:tr w:rsidR="007F718B" w:rsidRPr="00D31193" w14:paraId="718B64D6" w14:textId="77777777" w:rsidTr="00A40118">
        <w:trPr>
          <w:trHeight w:val="119"/>
        </w:trPr>
        <w:tc>
          <w:tcPr>
            <w:tcW w:w="2610" w:type="dxa"/>
            <w:hideMark/>
          </w:tcPr>
          <w:p w14:paraId="10B70547" w14:textId="77777777" w:rsidR="007F718B" w:rsidRPr="00D31193" w:rsidRDefault="007F718B" w:rsidP="007F718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58523335" w14:textId="5D499DF0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57,049</w:t>
            </w:r>
          </w:p>
        </w:tc>
        <w:tc>
          <w:tcPr>
            <w:tcW w:w="236" w:type="dxa"/>
            <w:vAlign w:val="bottom"/>
          </w:tcPr>
          <w:p w14:paraId="64835DDB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EB48017" w14:textId="74CB927D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sz w:val="30"/>
                <w:szCs w:val="30"/>
              </w:rPr>
              <w:t>23,063</w:t>
            </w:r>
          </w:p>
        </w:tc>
        <w:tc>
          <w:tcPr>
            <w:tcW w:w="270" w:type="dxa"/>
            <w:vAlign w:val="bottom"/>
          </w:tcPr>
          <w:p w14:paraId="0DA2AA8E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475C5E7" w14:textId="1FDA81E1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37,738</w:t>
            </w:r>
          </w:p>
        </w:tc>
        <w:tc>
          <w:tcPr>
            <w:tcW w:w="270" w:type="dxa"/>
            <w:vAlign w:val="bottom"/>
          </w:tcPr>
          <w:p w14:paraId="2536113A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63F9D89" w14:textId="511B46D1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60,801</w:t>
            </w:r>
          </w:p>
        </w:tc>
      </w:tr>
      <w:tr w:rsidR="007F718B" w:rsidRPr="00D31193" w14:paraId="2E252F2A" w14:textId="77777777" w:rsidTr="00A40118">
        <w:tc>
          <w:tcPr>
            <w:tcW w:w="2610" w:type="dxa"/>
          </w:tcPr>
          <w:p w14:paraId="0BA85E4E" w14:textId="77777777" w:rsidR="007F718B" w:rsidRPr="00D31193" w:rsidRDefault="007F718B" w:rsidP="007F718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693DA" w14:textId="77709A19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121,215</w:t>
            </w:r>
          </w:p>
        </w:tc>
        <w:tc>
          <w:tcPr>
            <w:tcW w:w="236" w:type="dxa"/>
          </w:tcPr>
          <w:p w14:paraId="29D2F0E8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0BE8A" w14:textId="171E5472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1,087,229</w:t>
            </w:r>
          </w:p>
        </w:tc>
        <w:tc>
          <w:tcPr>
            <w:tcW w:w="270" w:type="dxa"/>
          </w:tcPr>
          <w:p w14:paraId="2C4A67D6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7E3CF5" w14:textId="72A5CBE2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1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37,738</w:t>
            </w:r>
          </w:p>
        </w:tc>
        <w:tc>
          <w:tcPr>
            <w:tcW w:w="270" w:type="dxa"/>
          </w:tcPr>
          <w:p w14:paraId="2EF55008" w14:textId="77777777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C1242" w14:textId="02083800" w:rsidR="007F718B" w:rsidRPr="00D31193" w:rsidRDefault="007F718B" w:rsidP="007F718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1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1,124,967</w:t>
            </w:r>
          </w:p>
        </w:tc>
      </w:tr>
    </w:tbl>
    <w:p w14:paraId="1EB22309" w14:textId="32F6C6E5" w:rsidR="00591667" w:rsidRPr="00591667" w:rsidRDefault="00591667" w:rsidP="007F7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0073F1" w14:textId="18EF8C04" w:rsidR="00D64AF9" w:rsidRPr="00D31193" w:rsidRDefault="00D64AF9" w:rsidP="0015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D3119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6443C"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D3119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D3119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722AB317" w14:textId="3C3C0179" w:rsidR="00D64AF9" w:rsidRPr="00591667" w:rsidRDefault="00D64AF9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693EDAF" w14:textId="10109B7B" w:rsidR="00591667" w:rsidRPr="007F718B" w:rsidRDefault="00591667" w:rsidP="007F7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="Angsana New" w:hAnsi="Angsana New"/>
          <w:sz w:val="30"/>
          <w:szCs w:val="30"/>
        </w:rPr>
      </w:pPr>
      <w:r w:rsidRPr="0059166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91667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0976E15" w14:textId="77777777" w:rsidR="007F718B" w:rsidRDefault="007F718B" w:rsidP="00FC1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4"/>
        <w:jc w:val="thaiDistribute"/>
        <w:rPr>
          <w:rFonts w:asciiTheme="majorBidi" w:hAnsiTheme="majorBidi" w:cstheme="majorBidi"/>
          <w:sz w:val="30"/>
          <w:szCs w:val="30"/>
        </w:rPr>
      </w:pPr>
    </w:p>
    <w:p w14:paraId="406891F2" w14:textId="618EDBE9" w:rsidR="00D64AF9" w:rsidRPr="00D31193" w:rsidRDefault="00D64AF9" w:rsidP="0015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51BB7">
        <w:rPr>
          <w:rFonts w:asciiTheme="majorBidi" w:hAnsiTheme="majorBidi" w:cstheme="majorBidi"/>
          <w:sz w:val="30"/>
          <w:szCs w:val="30"/>
        </w:rPr>
        <w:t>(</w:t>
      </w:r>
      <w:r w:rsidRPr="00251BB7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251BB7">
        <w:rPr>
          <w:rFonts w:asciiTheme="majorBidi" w:hAnsiTheme="majorBidi" w:cstheme="majorBidi"/>
          <w:sz w:val="30"/>
          <w:szCs w:val="30"/>
        </w:rPr>
        <w:t>.</w:t>
      </w:r>
      <w:r w:rsidR="00D6443C" w:rsidRPr="00251BB7">
        <w:rPr>
          <w:rFonts w:asciiTheme="majorBidi" w:hAnsiTheme="majorBidi" w:cstheme="majorBidi"/>
          <w:sz w:val="30"/>
          <w:szCs w:val="30"/>
        </w:rPr>
        <w:t>3</w:t>
      </w:r>
      <w:r w:rsidRPr="00251BB7">
        <w:rPr>
          <w:rFonts w:asciiTheme="majorBidi" w:hAnsiTheme="majorBidi" w:cstheme="majorBidi"/>
          <w:sz w:val="30"/>
          <w:szCs w:val="30"/>
        </w:rPr>
        <w:t>.</w:t>
      </w:r>
      <w:r w:rsidR="00D6443C" w:rsidRPr="00251BB7">
        <w:rPr>
          <w:rFonts w:asciiTheme="majorBidi" w:hAnsiTheme="majorBidi" w:cstheme="majorBidi"/>
          <w:sz w:val="30"/>
          <w:szCs w:val="30"/>
        </w:rPr>
        <w:t>1</w:t>
      </w:r>
      <w:r w:rsidRPr="00251BB7">
        <w:rPr>
          <w:rFonts w:asciiTheme="majorBidi" w:hAnsiTheme="majorBidi" w:cstheme="majorBidi"/>
          <w:sz w:val="30"/>
          <w:szCs w:val="30"/>
        </w:rPr>
        <w:t>)</w:t>
      </w:r>
      <w:r w:rsidRPr="00251BB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51BB7">
        <w:rPr>
          <w:rFonts w:asciiTheme="majorBidi" w:hAnsiTheme="majorBidi" w:hint="cs"/>
          <w:sz w:val="30"/>
          <w:szCs w:val="30"/>
          <w:cs/>
        </w:rPr>
        <w:t>ความเสี่ยงด้านอัตราแลกเปลี่ยน</w:t>
      </w:r>
    </w:p>
    <w:p w14:paraId="365B8A09" w14:textId="77777777" w:rsidR="002145B3" w:rsidRPr="00E77360" w:rsidRDefault="002145B3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12"/>
          <w:szCs w:val="12"/>
          <w:lang w:bidi="ar-SA"/>
        </w:rPr>
      </w:pPr>
    </w:p>
    <w:p w14:paraId="732972EB" w14:textId="570897CA" w:rsidR="00251BB7" w:rsidRDefault="00BA74AE" w:rsidP="002A7908">
      <w:pPr>
        <w:tabs>
          <w:tab w:val="clear" w:pos="907"/>
          <w:tab w:val="clear" w:pos="1644"/>
          <w:tab w:val="left" w:pos="108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2A7908">
        <w:rPr>
          <w:rFonts w:ascii="Angsana New" w:hAnsi="Angsana New" w:hint="cs"/>
          <w:spacing w:val="8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</w:t>
      </w:r>
      <w:r w:rsidR="000E28CF" w:rsidRPr="002A7908">
        <w:rPr>
          <w:rFonts w:ascii="Angsana New" w:hAnsi="Angsana New"/>
          <w:spacing w:val="8"/>
          <w:sz w:val="30"/>
          <w:szCs w:val="30"/>
          <w:cs/>
        </w:rPr>
        <w:t xml:space="preserve">การซื้อและการขายที่เป็นสกุลเงินตราต่างประเทศ </w:t>
      </w:r>
      <w:r w:rsidR="000E28CF" w:rsidRPr="00D31193">
        <w:rPr>
          <w:rFonts w:ascii="Angsana New" w:hAnsi="Angsana New"/>
          <w:sz w:val="30"/>
          <w:szCs w:val="30"/>
          <w:cs/>
        </w:rPr>
        <w:t>กลุ่มบริษัท</w:t>
      </w:r>
      <w:r w:rsidRPr="00D31193">
        <w:rPr>
          <w:rFonts w:ascii="Angsana New" w:hAnsi="Angsana New" w:hint="cs"/>
          <w:sz w:val="30"/>
          <w:szCs w:val="30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74639974" w14:textId="2C02F698" w:rsidR="001A62DC" w:rsidRPr="002A7908" w:rsidRDefault="00FC1BAC" w:rsidP="00FC1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8"/>
          <w:sz w:val="30"/>
          <w:szCs w:val="30"/>
          <w:cs/>
        </w:rPr>
      </w:pPr>
      <w:r>
        <w:rPr>
          <w:rFonts w:ascii="Angsana New" w:hAnsi="Angsana New"/>
          <w:spacing w:val="8"/>
          <w:sz w:val="30"/>
          <w:szCs w:val="30"/>
        </w:rPr>
        <w:br w:type="page"/>
      </w:r>
    </w:p>
    <w:tbl>
      <w:tblPr>
        <w:tblW w:w="93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19"/>
        <w:gridCol w:w="240"/>
        <w:gridCol w:w="1079"/>
        <w:gridCol w:w="271"/>
        <w:gridCol w:w="1084"/>
        <w:gridCol w:w="271"/>
        <w:gridCol w:w="1079"/>
        <w:gridCol w:w="271"/>
        <w:gridCol w:w="1082"/>
      </w:tblGrid>
      <w:tr w:rsidR="004D5CDB" w:rsidRPr="00D31193" w14:paraId="09089CDD" w14:textId="77777777" w:rsidTr="00591667">
        <w:trPr>
          <w:tblHeader/>
        </w:trPr>
        <w:tc>
          <w:tcPr>
            <w:tcW w:w="2139" w:type="pct"/>
          </w:tcPr>
          <w:p w14:paraId="091B5B18" w14:textId="7E4973AF" w:rsidR="004D5CDB" w:rsidRPr="00D31193" w:rsidRDefault="00E61F72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lastRenderedPageBreak/>
              <w:t xml:space="preserve">ความเสี่ยงจากเงินตรา  </w:t>
            </w:r>
          </w:p>
        </w:tc>
        <w:tc>
          <w:tcPr>
            <w:tcW w:w="128" w:type="pct"/>
          </w:tcPr>
          <w:p w14:paraId="79826D2D" w14:textId="77777777" w:rsidR="004D5CDB" w:rsidRPr="00D3119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295" w:type="pct"/>
            <w:gridSpan w:val="3"/>
          </w:tcPr>
          <w:p w14:paraId="1BA33FCD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0D3570A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26BF03FC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1667" w:rsidRPr="00D31193" w14:paraId="03368D38" w14:textId="77777777" w:rsidTr="00591667">
        <w:trPr>
          <w:trHeight w:val="434"/>
          <w:tblHeader/>
        </w:trPr>
        <w:tc>
          <w:tcPr>
            <w:tcW w:w="2139" w:type="pct"/>
          </w:tcPr>
          <w:p w14:paraId="2A76743F" w14:textId="5A742CE9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ต่างประเทศ ณ วันที่ </w:t>
            </w:r>
            <w:r w:rsidRPr="00D3119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1644B9DE" w14:textId="15CEEEE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FBF980A" w14:textId="19A6E7C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4438656A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7" w:type="pct"/>
          </w:tcPr>
          <w:p w14:paraId="4630E22B" w14:textId="7FDCBCA1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5C6163BC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5EEBD109" w14:textId="00AB9B36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17BF323E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14:paraId="550D8866" w14:textId="62177CFB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4D5CDB" w:rsidRPr="00D31193" w14:paraId="49CA6364" w14:textId="77777777" w:rsidTr="00591667">
        <w:trPr>
          <w:trHeight w:val="434"/>
          <w:tblHeader/>
        </w:trPr>
        <w:tc>
          <w:tcPr>
            <w:tcW w:w="2139" w:type="pct"/>
          </w:tcPr>
          <w:p w14:paraId="5ED460DA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14947E4A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34" w:type="pct"/>
            <w:gridSpan w:val="7"/>
          </w:tcPr>
          <w:p w14:paraId="1FBDA75D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311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D5CDB" w:rsidRPr="00D31193" w14:paraId="7F4EB60B" w14:textId="77777777" w:rsidTr="00591667">
        <w:tc>
          <w:tcPr>
            <w:tcW w:w="2139" w:type="pct"/>
          </w:tcPr>
          <w:p w14:paraId="7453CD8A" w14:textId="77777777" w:rsidR="004D5CDB" w:rsidRPr="00D31193" w:rsidRDefault="004D5CDB" w:rsidP="00B2547A">
            <w:pPr>
              <w:ind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8" w:type="pct"/>
          </w:tcPr>
          <w:p w14:paraId="4E011BA5" w14:textId="77777777" w:rsidR="004D5CDB" w:rsidRPr="00D3119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1B8E742B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30B4653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7" w:type="pct"/>
          </w:tcPr>
          <w:p w14:paraId="2295BA8B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22188C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8149995" w14:textId="77777777" w:rsidR="004D5CDB" w:rsidRPr="00D3119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7954EA74" w14:textId="77777777" w:rsidR="004D5CDB" w:rsidRPr="00D3119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49B3519C" w14:textId="77777777" w:rsidR="004D5CDB" w:rsidRPr="00D31193" w:rsidRDefault="004D5CDB" w:rsidP="00B2547A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591667" w:rsidRPr="00D31193" w14:paraId="51C12F74" w14:textId="77777777" w:rsidTr="00591667">
        <w:trPr>
          <w:trHeight w:val="397"/>
        </w:trPr>
        <w:tc>
          <w:tcPr>
            <w:tcW w:w="2139" w:type="pct"/>
          </w:tcPr>
          <w:p w14:paraId="09AAC52D" w14:textId="77777777" w:rsidR="00591667" w:rsidRPr="00D31193" w:rsidRDefault="00591667" w:rsidP="00591667">
            <w:pPr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" w:type="pct"/>
          </w:tcPr>
          <w:p w14:paraId="775B0884" w14:textId="3EAFC7EB" w:rsidR="00591667" w:rsidRPr="00D31193" w:rsidRDefault="00591667" w:rsidP="0059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7A62A07E" w14:textId="0E986ED5" w:rsidR="00591667" w:rsidRPr="00D31193" w:rsidRDefault="00F96269" w:rsidP="0059166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10,733</w:t>
            </w:r>
          </w:p>
        </w:tc>
        <w:tc>
          <w:tcPr>
            <w:tcW w:w="144" w:type="pct"/>
          </w:tcPr>
          <w:p w14:paraId="34B3FB62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7BFB0F2" w14:textId="304EA266" w:rsidR="00591667" w:rsidRPr="00D31193" w:rsidRDefault="00591667" w:rsidP="0059166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875</w:t>
            </w:r>
          </w:p>
        </w:tc>
        <w:tc>
          <w:tcPr>
            <w:tcW w:w="144" w:type="pct"/>
          </w:tcPr>
          <w:p w14:paraId="0FF425A9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4556DAF" w14:textId="506FC043" w:rsidR="00591667" w:rsidRPr="00D31193" w:rsidRDefault="00F96269" w:rsidP="0059166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10,733</w:t>
            </w:r>
          </w:p>
        </w:tc>
        <w:tc>
          <w:tcPr>
            <w:tcW w:w="144" w:type="pct"/>
          </w:tcPr>
          <w:p w14:paraId="7C5D8945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B680CD6" w14:textId="31D1850A" w:rsidR="00591667" w:rsidRPr="00D31193" w:rsidRDefault="00591667" w:rsidP="0059166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875</w:t>
            </w:r>
          </w:p>
        </w:tc>
      </w:tr>
      <w:tr w:rsidR="00591667" w:rsidRPr="00D31193" w14:paraId="5054DD04" w14:textId="77777777" w:rsidTr="00591667">
        <w:trPr>
          <w:trHeight w:val="397"/>
        </w:trPr>
        <w:tc>
          <w:tcPr>
            <w:tcW w:w="2139" w:type="pct"/>
          </w:tcPr>
          <w:p w14:paraId="7B465A71" w14:textId="77777777" w:rsidR="00591667" w:rsidRPr="00D31193" w:rsidRDefault="00591667" w:rsidP="00591667">
            <w:pPr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" w:type="pct"/>
          </w:tcPr>
          <w:p w14:paraId="55089111" w14:textId="78955E74" w:rsidR="00591667" w:rsidRPr="00D31193" w:rsidRDefault="00591667" w:rsidP="0059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44B2284B" w14:textId="29A6DF53" w:rsidR="00591667" w:rsidRPr="00D31193" w:rsidRDefault="00F96269" w:rsidP="0059166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571</w:t>
            </w:r>
          </w:p>
        </w:tc>
        <w:tc>
          <w:tcPr>
            <w:tcW w:w="144" w:type="pct"/>
          </w:tcPr>
          <w:p w14:paraId="01C0AD67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C8E7F6" w14:textId="78AE472C" w:rsidR="00591667" w:rsidRPr="00D31193" w:rsidRDefault="00591667" w:rsidP="0059166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144" w:type="pct"/>
          </w:tcPr>
          <w:p w14:paraId="5177B444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84B74C2" w14:textId="3C03BC75" w:rsidR="00591667" w:rsidRPr="00D31193" w:rsidRDefault="00F96269" w:rsidP="0059166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571</w:t>
            </w:r>
          </w:p>
        </w:tc>
        <w:tc>
          <w:tcPr>
            <w:tcW w:w="144" w:type="pct"/>
          </w:tcPr>
          <w:p w14:paraId="01CB3170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B344C02" w14:textId="1785BDE9" w:rsidR="00591667" w:rsidRPr="00D31193" w:rsidRDefault="00591667" w:rsidP="0059166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385</w:t>
            </w:r>
          </w:p>
        </w:tc>
      </w:tr>
      <w:tr w:rsidR="00591667" w:rsidRPr="00D31193" w14:paraId="1650BF30" w14:textId="77777777" w:rsidTr="00591667">
        <w:trPr>
          <w:trHeight w:val="137"/>
        </w:trPr>
        <w:tc>
          <w:tcPr>
            <w:tcW w:w="2139" w:type="pct"/>
          </w:tcPr>
          <w:p w14:paraId="62AFCFC6" w14:textId="5CA433D4" w:rsidR="00591667" w:rsidRPr="00D31193" w:rsidRDefault="00591667" w:rsidP="0059166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8" w:type="pct"/>
          </w:tcPr>
          <w:p w14:paraId="0DC2B94C" w14:textId="1555916A" w:rsidR="00591667" w:rsidRPr="00D31193" w:rsidRDefault="00591667" w:rsidP="0059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24B4E56" w14:textId="671ED6F2" w:rsidR="00591667" w:rsidRPr="00D31193" w:rsidRDefault="00F96269" w:rsidP="0059166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23,771</w:t>
            </w:r>
          </w:p>
        </w:tc>
        <w:tc>
          <w:tcPr>
            <w:tcW w:w="144" w:type="pct"/>
          </w:tcPr>
          <w:p w14:paraId="1E08F5C9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C9F0DE" w14:textId="3F112E07" w:rsidR="00591667" w:rsidRPr="008A7E37" w:rsidRDefault="00591667" w:rsidP="0059166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144" w:type="pct"/>
          </w:tcPr>
          <w:p w14:paraId="562A651D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375FC07" w14:textId="4FAD43AA" w:rsidR="00591667" w:rsidRPr="00D31193" w:rsidRDefault="00F96269" w:rsidP="0059166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23,771</w:t>
            </w:r>
          </w:p>
        </w:tc>
        <w:tc>
          <w:tcPr>
            <w:tcW w:w="144" w:type="pct"/>
          </w:tcPr>
          <w:p w14:paraId="505260FF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3600948" w14:textId="43930AFD" w:rsidR="00591667" w:rsidRPr="00D31193" w:rsidRDefault="00591667" w:rsidP="0059166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051</w:t>
            </w:r>
          </w:p>
        </w:tc>
      </w:tr>
      <w:tr w:rsidR="00591667" w:rsidRPr="00D31193" w14:paraId="7F78E700" w14:textId="77777777" w:rsidTr="00591667">
        <w:trPr>
          <w:trHeight w:val="397"/>
        </w:trPr>
        <w:tc>
          <w:tcPr>
            <w:tcW w:w="2139" w:type="pct"/>
          </w:tcPr>
          <w:p w14:paraId="32C35879" w14:textId="77777777" w:rsidR="00591667" w:rsidRPr="00D31193" w:rsidRDefault="00591667" w:rsidP="00591667">
            <w:pPr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" w:type="pct"/>
          </w:tcPr>
          <w:p w14:paraId="0B25F11A" w14:textId="02B506BC" w:rsidR="00591667" w:rsidRPr="00D31193" w:rsidRDefault="00591667" w:rsidP="0059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499F2F70" w14:textId="7D45D9B1" w:rsidR="00591667" w:rsidRPr="00D31193" w:rsidRDefault="00F96269" w:rsidP="0059166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(1,478)</w:t>
            </w:r>
          </w:p>
        </w:tc>
        <w:tc>
          <w:tcPr>
            <w:tcW w:w="144" w:type="pct"/>
          </w:tcPr>
          <w:p w14:paraId="7AEBAFFB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</w:tcPr>
          <w:p w14:paraId="3ECB1749" w14:textId="0529887E" w:rsidR="00591667" w:rsidRPr="00D31193" w:rsidRDefault="00591667" w:rsidP="0059166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526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4" w:type="pct"/>
          </w:tcPr>
          <w:p w14:paraId="104922F7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60CF103B" w14:textId="2B291A85" w:rsidR="00591667" w:rsidRPr="00D31193" w:rsidRDefault="00F96269" w:rsidP="0059166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(1,478)</w:t>
            </w:r>
          </w:p>
        </w:tc>
        <w:tc>
          <w:tcPr>
            <w:tcW w:w="144" w:type="pct"/>
          </w:tcPr>
          <w:p w14:paraId="02AE919C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6" w:type="pct"/>
          </w:tcPr>
          <w:p w14:paraId="7E14CFE8" w14:textId="158CF47B" w:rsidR="00591667" w:rsidRPr="00D31193" w:rsidRDefault="00591667" w:rsidP="0059166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526</w:t>
            </w:r>
            <w:r w:rsidRPr="00D3119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591667" w:rsidRPr="00D31193" w14:paraId="3ED489EC" w14:textId="77777777" w:rsidTr="00591667">
        <w:trPr>
          <w:trHeight w:val="397"/>
        </w:trPr>
        <w:tc>
          <w:tcPr>
            <w:tcW w:w="2139" w:type="pct"/>
          </w:tcPr>
          <w:p w14:paraId="53973871" w14:textId="77777777" w:rsidR="00591667" w:rsidRPr="00D31193" w:rsidRDefault="00591667" w:rsidP="0059166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B5D2C34" w14:textId="77777777" w:rsidR="00591667" w:rsidRPr="00D31193" w:rsidRDefault="00591667" w:rsidP="00591667">
            <w:pPr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7075A8F8" w14:textId="77777777" w:rsidR="00591667" w:rsidRPr="00D31193" w:rsidRDefault="00591667" w:rsidP="00591667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CE02974" w14:textId="77777777" w:rsidR="00591667" w:rsidRPr="00D31193" w:rsidRDefault="00591667" w:rsidP="00591667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vAlign w:val="bottom"/>
          </w:tcPr>
          <w:p w14:paraId="6EA32E9D" w14:textId="77777777" w:rsidR="00591667" w:rsidRPr="00D31193" w:rsidRDefault="00591667" w:rsidP="00591667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5403766" w14:textId="77777777" w:rsidR="00591667" w:rsidRPr="00D31193" w:rsidRDefault="00591667" w:rsidP="00591667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B99E8FF" w14:textId="77777777" w:rsidR="00591667" w:rsidRPr="00D31193" w:rsidRDefault="00591667" w:rsidP="00591667">
            <w:pPr>
              <w:tabs>
                <w:tab w:val="decimal" w:pos="847"/>
              </w:tabs>
              <w:ind w:left="54"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8C472B" w14:textId="77777777" w:rsidR="00591667" w:rsidRPr="00D31193" w:rsidRDefault="00591667" w:rsidP="00591667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62930FDD" w14:textId="77777777" w:rsidR="00591667" w:rsidRPr="00D31193" w:rsidRDefault="00591667" w:rsidP="00591667">
            <w:pPr>
              <w:tabs>
                <w:tab w:val="decimal" w:pos="847"/>
              </w:tabs>
              <w:ind w:left="54" w:right="-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1667" w:rsidRPr="00D31193" w14:paraId="2DCE3F48" w14:textId="77777777" w:rsidTr="00591667">
        <w:trPr>
          <w:trHeight w:val="397"/>
        </w:trPr>
        <w:tc>
          <w:tcPr>
            <w:tcW w:w="2139" w:type="pct"/>
          </w:tcPr>
          <w:p w14:paraId="7ABBE724" w14:textId="77777777" w:rsidR="00591667" w:rsidRPr="00D31193" w:rsidRDefault="00591667" w:rsidP="0059166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159F4A10" w14:textId="77777777" w:rsidR="00591667" w:rsidRPr="00D31193" w:rsidRDefault="00591667" w:rsidP="00591667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8" w:type="pct"/>
          </w:tcPr>
          <w:p w14:paraId="1AE91691" w14:textId="77777777" w:rsidR="00591667" w:rsidRPr="00D31193" w:rsidRDefault="00591667" w:rsidP="0059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7B13687A" w14:textId="47F27D43" w:rsidR="00591667" w:rsidRPr="00D31193" w:rsidRDefault="00F96269" w:rsidP="0059166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33,597</w:t>
            </w:r>
          </w:p>
        </w:tc>
        <w:tc>
          <w:tcPr>
            <w:tcW w:w="144" w:type="pct"/>
          </w:tcPr>
          <w:p w14:paraId="329C0C2E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  <w:vAlign w:val="bottom"/>
          </w:tcPr>
          <w:p w14:paraId="278BFDEE" w14:textId="3F0E3D9A" w:rsidR="00591667" w:rsidRPr="00D31193" w:rsidRDefault="00591667" w:rsidP="0059166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144" w:type="pct"/>
          </w:tcPr>
          <w:p w14:paraId="4099564C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55907C59" w14:textId="3CD0C2DB" w:rsidR="00591667" w:rsidRPr="00D31193" w:rsidRDefault="00F96269" w:rsidP="0059166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33,597</w:t>
            </w:r>
          </w:p>
        </w:tc>
        <w:tc>
          <w:tcPr>
            <w:tcW w:w="144" w:type="pct"/>
          </w:tcPr>
          <w:p w14:paraId="22FF3AE6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6" w:type="pct"/>
            <w:vAlign w:val="bottom"/>
          </w:tcPr>
          <w:p w14:paraId="348357DB" w14:textId="5DCAA812" w:rsidR="00591667" w:rsidRPr="00D31193" w:rsidRDefault="00591667" w:rsidP="0059166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785</w:t>
            </w:r>
          </w:p>
        </w:tc>
      </w:tr>
      <w:tr w:rsidR="00591667" w:rsidRPr="00D31193" w14:paraId="0BDC3EDB" w14:textId="77777777" w:rsidTr="00591667">
        <w:trPr>
          <w:trHeight w:val="397"/>
        </w:trPr>
        <w:tc>
          <w:tcPr>
            <w:tcW w:w="2139" w:type="pct"/>
          </w:tcPr>
          <w:p w14:paraId="5C5E7503" w14:textId="77777777" w:rsidR="00591667" w:rsidRPr="00D31193" w:rsidRDefault="00591667" w:rsidP="00591667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8" w:type="pct"/>
          </w:tcPr>
          <w:p w14:paraId="2EBBD559" w14:textId="4C959EBD" w:rsidR="00591667" w:rsidRPr="00D31193" w:rsidRDefault="00591667" w:rsidP="0059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6F48854" w14:textId="235A3F93" w:rsidR="00591667" w:rsidRPr="00D31193" w:rsidRDefault="00F96269" w:rsidP="00D01B36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44,884</w:t>
            </w:r>
          </w:p>
        </w:tc>
        <w:tc>
          <w:tcPr>
            <w:tcW w:w="144" w:type="pct"/>
          </w:tcPr>
          <w:p w14:paraId="1E1EE5EB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22673553" w14:textId="51E26E1E" w:rsidR="00591667" w:rsidRPr="00D31193" w:rsidRDefault="00591667" w:rsidP="00F9626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6C757988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1C44213" w14:textId="3E486DA7" w:rsidR="00591667" w:rsidRPr="00D31193" w:rsidRDefault="00F96269" w:rsidP="00F9626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44,884</w:t>
            </w:r>
          </w:p>
        </w:tc>
        <w:tc>
          <w:tcPr>
            <w:tcW w:w="144" w:type="pct"/>
          </w:tcPr>
          <w:p w14:paraId="1127D3DB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3FF74343" w14:textId="5B66BF9D" w:rsidR="00591667" w:rsidRPr="00D31193" w:rsidRDefault="00591667" w:rsidP="00417CCA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91667" w:rsidRPr="00D31193" w14:paraId="52E91B5F" w14:textId="77777777" w:rsidTr="00591667">
        <w:trPr>
          <w:trHeight w:val="397"/>
        </w:trPr>
        <w:tc>
          <w:tcPr>
            <w:tcW w:w="2139" w:type="pct"/>
          </w:tcPr>
          <w:p w14:paraId="1B63FF0C" w14:textId="77777777" w:rsidR="00591667" w:rsidRPr="00D31193" w:rsidRDefault="00591667" w:rsidP="00591667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ยอดความเสี่ยงคงเหลือสุทธิ </w:t>
            </w:r>
          </w:p>
        </w:tc>
        <w:tc>
          <w:tcPr>
            <w:tcW w:w="128" w:type="pct"/>
          </w:tcPr>
          <w:p w14:paraId="663C3EA2" w14:textId="77777777" w:rsidR="00591667" w:rsidRPr="00D31193" w:rsidRDefault="00591667" w:rsidP="0059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BAD6F" w14:textId="2DED1258" w:rsidR="00591667" w:rsidRPr="00D31193" w:rsidRDefault="00D01B36" w:rsidP="00D01B36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78,481</w:t>
            </w:r>
          </w:p>
        </w:tc>
        <w:tc>
          <w:tcPr>
            <w:tcW w:w="144" w:type="pct"/>
          </w:tcPr>
          <w:p w14:paraId="7C795A54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B5501" w14:textId="0C0B9442" w:rsidR="00591667" w:rsidRPr="00D31193" w:rsidRDefault="00591667" w:rsidP="0059166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33,785</w:t>
            </w:r>
          </w:p>
        </w:tc>
        <w:tc>
          <w:tcPr>
            <w:tcW w:w="144" w:type="pct"/>
          </w:tcPr>
          <w:p w14:paraId="3A48F762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73349" w14:textId="7A784F60" w:rsidR="00591667" w:rsidRPr="00D31193" w:rsidRDefault="00D01B36" w:rsidP="00D01B3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6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78,481</w:t>
            </w:r>
          </w:p>
        </w:tc>
        <w:tc>
          <w:tcPr>
            <w:tcW w:w="144" w:type="pct"/>
          </w:tcPr>
          <w:p w14:paraId="72873256" w14:textId="77777777" w:rsidR="00591667" w:rsidRPr="00D3119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2FDA2" w14:textId="7D48BA90" w:rsidR="00591667" w:rsidRPr="00D31193" w:rsidRDefault="00591667" w:rsidP="0059166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33,785</w:t>
            </w:r>
          </w:p>
        </w:tc>
      </w:tr>
    </w:tbl>
    <w:p w14:paraId="53CBFE73" w14:textId="6FBAFEDE" w:rsidR="00264ED0" w:rsidRPr="00D31193" w:rsidRDefault="00264ED0" w:rsidP="00A7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05"/>
        <w:jc w:val="thaiDistribute"/>
        <w:rPr>
          <w:rFonts w:ascii="Angsana New" w:hAnsi="Angsana New"/>
          <w:sz w:val="30"/>
          <w:szCs w:val="30"/>
        </w:rPr>
      </w:pPr>
    </w:p>
    <w:p w14:paraId="0FD4984D" w14:textId="64B71C46" w:rsidR="00B64901" w:rsidRPr="00D31193" w:rsidRDefault="00B64901" w:rsidP="002D7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34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31193">
        <w:rPr>
          <w:rFonts w:asciiTheme="majorBidi" w:hAnsiTheme="majorBidi" w:cstheme="majorBidi"/>
          <w:i/>
          <w:iCs/>
          <w:sz w:val="30"/>
          <w:szCs w:val="30"/>
          <w:cs/>
          <w:lang w:bidi="ar-SA"/>
        </w:rPr>
        <w:t>การวิเคราะห์ความอ่อนไหว</w:t>
      </w:r>
      <w:r w:rsidRPr="00D31193">
        <w:rPr>
          <w:rFonts w:asciiTheme="majorBidi" w:hAnsiTheme="majorBidi" w:cstheme="majorBidi" w:hint="cs"/>
          <w:b/>
          <w:bCs/>
          <w:sz w:val="30"/>
          <w:szCs w:val="30"/>
          <w:cs/>
          <w:lang w:bidi="ar-SA"/>
        </w:rPr>
        <w:t xml:space="preserve"> </w:t>
      </w:r>
    </w:p>
    <w:p w14:paraId="69E37DEA" w14:textId="77777777" w:rsidR="00B64901" w:rsidRPr="00D31193" w:rsidRDefault="00B64901" w:rsidP="00B64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34"/>
        <w:jc w:val="thaiDistribute"/>
        <w:rPr>
          <w:rFonts w:asciiTheme="majorBidi" w:hAnsiTheme="majorBidi" w:cstheme="majorBidi"/>
          <w:sz w:val="30"/>
          <w:szCs w:val="30"/>
        </w:rPr>
      </w:pPr>
    </w:p>
    <w:p w14:paraId="57625FD6" w14:textId="2BBF2E9F" w:rsidR="00B64901" w:rsidRDefault="00B64901" w:rsidP="002D7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Theme="majorBidi" w:hAnsiTheme="majorBidi" w:cstheme="majorBidi"/>
          <w:sz w:val="30"/>
          <w:szCs w:val="30"/>
        </w:rPr>
      </w:pPr>
      <w:r w:rsidRPr="00D31193">
        <w:rPr>
          <w:rFonts w:asciiTheme="majorBidi" w:hAnsiTheme="majorBidi" w:cstheme="majorBidi" w:hint="cs"/>
          <w:sz w:val="30"/>
          <w:szCs w:val="30"/>
          <w:cs/>
        </w:rPr>
        <w:t>การแข็งค่า</w:t>
      </w:r>
      <w:r w:rsidR="00A60C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>(การอ่อนค่า) ที่เป็นไปได้อย่างสมเหตุสมผลของ</w:t>
      </w:r>
      <w:r w:rsidRPr="00D31193">
        <w:rPr>
          <w:rFonts w:asciiTheme="majorBidi" w:hAnsiTheme="majorBidi" w:cstheme="majorBidi" w:hint="cs"/>
          <w:sz w:val="30"/>
          <w:szCs w:val="30"/>
          <w:cs/>
          <w:lang w:val="en-GB"/>
        </w:rPr>
        <w:t>เงิน</w:t>
      </w:r>
      <w:r w:rsidR="001A62DC">
        <w:rPr>
          <w:rFonts w:asciiTheme="majorBidi" w:hAnsiTheme="majorBidi" w:cstheme="majorBidi" w:hint="cs"/>
          <w:sz w:val="30"/>
          <w:szCs w:val="30"/>
          <w:cs/>
          <w:lang w:val="en-GB"/>
        </w:rPr>
        <w:t>บาท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>ที่มีต่อเงินสกุล</w:t>
      </w:r>
      <w:r w:rsidR="001A62DC">
        <w:rPr>
          <w:rFonts w:asciiTheme="majorBidi" w:hAnsiTheme="majorBidi" w:cstheme="majorBidi" w:hint="cs"/>
          <w:sz w:val="30"/>
          <w:szCs w:val="30"/>
          <w:cs/>
        </w:rPr>
        <w:t>เงินต่างประเทศ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 xml:space="preserve"> ณ วันที่</w:t>
      </w:r>
      <w:r w:rsidR="001A62DC">
        <w:rPr>
          <w:rFonts w:asciiTheme="majorBidi" w:hAnsiTheme="majorBidi" w:cstheme="majorBidi" w:hint="cs"/>
          <w:sz w:val="30"/>
          <w:szCs w:val="30"/>
          <w:cs/>
        </w:rPr>
        <w:t xml:space="preserve">รายงาน 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>ไม่มีผลกระทบอย่างเป็นสาระสำคัญต่อการวัดมูลค่าของเครื่องมือทางการเงินในสกุลเงินตราต่างประเทศ</w:t>
      </w:r>
    </w:p>
    <w:p w14:paraId="761757E8" w14:textId="77777777" w:rsidR="00251BB7" w:rsidRPr="00D31193" w:rsidRDefault="00251BB7" w:rsidP="002D7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74460E94" w14:textId="11DA8B1F" w:rsidR="00777504" w:rsidRPr="00D31193" w:rsidRDefault="00777504" w:rsidP="0077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Theme="majorBidi" w:hAnsiTheme="majorBidi"/>
          <w:sz w:val="30"/>
          <w:szCs w:val="30"/>
        </w:rPr>
      </w:pPr>
      <w:r w:rsidRPr="00D31193">
        <w:rPr>
          <w:rFonts w:asciiTheme="majorBidi" w:hAnsiTheme="majorBidi" w:cstheme="majorBidi"/>
          <w:sz w:val="30"/>
          <w:szCs w:val="30"/>
        </w:rPr>
        <w:t>(</w:t>
      </w:r>
      <w:r w:rsidRPr="00D3119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31193">
        <w:rPr>
          <w:rFonts w:asciiTheme="majorBidi" w:hAnsiTheme="majorBidi" w:cstheme="majorBidi"/>
          <w:sz w:val="30"/>
          <w:szCs w:val="30"/>
        </w:rPr>
        <w:t>.3.2</w:t>
      </w:r>
      <w:proofErr w:type="gramStart"/>
      <w:r w:rsidRPr="00D31193">
        <w:rPr>
          <w:rFonts w:asciiTheme="majorBidi" w:hAnsiTheme="majorBidi" w:cstheme="majorBidi"/>
          <w:sz w:val="30"/>
          <w:szCs w:val="30"/>
        </w:rPr>
        <w:t>)</w:t>
      </w:r>
      <w:r w:rsidRPr="00D31193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D31193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</w:t>
      </w:r>
      <w:proofErr w:type="gramEnd"/>
    </w:p>
    <w:p w14:paraId="3EAA4970" w14:textId="77777777" w:rsidR="00777504" w:rsidRPr="00D31193" w:rsidRDefault="00777504" w:rsidP="0077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34"/>
        <w:jc w:val="thaiDistribute"/>
        <w:rPr>
          <w:rFonts w:asciiTheme="majorBidi" w:hAnsiTheme="majorBidi"/>
          <w:sz w:val="30"/>
          <w:szCs w:val="30"/>
        </w:rPr>
      </w:pPr>
    </w:p>
    <w:p w14:paraId="25BAA399" w14:textId="0B814780" w:rsidR="001A62DC" w:rsidRDefault="001A62DC" w:rsidP="001A62DC">
      <w:pPr>
        <w:tabs>
          <w:tab w:val="clear" w:pos="454"/>
          <w:tab w:val="clear" w:pos="907"/>
          <w:tab w:val="clear" w:pos="1644"/>
          <w:tab w:val="left" w:pos="108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1A62DC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1A62DC">
        <w:rPr>
          <w:rFonts w:asciiTheme="majorBidi" w:hAnsiTheme="majorBidi"/>
          <w:sz w:val="30"/>
          <w:szCs w:val="30"/>
          <w:cs/>
        </w:rPr>
        <w:t xml:space="preserve"> </w:t>
      </w:r>
      <w:r w:rsidRPr="001A62DC">
        <w:rPr>
          <w:rFonts w:asciiTheme="majorBidi" w:hAnsiTheme="majorBidi" w:hint="cs"/>
          <w:sz w:val="30"/>
          <w:szCs w:val="30"/>
          <w:cs/>
        </w:rPr>
        <w:t>ผลกระทบต่อผลการดำเนินงานและกระแสเงินสดของกลุ่มบริษัท</w:t>
      </w:r>
      <w:r w:rsidRPr="001A62DC">
        <w:rPr>
          <w:rFonts w:asciiTheme="majorBidi" w:hAnsiTheme="majorBidi"/>
          <w:sz w:val="30"/>
          <w:szCs w:val="30"/>
          <w:cs/>
        </w:rPr>
        <w:t xml:space="preserve"> </w:t>
      </w:r>
      <w:r w:rsidRPr="001A62DC">
        <w:rPr>
          <w:rFonts w:asciiTheme="majorBidi" w:hAnsiTheme="majorBidi" w:hint="cs"/>
          <w:sz w:val="30"/>
          <w:szCs w:val="30"/>
          <w:cs/>
        </w:rPr>
        <w:t>เนื่องจากเงินกู้ยืม</w:t>
      </w:r>
      <w:r w:rsidRPr="001A62DC">
        <w:rPr>
          <w:rFonts w:asciiTheme="majorBidi" w:hAnsiTheme="majorBidi"/>
          <w:sz w:val="30"/>
          <w:szCs w:val="30"/>
          <w:cs/>
        </w:rPr>
        <w:t xml:space="preserve"> (</w:t>
      </w:r>
      <w:r w:rsidRPr="001A62DC">
        <w:rPr>
          <w:rFonts w:asciiTheme="majorBidi" w:hAnsiTheme="majorBidi" w:hint="cs"/>
          <w:sz w:val="30"/>
          <w:szCs w:val="30"/>
          <w:cs/>
        </w:rPr>
        <w:t>ดูหมายเหตุข้อ</w:t>
      </w:r>
      <w:r w:rsidRPr="001A62DC">
        <w:rPr>
          <w:rFonts w:asciiTheme="majorBidi" w:hAnsiTheme="majorBidi"/>
          <w:sz w:val="30"/>
          <w:szCs w:val="30"/>
          <w:cs/>
        </w:rPr>
        <w:t xml:space="preserve"> </w:t>
      </w:r>
      <w:r w:rsidR="00D521C2" w:rsidRPr="00D31193">
        <w:rPr>
          <w:rFonts w:ascii="Angsana New" w:hAnsi="Angsana New"/>
          <w:sz w:val="30"/>
          <w:szCs w:val="30"/>
        </w:rPr>
        <w:t>13</w:t>
      </w:r>
      <w:r w:rsidRPr="001A62DC">
        <w:rPr>
          <w:rFonts w:asciiTheme="majorBidi" w:hAnsiTheme="majorBidi"/>
          <w:sz w:val="30"/>
          <w:szCs w:val="30"/>
          <w:cs/>
        </w:rPr>
        <w:t>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A62DC">
        <w:rPr>
          <w:rFonts w:asciiTheme="majorBidi" w:hAnsiTheme="majorBidi" w:hint="cs"/>
          <w:sz w:val="30"/>
          <w:szCs w:val="30"/>
          <w:cs/>
        </w:rPr>
        <w:t>ส่วนใหญ่มีอัตราดอกเบี้ยคงที่ทำให้กลุ่มบริษั</w:t>
      </w:r>
      <w:r>
        <w:rPr>
          <w:rFonts w:asciiTheme="majorBidi" w:hAnsiTheme="majorBidi" w:hint="cs"/>
          <w:sz w:val="30"/>
          <w:szCs w:val="30"/>
          <w:cs/>
        </w:rPr>
        <w:t>ท</w:t>
      </w:r>
      <w:r w:rsidRPr="001A62DC">
        <w:rPr>
          <w:rFonts w:asciiTheme="majorBidi" w:hAnsiTheme="majorBidi" w:hint="cs"/>
          <w:sz w:val="30"/>
          <w:szCs w:val="30"/>
          <w:cs/>
        </w:rPr>
        <w:t>มีความเสี่ยงต่ำจากการเปลี่ยนแปลงของอัตราดอกเบี้ย</w:t>
      </w:r>
      <w:r w:rsidRPr="001A62DC">
        <w:rPr>
          <w:rFonts w:asciiTheme="majorBidi" w:hAnsiTheme="majorBidi"/>
          <w:sz w:val="30"/>
          <w:szCs w:val="30"/>
          <w:cs/>
        </w:rPr>
        <w:t xml:space="preserve"> </w:t>
      </w:r>
      <w:r w:rsidRPr="001A62DC">
        <w:rPr>
          <w:rFonts w:asciiTheme="majorBidi" w:hAnsiTheme="majorBidi" w:hint="cs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175976AA" w14:textId="77777777" w:rsidR="00B64901" w:rsidRPr="00993120" w:rsidRDefault="00B64901" w:rsidP="00264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</w:rPr>
      </w:pPr>
    </w:p>
    <w:p w14:paraId="53ED740B" w14:textId="6D08E64F" w:rsidR="00F2442C" w:rsidRPr="00D31193" w:rsidRDefault="00811097" w:rsidP="00D52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7F7F2D"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="00F2442C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2442C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การบริหารจัดการทุน</w:t>
      </w:r>
    </w:p>
    <w:p w14:paraId="5789A3E9" w14:textId="77777777" w:rsidR="00F2442C" w:rsidRPr="00993120" w:rsidRDefault="00F2442C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5"/>
        <w:jc w:val="thaiDistribute"/>
        <w:rPr>
          <w:rFonts w:ascii="Angsana New" w:hAnsi="Angsana New"/>
        </w:rPr>
      </w:pPr>
    </w:p>
    <w:p w14:paraId="07CB97CB" w14:textId="08BAFE03" w:rsidR="00F2442C" w:rsidRPr="00FC1BAC" w:rsidRDefault="00F2442C" w:rsidP="00D52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023C5" w:rsidRPr="00C023C5">
        <w:rPr>
          <w:rFonts w:ascii="Angsana New" w:hAnsi="Angsana New"/>
          <w:sz w:val="30"/>
          <w:szCs w:val="30"/>
          <w:cs/>
        </w:rPr>
        <w:t>อย่างสม่ำเสมอโดย</w:t>
      </w:r>
      <w:r w:rsidRPr="00D31193">
        <w:rPr>
          <w:rFonts w:ascii="Angsana New" w:hAnsi="Angsana New"/>
          <w:sz w:val="30"/>
          <w:szCs w:val="30"/>
          <w:cs/>
        </w:rPr>
        <w:t xml:space="preserve"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 </w:t>
      </w:r>
    </w:p>
    <w:p w14:paraId="288AEEFC" w14:textId="7FF64991" w:rsidR="00826C6C" w:rsidRPr="00D31193" w:rsidRDefault="007F7F2D" w:rsidP="00FC1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26</w:t>
      </w:r>
      <w:r w:rsidR="00826C6C"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826C6C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</w:t>
      </w:r>
      <w:r w:rsidR="00E235F8">
        <w:rPr>
          <w:rFonts w:ascii="Angsana New" w:hAnsi="Angsana New" w:hint="cs"/>
          <w:b/>
          <w:bCs/>
          <w:color w:val="000000"/>
          <w:sz w:val="30"/>
          <w:szCs w:val="30"/>
          <w:cs/>
        </w:rPr>
        <w:t>้</w:t>
      </w:r>
      <w:r w:rsidR="00826C6C" w:rsidRPr="00D3119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องกัน</w:t>
      </w:r>
    </w:p>
    <w:p w14:paraId="74FF01C6" w14:textId="77777777" w:rsidR="004D5CDB" w:rsidRPr="00993120" w:rsidRDefault="004D5CDB" w:rsidP="00826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7"/>
        <w:gridCol w:w="1172"/>
        <w:gridCol w:w="274"/>
        <w:gridCol w:w="1267"/>
        <w:gridCol w:w="274"/>
        <w:gridCol w:w="1172"/>
        <w:gridCol w:w="274"/>
        <w:gridCol w:w="1150"/>
      </w:tblGrid>
      <w:tr w:rsidR="00020D02" w:rsidRPr="00D31193" w14:paraId="5CD1DFEE" w14:textId="77777777" w:rsidTr="00FC1BAC">
        <w:trPr>
          <w:tblHeader/>
        </w:trPr>
        <w:tc>
          <w:tcPr>
            <w:tcW w:w="1899" w:type="pct"/>
          </w:tcPr>
          <w:p w14:paraId="75F40D06" w14:textId="77777777" w:rsidR="00020D02" w:rsidRPr="00D31193" w:rsidRDefault="00020D02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507" w:type="pct"/>
            <w:gridSpan w:val="3"/>
          </w:tcPr>
          <w:p w14:paraId="7DDC34D3" w14:textId="77777777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03E38D93" w14:textId="77777777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14:paraId="4BBAEAE3" w14:textId="77777777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23C5" w:rsidRPr="00D31193" w14:paraId="52F197CC" w14:textId="77777777" w:rsidTr="00FC1BAC">
        <w:trPr>
          <w:trHeight w:val="434"/>
          <w:tblHeader/>
        </w:trPr>
        <w:tc>
          <w:tcPr>
            <w:tcW w:w="1899" w:type="pct"/>
          </w:tcPr>
          <w:p w14:paraId="7A8882A7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14:paraId="154FFC1D" w14:textId="27CF9DB9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52" w:type="pct"/>
          </w:tcPr>
          <w:p w14:paraId="38879B89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</w:tcPr>
          <w:p w14:paraId="456696AF" w14:textId="2A610BD8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52" w:type="pct"/>
          </w:tcPr>
          <w:p w14:paraId="0BAF8F18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14:paraId="69114530" w14:textId="5373E86F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52" w:type="pct"/>
          </w:tcPr>
          <w:p w14:paraId="5698287D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</w:tcPr>
          <w:p w14:paraId="26562C63" w14:textId="0515B576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020D02" w:rsidRPr="00D31193" w14:paraId="5AC0D45B" w14:textId="77777777" w:rsidTr="00FC1BAC">
        <w:trPr>
          <w:trHeight w:val="434"/>
          <w:tblHeader/>
        </w:trPr>
        <w:tc>
          <w:tcPr>
            <w:tcW w:w="1899" w:type="pct"/>
          </w:tcPr>
          <w:p w14:paraId="1959520A" w14:textId="77777777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01" w:type="pct"/>
            <w:gridSpan w:val="7"/>
          </w:tcPr>
          <w:p w14:paraId="1550E07D" w14:textId="77777777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D3119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</w:t>
            </w:r>
            <w:r w:rsidRPr="00D3119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ท)</w:t>
            </w:r>
          </w:p>
        </w:tc>
      </w:tr>
      <w:tr w:rsidR="00020D02" w:rsidRPr="00D31193" w14:paraId="63860063" w14:textId="77777777" w:rsidTr="00FC1BAC">
        <w:tc>
          <w:tcPr>
            <w:tcW w:w="1899" w:type="pct"/>
          </w:tcPr>
          <w:p w14:paraId="329F82B2" w14:textId="77777777" w:rsidR="00020D02" w:rsidRPr="00D31193" w:rsidRDefault="00020D02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51" w:type="pct"/>
            <w:vAlign w:val="bottom"/>
          </w:tcPr>
          <w:p w14:paraId="576E7CD6" w14:textId="77777777" w:rsidR="00020D02" w:rsidRPr="00D31193" w:rsidRDefault="00020D02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44B7F4F5" w14:textId="77777777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</w:tcPr>
          <w:p w14:paraId="603D4553" w14:textId="77777777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" w:type="pct"/>
          </w:tcPr>
          <w:p w14:paraId="299977B1" w14:textId="77777777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7F918269" w14:textId="77777777" w:rsidR="00020D02" w:rsidRPr="00D31193" w:rsidRDefault="00020D02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0C44F06E" w14:textId="77777777" w:rsidR="00020D02" w:rsidRPr="00D31193" w:rsidRDefault="00020D02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4BC87038" w14:textId="77777777" w:rsidR="00020D02" w:rsidRPr="00D31193" w:rsidRDefault="00020D02" w:rsidP="00B2547A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C023C5" w:rsidRPr="00D31193" w14:paraId="709FBD3D" w14:textId="77777777" w:rsidTr="00FC1BAC">
        <w:tc>
          <w:tcPr>
            <w:tcW w:w="1899" w:type="pct"/>
          </w:tcPr>
          <w:p w14:paraId="26C9D352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สัญญาก่อสร้างและซื้อเครื่องจักร</w:t>
            </w:r>
          </w:p>
          <w:p w14:paraId="27BCC636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538D1ABC" w14:textId="3443A8E9" w:rsidR="00C023C5" w:rsidRPr="00D31193" w:rsidRDefault="00F96269" w:rsidP="00C023C5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21,133</w:t>
            </w:r>
          </w:p>
        </w:tc>
        <w:tc>
          <w:tcPr>
            <w:tcW w:w="152" w:type="pct"/>
          </w:tcPr>
          <w:p w14:paraId="67477CC8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</w:tcPr>
          <w:p w14:paraId="3C8AE05E" w14:textId="5D54974F" w:rsidR="00C023C5" w:rsidRPr="00D31193" w:rsidRDefault="00C023C5" w:rsidP="00C023C5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18,046</w:t>
            </w:r>
          </w:p>
        </w:tc>
        <w:tc>
          <w:tcPr>
            <w:tcW w:w="152" w:type="pct"/>
          </w:tcPr>
          <w:p w14:paraId="36CE5C94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25C258DB" w14:textId="7312B299" w:rsidR="00C023C5" w:rsidRPr="00D31193" w:rsidRDefault="007E0B63" w:rsidP="006B068D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21,046</w:t>
            </w:r>
          </w:p>
        </w:tc>
        <w:tc>
          <w:tcPr>
            <w:tcW w:w="152" w:type="pct"/>
          </w:tcPr>
          <w:p w14:paraId="2BD7A127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14:paraId="0A4E159C" w14:textId="443ECA40" w:rsidR="00C023C5" w:rsidRPr="00D31193" w:rsidRDefault="00C023C5" w:rsidP="00C023C5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17,959</w:t>
            </w:r>
          </w:p>
        </w:tc>
      </w:tr>
      <w:tr w:rsidR="00C023C5" w:rsidRPr="00D31193" w14:paraId="1A0B01AF" w14:textId="77777777" w:rsidTr="00FC1BAC">
        <w:tc>
          <w:tcPr>
            <w:tcW w:w="1899" w:type="pct"/>
          </w:tcPr>
          <w:p w14:paraId="3B2BB683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B0AFB" w14:textId="32A8E53E" w:rsidR="00C023C5" w:rsidRPr="00D31193" w:rsidRDefault="00F96269" w:rsidP="00C023C5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21,133</w:t>
            </w:r>
          </w:p>
        </w:tc>
        <w:tc>
          <w:tcPr>
            <w:tcW w:w="152" w:type="pct"/>
          </w:tcPr>
          <w:p w14:paraId="44C12C5B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F6B7C" w14:textId="02B72C72" w:rsidR="00C023C5" w:rsidRPr="00D31193" w:rsidRDefault="00C023C5" w:rsidP="00C023C5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046</w:t>
            </w:r>
          </w:p>
        </w:tc>
        <w:tc>
          <w:tcPr>
            <w:tcW w:w="152" w:type="pct"/>
          </w:tcPr>
          <w:p w14:paraId="4D5B5860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A3D08" w14:textId="192E1C32" w:rsidR="00C023C5" w:rsidRPr="00D31193" w:rsidRDefault="007E0B63" w:rsidP="00C023C5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21,046</w:t>
            </w:r>
          </w:p>
        </w:tc>
        <w:tc>
          <w:tcPr>
            <w:tcW w:w="152" w:type="pct"/>
          </w:tcPr>
          <w:p w14:paraId="54E433CC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A3F56C" w14:textId="6E32421A" w:rsidR="00C023C5" w:rsidRPr="00D31193" w:rsidRDefault="00C023C5" w:rsidP="00C023C5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959</w:t>
            </w:r>
          </w:p>
        </w:tc>
      </w:tr>
      <w:tr w:rsidR="00C023C5" w:rsidRPr="00D31193" w14:paraId="640FB330" w14:textId="77777777" w:rsidTr="00FC1BAC">
        <w:tc>
          <w:tcPr>
            <w:tcW w:w="1899" w:type="pct"/>
          </w:tcPr>
          <w:p w14:paraId="334C5B0F" w14:textId="77777777" w:rsidR="00C023C5" w:rsidRPr="008574C9" w:rsidRDefault="00C023C5" w:rsidP="00C023C5">
            <w:pPr>
              <w:pStyle w:val="a"/>
              <w:tabs>
                <w:tab w:val="clear" w:pos="1080"/>
                <w:tab w:val="left" w:pos="540"/>
              </w:tabs>
              <w:ind w:left="50" w:hanging="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  <w:vAlign w:val="bottom"/>
          </w:tcPr>
          <w:p w14:paraId="38892F43" w14:textId="77777777" w:rsidR="00C023C5" w:rsidRPr="008574C9" w:rsidRDefault="00C023C5" w:rsidP="00C023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2" w:type="pct"/>
          </w:tcPr>
          <w:p w14:paraId="01E6F3E3" w14:textId="77777777" w:rsidR="00C023C5" w:rsidRPr="008574C9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double" w:sz="4" w:space="0" w:color="auto"/>
            </w:tcBorders>
            <w:vAlign w:val="bottom"/>
          </w:tcPr>
          <w:p w14:paraId="1426F713" w14:textId="77777777" w:rsidR="00C023C5" w:rsidRPr="008574C9" w:rsidRDefault="00C023C5" w:rsidP="00C023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2" w:type="pct"/>
          </w:tcPr>
          <w:p w14:paraId="35E162CE" w14:textId="77777777" w:rsidR="00C023C5" w:rsidRPr="008574C9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  <w:vAlign w:val="bottom"/>
          </w:tcPr>
          <w:p w14:paraId="22984D95" w14:textId="77777777" w:rsidR="00C023C5" w:rsidRPr="008574C9" w:rsidRDefault="00C023C5" w:rsidP="00C023C5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</w:tcPr>
          <w:p w14:paraId="47E51150" w14:textId="77777777" w:rsidR="00C023C5" w:rsidRPr="008574C9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  <w:vAlign w:val="bottom"/>
          </w:tcPr>
          <w:p w14:paraId="39D60F24" w14:textId="77777777" w:rsidR="00C023C5" w:rsidRPr="008574C9" w:rsidRDefault="00C023C5" w:rsidP="00C023C5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023C5" w:rsidRPr="00D31193" w14:paraId="14C49FE0" w14:textId="77777777" w:rsidTr="00FC1BAC">
        <w:tc>
          <w:tcPr>
            <w:tcW w:w="1899" w:type="pct"/>
          </w:tcPr>
          <w:p w14:paraId="1560AA78" w14:textId="7AE6B412" w:rsidR="00C023C5" w:rsidRPr="00D31193" w:rsidRDefault="00C023C5" w:rsidP="00C02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D31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7F519450" w14:textId="77777777" w:rsidR="00C023C5" w:rsidRPr="00D31193" w:rsidRDefault="00C023C5" w:rsidP="00C023C5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77B3B0A1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438BFC29" w14:textId="77777777" w:rsidR="00C023C5" w:rsidRPr="00D31193" w:rsidRDefault="00C023C5" w:rsidP="00C023C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6C558B7B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14:paraId="28D4DEAD" w14:textId="77777777" w:rsidR="00C023C5" w:rsidRPr="00D31193" w:rsidRDefault="00C023C5" w:rsidP="00C023C5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096F6965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122AF34E" w14:textId="77777777" w:rsidR="00C023C5" w:rsidRPr="00D31193" w:rsidRDefault="00C023C5" w:rsidP="00C023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3C5" w:rsidRPr="00D31193" w14:paraId="3A5A187D" w14:textId="77777777" w:rsidTr="00FC1BAC">
        <w:tc>
          <w:tcPr>
            <w:tcW w:w="1899" w:type="pct"/>
          </w:tcPr>
          <w:p w14:paraId="0C844036" w14:textId="77777777" w:rsidR="00C023C5" w:rsidRDefault="00C023C5" w:rsidP="00C02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034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ภาระผูกพันตามสัญญาเช่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าระยะสั้น</w:t>
            </w:r>
          </w:p>
          <w:p w14:paraId="43B67BDE" w14:textId="6EB345C9" w:rsidR="00C023C5" w:rsidRPr="0039034E" w:rsidRDefault="00C023C5" w:rsidP="00C02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และสินทรัพย์อ้างอิงที่มีมูลค่าต่ำ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7898868A" w14:textId="3C4FF3BC" w:rsidR="00C023C5" w:rsidRPr="00D31193" w:rsidRDefault="00F96269" w:rsidP="00C023C5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1,166</w:t>
            </w:r>
          </w:p>
        </w:tc>
        <w:tc>
          <w:tcPr>
            <w:tcW w:w="152" w:type="pct"/>
            <w:shd w:val="clear" w:color="auto" w:fill="auto"/>
          </w:tcPr>
          <w:p w14:paraId="0E6E5A77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3A91444C" w14:textId="10774218" w:rsidR="00C023C5" w:rsidRPr="00D31193" w:rsidRDefault="00C023C5" w:rsidP="00D219F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52" w:type="pct"/>
            <w:shd w:val="clear" w:color="auto" w:fill="auto"/>
          </w:tcPr>
          <w:p w14:paraId="71F5F2DF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14:paraId="037337FF" w14:textId="32A21B50" w:rsidR="00C023C5" w:rsidRPr="00D31193" w:rsidRDefault="007E0B63" w:rsidP="00C023C5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1,166</w:t>
            </w:r>
          </w:p>
        </w:tc>
        <w:tc>
          <w:tcPr>
            <w:tcW w:w="152" w:type="pct"/>
            <w:shd w:val="clear" w:color="auto" w:fill="auto"/>
          </w:tcPr>
          <w:p w14:paraId="7637E329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59129E91" w14:textId="4E06F131" w:rsidR="00C023C5" w:rsidRPr="00D31193" w:rsidRDefault="00C023C5" w:rsidP="00C023C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C023C5" w:rsidRPr="00D31193" w14:paraId="45D18790" w14:textId="77777777" w:rsidTr="00FC1BAC">
        <w:tc>
          <w:tcPr>
            <w:tcW w:w="1899" w:type="pct"/>
          </w:tcPr>
          <w:p w14:paraId="5636121D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51" w:type="pct"/>
            <w:shd w:val="clear" w:color="auto" w:fill="auto"/>
          </w:tcPr>
          <w:p w14:paraId="0B615410" w14:textId="6D5CDFEB" w:rsidR="00C023C5" w:rsidRPr="00D31193" w:rsidRDefault="00F96269" w:rsidP="00D219F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410,255</w:t>
            </w:r>
          </w:p>
        </w:tc>
        <w:tc>
          <w:tcPr>
            <w:tcW w:w="152" w:type="pct"/>
            <w:shd w:val="clear" w:color="auto" w:fill="auto"/>
          </w:tcPr>
          <w:p w14:paraId="2FE29ECA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  <w:shd w:val="clear" w:color="auto" w:fill="auto"/>
          </w:tcPr>
          <w:p w14:paraId="23F26EF8" w14:textId="13C710C7" w:rsidR="00C023C5" w:rsidRPr="00D31193" w:rsidRDefault="00C023C5" w:rsidP="00D219F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147,004</w:t>
            </w:r>
          </w:p>
        </w:tc>
        <w:tc>
          <w:tcPr>
            <w:tcW w:w="152" w:type="pct"/>
            <w:shd w:val="clear" w:color="auto" w:fill="auto"/>
          </w:tcPr>
          <w:p w14:paraId="2697F3CA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2E70621A" w14:textId="5684C89B" w:rsidR="00C023C5" w:rsidRPr="00D31193" w:rsidRDefault="007E0B63" w:rsidP="00C023C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410,255</w:t>
            </w:r>
          </w:p>
        </w:tc>
        <w:tc>
          <w:tcPr>
            <w:tcW w:w="152" w:type="pct"/>
            <w:shd w:val="clear" w:color="auto" w:fill="auto"/>
          </w:tcPr>
          <w:p w14:paraId="2870517E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7F324A3" w14:textId="213021A0" w:rsidR="00C023C5" w:rsidRPr="00D31193" w:rsidRDefault="00C023C5" w:rsidP="00C023C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147,004</w:t>
            </w:r>
          </w:p>
        </w:tc>
      </w:tr>
      <w:tr w:rsidR="00C023C5" w:rsidRPr="00D31193" w14:paraId="6AE11712" w14:textId="77777777" w:rsidTr="00FC1BAC">
        <w:tc>
          <w:tcPr>
            <w:tcW w:w="1899" w:type="pct"/>
          </w:tcPr>
          <w:p w14:paraId="124A6D04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651" w:type="pct"/>
            <w:shd w:val="clear" w:color="auto" w:fill="auto"/>
          </w:tcPr>
          <w:p w14:paraId="0C497536" w14:textId="22F65DD4" w:rsidR="00C023C5" w:rsidRPr="00D31193" w:rsidRDefault="00F96269" w:rsidP="007E0B6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44,884</w:t>
            </w:r>
          </w:p>
        </w:tc>
        <w:tc>
          <w:tcPr>
            <w:tcW w:w="152" w:type="pct"/>
            <w:shd w:val="clear" w:color="auto" w:fill="auto"/>
          </w:tcPr>
          <w:p w14:paraId="79225083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  <w:shd w:val="clear" w:color="auto" w:fill="auto"/>
          </w:tcPr>
          <w:p w14:paraId="34779EC3" w14:textId="38424F0F" w:rsidR="00C023C5" w:rsidRPr="00D31193" w:rsidRDefault="00C023C5" w:rsidP="007E0B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6C126B57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19ACD3E8" w14:textId="58E3EE4D" w:rsidR="00C023C5" w:rsidRPr="00D31193" w:rsidRDefault="007E0B63" w:rsidP="007E0B6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44,884</w:t>
            </w:r>
          </w:p>
        </w:tc>
        <w:tc>
          <w:tcPr>
            <w:tcW w:w="152" w:type="pct"/>
            <w:shd w:val="clear" w:color="auto" w:fill="auto"/>
          </w:tcPr>
          <w:p w14:paraId="164A22F5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52BC2E8" w14:textId="2298C199" w:rsidR="00C023C5" w:rsidRPr="00D31193" w:rsidRDefault="00C023C5" w:rsidP="007E0B6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A62DC" w:rsidRPr="00D31193" w14:paraId="50E7EC1A" w14:textId="77777777" w:rsidTr="00FC1BAC">
        <w:tc>
          <w:tcPr>
            <w:tcW w:w="1899" w:type="pct"/>
          </w:tcPr>
          <w:p w14:paraId="0E4DB1C0" w14:textId="4D8BEC22" w:rsidR="001A62DC" w:rsidRPr="00D31193" w:rsidRDefault="001A62DC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หนังสือค้ำประกัน</w:t>
            </w:r>
            <w:r w:rsidR="001C30F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จากธนาคาร</w:t>
            </w:r>
          </w:p>
        </w:tc>
        <w:tc>
          <w:tcPr>
            <w:tcW w:w="651" w:type="pct"/>
            <w:shd w:val="clear" w:color="auto" w:fill="auto"/>
          </w:tcPr>
          <w:p w14:paraId="55A8C387" w14:textId="7EF6EF06" w:rsidR="001A62DC" w:rsidRDefault="001C30F7" w:rsidP="007E0B6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3,109</w:t>
            </w:r>
          </w:p>
        </w:tc>
        <w:tc>
          <w:tcPr>
            <w:tcW w:w="152" w:type="pct"/>
            <w:shd w:val="clear" w:color="auto" w:fill="auto"/>
          </w:tcPr>
          <w:p w14:paraId="4661F566" w14:textId="77777777" w:rsidR="001A62DC" w:rsidRPr="00D31193" w:rsidRDefault="001A62DC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  <w:shd w:val="clear" w:color="auto" w:fill="auto"/>
          </w:tcPr>
          <w:p w14:paraId="37101E5A" w14:textId="3E06F90A" w:rsidR="001A62DC" w:rsidRPr="00D31193" w:rsidRDefault="001C30F7" w:rsidP="00D219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3,170</w:t>
            </w:r>
          </w:p>
        </w:tc>
        <w:tc>
          <w:tcPr>
            <w:tcW w:w="152" w:type="pct"/>
            <w:shd w:val="clear" w:color="auto" w:fill="auto"/>
          </w:tcPr>
          <w:p w14:paraId="00692370" w14:textId="77777777" w:rsidR="001A62DC" w:rsidRPr="00D31193" w:rsidRDefault="001A62DC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5C8130C4" w14:textId="19C14318" w:rsidR="001A62DC" w:rsidRDefault="001C30F7" w:rsidP="001C30F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2,463</w:t>
            </w:r>
          </w:p>
        </w:tc>
        <w:tc>
          <w:tcPr>
            <w:tcW w:w="152" w:type="pct"/>
            <w:shd w:val="clear" w:color="auto" w:fill="auto"/>
          </w:tcPr>
          <w:p w14:paraId="6338A811" w14:textId="77777777" w:rsidR="001A62DC" w:rsidRPr="00D31193" w:rsidRDefault="001A62DC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F948CBD" w14:textId="4A098601" w:rsidR="001A62DC" w:rsidRPr="00D31193" w:rsidRDefault="001C30F7" w:rsidP="001C30F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2,463</w:t>
            </w:r>
          </w:p>
        </w:tc>
      </w:tr>
      <w:tr w:rsidR="00C023C5" w:rsidRPr="00D31193" w14:paraId="136A59AB" w14:textId="77777777" w:rsidTr="00FC1BAC">
        <w:tc>
          <w:tcPr>
            <w:tcW w:w="1899" w:type="pct"/>
          </w:tcPr>
          <w:p w14:paraId="583EF0BE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311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B895D" w14:textId="1F272FFC" w:rsidR="00C023C5" w:rsidRPr="00D31193" w:rsidRDefault="007E0B63" w:rsidP="00C023C5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  <w:r w:rsidR="001C30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9,414</w:t>
            </w:r>
          </w:p>
        </w:tc>
        <w:tc>
          <w:tcPr>
            <w:tcW w:w="152" w:type="pct"/>
            <w:shd w:val="clear" w:color="auto" w:fill="auto"/>
          </w:tcPr>
          <w:p w14:paraId="1161B1D8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070A0" w14:textId="63C0AE6A" w:rsidR="00C023C5" w:rsidRPr="00D31193" w:rsidRDefault="00C023C5" w:rsidP="00C023C5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1C30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50,277</w:t>
            </w:r>
          </w:p>
        </w:tc>
        <w:tc>
          <w:tcPr>
            <w:tcW w:w="152" w:type="pct"/>
            <w:shd w:val="clear" w:color="auto" w:fill="auto"/>
          </w:tcPr>
          <w:p w14:paraId="021D9D12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F613A" w14:textId="4CFCB0D3" w:rsidR="00C023C5" w:rsidRPr="00D31193" w:rsidRDefault="007E0B63" w:rsidP="00C023C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  <w:r w:rsidR="001C30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8,768</w:t>
            </w:r>
          </w:p>
        </w:tc>
        <w:tc>
          <w:tcPr>
            <w:tcW w:w="152" w:type="pct"/>
            <w:shd w:val="clear" w:color="auto" w:fill="auto"/>
          </w:tcPr>
          <w:p w14:paraId="5FE1D5EC" w14:textId="77777777" w:rsidR="00C023C5" w:rsidRPr="00D31193" w:rsidRDefault="00C023C5" w:rsidP="00C0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8A622" w14:textId="1F371681" w:rsidR="00C023C5" w:rsidRPr="00D31193" w:rsidRDefault="00C023C5" w:rsidP="00C023C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1C30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49,570</w:t>
            </w:r>
          </w:p>
        </w:tc>
      </w:tr>
    </w:tbl>
    <w:p w14:paraId="7087B545" w14:textId="77777777" w:rsidR="00993120" w:rsidRPr="00993120" w:rsidRDefault="00993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</w:rPr>
      </w:pPr>
    </w:p>
    <w:p w14:paraId="54BBA30B" w14:textId="051E0A61" w:rsidR="004D5CDB" w:rsidRPr="00D31193" w:rsidRDefault="004D5CDB" w:rsidP="00FC1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สัญญาเช่าดำเนินงาน</w:t>
      </w:r>
    </w:p>
    <w:p w14:paraId="3D6AB38A" w14:textId="77777777" w:rsidR="004D5CDB" w:rsidRPr="00993120" w:rsidRDefault="004D5CDB" w:rsidP="00EA6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</w:rPr>
      </w:pPr>
    </w:p>
    <w:p w14:paraId="7D05EBEB" w14:textId="63567A16" w:rsidR="00E008B5" w:rsidRDefault="008574C9" w:rsidP="00FC1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C023C5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="004D5CDB" w:rsidRPr="00D31193">
        <w:rPr>
          <w:rFonts w:ascii="Angsana New" w:hAnsi="Angsana New" w:hint="cs"/>
          <w:sz w:val="30"/>
          <w:szCs w:val="30"/>
          <w:cs/>
        </w:rPr>
        <w:t>กลุ่ม</w:t>
      </w:r>
      <w:r w:rsidR="004D5CDB" w:rsidRPr="00D31193">
        <w:rPr>
          <w:rFonts w:ascii="Angsana New" w:hAnsi="Angsana New"/>
          <w:sz w:val="30"/>
          <w:szCs w:val="30"/>
          <w:cs/>
        </w:rPr>
        <w:t>บริษัทมีสัญญาเช่าและสัญญาบริการอื่น</w:t>
      </w:r>
      <w:r w:rsidR="004D5CDB" w:rsidRPr="00D31193">
        <w:rPr>
          <w:rFonts w:ascii="Angsana New" w:hAnsi="Angsana New" w:hint="cs"/>
          <w:sz w:val="30"/>
          <w:szCs w:val="30"/>
          <w:cs/>
        </w:rPr>
        <w:t xml:space="preserve">มีกำหนดระยะเวลา </w:t>
      </w:r>
      <w:r w:rsidR="00D6443C" w:rsidRPr="00D31193">
        <w:rPr>
          <w:rFonts w:ascii="Angsana New" w:hAnsi="Angsana New"/>
          <w:sz w:val="30"/>
          <w:szCs w:val="30"/>
        </w:rPr>
        <w:t>1</w:t>
      </w:r>
      <w:r w:rsidR="004D5CDB" w:rsidRPr="00D31193">
        <w:rPr>
          <w:rFonts w:ascii="Angsana New" w:hAnsi="Angsana New"/>
          <w:sz w:val="30"/>
          <w:szCs w:val="30"/>
        </w:rPr>
        <w:t xml:space="preserve"> - </w:t>
      </w:r>
      <w:r w:rsidR="00D6443C" w:rsidRPr="00D31193">
        <w:rPr>
          <w:rFonts w:ascii="Angsana New" w:hAnsi="Angsana New"/>
          <w:sz w:val="30"/>
          <w:szCs w:val="30"/>
        </w:rPr>
        <w:t>3</w:t>
      </w:r>
      <w:r w:rsidR="004D5CDB" w:rsidRPr="00D31193">
        <w:rPr>
          <w:rFonts w:ascii="Angsana New" w:hAnsi="Angsana New"/>
          <w:sz w:val="30"/>
          <w:szCs w:val="30"/>
        </w:rPr>
        <w:t xml:space="preserve"> </w:t>
      </w:r>
      <w:r w:rsidR="004D5CDB" w:rsidRPr="00D31193">
        <w:rPr>
          <w:rFonts w:ascii="Angsana New" w:hAnsi="Angsana New" w:hint="cs"/>
          <w:sz w:val="30"/>
          <w:szCs w:val="30"/>
          <w:cs/>
        </w:rPr>
        <w:t>ปี สิ้นสุดจนถึงเดือน</w:t>
      </w:r>
      <w:r w:rsidR="00BE7F02">
        <w:rPr>
          <w:rFonts w:ascii="Angsana New" w:hAnsi="Angsana New" w:hint="cs"/>
          <w:sz w:val="30"/>
          <w:szCs w:val="30"/>
          <w:cs/>
        </w:rPr>
        <w:t>ธันวาคม</w:t>
      </w:r>
      <w:r w:rsidR="004D5CDB" w:rsidRPr="00D31193">
        <w:rPr>
          <w:rFonts w:ascii="Angsana New" w:hAnsi="Angsana New"/>
          <w:sz w:val="30"/>
          <w:szCs w:val="30"/>
        </w:rPr>
        <w:t xml:space="preserve"> </w:t>
      </w:r>
      <w:r w:rsidR="00D6443C" w:rsidRPr="00D31193">
        <w:rPr>
          <w:rFonts w:ascii="Angsana New" w:hAnsi="Angsana New"/>
          <w:sz w:val="30"/>
          <w:szCs w:val="30"/>
        </w:rPr>
        <w:t>256</w:t>
      </w:r>
      <w:r w:rsidR="00BE7F02">
        <w:rPr>
          <w:rFonts w:ascii="Angsana New" w:hAnsi="Angsana New"/>
          <w:sz w:val="30"/>
          <w:szCs w:val="30"/>
        </w:rPr>
        <w:t>6</w:t>
      </w:r>
      <w:r w:rsidR="004D5CDB" w:rsidRPr="00D31193">
        <w:rPr>
          <w:rFonts w:ascii="Angsana New" w:hAnsi="Angsana New"/>
          <w:sz w:val="30"/>
          <w:szCs w:val="30"/>
          <w:cs/>
        </w:rPr>
        <w:t xml:space="preserve"> </w:t>
      </w:r>
      <w:r w:rsidR="004D5CDB" w:rsidRPr="00D31193">
        <w:rPr>
          <w:rFonts w:ascii="Angsana New" w:hAnsi="Angsana New" w:hint="cs"/>
          <w:sz w:val="30"/>
          <w:szCs w:val="30"/>
          <w:cs/>
        </w:rPr>
        <w:t>โดย</w:t>
      </w:r>
      <w:r w:rsidR="004D5CDB" w:rsidRPr="00D31193">
        <w:rPr>
          <w:rFonts w:ascii="Angsana New" w:hAnsi="Angsana New"/>
          <w:sz w:val="30"/>
          <w:szCs w:val="30"/>
          <w:cs/>
        </w:rPr>
        <w:t>มีจำนวนเงิน</w:t>
      </w:r>
      <w:r w:rsidR="004D5CDB" w:rsidRPr="00D31193">
        <w:rPr>
          <w:rFonts w:ascii="Angsana New" w:hAnsi="Angsana New" w:hint="cs"/>
          <w:sz w:val="30"/>
          <w:szCs w:val="30"/>
          <w:cs/>
        </w:rPr>
        <w:t>ที่</w:t>
      </w:r>
      <w:r w:rsidR="004D5CDB" w:rsidRPr="00D31193">
        <w:rPr>
          <w:rFonts w:ascii="Angsana New" w:hAnsi="Angsana New"/>
          <w:sz w:val="30"/>
          <w:szCs w:val="30"/>
          <w:cs/>
        </w:rPr>
        <w:t>ต้องจ่ายตาม</w:t>
      </w:r>
      <w:r w:rsidR="004D5CDB" w:rsidRPr="00D31193">
        <w:rPr>
          <w:rFonts w:ascii="Angsana New" w:hAnsi="Angsana New" w:hint="cs"/>
          <w:sz w:val="30"/>
          <w:szCs w:val="30"/>
          <w:cs/>
        </w:rPr>
        <w:t>ที่ระบุใน</w:t>
      </w:r>
      <w:r w:rsidR="004D5CDB" w:rsidRPr="00D31193">
        <w:rPr>
          <w:rFonts w:ascii="Angsana New" w:hAnsi="Angsana New"/>
          <w:sz w:val="30"/>
          <w:szCs w:val="30"/>
          <w:cs/>
        </w:rPr>
        <w:t>สัญญ</w:t>
      </w:r>
      <w:r w:rsidR="00417CCA">
        <w:rPr>
          <w:rFonts w:ascii="Angsana New" w:hAnsi="Angsana New" w:hint="cs"/>
          <w:sz w:val="30"/>
          <w:szCs w:val="30"/>
          <w:cs/>
        </w:rPr>
        <w:t>า</w:t>
      </w:r>
    </w:p>
    <w:p w14:paraId="47E29837" w14:textId="77777777" w:rsidR="00E2441D" w:rsidRDefault="00E2441D" w:rsidP="00E2441D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21C45CD6" w14:textId="7C120D5B" w:rsidR="00E2441D" w:rsidRDefault="00E2441D" w:rsidP="00E2441D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AC0782"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Pr="00D31193">
        <w:rPr>
          <w:rFonts w:ascii="Angsana New" w:hAnsi="Angsana New"/>
          <w:b/>
          <w:bCs/>
          <w:color w:val="000000"/>
          <w:sz w:val="30"/>
          <w:szCs w:val="30"/>
        </w:rPr>
        <w:tab/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14:paraId="052A5410" w14:textId="77777777" w:rsidR="00E2441D" w:rsidRDefault="00E2441D" w:rsidP="00E24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0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D5E9590" w14:textId="30FDFCEA" w:rsidR="00E008B5" w:rsidRPr="006246AD" w:rsidRDefault="0085686A" w:rsidP="0062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85686A">
        <w:rPr>
          <w:rFonts w:ascii="Angsana New" w:hAnsi="Angsana New" w:hint="cs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21</w:t>
      </w:r>
      <w:r w:rsidRPr="0085686A">
        <w:rPr>
          <w:rFonts w:ascii="Angsana New" w:hAnsi="Angsana New"/>
          <w:sz w:val="30"/>
          <w:szCs w:val="30"/>
          <w:cs/>
        </w:rPr>
        <w:t xml:space="preserve"> </w:t>
      </w:r>
      <w:r w:rsidRPr="0085686A">
        <w:rPr>
          <w:rFonts w:ascii="Angsana New" w:hAnsi="Angsana New" w:hint="cs"/>
          <w:sz w:val="30"/>
          <w:szCs w:val="30"/>
          <w:cs/>
        </w:rPr>
        <w:t>กุมภาพันธ์</w:t>
      </w:r>
      <w:r>
        <w:rPr>
          <w:rFonts w:ascii="Angsana New" w:hAnsi="Angsana New"/>
          <w:sz w:val="30"/>
          <w:szCs w:val="30"/>
        </w:rPr>
        <w:t xml:space="preserve"> 2565</w:t>
      </w:r>
      <w:r w:rsidRPr="0085686A">
        <w:rPr>
          <w:rFonts w:ascii="Angsana New" w:hAnsi="Angsana New"/>
          <w:sz w:val="30"/>
          <w:szCs w:val="30"/>
          <w:cs/>
        </w:rPr>
        <w:t xml:space="preserve"> </w:t>
      </w:r>
      <w:r w:rsidRPr="0085686A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ที่ประชุมคณะกรรมการบริษัทฯได้มีมติอนุมัติเพื่อนำเสนอต่อที่ประชุมผู้ถือหุ้นเพื่อ</w:t>
      </w:r>
      <w:r w:rsidRPr="002E29AB">
        <w:rPr>
          <w:rFonts w:ascii="Angsana New" w:hAnsi="Angsana New" w:hint="cs"/>
          <w:spacing w:val="4"/>
          <w:sz w:val="30"/>
          <w:szCs w:val="30"/>
          <w:cs/>
        </w:rPr>
        <w:t>พิจารณาอนุมัติการจ่ายปันผล</w:t>
      </w:r>
      <w:r w:rsidR="002E29AB" w:rsidRPr="002E29AB">
        <w:rPr>
          <w:rFonts w:ascii="Angsana New" w:hAnsi="Angsana New" w:hint="cs"/>
          <w:spacing w:val="4"/>
          <w:sz w:val="30"/>
          <w:szCs w:val="30"/>
          <w:cs/>
        </w:rPr>
        <w:t>ประจำปี</w:t>
      </w:r>
      <w:r w:rsidRPr="002E29A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E29AB">
        <w:rPr>
          <w:rFonts w:ascii="Angsana New" w:hAnsi="Angsana New" w:hint="cs"/>
          <w:spacing w:val="4"/>
          <w:sz w:val="30"/>
          <w:szCs w:val="30"/>
          <w:cs/>
        </w:rPr>
        <w:t>โดยจ่ายปันผลเป็นเงินสดในอัตราหุ้นละ</w:t>
      </w:r>
      <w:r w:rsidRPr="002E29A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E29AB">
        <w:rPr>
          <w:rFonts w:ascii="Angsana New" w:hAnsi="Angsana New"/>
          <w:spacing w:val="4"/>
          <w:sz w:val="30"/>
          <w:szCs w:val="30"/>
        </w:rPr>
        <w:t>0.24</w:t>
      </w:r>
      <w:r w:rsidRPr="002E29A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E29AB">
        <w:rPr>
          <w:rFonts w:ascii="Angsana New" w:hAnsi="Angsana New" w:hint="cs"/>
          <w:spacing w:val="4"/>
          <w:sz w:val="30"/>
          <w:szCs w:val="30"/>
          <w:cs/>
        </w:rPr>
        <w:t>บาท</w:t>
      </w:r>
      <w:r w:rsidRPr="002E29A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E29AB">
        <w:rPr>
          <w:rFonts w:ascii="Angsana New" w:hAnsi="Angsana New" w:hint="cs"/>
          <w:spacing w:val="4"/>
          <w:sz w:val="30"/>
          <w:szCs w:val="30"/>
          <w:cs/>
        </w:rPr>
        <w:t>หรือคิดเป็นจำนวนเงิน</w:t>
      </w:r>
      <w:r w:rsidRPr="0085686A">
        <w:rPr>
          <w:rFonts w:ascii="Angsana New" w:hAnsi="Angsana New" w:hint="cs"/>
          <w:sz w:val="30"/>
          <w:szCs w:val="30"/>
          <w:cs/>
        </w:rPr>
        <w:t>ไม่เกิน</w:t>
      </w:r>
      <w:r w:rsidRPr="0085686A">
        <w:rPr>
          <w:rFonts w:ascii="Angsana New" w:hAnsi="Angsana New"/>
          <w:sz w:val="30"/>
          <w:szCs w:val="30"/>
          <w:cs/>
        </w:rPr>
        <w:t xml:space="preserve"> </w:t>
      </w:r>
      <w:r w:rsidR="00C85E1F">
        <w:rPr>
          <w:rFonts w:ascii="Angsana New" w:hAnsi="Angsana New"/>
          <w:sz w:val="30"/>
          <w:szCs w:val="30"/>
        </w:rPr>
        <w:t>205.2</w:t>
      </w:r>
      <w:r w:rsidR="003D3198">
        <w:rPr>
          <w:rFonts w:ascii="Angsana New" w:hAnsi="Angsana New" w:hint="eastAsia"/>
          <w:sz w:val="30"/>
          <w:szCs w:val="30"/>
          <w:lang w:eastAsia="ko-KR"/>
        </w:rPr>
        <w:t>1</w:t>
      </w:r>
      <w:r w:rsidRPr="0085686A">
        <w:rPr>
          <w:rFonts w:ascii="Angsana New" w:hAnsi="Angsana New"/>
          <w:sz w:val="30"/>
          <w:szCs w:val="30"/>
          <w:cs/>
        </w:rPr>
        <w:t xml:space="preserve"> </w:t>
      </w:r>
      <w:r w:rsidRPr="0085686A">
        <w:rPr>
          <w:rFonts w:ascii="Angsana New" w:hAnsi="Angsana New" w:hint="cs"/>
          <w:sz w:val="30"/>
          <w:szCs w:val="30"/>
          <w:cs/>
        </w:rPr>
        <w:t>ล้านบาท</w:t>
      </w:r>
      <w:r w:rsidRPr="0085686A">
        <w:rPr>
          <w:rFonts w:ascii="Angsana New" w:hAnsi="Angsana New"/>
          <w:sz w:val="30"/>
          <w:szCs w:val="30"/>
          <w:cs/>
        </w:rPr>
        <w:t xml:space="preserve"> </w:t>
      </w:r>
      <w:r w:rsidRPr="0085686A">
        <w:rPr>
          <w:rFonts w:ascii="Angsana New" w:hAnsi="Angsana New" w:hint="cs"/>
          <w:sz w:val="30"/>
          <w:szCs w:val="30"/>
          <w:cs/>
        </w:rPr>
        <w:t>โดยมีกำหนดจ่ายเงินปันผลจำนวนดังกล่าวในเดือนพฤษภาคม</w:t>
      </w:r>
      <w:r w:rsidRPr="0085686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85686A">
        <w:rPr>
          <w:rFonts w:ascii="Angsana New" w:hAnsi="Angsana New"/>
          <w:sz w:val="30"/>
          <w:szCs w:val="30"/>
          <w:cs/>
        </w:rPr>
        <w:t xml:space="preserve"> </w:t>
      </w:r>
      <w:r w:rsidRPr="0085686A">
        <w:rPr>
          <w:rFonts w:ascii="Angsana New" w:hAnsi="Angsana New" w:hint="cs"/>
          <w:sz w:val="30"/>
          <w:szCs w:val="30"/>
          <w:cs/>
        </w:rPr>
        <w:t>เนื่องจากในการประชุมคณะกรรมการบริษัทฯ</w:t>
      </w:r>
      <w:r w:rsidR="002E29AB">
        <w:rPr>
          <w:rFonts w:ascii="Angsana New" w:hAnsi="Angsana New" w:hint="cs"/>
          <w:sz w:val="30"/>
          <w:szCs w:val="30"/>
          <w:cs/>
        </w:rPr>
        <w:t xml:space="preserve"> </w:t>
      </w:r>
      <w:r w:rsidRPr="0085686A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5686A">
        <w:rPr>
          <w:rFonts w:ascii="Angsana New" w:hAnsi="Angsana New"/>
          <w:sz w:val="30"/>
          <w:szCs w:val="30"/>
          <w:cs/>
        </w:rPr>
        <w:t xml:space="preserve"> </w:t>
      </w:r>
      <w:r w:rsidR="00C85E1F">
        <w:rPr>
          <w:rFonts w:ascii="Angsana New" w:hAnsi="Angsana New"/>
          <w:sz w:val="30"/>
          <w:szCs w:val="30"/>
        </w:rPr>
        <w:t>16</w:t>
      </w:r>
      <w:r w:rsidRPr="0085686A">
        <w:rPr>
          <w:rFonts w:ascii="Angsana New" w:hAnsi="Angsana New"/>
          <w:sz w:val="30"/>
          <w:szCs w:val="30"/>
          <w:cs/>
        </w:rPr>
        <w:t xml:space="preserve"> </w:t>
      </w:r>
      <w:r w:rsidRPr="0085686A">
        <w:rPr>
          <w:rFonts w:ascii="Angsana New" w:hAnsi="Angsana New" w:hint="cs"/>
          <w:sz w:val="30"/>
          <w:szCs w:val="30"/>
          <w:cs/>
        </w:rPr>
        <w:t>สิงหาคม</w:t>
      </w:r>
      <w:r w:rsidRPr="0085686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85686A">
        <w:rPr>
          <w:rFonts w:ascii="Angsana New" w:hAnsi="Angsana New"/>
          <w:sz w:val="30"/>
          <w:szCs w:val="30"/>
          <w:cs/>
        </w:rPr>
        <w:t xml:space="preserve"> </w:t>
      </w:r>
      <w:r w:rsidRPr="0085686A">
        <w:rPr>
          <w:rFonts w:ascii="Angsana New" w:hAnsi="Angsana New" w:hint="cs"/>
          <w:sz w:val="30"/>
          <w:szCs w:val="30"/>
          <w:cs/>
        </w:rPr>
        <w:t>ได้มีการอนุมัติการจ่ายเงินปันผลระหว่างกาลให้แก่ผู้ถือหุ้น</w:t>
      </w:r>
      <w:r w:rsidRPr="004958BB">
        <w:rPr>
          <w:rFonts w:ascii="Angsana New" w:hAnsi="Angsana New" w:hint="cs"/>
          <w:spacing w:val="2"/>
          <w:sz w:val="30"/>
          <w:szCs w:val="30"/>
          <w:cs/>
        </w:rPr>
        <w:t>เป็น</w:t>
      </w:r>
      <w:r w:rsidRPr="006246AD">
        <w:rPr>
          <w:rFonts w:ascii="Angsana New" w:hAnsi="Angsana New" w:hint="cs"/>
          <w:spacing w:val="4"/>
          <w:sz w:val="30"/>
          <w:szCs w:val="30"/>
          <w:cs/>
        </w:rPr>
        <w:t>เงินสดในอัตราหุ้นละ</w:t>
      </w:r>
      <w:r w:rsidRPr="006246A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246AD">
        <w:rPr>
          <w:rFonts w:ascii="Angsana New" w:hAnsi="Angsana New"/>
          <w:spacing w:val="4"/>
          <w:sz w:val="30"/>
          <w:szCs w:val="30"/>
        </w:rPr>
        <w:t>0.2</w:t>
      </w:r>
      <w:r w:rsidR="00C85E1F">
        <w:rPr>
          <w:rFonts w:ascii="Angsana New" w:hAnsi="Angsana New"/>
          <w:spacing w:val="4"/>
          <w:sz w:val="30"/>
          <w:szCs w:val="30"/>
        </w:rPr>
        <w:t>2</w:t>
      </w:r>
      <w:r w:rsidRPr="006246A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246AD">
        <w:rPr>
          <w:rFonts w:ascii="Angsana New" w:hAnsi="Angsana New" w:hint="cs"/>
          <w:spacing w:val="4"/>
          <w:sz w:val="30"/>
          <w:szCs w:val="30"/>
          <w:cs/>
        </w:rPr>
        <w:t>บาท</w:t>
      </w:r>
      <w:r w:rsidRPr="006246A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246AD">
        <w:rPr>
          <w:rFonts w:ascii="Angsana New" w:hAnsi="Angsana New" w:hint="cs"/>
          <w:spacing w:val="4"/>
          <w:sz w:val="30"/>
          <w:szCs w:val="30"/>
          <w:cs/>
        </w:rPr>
        <w:t>ซึ่งได้จ่ายเงินปันผลไปเมื่อเดือนกันยายน</w:t>
      </w:r>
      <w:r w:rsidRPr="006246A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246AD">
        <w:rPr>
          <w:rFonts w:ascii="Angsana New" w:hAnsi="Angsana New"/>
          <w:spacing w:val="4"/>
          <w:sz w:val="30"/>
          <w:szCs w:val="30"/>
        </w:rPr>
        <w:t>2564</w:t>
      </w:r>
      <w:r w:rsidRPr="006246A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246AD">
        <w:rPr>
          <w:rFonts w:ascii="Angsana New" w:hAnsi="Angsana New" w:hint="cs"/>
          <w:spacing w:val="4"/>
          <w:sz w:val="30"/>
          <w:szCs w:val="30"/>
          <w:cs/>
        </w:rPr>
        <w:t>ดังนั้น</w:t>
      </w:r>
      <w:r w:rsidR="002E29AB" w:rsidRPr="006246A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6246AD">
        <w:rPr>
          <w:rFonts w:ascii="Angsana New" w:hAnsi="Angsana New" w:hint="cs"/>
          <w:spacing w:val="4"/>
          <w:sz w:val="30"/>
          <w:szCs w:val="30"/>
          <w:cs/>
        </w:rPr>
        <w:t>รวมการจ่ายปันผลสำหรับ</w:t>
      </w:r>
      <w:r w:rsidRPr="0085686A">
        <w:rPr>
          <w:rFonts w:ascii="Angsana New" w:hAnsi="Angsana New" w:hint="cs"/>
          <w:sz w:val="30"/>
          <w:szCs w:val="30"/>
          <w:cs/>
        </w:rPr>
        <w:t>ปี</w:t>
      </w:r>
      <w:r w:rsidRPr="0085686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85686A">
        <w:rPr>
          <w:rFonts w:ascii="Angsana New" w:hAnsi="Angsana New"/>
          <w:sz w:val="30"/>
          <w:szCs w:val="30"/>
          <w:cs/>
        </w:rPr>
        <w:t xml:space="preserve"> </w:t>
      </w:r>
      <w:r w:rsidRPr="0085686A">
        <w:rPr>
          <w:rFonts w:ascii="Angsana New" w:hAnsi="Angsana New" w:hint="cs"/>
          <w:sz w:val="30"/>
          <w:szCs w:val="30"/>
          <w:cs/>
        </w:rPr>
        <w:t>คิดเป็น</w:t>
      </w:r>
      <w:r w:rsidRPr="0085686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0.4</w:t>
      </w:r>
      <w:r w:rsidR="00C85E1F">
        <w:rPr>
          <w:rFonts w:ascii="Angsana New" w:hAnsi="Angsana New"/>
          <w:sz w:val="30"/>
          <w:szCs w:val="30"/>
        </w:rPr>
        <w:t>6</w:t>
      </w:r>
      <w:r w:rsidRPr="0085686A">
        <w:rPr>
          <w:rFonts w:ascii="Angsana New" w:hAnsi="Angsana New"/>
          <w:sz w:val="30"/>
          <w:szCs w:val="30"/>
          <w:cs/>
        </w:rPr>
        <w:t xml:space="preserve"> </w:t>
      </w:r>
      <w:r w:rsidRPr="0085686A">
        <w:rPr>
          <w:rFonts w:ascii="Angsana New" w:hAnsi="Angsana New" w:hint="cs"/>
          <w:sz w:val="30"/>
          <w:szCs w:val="30"/>
          <w:cs/>
        </w:rPr>
        <w:t>บาทต่อหุ้น</w:t>
      </w:r>
    </w:p>
    <w:sectPr w:rsidR="00E008B5" w:rsidRPr="006246AD" w:rsidSect="00C207A7">
      <w:headerReference w:type="default" r:id="rId17"/>
      <w:pgSz w:w="11909" w:h="16834" w:code="9"/>
      <w:pgMar w:top="691" w:right="1152" w:bottom="576" w:left="1152" w:header="720" w:footer="5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B33123" w14:textId="77777777" w:rsidR="00C24DB7" w:rsidRDefault="00C24DB7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0B7F1A9D" w14:textId="77777777" w:rsidR="00C24DB7" w:rsidRDefault="00C24DB7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D40B2" w14:textId="2F603AEA" w:rsidR="00C24DB7" w:rsidRPr="00976801" w:rsidRDefault="00C24DB7" w:rsidP="00976801">
    <w:pPr>
      <w:pStyle w:val="Footer"/>
      <w:jc w:val="center"/>
      <w:rPr>
        <w:rFonts w:ascii="Angsana New" w:hAnsi="Angsana New"/>
        <w:sz w:val="30"/>
        <w:szCs w:val="30"/>
      </w:rPr>
    </w:pPr>
    <w:r w:rsidRPr="00CA7BFC">
      <w:rPr>
        <w:rFonts w:ascii="Angsana New" w:hAnsi="Angsana New"/>
        <w:sz w:val="30"/>
        <w:szCs w:val="30"/>
      </w:rPr>
      <w:fldChar w:fldCharType="begin"/>
    </w:r>
    <w:r w:rsidRPr="00CA7BFC">
      <w:rPr>
        <w:rFonts w:ascii="Angsana New" w:hAnsi="Angsana New"/>
        <w:sz w:val="30"/>
        <w:szCs w:val="30"/>
      </w:rPr>
      <w:instrText xml:space="preserve"> PAGE   \* MERGEFORMAT </w:instrText>
    </w:r>
    <w:r w:rsidRPr="00CA7BF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D6443C">
      <w:rPr>
        <w:rFonts w:ascii="Angsana New" w:hAnsi="Angsana New"/>
        <w:noProof/>
        <w:sz w:val="30"/>
        <w:szCs w:val="30"/>
      </w:rPr>
      <w:t>9</w:t>
    </w:r>
    <w:r w:rsidRPr="00CA7BFC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736BAC" w14:textId="2CE7B31C" w:rsidR="00C24DB7" w:rsidRPr="004523C8" w:rsidRDefault="00C24DB7" w:rsidP="004523C8">
    <w:pPr>
      <w:pStyle w:val="Footer"/>
      <w:jc w:val="center"/>
      <w:rPr>
        <w:rFonts w:ascii="Angsana New" w:hAnsi="Angsana New"/>
        <w:sz w:val="30"/>
        <w:szCs w:val="30"/>
      </w:rPr>
    </w:pPr>
    <w:r w:rsidRPr="004523C8">
      <w:rPr>
        <w:rFonts w:ascii="Angsana New" w:hAnsi="Angsana New"/>
        <w:sz w:val="30"/>
        <w:szCs w:val="30"/>
      </w:rPr>
      <w:fldChar w:fldCharType="begin"/>
    </w:r>
    <w:r w:rsidRPr="004523C8">
      <w:rPr>
        <w:rFonts w:ascii="Angsana New" w:hAnsi="Angsana New"/>
        <w:sz w:val="30"/>
        <w:szCs w:val="30"/>
      </w:rPr>
      <w:instrText xml:space="preserve"> PAGE   \* MERGEFORMAT </w:instrText>
    </w:r>
    <w:r w:rsidRPr="004523C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D6443C">
      <w:rPr>
        <w:rFonts w:ascii="Angsana New" w:hAnsi="Angsana New"/>
        <w:noProof/>
        <w:sz w:val="30"/>
        <w:szCs w:val="30"/>
      </w:rPr>
      <w:t>0</w:t>
    </w:r>
    <w:r w:rsidRPr="004523C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EE431" w14:textId="412DD5C7" w:rsidR="00C24DB7" w:rsidRPr="004523C8" w:rsidRDefault="00C24DB7" w:rsidP="004523C8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4523C8">
      <w:rPr>
        <w:rFonts w:ascii="Angsana New" w:hAnsi="Angsana New"/>
        <w:caps/>
        <w:sz w:val="30"/>
        <w:szCs w:val="30"/>
      </w:rPr>
      <w:fldChar w:fldCharType="begin"/>
    </w:r>
    <w:r w:rsidRPr="004523C8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4523C8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3</w:t>
    </w:r>
    <w:r w:rsidRPr="00D6443C">
      <w:rPr>
        <w:rFonts w:ascii="Angsana New" w:hAnsi="Angsana New"/>
        <w:caps/>
        <w:noProof/>
        <w:sz w:val="30"/>
        <w:szCs w:val="30"/>
      </w:rPr>
      <w:t>2</w:t>
    </w:r>
    <w:r w:rsidRPr="004523C8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CE0CF0" w14:textId="43ED849E" w:rsidR="00C24DB7" w:rsidRPr="00963F75" w:rsidRDefault="00C24DB7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963F75">
      <w:rPr>
        <w:rFonts w:ascii="Angsana New" w:hAnsi="Angsana New"/>
        <w:caps/>
        <w:sz w:val="30"/>
        <w:szCs w:val="30"/>
      </w:rPr>
      <w:fldChar w:fldCharType="begin"/>
    </w:r>
    <w:r w:rsidRPr="00963F75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963F75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4</w:t>
    </w:r>
    <w:r w:rsidRPr="00D6443C">
      <w:rPr>
        <w:rFonts w:ascii="Angsana New" w:hAnsi="Angsana New"/>
        <w:caps/>
        <w:noProof/>
        <w:sz w:val="30"/>
        <w:szCs w:val="30"/>
      </w:rPr>
      <w:t>8</w:t>
    </w:r>
    <w:r w:rsidRPr="00963F75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52293" w14:textId="3FF0C38A" w:rsidR="00C24DB7" w:rsidRPr="00963F75" w:rsidRDefault="00C24DB7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963F75">
      <w:rPr>
        <w:rFonts w:ascii="Angsana New" w:hAnsi="Angsana New"/>
        <w:caps/>
        <w:sz w:val="30"/>
        <w:szCs w:val="30"/>
      </w:rPr>
      <w:fldChar w:fldCharType="begin"/>
    </w:r>
    <w:r w:rsidRPr="00963F75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963F75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5</w:t>
    </w:r>
    <w:r w:rsidRPr="00D6443C">
      <w:rPr>
        <w:rFonts w:ascii="Angsana New" w:hAnsi="Angsana New"/>
        <w:caps/>
        <w:noProof/>
        <w:sz w:val="30"/>
        <w:szCs w:val="30"/>
      </w:rPr>
      <w:t>1</w:t>
    </w:r>
    <w:r w:rsidRPr="00963F75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65E117" w14:textId="77777777" w:rsidR="00C24DB7" w:rsidRDefault="00C24DB7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24CBEB25" w14:textId="77777777" w:rsidR="00C24DB7" w:rsidRDefault="00C24DB7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AAED9" w14:textId="77777777" w:rsidR="00C24DB7" w:rsidRPr="00B34CCD" w:rsidRDefault="00C24DB7" w:rsidP="00B254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52BFC2" w14:textId="77777777" w:rsidR="00C24DB7" w:rsidRDefault="00C24DB7" w:rsidP="00B2547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A9331F1" w14:textId="53E7358E" w:rsidR="00C24DB7" w:rsidRPr="0070359A" w:rsidRDefault="00C24DB7" w:rsidP="00B2547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70359A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6443C">
      <w:rPr>
        <w:rFonts w:ascii="Angsana New" w:hAnsi="Angsana New"/>
        <w:b/>
        <w:bCs/>
        <w:sz w:val="32"/>
        <w:szCs w:val="32"/>
      </w:rPr>
      <w:t>31</w:t>
    </w:r>
    <w:r w:rsidRPr="0070359A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6443C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5BEFDACB" w14:textId="77777777" w:rsidR="00C24DB7" w:rsidRPr="00B54D51" w:rsidRDefault="00C24DB7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31744" w14:textId="77777777" w:rsidR="00C24DB7" w:rsidRPr="00B34CCD" w:rsidRDefault="00C24DB7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8F049AC" w14:textId="77777777" w:rsidR="00C24DB7" w:rsidRDefault="00C24DB7" w:rsidP="00D4211E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5470747" w14:textId="7570407A" w:rsidR="00C24DB7" w:rsidRPr="0070359A" w:rsidRDefault="00C24DB7" w:rsidP="007035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70359A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6443C">
      <w:rPr>
        <w:rFonts w:ascii="Angsana New" w:hAnsi="Angsana New"/>
        <w:b/>
        <w:bCs/>
        <w:sz w:val="32"/>
        <w:szCs w:val="32"/>
      </w:rPr>
      <w:t>31</w:t>
    </w:r>
    <w:r w:rsidRPr="0070359A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6443C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20EF06B0" w14:textId="77777777" w:rsidR="00C24DB7" w:rsidRPr="007A52D5" w:rsidRDefault="00C24DB7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FFB446C"/>
    <w:multiLevelType w:val="hybridMultilevel"/>
    <w:tmpl w:val="930E2B72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38C09810">
      <w:start w:val="1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8DC33A2"/>
    <w:multiLevelType w:val="hybridMultilevel"/>
    <w:tmpl w:val="3EBE8742"/>
    <w:lvl w:ilvl="0" w:tplc="DA185584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8460220"/>
    <w:multiLevelType w:val="hybridMultilevel"/>
    <w:tmpl w:val="D8142346"/>
    <w:lvl w:ilvl="0" w:tplc="861661B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5A1C3FB9"/>
    <w:multiLevelType w:val="hybridMultilevel"/>
    <w:tmpl w:val="8C506646"/>
    <w:lvl w:ilvl="0" w:tplc="C9DC729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F4A63650">
      <w:start w:val="1"/>
      <w:numFmt w:val="thaiLetters"/>
      <w:lvlText w:val="(%2)"/>
      <w:lvlJc w:val="left"/>
      <w:pPr>
        <w:ind w:left="144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 w15:restartNumberingAfterBreak="0">
    <w:nsid w:val="5F1154F7"/>
    <w:multiLevelType w:val="hybridMultilevel"/>
    <w:tmpl w:val="3BC2D29C"/>
    <w:lvl w:ilvl="0" w:tplc="1BE8D26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54C5168"/>
    <w:multiLevelType w:val="hybridMultilevel"/>
    <w:tmpl w:val="7EE0D7C6"/>
    <w:lvl w:ilvl="0" w:tplc="6A6E8BB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AEA6DDF"/>
    <w:multiLevelType w:val="hybridMultilevel"/>
    <w:tmpl w:val="6BD65EDA"/>
    <w:lvl w:ilvl="0" w:tplc="7BAAB648">
      <w:start w:val="4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D8379B"/>
    <w:multiLevelType w:val="hybridMultilevel"/>
    <w:tmpl w:val="41F01678"/>
    <w:lvl w:ilvl="0" w:tplc="EAE63D9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F548CE"/>
    <w:multiLevelType w:val="hybridMultilevel"/>
    <w:tmpl w:val="79C29B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4"/>
  </w:num>
  <w:num w:numId="13">
    <w:abstractNumId w:val="32"/>
  </w:num>
  <w:num w:numId="14">
    <w:abstractNumId w:val="17"/>
  </w:num>
  <w:num w:numId="15">
    <w:abstractNumId w:val="21"/>
  </w:num>
  <w:num w:numId="16">
    <w:abstractNumId w:val="10"/>
  </w:num>
  <w:num w:numId="17">
    <w:abstractNumId w:val="26"/>
  </w:num>
  <w:num w:numId="18">
    <w:abstractNumId w:val="28"/>
  </w:num>
  <w:num w:numId="19">
    <w:abstractNumId w:val="12"/>
  </w:num>
  <w:num w:numId="20">
    <w:abstractNumId w:val="30"/>
  </w:num>
  <w:num w:numId="21">
    <w:abstractNumId w:val="23"/>
  </w:num>
  <w:num w:numId="22">
    <w:abstractNumId w:val="25"/>
  </w:num>
  <w:num w:numId="23">
    <w:abstractNumId w:val="24"/>
  </w:num>
  <w:num w:numId="24">
    <w:abstractNumId w:val="11"/>
  </w:num>
  <w:num w:numId="25">
    <w:abstractNumId w:val="34"/>
  </w:num>
  <w:num w:numId="26">
    <w:abstractNumId w:val="15"/>
  </w:num>
  <w:num w:numId="27">
    <w:abstractNumId w:val="22"/>
  </w:num>
  <w:num w:numId="28">
    <w:abstractNumId w:val="38"/>
  </w:num>
  <w:num w:numId="29">
    <w:abstractNumId w:val="39"/>
  </w:num>
  <w:num w:numId="30">
    <w:abstractNumId w:val="27"/>
  </w:num>
  <w:num w:numId="31">
    <w:abstractNumId w:val="37"/>
  </w:num>
  <w:num w:numId="32">
    <w:abstractNumId w:val="18"/>
  </w:num>
  <w:num w:numId="33">
    <w:abstractNumId w:val="36"/>
  </w:num>
  <w:num w:numId="34">
    <w:abstractNumId w:val="13"/>
  </w:num>
  <w:num w:numId="35">
    <w:abstractNumId w:val="19"/>
  </w:num>
  <w:num w:numId="36">
    <w:abstractNumId w:val="33"/>
  </w:num>
  <w:num w:numId="37">
    <w:abstractNumId w:val="35"/>
  </w:num>
  <w:num w:numId="38">
    <w:abstractNumId w:val="31"/>
  </w:num>
  <w:num w:numId="39">
    <w:abstractNumId w:val="29"/>
  </w:num>
  <w:num w:numId="40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638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9B3"/>
    <w:rsid w:val="00000AC0"/>
    <w:rsid w:val="00000AF2"/>
    <w:rsid w:val="00001C79"/>
    <w:rsid w:val="0000200F"/>
    <w:rsid w:val="000020B4"/>
    <w:rsid w:val="00002C9A"/>
    <w:rsid w:val="00002DAC"/>
    <w:rsid w:val="00002EF9"/>
    <w:rsid w:val="0000332D"/>
    <w:rsid w:val="00003765"/>
    <w:rsid w:val="00003FEC"/>
    <w:rsid w:val="000040C2"/>
    <w:rsid w:val="000044D5"/>
    <w:rsid w:val="00004617"/>
    <w:rsid w:val="00004C81"/>
    <w:rsid w:val="00004FDC"/>
    <w:rsid w:val="00005277"/>
    <w:rsid w:val="0000581A"/>
    <w:rsid w:val="000059D3"/>
    <w:rsid w:val="00005F73"/>
    <w:rsid w:val="0000701F"/>
    <w:rsid w:val="00007660"/>
    <w:rsid w:val="000101B0"/>
    <w:rsid w:val="00010238"/>
    <w:rsid w:val="000106DB"/>
    <w:rsid w:val="00010B8E"/>
    <w:rsid w:val="00011046"/>
    <w:rsid w:val="0001137C"/>
    <w:rsid w:val="000114F4"/>
    <w:rsid w:val="00011950"/>
    <w:rsid w:val="00012042"/>
    <w:rsid w:val="00012046"/>
    <w:rsid w:val="00013297"/>
    <w:rsid w:val="000133A0"/>
    <w:rsid w:val="0001358A"/>
    <w:rsid w:val="00013735"/>
    <w:rsid w:val="00013C44"/>
    <w:rsid w:val="00013F44"/>
    <w:rsid w:val="00013F87"/>
    <w:rsid w:val="000143BB"/>
    <w:rsid w:val="0001441F"/>
    <w:rsid w:val="00014750"/>
    <w:rsid w:val="00015624"/>
    <w:rsid w:val="000158EA"/>
    <w:rsid w:val="00016080"/>
    <w:rsid w:val="0001636E"/>
    <w:rsid w:val="00017128"/>
    <w:rsid w:val="0001725A"/>
    <w:rsid w:val="000177C6"/>
    <w:rsid w:val="00017BBE"/>
    <w:rsid w:val="0002098C"/>
    <w:rsid w:val="00020AE7"/>
    <w:rsid w:val="00020D02"/>
    <w:rsid w:val="00021635"/>
    <w:rsid w:val="00021AB1"/>
    <w:rsid w:val="00022081"/>
    <w:rsid w:val="00022692"/>
    <w:rsid w:val="000229A6"/>
    <w:rsid w:val="00023C76"/>
    <w:rsid w:val="00024401"/>
    <w:rsid w:val="00024599"/>
    <w:rsid w:val="00025ADF"/>
    <w:rsid w:val="00025BB2"/>
    <w:rsid w:val="0002619D"/>
    <w:rsid w:val="000263F6"/>
    <w:rsid w:val="00026402"/>
    <w:rsid w:val="00026A4D"/>
    <w:rsid w:val="00027104"/>
    <w:rsid w:val="000271E8"/>
    <w:rsid w:val="0002778A"/>
    <w:rsid w:val="00027E91"/>
    <w:rsid w:val="00030689"/>
    <w:rsid w:val="00030DD8"/>
    <w:rsid w:val="0003164D"/>
    <w:rsid w:val="00031F52"/>
    <w:rsid w:val="00032BAA"/>
    <w:rsid w:val="000333C7"/>
    <w:rsid w:val="00033630"/>
    <w:rsid w:val="0003389B"/>
    <w:rsid w:val="000340A9"/>
    <w:rsid w:val="00034572"/>
    <w:rsid w:val="00034B89"/>
    <w:rsid w:val="000356E9"/>
    <w:rsid w:val="00035829"/>
    <w:rsid w:val="000361FC"/>
    <w:rsid w:val="000362D7"/>
    <w:rsid w:val="000363B0"/>
    <w:rsid w:val="00036457"/>
    <w:rsid w:val="000367CB"/>
    <w:rsid w:val="00036F6E"/>
    <w:rsid w:val="00037015"/>
    <w:rsid w:val="0003708E"/>
    <w:rsid w:val="000375EF"/>
    <w:rsid w:val="0003780A"/>
    <w:rsid w:val="00040238"/>
    <w:rsid w:val="00040756"/>
    <w:rsid w:val="00040C80"/>
    <w:rsid w:val="00040FD7"/>
    <w:rsid w:val="0004129E"/>
    <w:rsid w:val="0004179A"/>
    <w:rsid w:val="000417F2"/>
    <w:rsid w:val="000423A8"/>
    <w:rsid w:val="00042733"/>
    <w:rsid w:val="00042787"/>
    <w:rsid w:val="000427B9"/>
    <w:rsid w:val="00042D60"/>
    <w:rsid w:val="000431EA"/>
    <w:rsid w:val="0004349E"/>
    <w:rsid w:val="00043799"/>
    <w:rsid w:val="0004457A"/>
    <w:rsid w:val="00044BA8"/>
    <w:rsid w:val="00044E4B"/>
    <w:rsid w:val="0004528E"/>
    <w:rsid w:val="00045813"/>
    <w:rsid w:val="00046AE4"/>
    <w:rsid w:val="00046F24"/>
    <w:rsid w:val="000470A3"/>
    <w:rsid w:val="00047852"/>
    <w:rsid w:val="00047B5C"/>
    <w:rsid w:val="00050AB9"/>
    <w:rsid w:val="00050BB3"/>
    <w:rsid w:val="00050EA2"/>
    <w:rsid w:val="00051240"/>
    <w:rsid w:val="0005180D"/>
    <w:rsid w:val="00051BE5"/>
    <w:rsid w:val="00051D28"/>
    <w:rsid w:val="00051E38"/>
    <w:rsid w:val="00051EEE"/>
    <w:rsid w:val="00052973"/>
    <w:rsid w:val="00052B49"/>
    <w:rsid w:val="00052B59"/>
    <w:rsid w:val="00052BD4"/>
    <w:rsid w:val="00052CAD"/>
    <w:rsid w:val="00052CB5"/>
    <w:rsid w:val="00052D14"/>
    <w:rsid w:val="000532B7"/>
    <w:rsid w:val="0005373B"/>
    <w:rsid w:val="00054000"/>
    <w:rsid w:val="00055294"/>
    <w:rsid w:val="00055492"/>
    <w:rsid w:val="00055562"/>
    <w:rsid w:val="000555F6"/>
    <w:rsid w:val="000559EC"/>
    <w:rsid w:val="00055F1B"/>
    <w:rsid w:val="00055FF1"/>
    <w:rsid w:val="000561ED"/>
    <w:rsid w:val="00056346"/>
    <w:rsid w:val="0005635E"/>
    <w:rsid w:val="000567BA"/>
    <w:rsid w:val="000570BF"/>
    <w:rsid w:val="00057333"/>
    <w:rsid w:val="00057754"/>
    <w:rsid w:val="00057893"/>
    <w:rsid w:val="000579C8"/>
    <w:rsid w:val="00057D2B"/>
    <w:rsid w:val="00057E7B"/>
    <w:rsid w:val="00060157"/>
    <w:rsid w:val="00060817"/>
    <w:rsid w:val="0006094F"/>
    <w:rsid w:val="000609AB"/>
    <w:rsid w:val="00060E2D"/>
    <w:rsid w:val="00060EF0"/>
    <w:rsid w:val="00062018"/>
    <w:rsid w:val="0006230D"/>
    <w:rsid w:val="00062599"/>
    <w:rsid w:val="00062C9F"/>
    <w:rsid w:val="00062DDA"/>
    <w:rsid w:val="00062DE4"/>
    <w:rsid w:val="0006301C"/>
    <w:rsid w:val="000635AA"/>
    <w:rsid w:val="0006373D"/>
    <w:rsid w:val="00063B2C"/>
    <w:rsid w:val="0006429B"/>
    <w:rsid w:val="0006459F"/>
    <w:rsid w:val="000645CD"/>
    <w:rsid w:val="00064CB4"/>
    <w:rsid w:val="00064D05"/>
    <w:rsid w:val="00064E36"/>
    <w:rsid w:val="00065857"/>
    <w:rsid w:val="00065E8F"/>
    <w:rsid w:val="000666FB"/>
    <w:rsid w:val="000669EA"/>
    <w:rsid w:val="00066B95"/>
    <w:rsid w:val="00066C83"/>
    <w:rsid w:val="00066F27"/>
    <w:rsid w:val="000674DE"/>
    <w:rsid w:val="0006780A"/>
    <w:rsid w:val="000678D5"/>
    <w:rsid w:val="00067F9C"/>
    <w:rsid w:val="00070180"/>
    <w:rsid w:val="0007038B"/>
    <w:rsid w:val="00070513"/>
    <w:rsid w:val="000713C6"/>
    <w:rsid w:val="000714E3"/>
    <w:rsid w:val="000724F7"/>
    <w:rsid w:val="0007288B"/>
    <w:rsid w:val="00073135"/>
    <w:rsid w:val="00074421"/>
    <w:rsid w:val="000746C7"/>
    <w:rsid w:val="00074735"/>
    <w:rsid w:val="00074E48"/>
    <w:rsid w:val="00075CD0"/>
    <w:rsid w:val="0007601D"/>
    <w:rsid w:val="000762FB"/>
    <w:rsid w:val="000768B7"/>
    <w:rsid w:val="0007690A"/>
    <w:rsid w:val="00076C65"/>
    <w:rsid w:val="00076DD3"/>
    <w:rsid w:val="00076EA0"/>
    <w:rsid w:val="00077839"/>
    <w:rsid w:val="000779E1"/>
    <w:rsid w:val="00077B12"/>
    <w:rsid w:val="00077C07"/>
    <w:rsid w:val="00077CEA"/>
    <w:rsid w:val="00080EA3"/>
    <w:rsid w:val="00081054"/>
    <w:rsid w:val="00081087"/>
    <w:rsid w:val="0008166F"/>
    <w:rsid w:val="0008174B"/>
    <w:rsid w:val="000820AA"/>
    <w:rsid w:val="00082352"/>
    <w:rsid w:val="00082942"/>
    <w:rsid w:val="00082B89"/>
    <w:rsid w:val="00082C3A"/>
    <w:rsid w:val="0008330D"/>
    <w:rsid w:val="0008334C"/>
    <w:rsid w:val="000833C8"/>
    <w:rsid w:val="000835A7"/>
    <w:rsid w:val="00084435"/>
    <w:rsid w:val="00084798"/>
    <w:rsid w:val="00085216"/>
    <w:rsid w:val="000858A0"/>
    <w:rsid w:val="00085E2A"/>
    <w:rsid w:val="000861ED"/>
    <w:rsid w:val="000861F1"/>
    <w:rsid w:val="00086404"/>
    <w:rsid w:val="000867CA"/>
    <w:rsid w:val="000868B1"/>
    <w:rsid w:val="000868B6"/>
    <w:rsid w:val="000868DD"/>
    <w:rsid w:val="0008758B"/>
    <w:rsid w:val="00087712"/>
    <w:rsid w:val="00087811"/>
    <w:rsid w:val="0008787A"/>
    <w:rsid w:val="00087BED"/>
    <w:rsid w:val="000902ED"/>
    <w:rsid w:val="00090C20"/>
    <w:rsid w:val="0009101F"/>
    <w:rsid w:val="0009129B"/>
    <w:rsid w:val="00091C22"/>
    <w:rsid w:val="00091E31"/>
    <w:rsid w:val="0009200E"/>
    <w:rsid w:val="00092CF3"/>
    <w:rsid w:val="0009319A"/>
    <w:rsid w:val="00093405"/>
    <w:rsid w:val="00094013"/>
    <w:rsid w:val="000946D6"/>
    <w:rsid w:val="00094723"/>
    <w:rsid w:val="000949F5"/>
    <w:rsid w:val="0009511E"/>
    <w:rsid w:val="0009525F"/>
    <w:rsid w:val="00095DD9"/>
    <w:rsid w:val="00095E98"/>
    <w:rsid w:val="00096381"/>
    <w:rsid w:val="00096C63"/>
    <w:rsid w:val="0009702B"/>
    <w:rsid w:val="000972F5"/>
    <w:rsid w:val="00097DAD"/>
    <w:rsid w:val="00097E9B"/>
    <w:rsid w:val="000A0288"/>
    <w:rsid w:val="000A08CE"/>
    <w:rsid w:val="000A0E52"/>
    <w:rsid w:val="000A0EF9"/>
    <w:rsid w:val="000A13D8"/>
    <w:rsid w:val="000A14FC"/>
    <w:rsid w:val="000A16BF"/>
    <w:rsid w:val="000A1CA2"/>
    <w:rsid w:val="000A1CF8"/>
    <w:rsid w:val="000A1F31"/>
    <w:rsid w:val="000A216A"/>
    <w:rsid w:val="000A251A"/>
    <w:rsid w:val="000A27A0"/>
    <w:rsid w:val="000A2E33"/>
    <w:rsid w:val="000A3118"/>
    <w:rsid w:val="000A32B1"/>
    <w:rsid w:val="000A37C1"/>
    <w:rsid w:val="000A38C1"/>
    <w:rsid w:val="000A411D"/>
    <w:rsid w:val="000A4A73"/>
    <w:rsid w:val="000A5925"/>
    <w:rsid w:val="000A6342"/>
    <w:rsid w:val="000A6740"/>
    <w:rsid w:val="000A6FC1"/>
    <w:rsid w:val="000A70AD"/>
    <w:rsid w:val="000A7219"/>
    <w:rsid w:val="000A739D"/>
    <w:rsid w:val="000A754A"/>
    <w:rsid w:val="000A76BD"/>
    <w:rsid w:val="000A7A21"/>
    <w:rsid w:val="000B01BA"/>
    <w:rsid w:val="000B02BF"/>
    <w:rsid w:val="000B02F7"/>
    <w:rsid w:val="000B081A"/>
    <w:rsid w:val="000B0DFD"/>
    <w:rsid w:val="000B106C"/>
    <w:rsid w:val="000B10DA"/>
    <w:rsid w:val="000B13B8"/>
    <w:rsid w:val="000B3104"/>
    <w:rsid w:val="000B3148"/>
    <w:rsid w:val="000B3861"/>
    <w:rsid w:val="000B38AA"/>
    <w:rsid w:val="000B3A47"/>
    <w:rsid w:val="000B439E"/>
    <w:rsid w:val="000B4880"/>
    <w:rsid w:val="000B4889"/>
    <w:rsid w:val="000B4903"/>
    <w:rsid w:val="000B4C87"/>
    <w:rsid w:val="000B4F47"/>
    <w:rsid w:val="000B4FF2"/>
    <w:rsid w:val="000B56E3"/>
    <w:rsid w:val="000B5C13"/>
    <w:rsid w:val="000B5EDC"/>
    <w:rsid w:val="000B60CA"/>
    <w:rsid w:val="000B7601"/>
    <w:rsid w:val="000B7852"/>
    <w:rsid w:val="000B7CA7"/>
    <w:rsid w:val="000B7F92"/>
    <w:rsid w:val="000C0416"/>
    <w:rsid w:val="000C0C80"/>
    <w:rsid w:val="000C1002"/>
    <w:rsid w:val="000C1561"/>
    <w:rsid w:val="000C15F7"/>
    <w:rsid w:val="000C19F6"/>
    <w:rsid w:val="000C1A03"/>
    <w:rsid w:val="000C1B3D"/>
    <w:rsid w:val="000C33A7"/>
    <w:rsid w:val="000C3AAB"/>
    <w:rsid w:val="000C3B29"/>
    <w:rsid w:val="000C3FCA"/>
    <w:rsid w:val="000C4168"/>
    <w:rsid w:val="000C4A94"/>
    <w:rsid w:val="000C4B28"/>
    <w:rsid w:val="000C4EDF"/>
    <w:rsid w:val="000C55DA"/>
    <w:rsid w:val="000C5709"/>
    <w:rsid w:val="000C585B"/>
    <w:rsid w:val="000C6160"/>
    <w:rsid w:val="000C65A9"/>
    <w:rsid w:val="000C6B46"/>
    <w:rsid w:val="000C6EB8"/>
    <w:rsid w:val="000C7041"/>
    <w:rsid w:val="000C77A0"/>
    <w:rsid w:val="000C7BF0"/>
    <w:rsid w:val="000D004C"/>
    <w:rsid w:val="000D0850"/>
    <w:rsid w:val="000D1A53"/>
    <w:rsid w:val="000D2391"/>
    <w:rsid w:val="000D2C4F"/>
    <w:rsid w:val="000D2F89"/>
    <w:rsid w:val="000D3EDB"/>
    <w:rsid w:val="000D3FCD"/>
    <w:rsid w:val="000D4250"/>
    <w:rsid w:val="000D4760"/>
    <w:rsid w:val="000D5590"/>
    <w:rsid w:val="000D58C6"/>
    <w:rsid w:val="000D5990"/>
    <w:rsid w:val="000D5BE0"/>
    <w:rsid w:val="000D6594"/>
    <w:rsid w:val="000D6CFD"/>
    <w:rsid w:val="000D749E"/>
    <w:rsid w:val="000D74B4"/>
    <w:rsid w:val="000D7B14"/>
    <w:rsid w:val="000D7EAD"/>
    <w:rsid w:val="000D7EB8"/>
    <w:rsid w:val="000E028F"/>
    <w:rsid w:val="000E0442"/>
    <w:rsid w:val="000E0E81"/>
    <w:rsid w:val="000E12B6"/>
    <w:rsid w:val="000E14CF"/>
    <w:rsid w:val="000E1748"/>
    <w:rsid w:val="000E179E"/>
    <w:rsid w:val="000E1B7D"/>
    <w:rsid w:val="000E1BA7"/>
    <w:rsid w:val="000E2187"/>
    <w:rsid w:val="000E28CF"/>
    <w:rsid w:val="000E2AC9"/>
    <w:rsid w:val="000E3076"/>
    <w:rsid w:val="000E3DAE"/>
    <w:rsid w:val="000E3F7A"/>
    <w:rsid w:val="000E434E"/>
    <w:rsid w:val="000E4389"/>
    <w:rsid w:val="000E4B14"/>
    <w:rsid w:val="000E4E80"/>
    <w:rsid w:val="000E519C"/>
    <w:rsid w:val="000E528B"/>
    <w:rsid w:val="000E5F2B"/>
    <w:rsid w:val="000E61E9"/>
    <w:rsid w:val="000E6288"/>
    <w:rsid w:val="000E6410"/>
    <w:rsid w:val="000E67A1"/>
    <w:rsid w:val="000E6C88"/>
    <w:rsid w:val="000E7AB7"/>
    <w:rsid w:val="000F00F6"/>
    <w:rsid w:val="000F029D"/>
    <w:rsid w:val="000F077D"/>
    <w:rsid w:val="000F08CA"/>
    <w:rsid w:val="000F0BE7"/>
    <w:rsid w:val="000F1035"/>
    <w:rsid w:val="000F122A"/>
    <w:rsid w:val="000F122E"/>
    <w:rsid w:val="000F1668"/>
    <w:rsid w:val="000F196A"/>
    <w:rsid w:val="000F1FFD"/>
    <w:rsid w:val="000F223A"/>
    <w:rsid w:val="000F2368"/>
    <w:rsid w:val="000F2486"/>
    <w:rsid w:val="000F2AB8"/>
    <w:rsid w:val="000F3197"/>
    <w:rsid w:val="000F3896"/>
    <w:rsid w:val="000F3F01"/>
    <w:rsid w:val="000F4328"/>
    <w:rsid w:val="000F58D8"/>
    <w:rsid w:val="000F58E1"/>
    <w:rsid w:val="000F60F2"/>
    <w:rsid w:val="000F6B24"/>
    <w:rsid w:val="000F6C93"/>
    <w:rsid w:val="000F6CAD"/>
    <w:rsid w:val="000F6FD7"/>
    <w:rsid w:val="000F7143"/>
    <w:rsid w:val="000F788B"/>
    <w:rsid w:val="0010011A"/>
    <w:rsid w:val="001011B0"/>
    <w:rsid w:val="00101868"/>
    <w:rsid w:val="0010186F"/>
    <w:rsid w:val="00102074"/>
    <w:rsid w:val="00103246"/>
    <w:rsid w:val="0010335C"/>
    <w:rsid w:val="00103510"/>
    <w:rsid w:val="001035C6"/>
    <w:rsid w:val="00103F50"/>
    <w:rsid w:val="00104D39"/>
    <w:rsid w:val="001050C8"/>
    <w:rsid w:val="0010552E"/>
    <w:rsid w:val="0010555F"/>
    <w:rsid w:val="0010593C"/>
    <w:rsid w:val="00105EFF"/>
    <w:rsid w:val="00106119"/>
    <w:rsid w:val="00106866"/>
    <w:rsid w:val="001069D8"/>
    <w:rsid w:val="00107AA3"/>
    <w:rsid w:val="00107C2D"/>
    <w:rsid w:val="00107DB0"/>
    <w:rsid w:val="00110851"/>
    <w:rsid w:val="00110857"/>
    <w:rsid w:val="00110A62"/>
    <w:rsid w:val="001118D5"/>
    <w:rsid w:val="00111ADF"/>
    <w:rsid w:val="00112321"/>
    <w:rsid w:val="00112699"/>
    <w:rsid w:val="001129FC"/>
    <w:rsid w:val="00113118"/>
    <w:rsid w:val="00113A0D"/>
    <w:rsid w:val="00113A7B"/>
    <w:rsid w:val="00114280"/>
    <w:rsid w:val="001143BF"/>
    <w:rsid w:val="00115650"/>
    <w:rsid w:val="00115763"/>
    <w:rsid w:val="00115E76"/>
    <w:rsid w:val="00116342"/>
    <w:rsid w:val="00116F42"/>
    <w:rsid w:val="001177B6"/>
    <w:rsid w:val="00117939"/>
    <w:rsid w:val="00120399"/>
    <w:rsid w:val="0012041B"/>
    <w:rsid w:val="001207CA"/>
    <w:rsid w:val="00121A77"/>
    <w:rsid w:val="00121C37"/>
    <w:rsid w:val="00121D7D"/>
    <w:rsid w:val="00121E83"/>
    <w:rsid w:val="00121F6D"/>
    <w:rsid w:val="001221C2"/>
    <w:rsid w:val="00122512"/>
    <w:rsid w:val="0012270D"/>
    <w:rsid w:val="00122713"/>
    <w:rsid w:val="00123180"/>
    <w:rsid w:val="0012321F"/>
    <w:rsid w:val="00123373"/>
    <w:rsid w:val="001248D8"/>
    <w:rsid w:val="001249E4"/>
    <w:rsid w:val="00124F4C"/>
    <w:rsid w:val="001251FF"/>
    <w:rsid w:val="00125FDD"/>
    <w:rsid w:val="00126108"/>
    <w:rsid w:val="00126219"/>
    <w:rsid w:val="00126477"/>
    <w:rsid w:val="00126C06"/>
    <w:rsid w:val="00126D32"/>
    <w:rsid w:val="0012760C"/>
    <w:rsid w:val="00127836"/>
    <w:rsid w:val="001301D7"/>
    <w:rsid w:val="00130AEB"/>
    <w:rsid w:val="00130DED"/>
    <w:rsid w:val="00131489"/>
    <w:rsid w:val="001317DE"/>
    <w:rsid w:val="0013193F"/>
    <w:rsid w:val="001320E3"/>
    <w:rsid w:val="00132E42"/>
    <w:rsid w:val="001331A8"/>
    <w:rsid w:val="00134157"/>
    <w:rsid w:val="0013534D"/>
    <w:rsid w:val="00135763"/>
    <w:rsid w:val="00135ACC"/>
    <w:rsid w:val="00135F9A"/>
    <w:rsid w:val="001361D6"/>
    <w:rsid w:val="0013645F"/>
    <w:rsid w:val="00136C18"/>
    <w:rsid w:val="0013732E"/>
    <w:rsid w:val="001375A7"/>
    <w:rsid w:val="001377EF"/>
    <w:rsid w:val="00137DC0"/>
    <w:rsid w:val="00140D25"/>
    <w:rsid w:val="00140FD2"/>
    <w:rsid w:val="001411B1"/>
    <w:rsid w:val="001414D6"/>
    <w:rsid w:val="001417FE"/>
    <w:rsid w:val="0014226F"/>
    <w:rsid w:val="0014285E"/>
    <w:rsid w:val="00142A8C"/>
    <w:rsid w:val="00142AB8"/>
    <w:rsid w:val="00142F9C"/>
    <w:rsid w:val="0014301E"/>
    <w:rsid w:val="001431F0"/>
    <w:rsid w:val="001438B1"/>
    <w:rsid w:val="001438E1"/>
    <w:rsid w:val="00144670"/>
    <w:rsid w:val="00144707"/>
    <w:rsid w:val="001455FA"/>
    <w:rsid w:val="00145C36"/>
    <w:rsid w:val="00146032"/>
    <w:rsid w:val="0014605D"/>
    <w:rsid w:val="0014641B"/>
    <w:rsid w:val="00146DB1"/>
    <w:rsid w:val="00146FBA"/>
    <w:rsid w:val="00147019"/>
    <w:rsid w:val="0014777B"/>
    <w:rsid w:val="00147912"/>
    <w:rsid w:val="00147D1D"/>
    <w:rsid w:val="001504C5"/>
    <w:rsid w:val="001506B4"/>
    <w:rsid w:val="001508DF"/>
    <w:rsid w:val="00150BD5"/>
    <w:rsid w:val="00150F17"/>
    <w:rsid w:val="00151370"/>
    <w:rsid w:val="001517A3"/>
    <w:rsid w:val="0015194F"/>
    <w:rsid w:val="00152442"/>
    <w:rsid w:val="001524DD"/>
    <w:rsid w:val="00152EF4"/>
    <w:rsid w:val="001534B8"/>
    <w:rsid w:val="00153690"/>
    <w:rsid w:val="001538FE"/>
    <w:rsid w:val="00153965"/>
    <w:rsid w:val="001548C9"/>
    <w:rsid w:val="00154A07"/>
    <w:rsid w:val="00154AE0"/>
    <w:rsid w:val="00155829"/>
    <w:rsid w:val="00155BD0"/>
    <w:rsid w:val="00155DD5"/>
    <w:rsid w:val="00156D95"/>
    <w:rsid w:val="00157054"/>
    <w:rsid w:val="00157647"/>
    <w:rsid w:val="001577AD"/>
    <w:rsid w:val="00157D6C"/>
    <w:rsid w:val="00160010"/>
    <w:rsid w:val="00160927"/>
    <w:rsid w:val="00160AAA"/>
    <w:rsid w:val="00160FF1"/>
    <w:rsid w:val="00161120"/>
    <w:rsid w:val="00161184"/>
    <w:rsid w:val="001612B9"/>
    <w:rsid w:val="00161B96"/>
    <w:rsid w:val="00161C58"/>
    <w:rsid w:val="001620CC"/>
    <w:rsid w:val="001622F6"/>
    <w:rsid w:val="001625FB"/>
    <w:rsid w:val="00162701"/>
    <w:rsid w:val="0016323E"/>
    <w:rsid w:val="001632B6"/>
    <w:rsid w:val="00163953"/>
    <w:rsid w:val="001639A6"/>
    <w:rsid w:val="001643B6"/>
    <w:rsid w:val="00164488"/>
    <w:rsid w:val="001645A3"/>
    <w:rsid w:val="00164AFB"/>
    <w:rsid w:val="0016539C"/>
    <w:rsid w:val="001658F5"/>
    <w:rsid w:val="00165944"/>
    <w:rsid w:val="0016595E"/>
    <w:rsid w:val="00165AB0"/>
    <w:rsid w:val="00166F4A"/>
    <w:rsid w:val="001706D8"/>
    <w:rsid w:val="00170B4E"/>
    <w:rsid w:val="00170D7B"/>
    <w:rsid w:val="00170F42"/>
    <w:rsid w:val="00170FBB"/>
    <w:rsid w:val="00171028"/>
    <w:rsid w:val="001722B3"/>
    <w:rsid w:val="001724D5"/>
    <w:rsid w:val="001725AD"/>
    <w:rsid w:val="00172703"/>
    <w:rsid w:val="001728E1"/>
    <w:rsid w:val="00172E89"/>
    <w:rsid w:val="001730B1"/>
    <w:rsid w:val="00173682"/>
    <w:rsid w:val="00173A12"/>
    <w:rsid w:val="00173E43"/>
    <w:rsid w:val="00173F55"/>
    <w:rsid w:val="00174106"/>
    <w:rsid w:val="00174A7A"/>
    <w:rsid w:val="00174E1A"/>
    <w:rsid w:val="00175742"/>
    <w:rsid w:val="00175A07"/>
    <w:rsid w:val="00175CB8"/>
    <w:rsid w:val="00176F38"/>
    <w:rsid w:val="0018072E"/>
    <w:rsid w:val="0018097E"/>
    <w:rsid w:val="00180FC7"/>
    <w:rsid w:val="00181214"/>
    <w:rsid w:val="00181A68"/>
    <w:rsid w:val="00181ABA"/>
    <w:rsid w:val="00181EC4"/>
    <w:rsid w:val="001821CB"/>
    <w:rsid w:val="00182763"/>
    <w:rsid w:val="00183103"/>
    <w:rsid w:val="001833C6"/>
    <w:rsid w:val="00183938"/>
    <w:rsid w:val="00183E74"/>
    <w:rsid w:val="00183F18"/>
    <w:rsid w:val="001848F9"/>
    <w:rsid w:val="00184FBF"/>
    <w:rsid w:val="00185266"/>
    <w:rsid w:val="001857EB"/>
    <w:rsid w:val="00185DC4"/>
    <w:rsid w:val="0018665C"/>
    <w:rsid w:val="00186D2C"/>
    <w:rsid w:val="0018718B"/>
    <w:rsid w:val="00187265"/>
    <w:rsid w:val="00187D12"/>
    <w:rsid w:val="0019035A"/>
    <w:rsid w:val="00191113"/>
    <w:rsid w:val="001912D7"/>
    <w:rsid w:val="00191BF3"/>
    <w:rsid w:val="00191FCD"/>
    <w:rsid w:val="00192179"/>
    <w:rsid w:val="00192617"/>
    <w:rsid w:val="00192B7F"/>
    <w:rsid w:val="00192C94"/>
    <w:rsid w:val="0019329C"/>
    <w:rsid w:val="00193F35"/>
    <w:rsid w:val="00194C78"/>
    <w:rsid w:val="00194CDC"/>
    <w:rsid w:val="00195680"/>
    <w:rsid w:val="001957CF"/>
    <w:rsid w:val="001957E1"/>
    <w:rsid w:val="00195C71"/>
    <w:rsid w:val="00195CA0"/>
    <w:rsid w:val="00196944"/>
    <w:rsid w:val="00196B17"/>
    <w:rsid w:val="001978F6"/>
    <w:rsid w:val="00197967"/>
    <w:rsid w:val="00197DE7"/>
    <w:rsid w:val="001A00F2"/>
    <w:rsid w:val="001A085D"/>
    <w:rsid w:val="001A0B80"/>
    <w:rsid w:val="001A0DC7"/>
    <w:rsid w:val="001A13B6"/>
    <w:rsid w:val="001A1456"/>
    <w:rsid w:val="001A1949"/>
    <w:rsid w:val="001A1ABA"/>
    <w:rsid w:val="001A257C"/>
    <w:rsid w:val="001A2B91"/>
    <w:rsid w:val="001A3F28"/>
    <w:rsid w:val="001A44E7"/>
    <w:rsid w:val="001A4610"/>
    <w:rsid w:val="001A473A"/>
    <w:rsid w:val="001A4810"/>
    <w:rsid w:val="001A567E"/>
    <w:rsid w:val="001A5AFF"/>
    <w:rsid w:val="001A5D1C"/>
    <w:rsid w:val="001A62DC"/>
    <w:rsid w:val="001A67A0"/>
    <w:rsid w:val="001A67D3"/>
    <w:rsid w:val="001A67DB"/>
    <w:rsid w:val="001A68D3"/>
    <w:rsid w:val="001A712A"/>
    <w:rsid w:val="001A730E"/>
    <w:rsid w:val="001A7448"/>
    <w:rsid w:val="001B03E5"/>
    <w:rsid w:val="001B058B"/>
    <w:rsid w:val="001B177D"/>
    <w:rsid w:val="001B178C"/>
    <w:rsid w:val="001B1B90"/>
    <w:rsid w:val="001B2515"/>
    <w:rsid w:val="001B302F"/>
    <w:rsid w:val="001B3236"/>
    <w:rsid w:val="001B33DF"/>
    <w:rsid w:val="001B362B"/>
    <w:rsid w:val="001B3C38"/>
    <w:rsid w:val="001B3F8B"/>
    <w:rsid w:val="001B41E2"/>
    <w:rsid w:val="001B4450"/>
    <w:rsid w:val="001B4D43"/>
    <w:rsid w:val="001B50E4"/>
    <w:rsid w:val="001B5213"/>
    <w:rsid w:val="001B529D"/>
    <w:rsid w:val="001B53F0"/>
    <w:rsid w:val="001B5614"/>
    <w:rsid w:val="001B563C"/>
    <w:rsid w:val="001B599C"/>
    <w:rsid w:val="001B5A60"/>
    <w:rsid w:val="001B5BB8"/>
    <w:rsid w:val="001B65B5"/>
    <w:rsid w:val="001B65E2"/>
    <w:rsid w:val="001B65F8"/>
    <w:rsid w:val="001B6672"/>
    <w:rsid w:val="001B66A5"/>
    <w:rsid w:val="001B7BA0"/>
    <w:rsid w:val="001C0014"/>
    <w:rsid w:val="001C00A3"/>
    <w:rsid w:val="001C02BF"/>
    <w:rsid w:val="001C07E9"/>
    <w:rsid w:val="001C1CA1"/>
    <w:rsid w:val="001C22B6"/>
    <w:rsid w:val="001C2586"/>
    <w:rsid w:val="001C2934"/>
    <w:rsid w:val="001C2C5B"/>
    <w:rsid w:val="001C30F7"/>
    <w:rsid w:val="001C3896"/>
    <w:rsid w:val="001C3914"/>
    <w:rsid w:val="001C3CF0"/>
    <w:rsid w:val="001C3EB9"/>
    <w:rsid w:val="001C422C"/>
    <w:rsid w:val="001C43C1"/>
    <w:rsid w:val="001C489C"/>
    <w:rsid w:val="001C4A30"/>
    <w:rsid w:val="001C4F35"/>
    <w:rsid w:val="001C532F"/>
    <w:rsid w:val="001C5B88"/>
    <w:rsid w:val="001C5C5C"/>
    <w:rsid w:val="001C5D07"/>
    <w:rsid w:val="001C69C1"/>
    <w:rsid w:val="001C6C1D"/>
    <w:rsid w:val="001C7793"/>
    <w:rsid w:val="001C7A26"/>
    <w:rsid w:val="001C7E31"/>
    <w:rsid w:val="001C7FB4"/>
    <w:rsid w:val="001D00B0"/>
    <w:rsid w:val="001D0930"/>
    <w:rsid w:val="001D0AED"/>
    <w:rsid w:val="001D0E6E"/>
    <w:rsid w:val="001D1653"/>
    <w:rsid w:val="001D18CF"/>
    <w:rsid w:val="001D1A0C"/>
    <w:rsid w:val="001D22EA"/>
    <w:rsid w:val="001D2465"/>
    <w:rsid w:val="001D2571"/>
    <w:rsid w:val="001D261C"/>
    <w:rsid w:val="001D268F"/>
    <w:rsid w:val="001D27AE"/>
    <w:rsid w:val="001D2A7E"/>
    <w:rsid w:val="001D2A85"/>
    <w:rsid w:val="001D2AE1"/>
    <w:rsid w:val="001D2AED"/>
    <w:rsid w:val="001D319A"/>
    <w:rsid w:val="001D3BE8"/>
    <w:rsid w:val="001D3E22"/>
    <w:rsid w:val="001D471C"/>
    <w:rsid w:val="001D4977"/>
    <w:rsid w:val="001D5BC7"/>
    <w:rsid w:val="001D6A07"/>
    <w:rsid w:val="001D6B6B"/>
    <w:rsid w:val="001D6FA1"/>
    <w:rsid w:val="001D7500"/>
    <w:rsid w:val="001D7924"/>
    <w:rsid w:val="001D7ABA"/>
    <w:rsid w:val="001D7E6D"/>
    <w:rsid w:val="001E01D2"/>
    <w:rsid w:val="001E0248"/>
    <w:rsid w:val="001E10D9"/>
    <w:rsid w:val="001E1215"/>
    <w:rsid w:val="001E25B3"/>
    <w:rsid w:val="001E38AC"/>
    <w:rsid w:val="001E4AFB"/>
    <w:rsid w:val="001E66A3"/>
    <w:rsid w:val="001E671D"/>
    <w:rsid w:val="001E6803"/>
    <w:rsid w:val="001E6FC0"/>
    <w:rsid w:val="001E7327"/>
    <w:rsid w:val="001E73A6"/>
    <w:rsid w:val="001E766E"/>
    <w:rsid w:val="001E77EF"/>
    <w:rsid w:val="001E7C1C"/>
    <w:rsid w:val="001F0B97"/>
    <w:rsid w:val="001F1540"/>
    <w:rsid w:val="001F181F"/>
    <w:rsid w:val="001F1847"/>
    <w:rsid w:val="001F1854"/>
    <w:rsid w:val="001F1980"/>
    <w:rsid w:val="001F1DB3"/>
    <w:rsid w:val="001F2302"/>
    <w:rsid w:val="001F2365"/>
    <w:rsid w:val="001F24E6"/>
    <w:rsid w:val="001F336D"/>
    <w:rsid w:val="001F3565"/>
    <w:rsid w:val="001F3590"/>
    <w:rsid w:val="001F3B34"/>
    <w:rsid w:val="001F3DE6"/>
    <w:rsid w:val="001F3E59"/>
    <w:rsid w:val="001F4446"/>
    <w:rsid w:val="001F5BF8"/>
    <w:rsid w:val="001F5D4E"/>
    <w:rsid w:val="001F5F60"/>
    <w:rsid w:val="001F7451"/>
    <w:rsid w:val="001F7493"/>
    <w:rsid w:val="001F749F"/>
    <w:rsid w:val="001F7AB0"/>
    <w:rsid w:val="001F7DD3"/>
    <w:rsid w:val="00200453"/>
    <w:rsid w:val="002006D2"/>
    <w:rsid w:val="00200AD3"/>
    <w:rsid w:val="0020144D"/>
    <w:rsid w:val="002014E6"/>
    <w:rsid w:val="00201E1B"/>
    <w:rsid w:val="00202069"/>
    <w:rsid w:val="002031DA"/>
    <w:rsid w:val="002034C3"/>
    <w:rsid w:val="002037AF"/>
    <w:rsid w:val="0020382B"/>
    <w:rsid w:val="00203849"/>
    <w:rsid w:val="00203F93"/>
    <w:rsid w:val="00204AEE"/>
    <w:rsid w:val="002051A2"/>
    <w:rsid w:val="00205646"/>
    <w:rsid w:val="00205796"/>
    <w:rsid w:val="002058D8"/>
    <w:rsid w:val="0020597F"/>
    <w:rsid w:val="00206D0F"/>
    <w:rsid w:val="00206E36"/>
    <w:rsid w:val="00207183"/>
    <w:rsid w:val="002071DC"/>
    <w:rsid w:val="00207ADE"/>
    <w:rsid w:val="00207B2F"/>
    <w:rsid w:val="00207B9F"/>
    <w:rsid w:val="0021119C"/>
    <w:rsid w:val="0021143B"/>
    <w:rsid w:val="002118D6"/>
    <w:rsid w:val="00211E35"/>
    <w:rsid w:val="00212068"/>
    <w:rsid w:val="002120AB"/>
    <w:rsid w:val="00213283"/>
    <w:rsid w:val="00213353"/>
    <w:rsid w:val="00213822"/>
    <w:rsid w:val="002143C7"/>
    <w:rsid w:val="00214420"/>
    <w:rsid w:val="002145B3"/>
    <w:rsid w:val="002149E5"/>
    <w:rsid w:val="00214A58"/>
    <w:rsid w:val="00214F09"/>
    <w:rsid w:val="00214F1F"/>
    <w:rsid w:val="0021537D"/>
    <w:rsid w:val="002155CC"/>
    <w:rsid w:val="002162F6"/>
    <w:rsid w:val="00216460"/>
    <w:rsid w:val="0021668F"/>
    <w:rsid w:val="00216EB4"/>
    <w:rsid w:val="00217418"/>
    <w:rsid w:val="00217512"/>
    <w:rsid w:val="0021782B"/>
    <w:rsid w:val="002179F7"/>
    <w:rsid w:val="00217B69"/>
    <w:rsid w:val="00217CE0"/>
    <w:rsid w:val="0022097F"/>
    <w:rsid w:val="00220A16"/>
    <w:rsid w:val="00222209"/>
    <w:rsid w:val="00222727"/>
    <w:rsid w:val="0022294B"/>
    <w:rsid w:val="00222B55"/>
    <w:rsid w:val="00223778"/>
    <w:rsid w:val="00223C4E"/>
    <w:rsid w:val="00224118"/>
    <w:rsid w:val="0022429C"/>
    <w:rsid w:val="002249E2"/>
    <w:rsid w:val="00224BA5"/>
    <w:rsid w:val="00224D7E"/>
    <w:rsid w:val="002251F7"/>
    <w:rsid w:val="002256DC"/>
    <w:rsid w:val="00225BE8"/>
    <w:rsid w:val="00225E5F"/>
    <w:rsid w:val="0022663F"/>
    <w:rsid w:val="002267E4"/>
    <w:rsid w:val="0022753D"/>
    <w:rsid w:val="00227E42"/>
    <w:rsid w:val="0023068C"/>
    <w:rsid w:val="002308C6"/>
    <w:rsid w:val="002309E8"/>
    <w:rsid w:val="00231394"/>
    <w:rsid w:val="0023159A"/>
    <w:rsid w:val="00231678"/>
    <w:rsid w:val="00232A7B"/>
    <w:rsid w:val="00232D51"/>
    <w:rsid w:val="002335EE"/>
    <w:rsid w:val="0023374D"/>
    <w:rsid w:val="00233BFA"/>
    <w:rsid w:val="00234169"/>
    <w:rsid w:val="00234399"/>
    <w:rsid w:val="002344F3"/>
    <w:rsid w:val="0023474D"/>
    <w:rsid w:val="0023482A"/>
    <w:rsid w:val="00234A52"/>
    <w:rsid w:val="00234BC4"/>
    <w:rsid w:val="00234CD2"/>
    <w:rsid w:val="00234E11"/>
    <w:rsid w:val="00235539"/>
    <w:rsid w:val="0023559F"/>
    <w:rsid w:val="00236EC7"/>
    <w:rsid w:val="00237589"/>
    <w:rsid w:val="00237DE7"/>
    <w:rsid w:val="00240BDC"/>
    <w:rsid w:val="0024137E"/>
    <w:rsid w:val="00241407"/>
    <w:rsid w:val="0024185B"/>
    <w:rsid w:val="00241A2B"/>
    <w:rsid w:val="00241E06"/>
    <w:rsid w:val="0024305D"/>
    <w:rsid w:val="00243692"/>
    <w:rsid w:val="002439ED"/>
    <w:rsid w:val="00243AB3"/>
    <w:rsid w:val="00243F2D"/>
    <w:rsid w:val="002443C8"/>
    <w:rsid w:val="00244491"/>
    <w:rsid w:val="0024451F"/>
    <w:rsid w:val="00245DCD"/>
    <w:rsid w:val="00245F53"/>
    <w:rsid w:val="0024602E"/>
    <w:rsid w:val="0024732D"/>
    <w:rsid w:val="00247623"/>
    <w:rsid w:val="00247912"/>
    <w:rsid w:val="002479A1"/>
    <w:rsid w:val="00247AA6"/>
    <w:rsid w:val="00247DE2"/>
    <w:rsid w:val="00247DEB"/>
    <w:rsid w:val="00247ECB"/>
    <w:rsid w:val="00247ECF"/>
    <w:rsid w:val="00247FD4"/>
    <w:rsid w:val="002502FE"/>
    <w:rsid w:val="00250318"/>
    <w:rsid w:val="00250A52"/>
    <w:rsid w:val="00250FE0"/>
    <w:rsid w:val="002515EC"/>
    <w:rsid w:val="002518FC"/>
    <w:rsid w:val="00251BB7"/>
    <w:rsid w:val="00251C3D"/>
    <w:rsid w:val="0025234C"/>
    <w:rsid w:val="00252723"/>
    <w:rsid w:val="00252967"/>
    <w:rsid w:val="00252B3E"/>
    <w:rsid w:val="00252C5E"/>
    <w:rsid w:val="0025401E"/>
    <w:rsid w:val="002543C9"/>
    <w:rsid w:val="00254CD1"/>
    <w:rsid w:val="00255753"/>
    <w:rsid w:val="002559E9"/>
    <w:rsid w:val="002560B8"/>
    <w:rsid w:val="0025759F"/>
    <w:rsid w:val="00257655"/>
    <w:rsid w:val="002601AD"/>
    <w:rsid w:val="00260293"/>
    <w:rsid w:val="00261198"/>
    <w:rsid w:val="00261BEE"/>
    <w:rsid w:val="00262079"/>
    <w:rsid w:val="002620E1"/>
    <w:rsid w:val="0026239E"/>
    <w:rsid w:val="00262DFC"/>
    <w:rsid w:val="002634AD"/>
    <w:rsid w:val="002638A1"/>
    <w:rsid w:val="00263B95"/>
    <w:rsid w:val="002644CD"/>
    <w:rsid w:val="0026461C"/>
    <w:rsid w:val="00264997"/>
    <w:rsid w:val="00264D2F"/>
    <w:rsid w:val="00264ED0"/>
    <w:rsid w:val="00265762"/>
    <w:rsid w:val="00265D75"/>
    <w:rsid w:val="00266075"/>
    <w:rsid w:val="002661AF"/>
    <w:rsid w:val="0026782E"/>
    <w:rsid w:val="002678A3"/>
    <w:rsid w:val="00267CF3"/>
    <w:rsid w:val="00270414"/>
    <w:rsid w:val="00270675"/>
    <w:rsid w:val="002709B1"/>
    <w:rsid w:val="00270A57"/>
    <w:rsid w:val="00270D06"/>
    <w:rsid w:val="00270EF3"/>
    <w:rsid w:val="00271025"/>
    <w:rsid w:val="00272504"/>
    <w:rsid w:val="00272682"/>
    <w:rsid w:val="002727DE"/>
    <w:rsid w:val="00272D85"/>
    <w:rsid w:val="00272E27"/>
    <w:rsid w:val="002736C4"/>
    <w:rsid w:val="0027370B"/>
    <w:rsid w:val="00273C63"/>
    <w:rsid w:val="00273F13"/>
    <w:rsid w:val="00274004"/>
    <w:rsid w:val="00274DE7"/>
    <w:rsid w:val="00274E6B"/>
    <w:rsid w:val="00274F91"/>
    <w:rsid w:val="00275350"/>
    <w:rsid w:val="00275759"/>
    <w:rsid w:val="00275D6A"/>
    <w:rsid w:val="00276BE0"/>
    <w:rsid w:val="00276EBA"/>
    <w:rsid w:val="0027742A"/>
    <w:rsid w:val="00277442"/>
    <w:rsid w:val="00277B50"/>
    <w:rsid w:val="00277C32"/>
    <w:rsid w:val="00277C7C"/>
    <w:rsid w:val="0028002B"/>
    <w:rsid w:val="00280170"/>
    <w:rsid w:val="00280348"/>
    <w:rsid w:val="002804AC"/>
    <w:rsid w:val="002811B7"/>
    <w:rsid w:val="00281C88"/>
    <w:rsid w:val="0028299D"/>
    <w:rsid w:val="002829A5"/>
    <w:rsid w:val="00282C71"/>
    <w:rsid w:val="0028398E"/>
    <w:rsid w:val="00283A04"/>
    <w:rsid w:val="00283A2A"/>
    <w:rsid w:val="00283D02"/>
    <w:rsid w:val="00283E95"/>
    <w:rsid w:val="00283F3D"/>
    <w:rsid w:val="0028488D"/>
    <w:rsid w:val="0028526C"/>
    <w:rsid w:val="002853B9"/>
    <w:rsid w:val="00285E21"/>
    <w:rsid w:val="0028646A"/>
    <w:rsid w:val="00286AE1"/>
    <w:rsid w:val="0028704D"/>
    <w:rsid w:val="00287417"/>
    <w:rsid w:val="002874C3"/>
    <w:rsid w:val="00287825"/>
    <w:rsid w:val="00287A91"/>
    <w:rsid w:val="00287C40"/>
    <w:rsid w:val="00287CA8"/>
    <w:rsid w:val="002901BE"/>
    <w:rsid w:val="002902CC"/>
    <w:rsid w:val="00290C13"/>
    <w:rsid w:val="00290CF4"/>
    <w:rsid w:val="00291155"/>
    <w:rsid w:val="002917D2"/>
    <w:rsid w:val="00291878"/>
    <w:rsid w:val="0029196B"/>
    <w:rsid w:val="00291A74"/>
    <w:rsid w:val="002921DC"/>
    <w:rsid w:val="00292FA7"/>
    <w:rsid w:val="00293179"/>
    <w:rsid w:val="002931C8"/>
    <w:rsid w:val="002934ED"/>
    <w:rsid w:val="0029356C"/>
    <w:rsid w:val="00293CAE"/>
    <w:rsid w:val="002940EA"/>
    <w:rsid w:val="00294123"/>
    <w:rsid w:val="00294513"/>
    <w:rsid w:val="00294C3E"/>
    <w:rsid w:val="00294F40"/>
    <w:rsid w:val="00295C93"/>
    <w:rsid w:val="002962C6"/>
    <w:rsid w:val="002965A0"/>
    <w:rsid w:val="00296B6C"/>
    <w:rsid w:val="0029702E"/>
    <w:rsid w:val="002972AE"/>
    <w:rsid w:val="00297C74"/>
    <w:rsid w:val="002A0947"/>
    <w:rsid w:val="002A0E77"/>
    <w:rsid w:val="002A11C6"/>
    <w:rsid w:val="002A125D"/>
    <w:rsid w:val="002A233B"/>
    <w:rsid w:val="002A27DE"/>
    <w:rsid w:val="002A3B07"/>
    <w:rsid w:val="002A3BB5"/>
    <w:rsid w:val="002A3F26"/>
    <w:rsid w:val="002A43FA"/>
    <w:rsid w:val="002A45F0"/>
    <w:rsid w:val="002A465E"/>
    <w:rsid w:val="002A4AD2"/>
    <w:rsid w:val="002A5419"/>
    <w:rsid w:val="002A5783"/>
    <w:rsid w:val="002A5F07"/>
    <w:rsid w:val="002A643F"/>
    <w:rsid w:val="002A76A2"/>
    <w:rsid w:val="002A7908"/>
    <w:rsid w:val="002A7A62"/>
    <w:rsid w:val="002A7F11"/>
    <w:rsid w:val="002A7F6C"/>
    <w:rsid w:val="002B0712"/>
    <w:rsid w:val="002B0BA0"/>
    <w:rsid w:val="002B15EA"/>
    <w:rsid w:val="002B16CD"/>
    <w:rsid w:val="002B1842"/>
    <w:rsid w:val="002B194A"/>
    <w:rsid w:val="002B20F3"/>
    <w:rsid w:val="002B2237"/>
    <w:rsid w:val="002B255A"/>
    <w:rsid w:val="002B28FF"/>
    <w:rsid w:val="002B2AE6"/>
    <w:rsid w:val="002B2F3A"/>
    <w:rsid w:val="002B2F5E"/>
    <w:rsid w:val="002B3022"/>
    <w:rsid w:val="002B326C"/>
    <w:rsid w:val="002B32AA"/>
    <w:rsid w:val="002B3786"/>
    <w:rsid w:val="002B37BF"/>
    <w:rsid w:val="002B398D"/>
    <w:rsid w:val="002B4239"/>
    <w:rsid w:val="002B42FB"/>
    <w:rsid w:val="002B43FD"/>
    <w:rsid w:val="002B4721"/>
    <w:rsid w:val="002B58D0"/>
    <w:rsid w:val="002B59F3"/>
    <w:rsid w:val="002B65B4"/>
    <w:rsid w:val="002B72C8"/>
    <w:rsid w:val="002B76B4"/>
    <w:rsid w:val="002B78D0"/>
    <w:rsid w:val="002C0338"/>
    <w:rsid w:val="002C044C"/>
    <w:rsid w:val="002C0471"/>
    <w:rsid w:val="002C088F"/>
    <w:rsid w:val="002C0B19"/>
    <w:rsid w:val="002C1028"/>
    <w:rsid w:val="002C1678"/>
    <w:rsid w:val="002C1929"/>
    <w:rsid w:val="002C1E63"/>
    <w:rsid w:val="002C23C4"/>
    <w:rsid w:val="002C2544"/>
    <w:rsid w:val="002C2919"/>
    <w:rsid w:val="002C2CDA"/>
    <w:rsid w:val="002C2CF6"/>
    <w:rsid w:val="002C34C1"/>
    <w:rsid w:val="002C35D8"/>
    <w:rsid w:val="002C374D"/>
    <w:rsid w:val="002C3A6E"/>
    <w:rsid w:val="002C4152"/>
    <w:rsid w:val="002C447F"/>
    <w:rsid w:val="002C44E0"/>
    <w:rsid w:val="002C47D5"/>
    <w:rsid w:val="002C4992"/>
    <w:rsid w:val="002C49BB"/>
    <w:rsid w:val="002C4E5A"/>
    <w:rsid w:val="002C5074"/>
    <w:rsid w:val="002C516B"/>
    <w:rsid w:val="002C5651"/>
    <w:rsid w:val="002C59ED"/>
    <w:rsid w:val="002C6269"/>
    <w:rsid w:val="002C68AE"/>
    <w:rsid w:val="002C6994"/>
    <w:rsid w:val="002C6E6E"/>
    <w:rsid w:val="002C71DC"/>
    <w:rsid w:val="002C7310"/>
    <w:rsid w:val="002C7967"/>
    <w:rsid w:val="002C798D"/>
    <w:rsid w:val="002C7E4A"/>
    <w:rsid w:val="002C7E76"/>
    <w:rsid w:val="002C7F31"/>
    <w:rsid w:val="002D01F3"/>
    <w:rsid w:val="002D0B62"/>
    <w:rsid w:val="002D0E0F"/>
    <w:rsid w:val="002D1281"/>
    <w:rsid w:val="002D195C"/>
    <w:rsid w:val="002D1A83"/>
    <w:rsid w:val="002D202C"/>
    <w:rsid w:val="002D21C1"/>
    <w:rsid w:val="002D268D"/>
    <w:rsid w:val="002D2A59"/>
    <w:rsid w:val="002D31C9"/>
    <w:rsid w:val="002D351D"/>
    <w:rsid w:val="002D35B7"/>
    <w:rsid w:val="002D409F"/>
    <w:rsid w:val="002D4157"/>
    <w:rsid w:val="002D465F"/>
    <w:rsid w:val="002D4D44"/>
    <w:rsid w:val="002D50E2"/>
    <w:rsid w:val="002D54D4"/>
    <w:rsid w:val="002D55FF"/>
    <w:rsid w:val="002D578A"/>
    <w:rsid w:val="002D5F6A"/>
    <w:rsid w:val="002D6CEB"/>
    <w:rsid w:val="002D6F36"/>
    <w:rsid w:val="002D7367"/>
    <w:rsid w:val="002D75BB"/>
    <w:rsid w:val="002D787C"/>
    <w:rsid w:val="002D7EBE"/>
    <w:rsid w:val="002E061A"/>
    <w:rsid w:val="002E0B1C"/>
    <w:rsid w:val="002E112B"/>
    <w:rsid w:val="002E15D7"/>
    <w:rsid w:val="002E1F4B"/>
    <w:rsid w:val="002E1F6D"/>
    <w:rsid w:val="002E22CF"/>
    <w:rsid w:val="002E2712"/>
    <w:rsid w:val="002E29AB"/>
    <w:rsid w:val="002E2A11"/>
    <w:rsid w:val="002E2D04"/>
    <w:rsid w:val="002E338C"/>
    <w:rsid w:val="002E362E"/>
    <w:rsid w:val="002E387C"/>
    <w:rsid w:val="002E3925"/>
    <w:rsid w:val="002E3A9C"/>
    <w:rsid w:val="002E3AFB"/>
    <w:rsid w:val="002E3B8B"/>
    <w:rsid w:val="002E43D9"/>
    <w:rsid w:val="002E460F"/>
    <w:rsid w:val="002E51BA"/>
    <w:rsid w:val="002E51E4"/>
    <w:rsid w:val="002E53E2"/>
    <w:rsid w:val="002E585E"/>
    <w:rsid w:val="002E59C0"/>
    <w:rsid w:val="002E5B6A"/>
    <w:rsid w:val="002E5FD8"/>
    <w:rsid w:val="002E676C"/>
    <w:rsid w:val="002E692E"/>
    <w:rsid w:val="002E6E20"/>
    <w:rsid w:val="002E7326"/>
    <w:rsid w:val="002E7413"/>
    <w:rsid w:val="002E745C"/>
    <w:rsid w:val="002E7FD7"/>
    <w:rsid w:val="002F003E"/>
    <w:rsid w:val="002F0218"/>
    <w:rsid w:val="002F033D"/>
    <w:rsid w:val="002F060F"/>
    <w:rsid w:val="002F0742"/>
    <w:rsid w:val="002F0BEE"/>
    <w:rsid w:val="002F0FC8"/>
    <w:rsid w:val="002F11BA"/>
    <w:rsid w:val="002F1759"/>
    <w:rsid w:val="002F1F88"/>
    <w:rsid w:val="002F22E7"/>
    <w:rsid w:val="002F2D8B"/>
    <w:rsid w:val="002F3193"/>
    <w:rsid w:val="002F3424"/>
    <w:rsid w:val="002F3DE5"/>
    <w:rsid w:val="002F4A86"/>
    <w:rsid w:val="002F61E7"/>
    <w:rsid w:val="002F64CA"/>
    <w:rsid w:val="002F65F8"/>
    <w:rsid w:val="002F6704"/>
    <w:rsid w:val="002F6F84"/>
    <w:rsid w:val="002F7ED6"/>
    <w:rsid w:val="002F7EE7"/>
    <w:rsid w:val="00300B44"/>
    <w:rsid w:val="00300E69"/>
    <w:rsid w:val="00301099"/>
    <w:rsid w:val="0030141B"/>
    <w:rsid w:val="00301853"/>
    <w:rsid w:val="00301D72"/>
    <w:rsid w:val="00301F00"/>
    <w:rsid w:val="00301F4E"/>
    <w:rsid w:val="003024E9"/>
    <w:rsid w:val="00302C99"/>
    <w:rsid w:val="00302E9E"/>
    <w:rsid w:val="00303606"/>
    <w:rsid w:val="00304600"/>
    <w:rsid w:val="0030465A"/>
    <w:rsid w:val="003054A4"/>
    <w:rsid w:val="003058AA"/>
    <w:rsid w:val="00305FDD"/>
    <w:rsid w:val="003060E1"/>
    <w:rsid w:val="00306178"/>
    <w:rsid w:val="00306213"/>
    <w:rsid w:val="003062F8"/>
    <w:rsid w:val="00306331"/>
    <w:rsid w:val="00306858"/>
    <w:rsid w:val="0030780B"/>
    <w:rsid w:val="0030780C"/>
    <w:rsid w:val="00307849"/>
    <w:rsid w:val="003079A5"/>
    <w:rsid w:val="00307FF7"/>
    <w:rsid w:val="003100C5"/>
    <w:rsid w:val="00310508"/>
    <w:rsid w:val="003109E2"/>
    <w:rsid w:val="003116FB"/>
    <w:rsid w:val="003119DE"/>
    <w:rsid w:val="00312621"/>
    <w:rsid w:val="003127E9"/>
    <w:rsid w:val="00312C0A"/>
    <w:rsid w:val="00312D52"/>
    <w:rsid w:val="00312E76"/>
    <w:rsid w:val="00313196"/>
    <w:rsid w:val="003136E2"/>
    <w:rsid w:val="003139F6"/>
    <w:rsid w:val="00313A0E"/>
    <w:rsid w:val="00313F6F"/>
    <w:rsid w:val="00314002"/>
    <w:rsid w:val="003140FD"/>
    <w:rsid w:val="0031416D"/>
    <w:rsid w:val="00314A1F"/>
    <w:rsid w:val="00315644"/>
    <w:rsid w:val="00315A34"/>
    <w:rsid w:val="00315F58"/>
    <w:rsid w:val="003161F1"/>
    <w:rsid w:val="003163DC"/>
    <w:rsid w:val="00316BE6"/>
    <w:rsid w:val="00316E3C"/>
    <w:rsid w:val="00316E7F"/>
    <w:rsid w:val="00317076"/>
    <w:rsid w:val="00317C9D"/>
    <w:rsid w:val="00320317"/>
    <w:rsid w:val="00320571"/>
    <w:rsid w:val="003206F5"/>
    <w:rsid w:val="00320884"/>
    <w:rsid w:val="00320B50"/>
    <w:rsid w:val="00321113"/>
    <w:rsid w:val="00321354"/>
    <w:rsid w:val="003214AE"/>
    <w:rsid w:val="0032181B"/>
    <w:rsid w:val="003218D1"/>
    <w:rsid w:val="00321EDB"/>
    <w:rsid w:val="0032212E"/>
    <w:rsid w:val="003223E7"/>
    <w:rsid w:val="003232A0"/>
    <w:rsid w:val="00323886"/>
    <w:rsid w:val="003240E0"/>
    <w:rsid w:val="0032412F"/>
    <w:rsid w:val="003243DC"/>
    <w:rsid w:val="00324BD5"/>
    <w:rsid w:val="00324C33"/>
    <w:rsid w:val="00324F28"/>
    <w:rsid w:val="00325861"/>
    <w:rsid w:val="003264DC"/>
    <w:rsid w:val="00326880"/>
    <w:rsid w:val="00326C4F"/>
    <w:rsid w:val="00327200"/>
    <w:rsid w:val="003272C0"/>
    <w:rsid w:val="00327CDF"/>
    <w:rsid w:val="00327FB8"/>
    <w:rsid w:val="003301C6"/>
    <w:rsid w:val="00330617"/>
    <w:rsid w:val="00330A27"/>
    <w:rsid w:val="00330D3B"/>
    <w:rsid w:val="003310C6"/>
    <w:rsid w:val="0033148B"/>
    <w:rsid w:val="00331541"/>
    <w:rsid w:val="0033174D"/>
    <w:rsid w:val="00332084"/>
    <w:rsid w:val="003321E3"/>
    <w:rsid w:val="00332521"/>
    <w:rsid w:val="00332881"/>
    <w:rsid w:val="00332EEA"/>
    <w:rsid w:val="00333675"/>
    <w:rsid w:val="00333686"/>
    <w:rsid w:val="003336B2"/>
    <w:rsid w:val="003338E3"/>
    <w:rsid w:val="00333AA9"/>
    <w:rsid w:val="003349BA"/>
    <w:rsid w:val="00334D96"/>
    <w:rsid w:val="00334FDE"/>
    <w:rsid w:val="00335437"/>
    <w:rsid w:val="003364E8"/>
    <w:rsid w:val="0033675F"/>
    <w:rsid w:val="00336768"/>
    <w:rsid w:val="00336DEB"/>
    <w:rsid w:val="00337056"/>
    <w:rsid w:val="00337367"/>
    <w:rsid w:val="00337CD2"/>
    <w:rsid w:val="003402CC"/>
    <w:rsid w:val="003403F7"/>
    <w:rsid w:val="0034115E"/>
    <w:rsid w:val="0034214F"/>
    <w:rsid w:val="003421B9"/>
    <w:rsid w:val="00342222"/>
    <w:rsid w:val="00342337"/>
    <w:rsid w:val="00342731"/>
    <w:rsid w:val="00342812"/>
    <w:rsid w:val="00342CF7"/>
    <w:rsid w:val="00343CEC"/>
    <w:rsid w:val="00343DAB"/>
    <w:rsid w:val="00344637"/>
    <w:rsid w:val="00344A26"/>
    <w:rsid w:val="00344BAF"/>
    <w:rsid w:val="00344E3E"/>
    <w:rsid w:val="00344F3B"/>
    <w:rsid w:val="00345636"/>
    <w:rsid w:val="00345869"/>
    <w:rsid w:val="00345A98"/>
    <w:rsid w:val="00345B7D"/>
    <w:rsid w:val="00345D37"/>
    <w:rsid w:val="00346C18"/>
    <w:rsid w:val="00347055"/>
    <w:rsid w:val="003474C7"/>
    <w:rsid w:val="003476E9"/>
    <w:rsid w:val="003477D9"/>
    <w:rsid w:val="00347A37"/>
    <w:rsid w:val="00347CC6"/>
    <w:rsid w:val="00347E9A"/>
    <w:rsid w:val="00350135"/>
    <w:rsid w:val="0035092F"/>
    <w:rsid w:val="00350DBE"/>
    <w:rsid w:val="00350DEE"/>
    <w:rsid w:val="003512E5"/>
    <w:rsid w:val="00351322"/>
    <w:rsid w:val="003516AB"/>
    <w:rsid w:val="0035177C"/>
    <w:rsid w:val="00351C5B"/>
    <w:rsid w:val="00351EA2"/>
    <w:rsid w:val="00351F02"/>
    <w:rsid w:val="00352A04"/>
    <w:rsid w:val="00352AC9"/>
    <w:rsid w:val="00352F1F"/>
    <w:rsid w:val="003531E0"/>
    <w:rsid w:val="00353D6B"/>
    <w:rsid w:val="00353E57"/>
    <w:rsid w:val="00354009"/>
    <w:rsid w:val="003542A8"/>
    <w:rsid w:val="00354759"/>
    <w:rsid w:val="00354782"/>
    <w:rsid w:val="00354D75"/>
    <w:rsid w:val="00354DD8"/>
    <w:rsid w:val="00355195"/>
    <w:rsid w:val="003554F6"/>
    <w:rsid w:val="003558BB"/>
    <w:rsid w:val="003569B9"/>
    <w:rsid w:val="00356DA1"/>
    <w:rsid w:val="00356E85"/>
    <w:rsid w:val="003576DE"/>
    <w:rsid w:val="00357ACB"/>
    <w:rsid w:val="00357F66"/>
    <w:rsid w:val="00360328"/>
    <w:rsid w:val="00360530"/>
    <w:rsid w:val="003605BC"/>
    <w:rsid w:val="003607DF"/>
    <w:rsid w:val="00360952"/>
    <w:rsid w:val="00360BE6"/>
    <w:rsid w:val="00360EA5"/>
    <w:rsid w:val="00360F1F"/>
    <w:rsid w:val="00361969"/>
    <w:rsid w:val="00361D4F"/>
    <w:rsid w:val="0036239B"/>
    <w:rsid w:val="0036284F"/>
    <w:rsid w:val="00362937"/>
    <w:rsid w:val="00363523"/>
    <w:rsid w:val="0036368A"/>
    <w:rsid w:val="00363AF9"/>
    <w:rsid w:val="00363B20"/>
    <w:rsid w:val="00363C14"/>
    <w:rsid w:val="00363C51"/>
    <w:rsid w:val="003648D8"/>
    <w:rsid w:val="00364D93"/>
    <w:rsid w:val="0036502B"/>
    <w:rsid w:val="003654CE"/>
    <w:rsid w:val="00365757"/>
    <w:rsid w:val="00365A5E"/>
    <w:rsid w:val="00365A95"/>
    <w:rsid w:val="00365C82"/>
    <w:rsid w:val="00366204"/>
    <w:rsid w:val="00366828"/>
    <w:rsid w:val="00366B16"/>
    <w:rsid w:val="00366C2D"/>
    <w:rsid w:val="00366CC9"/>
    <w:rsid w:val="00366D0B"/>
    <w:rsid w:val="00367156"/>
    <w:rsid w:val="00367947"/>
    <w:rsid w:val="00367DA7"/>
    <w:rsid w:val="00370C5E"/>
    <w:rsid w:val="00370EA8"/>
    <w:rsid w:val="003710E8"/>
    <w:rsid w:val="00371114"/>
    <w:rsid w:val="0037199A"/>
    <w:rsid w:val="00371ECE"/>
    <w:rsid w:val="00372022"/>
    <w:rsid w:val="00372534"/>
    <w:rsid w:val="003727B1"/>
    <w:rsid w:val="00372976"/>
    <w:rsid w:val="00373194"/>
    <w:rsid w:val="003733A8"/>
    <w:rsid w:val="003736DD"/>
    <w:rsid w:val="0037398C"/>
    <w:rsid w:val="00373D1D"/>
    <w:rsid w:val="00374394"/>
    <w:rsid w:val="0037455F"/>
    <w:rsid w:val="0037491C"/>
    <w:rsid w:val="003757A5"/>
    <w:rsid w:val="003762A9"/>
    <w:rsid w:val="0037659B"/>
    <w:rsid w:val="00376CC2"/>
    <w:rsid w:val="00377752"/>
    <w:rsid w:val="00377C44"/>
    <w:rsid w:val="00377E97"/>
    <w:rsid w:val="0038023A"/>
    <w:rsid w:val="00380483"/>
    <w:rsid w:val="003806D5"/>
    <w:rsid w:val="00381245"/>
    <w:rsid w:val="0038151A"/>
    <w:rsid w:val="00381C3F"/>
    <w:rsid w:val="00381C64"/>
    <w:rsid w:val="00383198"/>
    <w:rsid w:val="00384003"/>
    <w:rsid w:val="00384394"/>
    <w:rsid w:val="00384486"/>
    <w:rsid w:val="00384B7F"/>
    <w:rsid w:val="00385613"/>
    <w:rsid w:val="00386158"/>
    <w:rsid w:val="0038632E"/>
    <w:rsid w:val="0038658D"/>
    <w:rsid w:val="00386736"/>
    <w:rsid w:val="003869D2"/>
    <w:rsid w:val="00386FEE"/>
    <w:rsid w:val="00387123"/>
    <w:rsid w:val="00387B63"/>
    <w:rsid w:val="00390024"/>
    <w:rsid w:val="0039034E"/>
    <w:rsid w:val="00390C72"/>
    <w:rsid w:val="00390D4A"/>
    <w:rsid w:val="003911EF"/>
    <w:rsid w:val="00391280"/>
    <w:rsid w:val="003918AD"/>
    <w:rsid w:val="0039193A"/>
    <w:rsid w:val="0039221F"/>
    <w:rsid w:val="0039226C"/>
    <w:rsid w:val="00392455"/>
    <w:rsid w:val="003926E9"/>
    <w:rsid w:val="00392894"/>
    <w:rsid w:val="003930DD"/>
    <w:rsid w:val="00393460"/>
    <w:rsid w:val="00393939"/>
    <w:rsid w:val="00393CD7"/>
    <w:rsid w:val="00394568"/>
    <w:rsid w:val="00394A5A"/>
    <w:rsid w:val="00394A7E"/>
    <w:rsid w:val="0039549D"/>
    <w:rsid w:val="003959DD"/>
    <w:rsid w:val="00395A20"/>
    <w:rsid w:val="00395AD4"/>
    <w:rsid w:val="00395F91"/>
    <w:rsid w:val="00396551"/>
    <w:rsid w:val="00397446"/>
    <w:rsid w:val="0039748F"/>
    <w:rsid w:val="003978B7"/>
    <w:rsid w:val="00397F4D"/>
    <w:rsid w:val="003A08DB"/>
    <w:rsid w:val="003A0AC8"/>
    <w:rsid w:val="003A1690"/>
    <w:rsid w:val="003A2831"/>
    <w:rsid w:val="003A30F3"/>
    <w:rsid w:val="003A3294"/>
    <w:rsid w:val="003A3AE5"/>
    <w:rsid w:val="003A4874"/>
    <w:rsid w:val="003A4B05"/>
    <w:rsid w:val="003A4FAD"/>
    <w:rsid w:val="003A51A8"/>
    <w:rsid w:val="003A5385"/>
    <w:rsid w:val="003A7CD3"/>
    <w:rsid w:val="003A7CFA"/>
    <w:rsid w:val="003A7E69"/>
    <w:rsid w:val="003B0008"/>
    <w:rsid w:val="003B0A58"/>
    <w:rsid w:val="003B0BC3"/>
    <w:rsid w:val="003B0FA5"/>
    <w:rsid w:val="003B13AE"/>
    <w:rsid w:val="003B2481"/>
    <w:rsid w:val="003B31B6"/>
    <w:rsid w:val="003B32C3"/>
    <w:rsid w:val="003B37CA"/>
    <w:rsid w:val="003B3CF0"/>
    <w:rsid w:val="003B3D1F"/>
    <w:rsid w:val="003B5693"/>
    <w:rsid w:val="003B591D"/>
    <w:rsid w:val="003B5B16"/>
    <w:rsid w:val="003B5C81"/>
    <w:rsid w:val="003B5EEA"/>
    <w:rsid w:val="003B5F97"/>
    <w:rsid w:val="003B60C5"/>
    <w:rsid w:val="003B61CD"/>
    <w:rsid w:val="003B656A"/>
    <w:rsid w:val="003B65BA"/>
    <w:rsid w:val="003B6956"/>
    <w:rsid w:val="003B6BCA"/>
    <w:rsid w:val="003B7400"/>
    <w:rsid w:val="003B7518"/>
    <w:rsid w:val="003B75BB"/>
    <w:rsid w:val="003B7A53"/>
    <w:rsid w:val="003C09A7"/>
    <w:rsid w:val="003C170E"/>
    <w:rsid w:val="003C1841"/>
    <w:rsid w:val="003C1E5E"/>
    <w:rsid w:val="003C2491"/>
    <w:rsid w:val="003C3066"/>
    <w:rsid w:val="003C34E0"/>
    <w:rsid w:val="003C38AF"/>
    <w:rsid w:val="003C4A68"/>
    <w:rsid w:val="003C4C22"/>
    <w:rsid w:val="003C546A"/>
    <w:rsid w:val="003C5704"/>
    <w:rsid w:val="003C6401"/>
    <w:rsid w:val="003C65E3"/>
    <w:rsid w:val="003C66C3"/>
    <w:rsid w:val="003C6E10"/>
    <w:rsid w:val="003C70C0"/>
    <w:rsid w:val="003C740B"/>
    <w:rsid w:val="003C7AD5"/>
    <w:rsid w:val="003D01F1"/>
    <w:rsid w:val="003D0230"/>
    <w:rsid w:val="003D07E4"/>
    <w:rsid w:val="003D0A62"/>
    <w:rsid w:val="003D0C4F"/>
    <w:rsid w:val="003D11B7"/>
    <w:rsid w:val="003D17EB"/>
    <w:rsid w:val="003D1BF6"/>
    <w:rsid w:val="003D1D97"/>
    <w:rsid w:val="003D1E67"/>
    <w:rsid w:val="003D1EFE"/>
    <w:rsid w:val="003D20BF"/>
    <w:rsid w:val="003D2F36"/>
    <w:rsid w:val="003D2FD2"/>
    <w:rsid w:val="003D3198"/>
    <w:rsid w:val="003D37DC"/>
    <w:rsid w:val="003D39E0"/>
    <w:rsid w:val="003D55A9"/>
    <w:rsid w:val="003D59DA"/>
    <w:rsid w:val="003D5E74"/>
    <w:rsid w:val="003D6485"/>
    <w:rsid w:val="003D6564"/>
    <w:rsid w:val="003D69C8"/>
    <w:rsid w:val="003D6AA6"/>
    <w:rsid w:val="003D6CA1"/>
    <w:rsid w:val="003D7469"/>
    <w:rsid w:val="003D7FC0"/>
    <w:rsid w:val="003E07E3"/>
    <w:rsid w:val="003E0B47"/>
    <w:rsid w:val="003E16CC"/>
    <w:rsid w:val="003E17FA"/>
    <w:rsid w:val="003E1DB2"/>
    <w:rsid w:val="003E200E"/>
    <w:rsid w:val="003E2134"/>
    <w:rsid w:val="003E242F"/>
    <w:rsid w:val="003E24AA"/>
    <w:rsid w:val="003E290D"/>
    <w:rsid w:val="003E3B91"/>
    <w:rsid w:val="003E408B"/>
    <w:rsid w:val="003E433E"/>
    <w:rsid w:val="003E485A"/>
    <w:rsid w:val="003E4AA7"/>
    <w:rsid w:val="003E4BDE"/>
    <w:rsid w:val="003E4E5B"/>
    <w:rsid w:val="003E50D4"/>
    <w:rsid w:val="003E5852"/>
    <w:rsid w:val="003E604C"/>
    <w:rsid w:val="003E6119"/>
    <w:rsid w:val="003E6297"/>
    <w:rsid w:val="003E62D2"/>
    <w:rsid w:val="003E666D"/>
    <w:rsid w:val="003E6B78"/>
    <w:rsid w:val="003E6DD4"/>
    <w:rsid w:val="003E728D"/>
    <w:rsid w:val="003E730B"/>
    <w:rsid w:val="003E7A2E"/>
    <w:rsid w:val="003E7B72"/>
    <w:rsid w:val="003E7D01"/>
    <w:rsid w:val="003F069A"/>
    <w:rsid w:val="003F119C"/>
    <w:rsid w:val="003F13E6"/>
    <w:rsid w:val="003F1820"/>
    <w:rsid w:val="003F1CB5"/>
    <w:rsid w:val="003F2190"/>
    <w:rsid w:val="003F2485"/>
    <w:rsid w:val="003F2FD5"/>
    <w:rsid w:val="003F320C"/>
    <w:rsid w:val="003F323C"/>
    <w:rsid w:val="003F368F"/>
    <w:rsid w:val="003F38F5"/>
    <w:rsid w:val="003F3C25"/>
    <w:rsid w:val="003F44EF"/>
    <w:rsid w:val="003F4FCC"/>
    <w:rsid w:val="003F5896"/>
    <w:rsid w:val="003F5D4E"/>
    <w:rsid w:val="003F5D6B"/>
    <w:rsid w:val="003F60ED"/>
    <w:rsid w:val="003F6328"/>
    <w:rsid w:val="003F6911"/>
    <w:rsid w:val="003F6DCA"/>
    <w:rsid w:val="003F7047"/>
    <w:rsid w:val="003F7AA5"/>
    <w:rsid w:val="003F7C3B"/>
    <w:rsid w:val="003F7EFB"/>
    <w:rsid w:val="00400373"/>
    <w:rsid w:val="00400616"/>
    <w:rsid w:val="00401390"/>
    <w:rsid w:val="00402C41"/>
    <w:rsid w:val="00402CFA"/>
    <w:rsid w:val="004031D6"/>
    <w:rsid w:val="00403412"/>
    <w:rsid w:val="0040360B"/>
    <w:rsid w:val="00403769"/>
    <w:rsid w:val="00403B78"/>
    <w:rsid w:val="00404742"/>
    <w:rsid w:val="00404BBD"/>
    <w:rsid w:val="00404CB2"/>
    <w:rsid w:val="00405298"/>
    <w:rsid w:val="004054A2"/>
    <w:rsid w:val="004054B1"/>
    <w:rsid w:val="0040594F"/>
    <w:rsid w:val="00405C4D"/>
    <w:rsid w:val="004068D6"/>
    <w:rsid w:val="00406A74"/>
    <w:rsid w:val="0040704E"/>
    <w:rsid w:val="00407214"/>
    <w:rsid w:val="00407D0B"/>
    <w:rsid w:val="00410305"/>
    <w:rsid w:val="00410AC0"/>
    <w:rsid w:val="004110CF"/>
    <w:rsid w:val="00411412"/>
    <w:rsid w:val="00412F18"/>
    <w:rsid w:val="00412F54"/>
    <w:rsid w:val="00413A88"/>
    <w:rsid w:val="00414056"/>
    <w:rsid w:val="004140C0"/>
    <w:rsid w:val="00414607"/>
    <w:rsid w:val="004151C3"/>
    <w:rsid w:val="00415751"/>
    <w:rsid w:val="00415CFF"/>
    <w:rsid w:val="00415F77"/>
    <w:rsid w:val="00416DF1"/>
    <w:rsid w:val="0041764E"/>
    <w:rsid w:val="004178FE"/>
    <w:rsid w:val="00417AE0"/>
    <w:rsid w:val="00417C0C"/>
    <w:rsid w:val="00417CCA"/>
    <w:rsid w:val="00417D7E"/>
    <w:rsid w:val="00417D9E"/>
    <w:rsid w:val="00420174"/>
    <w:rsid w:val="004205C4"/>
    <w:rsid w:val="0042072A"/>
    <w:rsid w:val="00420C8C"/>
    <w:rsid w:val="00421066"/>
    <w:rsid w:val="00421547"/>
    <w:rsid w:val="00421BA6"/>
    <w:rsid w:val="00421BAB"/>
    <w:rsid w:val="00421F44"/>
    <w:rsid w:val="00421F65"/>
    <w:rsid w:val="004226D7"/>
    <w:rsid w:val="00422844"/>
    <w:rsid w:val="00422CB3"/>
    <w:rsid w:val="00422D12"/>
    <w:rsid w:val="00422F3F"/>
    <w:rsid w:val="004237BF"/>
    <w:rsid w:val="004239BA"/>
    <w:rsid w:val="00423DEB"/>
    <w:rsid w:val="004244FC"/>
    <w:rsid w:val="00424A7F"/>
    <w:rsid w:val="00424CF5"/>
    <w:rsid w:val="00424D83"/>
    <w:rsid w:val="0042585F"/>
    <w:rsid w:val="0042594D"/>
    <w:rsid w:val="00425B5A"/>
    <w:rsid w:val="00425D03"/>
    <w:rsid w:val="00425EC6"/>
    <w:rsid w:val="00425F88"/>
    <w:rsid w:val="00426467"/>
    <w:rsid w:val="004264C5"/>
    <w:rsid w:val="0042739C"/>
    <w:rsid w:val="0042754F"/>
    <w:rsid w:val="0043089D"/>
    <w:rsid w:val="00432109"/>
    <w:rsid w:val="00432581"/>
    <w:rsid w:val="00432DE6"/>
    <w:rsid w:val="00433860"/>
    <w:rsid w:val="00433AC6"/>
    <w:rsid w:val="00433E30"/>
    <w:rsid w:val="00433FE7"/>
    <w:rsid w:val="0043422F"/>
    <w:rsid w:val="00434D9A"/>
    <w:rsid w:val="004352D0"/>
    <w:rsid w:val="00435688"/>
    <w:rsid w:val="004358AD"/>
    <w:rsid w:val="004366A9"/>
    <w:rsid w:val="004368DE"/>
    <w:rsid w:val="00436B67"/>
    <w:rsid w:val="00436E15"/>
    <w:rsid w:val="00436FC2"/>
    <w:rsid w:val="004371C0"/>
    <w:rsid w:val="004377B3"/>
    <w:rsid w:val="0043788B"/>
    <w:rsid w:val="00437E06"/>
    <w:rsid w:val="00437F2A"/>
    <w:rsid w:val="00440349"/>
    <w:rsid w:val="0044073E"/>
    <w:rsid w:val="00440926"/>
    <w:rsid w:val="0044156D"/>
    <w:rsid w:val="00441F16"/>
    <w:rsid w:val="0044202E"/>
    <w:rsid w:val="00442A31"/>
    <w:rsid w:val="004432DB"/>
    <w:rsid w:val="00443320"/>
    <w:rsid w:val="00443D02"/>
    <w:rsid w:val="00443D1B"/>
    <w:rsid w:val="00443F71"/>
    <w:rsid w:val="004442F2"/>
    <w:rsid w:val="004444A3"/>
    <w:rsid w:val="00444DFB"/>
    <w:rsid w:val="0044513E"/>
    <w:rsid w:val="00445597"/>
    <w:rsid w:val="0044570A"/>
    <w:rsid w:val="00445A0A"/>
    <w:rsid w:val="00445CB8"/>
    <w:rsid w:val="00445F7E"/>
    <w:rsid w:val="0044634C"/>
    <w:rsid w:val="00446690"/>
    <w:rsid w:val="00446D4C"/>
    <w:rsid w:val="00446DC3"/>
    <w:rsid w:val="0044705A"/>
    <w:rsid w:val="0044725D"/>
    <w:rsid w:val="00447F1D"/>
    <w:rsid w:val="0045012E"/>
    <w:rsid w:val="0045013B"/>
    <w:rsid w:val="0045088A"/>
    <w:rsid w:val="00450E15"/>
    <w:rsid w:val="00451288"/>
    <w:rsid w:val="004519EF"/>
    <w:rsid w:val="004523C8"/>
    <w:rsid w:val="00452C4D"/>
    <w:rsid w:val="00452C6A"/>
    <w:rsid w:val="0045328A"/>
    <w:rsid w:val="0045379C"/>
    <w:rsid w:val="00453F63"/>
    <w:rsid w:val="00454538"/>
    <w:rsid w:val="00454ABF"/>
    <w:rsid w:val="00455193"/>
    <w:rsid w:val="00455C98"/>
    <w:rsid w:val="004564FE"/>
    <w:rsid w:val="004567D5"/>
    <w:rsid w:val="00456D05"/>
    <w:rsid w:val="004572B4"/>
    <w:rsid w:val="00457642"/>
    <w:rsid w:val="00457E94"/>
    <w:rsid w:val="00460507"/>
    <w:rsid w:val="00460949"/>
    <w:rsid w:val="00460BDC"/>
    <w:rsid w:val="00460D2F"/>
    <w:rsid w:val="004616A1"/>
    <w:rsid w:val="0046254E"/>
    <w:rsid w:val="00462630"/>
    <w:rsid w:val="00462789"/>
    <w:rsid w:val="00462B6A"/>
    <w:rsid w:val="00462FE5"/>
    <w:rsid w:val="004640FF"/>
    <w:rsid w:val="00464232"/>
    <w:rsid w:val="00464394"/>
    <w:rsid w:val="004645DC"/>
    <w:rsid w:val="00464714"/>
    <w:rsid w:val="0046589D"/>
    <w:rsid w:val="0046689A"/>
    <w:rsid w:val="00466E1A"/>
    <w:rsid w:val="00467292"/>
    <w:rsid w:val="004674E1"/>
    <w:rsid w:val="004677DE"/>
    <w:rsid w:val="0047048B"/>
    <w:rsid w:val="004708B8"/>
    <w:rsid w:val="00470CED"/>
    <w:rsid w:val="004710F3"/>
    <w:rsid w:val="0047131A"/>
    <w:rsid w:val="004714CC"/>
    <w:rsid w:val="0047196C"/>
    <w:rsid w:val="00471B49"/>
    <w:rsid w:val="004730E1"/>
    <w:rsid w:val="004734A4"/>
    <w:rsid w:val="0047471E"/>
    <w:rsid w:val="0047482F"/>
    <w:rsid w:val="00474873"/>
    <w:rsid w:val="00474B3B"/>
    <w:rsid w:val="0047545F"/>
    <w:rsid w:val="004757DB"/>
    <w:rsid w:val="00475B9C"/>
    <w:rsid w:val="00475CE8"/>
    <w:rsid w:val="004766BC"/>
    <w:rsid w:val="00476930"/>
    <w:rsid w:val="00476DC4"/>
    <w:rsid w:val="00477601"/>
    <w:rsid w:val="004776C3"/>
    <w:rsid w:val="00477CAE"/>
    <w:rsid w:val="00477D54"/>
    <w:rsid w:val="0048003B"/>
    <w:rsid w:val="004804E7"/>
    <w:rsid w:val="00480946"/>
    <w:rsid w:val="0048096C"/>
    <w:rsid w:val="004809B7"/>
    <w:rsid w:val="00481037"/>
    <w:rsid w:val="0048117A"/>
    <w:rsid w:val="00481547"/>
    <w:rsid w:val="0048200E"/>
    <w:rsid w:val="004820EC"/>
    <w:rsid w:val="004829F6"/>
    <w:rsid w:val="00482E02"/>
    <w:rsid w:val="00482FB4"/>
    <w:rsid w:val="00483519"/>
    <w:rsid w:val="00483990"/>
    <w:rsid w:val="00483D22"/>
    <w:rsid w:val="00484126"/>
    <w:rsid w:val="00484310"/>
    <w:rsid w:val="0048456B"/>
    <w:rsid w:val="004845D9"/>
    <w:rsid w:val="0048509C"/>
    <w:rsid w:val="004850CD"/>
    <w:rsid w:val="00485451"/>
    <w:rsid w:val="00485978"/>
    <w:rsid w:val="00485AA9"/>
    <w:rsid w:val="004863DD"/>
    <w:rsid w:val="0048689C"/>
    <w:rsid w:val="00486A86"/>
    <w:rsid w:val="00486BF2"/>
    <w:rsid w:val="00487C03"/>
    <w:rsid w:val="00490141"/>
    <w:rsid w:val="004902DC"/>
    <w:rsid w:val="0049043D"/>
    <w:rsid w:val="0049044F"/>
    <w:rsid w:val="00490731"/>
    <w:rsid w:val="0049088C"/>
    <w:rsid w:val="00491474"/>
    <w:rsid w:val="00491A73"/>
    <w:rsid w:val="00492227"/>
    <w:rsid w:val="00492521"/>
    <w:rsid w:val="00492A83"/>
    <w:rsid w:val="00492E4B"/>
    <w:rsid w:val="00493DC9"/>
    <w:rsid w:val="00493ED1"/>
    <w:rsid w:val="00494350"/>
    <w:rsid w:val="00494413"/>
    <w:rsid w:val="00494622"/>
    <w:rsid w:val="00495494"/>
    <w:rsid w:val="004958BB"/>
    <w:rsid w:val="0049634F"/>
    <w:rsid w:val="00496B5A"/>
    <w:rsid w:val="004970A8"/>
    <w:rsid w:val="00497252"/>
    <w:rsid w:val="00497285"/>
    <w:rsid w:val="004977DE"/>
    <w:rsid w:val="00497970"/>
    <w:rsid w:val="00497D7C"/>
    <w:rsid w:val="004A08F9"/>
    <w:rsid w:val="004A0DFA"/>
    <w:rsid w:val="004A122C"/>
    <w:rsid w:val="004A1285"/>
    <w:rsid w:val="004A149B"/>
    <w:rsid w:val="004A1A51"/>
    <w:rsid w:val="004A1BFA"/>
    <w:rsid w:val="004A2613"/>
    <w:rsid w:val="004A2F56"/>
    <w:rsid w:val="004A3865"/>
    <w:rsid w:val="004A3B74"/>
    <w:rsid w:val="004A3D82"/>
    <w:rsid w:val="004A40E2"/>
    <w:rsid w:val="004A418D"/>
    <w:rsid w:val="004A4666"/>
    <w:rsid w:val="004A55B2"/>
    <w:rsid w:val="004A5796"/>
    <w:rsid w:val="004A5A02"/>
    <w:rsid w:val="004A5C05"/>
    <w:rsid w:val="004A61FF"/>
    <w:rsid w:val="004A620E"/>
    <w:rsid w:val="004A635A"/>
    <w:rsid w:val="004A648E"/>
    <w:rsid w:val="004A65D2"/>
    <w:rsid w:val="004A69EA"/>
    <w:rsid w:val="004A6AE8"/>
    <w:rsid w:val="004A6F0E"/>
    <w:rsid w:val="004A774F"/>
    <w:rsid w:val="004A77CE"/>
    <w:rsid w:val="004A7D49"/>
    <w:rsid w:val="004A7F22"/>
    <w:rsid w:val="004B02B0"/>
    <w:rsid w:val="004B05A9"/>
    <w:rsid w:val="004B0B1B"/>
    <w:rsid w:val="004B0DB4"/>
    <w:rsid w:val="004B0F26"/>
    <w:rsid w:val="004B0F5E"/>
    <w:rsid w:val="004B15A0"/>
    <w:rsid w:val="004B15E6"/>
    <w:rsid w:val="004B2177"/>
    <w:rsid w:val="004B2A30"/>
    <w:rsid w:val="004B2F68"/>
    <w:rsid w:val="004B3373"/>
    <w:rsid w:val="004B3453"/>
    <w:rsid w:val="004B3661"/>
    <w:rsid w:val="004B41A0"/>
    <w:rsid w:val="004B46BF"/>
    <w:rsid w:val="004B494A"/>
    <w:rsid w:val="004B4DCC"/>
    <w:rsid w:val="004B4F2A"/>
    <w:rsid w:val="004B5246"/>
    <w:rsid w:val="004B538F"/>
    <w:rsid w:val="004B56D4"/>
    <w:rsid w:val="004B57A7"/>
    <w:rsid w:val="004B5B70"/>
    <w:rsid w:val="004B6F1E"/>
    <w:rsid w:val="004B75E6"/>
    <w:rsid w:val="004B7C00"/>
    <w:rsid w:val="004C091E"/>
    <w:rsid w:val="004C0AD0"/>
    <w:rsid w:val="004C0CDD"/>
    <w:rsid w:val="004C19CE"/>
    <w:rsid w:val="004C1BE2"/>
    <w:rsid w:val="004C1C12"/>
    <w:rsid w:val="004C1C51"/>
    <w:rsid w:val="004C1FD0"/>
    <w:rsid w:val="004C20FF"/>
    <w:rsid w:val="004C2200"/>
    <w:rsid w:val="004C2387"/>
    <w:rsid w:val="004C23A5"/>
    <w:rsid w:val="004C25E5"/>
    <w:rsid w:val="004C29A5"/>
    <w:rsid w:val="004C3643"/>
    <w:rsid w:val="004C387A"/>
    <w:rsid w:val="004C43C7"/>
    <w:rsid w:val="004C43DE"/>
    <w:rsid w:val="004C4809"/>
    <w:rsid w:val="004C4BC1"/>
    <w:rsid w:val="004C4C38"/>
    <w:rsid w:val="004C55AC"/>
    <w:rsid w:val="004C595C"/>
    <w:rsid w:val="004C614E"/>
    <w:rsid w:val="004C626D"/>
    <w:rsid w:val="004C67EA"/>
    <w:rsid w:val="004C6A95"/>
    <w:rsid w:val="004C78A5"/>
    <w:rsid w:val="004C7E29"/>
    <w:rsid w:val="004D0703"/>
    <w:rsid w:val="004D0F75"/>
    <w:rsid w:val="004D12B1"/>
    <w:rsid w:val="004D14B4"/>
    <w:rsid w:val="004D17CA"/>
    <w:rsid w:val="004D185D"/>
    <w:rsid w:val="004D19CB"/>
    <w:rsid w:val="004D237D"/>
    <w:rsid w:val="004D2516"/>
    <w:rsid w:val="004D2864"/>
    <w:rsid w:val="004D2B09"/>
    <w:rsid w:val="004D2E16"/>
    <w:rsid w:val="004D3B89"/>
    <w:rsid w:val="004D4E8A"/>
    <w:rsid w:val="004D4EF6"/>
    <w:rsid w:val="004D52D5"/>
    <w:rsid w:val="004D56AF"/>
    <w:rsid w:val="004D5CDB"/>
    <w:rsid w:val="004D6A22"/>
    <w:rsid w:val="004D6C66"/>
    <w:rsid w:val="004D6DC8"/>
    <w:rsid w:val="004D714A"/>
    <w:rsid w:val="004D7ED5"/>
    <w:rsid w:val="004E03C7"/>
    <w:rsid w:val="004E0766"/>
    <w:rsid w:val="004E0E06"/>
    <w:rsid w:val="004E13F9"/>
    <w:rsid w:val="004E170A"/>
    <w:rsid w:val="004E18A9"/>
    <w:rsid w:val="004E23E2"/>
    <w:rsid w:val="004E249A"/>
    <w:rsid w:val="004E34C0"/>
    <w:rsid w:val="004E3623"/>
    <w:rsid w:val="004E3A59"/>
    <w:rsid w:val="004E5280"/>
    <w:rsid w:val="004E53C4"/>
    <w:rsid w:val="004E5AD6"/>
    <w:rsid w:val="004E5EF3"/>
    <w:rsid w:val="004E6764"/>
    <w:rsid w:val="004E6BD2"/>
    <w:rsid w:val="004E6C15"/>
    <w:rsid w:val="004E6D01"/>
    <w:rsid w:val="004E70EF"/>
    <w:rsid w:val="004E74B7"/>
    <w:rsid w:val="004E757C"/>
    <w:rsid w:val="004E79B6"/>
    <w:rsid w:val="004E79C0"/>
    <w:rsid w:val="004E7D33"/>
    <w:rsid w:val="004F05A4"/>
    <w:rsid w:val="004F128D"/>
    <w:rsid w:val="004F195E"/>
    <w:rsid w:val="004F1B6F"/>
    <w:rsid w:val="004F1B89"/>
    <w:rsid w:val="004F1F59"/>
    <w:rsid w:val="004F209F"/>
    <w:rsid w:val="004F258B"/>
    <w:rsid w:val="004F25A9"/>
    <w:rsid w:val="004F2723"/>
    <w:rsid w:val="004F2A50"/>
    <w:rsid w:val="004F2C0E"/>
    <w:rsid w:val="004F2E6F"/>
    <w:rsid w:val="004F31BB"/>
    <w:rsid w:val="004F36AB"/>
    <w:rsid w:val="004F3B61"/>
    <w:rsid w:val="004F41A8"/>
    <w:rsid w:val="004F44B0"/>
    <w:rsid w:val="004F44FF"/>
    <w:rsid w:val="004F45EE"/>
    <w:rsid w:val="004F4665"/>
    <w:rsid w:val="004F4A86"/>
    <w:rsid w:val="004F5161"/>
    <w:rsid w:val="004F52E3"/>
    <w:rsid w:val="004F5BAC"/>
    <w:rsid w:val="004F62E6"/>
    <w:rsid w:val="004F6611"/>
    <w:rsid w:val="004F6E2B"/>
    <w:rsid w:val="004F75CC"/>
    <w:rsid w:val="004F7C4E"/>
    <w:rsid w:val="00500248"/>
    <w:rsid w:val="00500534"/>
    <w:rsid w:val="0050082D"/>
    <w:rsid w:val="00500E9A"/>
    <w:rsid w:val="00500FEB"/>
    <w:rsid w:val="0050109A"/>
    <w:rsid w:val="0050169C"/>
    <w:rsid w:val="00501BBB"/>
    <w:rsid w:val="00501C31"/>
    <w:rsid w:val="00502610"/>
    <w:rsid w:val="005028DE"/>
    <w:rsid w:val="00503A9B"/>
    <w:rsid w:val="00504148"/>
    <w:rsid w:val="0050495E"/>
    <w:rsid w:val="00504BB8"/>
    <w:rsid w:val="0050505C"/>
    <w:rsid w:val="00505AC5"/>
    <w:rsid w:val="00505FC0"/>
    <w:rsid w:val="005060D1"/>
    <w:rsid w:val="0050619E"/>
    <w:rsid w:val="0050623C"/>
    <w:rsid w:val="00506488"/>
    <w:rsid w:val="00506B65"/>
    <w:rsid w:val="00506DC3"/>
    <w:rsid w:val="00507B3A"/>
    <w:rsid w:val="00507D6B"/>
    <w:rsid w:val="00510BED"/>
    <w:rsid w:val="00510CA6"/>
    <w:rsid w:val="00511265"/>
    <w:rsid w:val="0051132E"/>
    <w:rsid w:val="00511437"/>
    <w:rsid w:val="005115AB"/>
    <w:rsid w:val="00511A8E"/>
    <w:rsid w:val="00512049"/>
    <w:rsid w:val="0051298A"/>
    <w:rsid w:val="00512F8C"/>
    <w:rsid w:val="00513302"/>
    <w:rsid w:val="00513511"/>
    <w:rsid w:val="005137AB"/>
    <w:rsid w:val="00513A54"/>
    <w:rsid w:val="00513DDF"/>
    <w:rsid w:val="00513FBD"/>
    <w:rsid w:val="0051403A"/>
    <w:rsid w:val="005141BF"/>
    <w:rsid w:val="0051459A"/>
    <w:rsid w:val="00514BF4"/>
    <w:rsid w:val="00515A51"/>
    <w:rsid w:val="00515BE4"/>
    <w:rsid w:val="00515D76"/>
    <w:rsid w:val="00516103"/>
    <w:rsid w:val="005165A5"/>
    <w:rsid w:val="005176F4"/>
    <w:rsid w:val="00517BBC"/>
    <w:rsid w:val="00517F60"/>
    <w:rsid w:val="00520543"/>
    <w:rsid w:val="005209B6"/>
    <w:rsid w:val="00522F17"/>
    <w:rsid w:val="00522F45"/>
    <w:rsid w:val="005230CB"/>
    <w:rsid w:val="005235E2"/>
    <w:rsid w:val="00523CFC"/>
    <w:rsid w:val="00524259"/>
    <w:rsid w:val="005246C4"/>
    <w:rsid w:val="005247C8"/>
    <w:rsid w:val="00524B20"/>
    <w:rsid w:val="005252FD"/>
    <w:rsid w:val="00525434"/>
    <w:rsid w:val="00525633"/>
    <w:rsid w:val="00525CA2"/>
    <w:rsid w:val="00526007"/>
    <w:rsid w:val="00526B11"/>
    <w:rsid w:val="00526B9F"/>
    <w:rsid w:val="00526CED"/>
    <w:rsid w:val="005271EC"/>
    <w:rsid w:val="005278CC"/>
    <w:rsid w:val="00527DA2"/>
    <w:rsid w:val="005300A8"/>
    <w:rsid w:val="005301F6"/>
    <w:rsid w:val="00530316"/>
    <w:rsid w:val="005306FE"/>
    <w:rsid w:val="00530815"/>
    <w:rsid w:val="0053089E"/>
    <w:rsid w:val="00530F08"/>
    <w:rsid w:val="005312A6"/>
    <w:rsid w:val="005316FF"/>
    <w:rsid w:val="00531B22"/>
    <w:rsid w:val="00531F86"/>
    <w:rsid w:val="00532B60"/>
    <w:rsid w:val="00533561"/>
    <w:rsid w:val="005338FC"/>
    <w:rsid w:val="00534008"/>
    <w:rsid w:val="00534295"/>
    <w:rsid w:val="00535436"/>
    <w:rsid w:val="0053552F"/>
    <w:rsid w:val="00535AF5"/>
    <w:rsid w:val="00536D12"/>
    <w:rsid w:val="00537780"/>
    <w:rsid w:val="00537DBE"/>
    <w:rsid w:val="0054001E"/>
    <w:rsid w:val="00540EC6"/>
    <w:rsid w:val="00540FB3"/>
    <w:rsid w:val="005411E8"/>
    <w:rsid w:val="005412D8"/>
    <w:rsid w:val="005419C3"/>
    <w:rsid w:val="00541B69"/>
    <w:rsid w:val="00541CDD"/>
    <w:rsid w:val="0054245A"/>
    <w:rsid w:val="005424D1"/>
    <w:rsid w:val="0054279C"/>
    <w:rsid w:val="005427EF"/>
    <w:rsid w:val="00542A58"/>
    <w:rsid w:val="0054364F"/>
    <w:rsid w:val="00543677"/>
    <w:rsid w:val="005437F2"/>
    <w:rsid w:val="00543BE7"/>
    <w:rsid w:val="005441D5"/>
    <w:rsid w:val="00544426"/>
    <w:rsid w:val="00544823"/>
    <w:rsid w:val="0054511D"/>
    <w:rsid w:val="00545338"/>
    <w:rsid w:val="005459B2"/>
    <w:rsid w:val="00545AB2"/>
    <w:rsid w:val="0054677D"/>
    <w:rsid w:val="005467CB"/>
    <w:rsid w:val="00546CE0"/>
    <w:rsid w:val="00546E28"/>
    <w:rsid w:val="005475C6"/>
    <w:rsid w:val="00547822"/>
    <w:rsid w:val="00547B5C"/>
    <w:rsid w:val="00550C9A"/>
    <w:rsid w:val="00550F9A"/>
    <w:rsid w:val="00551BE4"/>
    <w:rsid w:val="00551C87"/>
    <w:rsid w:val="00551C93"/>
    <w:rsid w:val="00551CF3"/>
    <w:rsid w:val="00552B18"/>
    <w:rsid w:val="00552F6E"/>
    <w:rsid w:val="00553050"/>
    <w:rsid w:val="00553F28"/>
    <w:rsid w:val="00554CE1"/>
    <w:rsid w:val="00554D5F"/>
    <w:rsid w:val="00554D77"/>
    <w:rsid w:val="005551B6"/>
    <w:rsid w:val="00555E25"/>
    <w:rsid w:val="00556C9D"/>
    <w:rsid w:val="00556E0F"/>
    <w:rsid w:val="00557301"/>
    <w:rsid w:val="0055734C"/>
    <w:rsid w:val="00557E1F"/>
    <w:rsid w:val="00560031"/>
    <w:rsid w:val="00560D2A"/>
    <w:rsid w:val="00560EEF"/>
    <w:rsid w:val="00560F4D"/>
    <w:rsid w:val="00561AE9"/>
    <w:rsid w:val="00562738"/>
    <w:rsid w:val="0056279F"/>
    <w:rsid w:val="00562BB1"/>
    <w:rsid w:val="00562D1F"/>
    <w:rsid w:val="00562F89"/>
    <w:rsid w:val="0056367A"/>
    <w:rsid w:val="005636CF"/>
    <w:rsid w:val="00563869"/>
    <w:rsid w:val="0056464F"/>
    <w:rsid w:val="00564716"/>
    <w:rsid w:val="00564829"/>
    <w:rsid w:val="00564BE6"/>
    <w:rsid w:val="00564E34"/>
    <w:rsid w:val="005654C8"/>
    <w:rsid w:val="005658AA"/>
    <w:rsid w:val="00565A25"/>
    <w:rsid w:val="0056667D"/>
    <w:rsid w:val="00566EE2"/>
    <w:rsid w:val="00566F3D"/>
    <w:rsid w:val="005672E1"/>
    <w:rsid w:val="00570161"/>
    <w:rsid w:val="005701EA"/>
    <w:rsid w:val="00570AD4"/>
    <w:rsid w:val="00570D7A"/>
    <w:rsid w:val="00570E92"/>
    <w:rsid w:val="0057100A"/>
    <w:rsid w:val="005711B1"/>
    <w:rsid w:val="00571474"/>
    <w:rsid w:val="00571541"/>
    <w:rsid w:val="0057192B"/>
    <w:rsid w:val="00571EB1"/>
    <w:rsid w:val="005723A2"/>
    <w:rsid w:val="00572F29"/>
    <w:rsid w:val="00573042"/>
    <w:rsid w:val="00573408"/>
    <w:rsid w:val="00573AC1"/>
    <w:rsid w:val="00573E93"/>
    <w:rsid w:val="005742C8"/>
    <w:rsid w:val="00574E90"/>
    <w:rsid w:val="0057546B"/>
    <w:rsid w:val="00575F60"/>
    <w:rsid w:val="005760A8"/>
    <w:rsid w:val="005761F6"/>
    <w:rsid w:val="0057680C"/>
    <w:rsid w:val="00576966"/>
    <w:rsid w:val="00576A0C"/>
    <w:rsid w:val="00576E64"/>
    <w:rsid w:val="0057760C"/>
    <w:rsid w:val="005778C7"/>
    <w:rsid w:val="00577C21"/>
    <w:rsid w:val="00577E3D"/>
    <w:rsid w:val="00577EE0"/>
    <w:rsid w:val="00580FB7"/>
    <w:rsid w:val="00581BA9"/>
    <w:rsid w:val="00581ED3"/>
    <w:rsid w:val="00581F53"/>
    <w:rsid w:val="00582121"/>
    <w:rsid w:val="00582757"/>
    <w:rsid w:val="00582A00"/>
    <w:rsid w:val="00582D04"/>
    <w:rsid w:val="00583D26"/>
    <w:rsid w:val="0058455E"/>
    <w:rsid w:val="00584E50"/>
    <w:rsid w:val="005852FF"/>
    <w:rsid w:val="00585AC2"/>
    <w:rsid w:val="00585B7C"/>
    <w:rsid w:val="00586B12"/>
    <w:rsid w:val="00586CB4"/>
    <w:rsid w:val="00586CE2"/>
    <w:rsid w:val="00587588"/>
    <w:rsid w:val="00587705"/>
    <w:rsid w:val="005906D3"/>
    <w:rsid w:val="00590B19"/>
    <w:rsid w:val="00590D03"/>
    <w:rsid w:val="00590F58"/>
    <w:rsid w:val="00590F5B"/>
    <w:rsid w:val="005910CD"/>
    <w:rsid w:val="00591619"/>
    <w:rsid w:val="00591667"/>
    <w:rsid w:val="00591A0E"/>
    <w:rsid w:val="00591C3A"/>
    <w:rsid w:val="00592062"/>
    <w:rsid w:val="0059215C"/>
    <w:rsid w:val="0059296E"/>
    <w:rsid w:val="00592C95"/>
    <w:rsid w:val="00592D8F"/>
    <w:rsid w:val="005936B0"/>
    <w:rsid w:val="00593885"/>
    <w:rsid w:val="005942B4"/>
    <w:rsid w:val="00594320"/>
    <w:rsid w:val="00594506"/>
    <w:rsid w:val="0059475C"/>
    <w:rsid w:val="005948D1"/>
    <w:rsid w:val="00594991"/>
    <w:rsid w:val="005953D2"/>
    <w:rsid w:val="0059586F"/>
    <w:rsid w:val="0059592C"/>
    <w:rsid w:val="00595AAD"/>
    <w:rsid w:val="00595EB0"/>
    <w:rsid w:val="00595F94"/>
    <w:rsid w:val="00596107"/>
    <w:rsid w:val="0059624A"/>
    <w:rsid w:val="00596682"/>
    <w:rsid w:val="005966AA"/>
    <w:rsid w:val="005969E5"/>
    <w:rsid w:val="00596ECE"/>
    <w:rsid w:val="00596EFE"/>
    <w:rsid w:val="00597376"/>
    <w:rsid w:val="0059758E"/>
    <w:rsid w:val="00597ECB"/>
    <w:rsid w:val="005A1240"/>
    <w:rsid w:val="005A1429"/>
    <w:rsid w:val="005A1D6B"/>
    <w:rsid w:val="005A1EDB"/>
    <w:rsid w:val="005A24A1"/>
    <w:rsid w:val="005A259F"/>
    <w:rsid w:val="005A2691"/>
    <w:rsid w:val="005A3113"/>
    <w:rsid w:val="005A3257"/>
    <w:rsid w:val="005A3A8C"/>
    <w:rsid w:val="005A3CEB"/>
    <w:rsid w:val="005A4864"/>
    <w:rsid w:val="005A4AC8"/>
    <w:rsid w:val="005A51C5"/>
    <w:rsid w:val="005A571C"/>
    <w:rsid w:val="005A5743"/>
    <w:rsid w:val="005A633C"/>
    <w:rsid w:val="005A70C1"/>
    <w:rsid w:val="005A751C"/>
    <w:rsid w:val="005A7753"/>
    <w:rsid w:val="005A795E"/>
    <w:rsid w:val="005A7A0A"/>
    <w:rsid w:val="005B0301"/>
    <w:rsid w:val="005B04F7"/>
    <w:rsid w:val="005B07D0"/>
    <w:rsid w:val="005B0FAB"/>
    <w:rsid w:val="005B1192"/>
    <w:rsid w:val="005B187D"/>
    <w:rsid w:val="005B19BD"/>
    <w:rsid w:val="005B1CC1"/>
    <w:rsid w:val="005B2737"/>
    <w:rsid w:val="005B31F9"/>
    <w:rsid w:val="005B3412"/>
    <w:rsid w:val="005B3E80"/>
    <w:rsid w:val="005B4016"/>
    <w:rsid w:val="005B4B83"/>
    <w:rsid w:val="005B4F07"/>
    <w:rsid w:val="005B4F60"/>
    <w:rsid w:val="005B58CE"/>
    <w:rsid w:val="005B6168"/>
    <w:rsid w:val="005B6668"/>
    <w:rsid w:val="005B669D"/>
    <w:rsid w:val="005B75DD"/>
    <w:rsid w:val="005B77A4"/>
    <w:rsid w:val="005B7C51"/>
    <w:rsid w:val="005B7ED5"/>
    <w:rsid w:val="005C023C"/>
    <w:rsid w:val="005C0440"/>
    <w:rsid w:val="005C056D"/>
    <w:rsid w:val="005C0EBB"/>
    <w:rsid w:val="005C0F91"/>
    <w:rsid w:val="005C108F"/>
    <w:rsid w:val="005C113C"/>
    <w:rsid w:val="005C1C31"/>
    <w:rsid w:val="005C273B"/>
    <w:rsid w:val="005C3082"/>
    <w:rsid w:val="005C30C6"/>
    <w:rsid w:val="005C3303"/>
    <w:rsid w:val="005C3E90"/>
    <w:rsid w:val="005C3F9D"/>
    <w:rsid w:val="005C3FB2"/>
    <w:rsid w:val="005C4248"/>
    <w:rsid w:val="005C435B"/>
    <w:rsid w:val="005C466D"/>
    <w:rsid w:val="005C4739"/>
    <w:rsid w:val="005C4894"/>
    <w:rsid w:val="005C5775"/>
    <w:rsid w:val="005C5C6A"/>
    <w:rsid w:val="005C5F73"/>
    <w:rsid w:val="005C60A3"/>
    <w:rsid w:val="005C6ABE"/>
    <w:rsid w:val="005C6F05"/>
    <w:rsid w:val="005C711F"/>
    <w:rsid w:val="005C788D"/>
    <w:rsid w:val="005C7CC3"/>
    <w:rsid w:val="005C7EE0"/>
    <w:rsid w:val="005D023B"/>
    <w:rsid w:val="005D0409"/>
    <w:rsid w:val="005D0AF1"/>
    <w:rsid w:val="005D0B18"/>
    <w:rsid w:val="005D10DA"/>
    <w:rsid w:val="005D149A"/>
    <w:rsid w:val="005D225D"/>
    <w:rsid w:val="005D2F36"/>
    <w:rsid w:val="005D3B9C"/>
    <w:rsid w:val="005D4931"/>
    <w:rsid w:val="005D4A29"/>
    <w:rsid w:val="005D51AD"/>
    <w:rsid w:val="005D56EB"/>
    <w:rsid w:val="005D5A80"/>
    <w:rsid w:val="005D615E"/>
    <w:rsid w:val="005D64F4"/>
    <w:rsid w:val="005D666D"/>
    <w:rsid w:val="005D6936"/>
    <w:rsid w:val="005D7016"/>
    <w:rsid w:val="005D7CCF"/>
    <w:rsid w:val="005D7F41"/>
    <w:rsid w:val="005E0175"/>
    <w:rsid w:val="005E02BF"/>
    <w:rsid w:val="005E037C"/>
    <w:rsid w:val="005E1274"/>
    <w:rsid w:val="005E1808"/>
    <w:rsid w:val="005E2019"/>
    <w:rsid w:val="005E222D"/>
    <w:rsid w:val="005E2F63"/>
    <w:rsid w:val="005E387C"/>
    <w:rsid w:val="005E388D"/>
    <w:rsid w:val="005E3A3C"/>
    <w:rsid w:val="005E3B32"/>
    <w:rsid w:val="005E3BA7"/>
    <w:rsid w:val="005E3C72"/>
    <w:rsid w:val="005E429E"/>
    <w:rsid w:val="005E46BD"/>
    <w:rsid w:val="005E4E3E"/>
    <w:rsid w:val="005E4F2A"/>
    <w:rsid w:val="005E6123"/>
    <w:rsid w:val="005E6678"/>
    <w:rsid w:val="005E7103"/>
    <w:rsid w:val="005E78A9"/>
    <w:rsid w:val="005E7C4B"/>
    <w:rsid w:val="005E7E6A"/>
    <w:rsid w:val="005E7F21"/>
    <w:rsid w:val="005E7F3A"/>
    <w:rsid w:val="005F01C8"/>
    <w:rsid w:val="005F0D50"/>
    <w:rsid w:val="005F0FA4"/>
    <w:rsid w:val="005F17CF"/>
    <w:rsid w:val="005F1BC5"/>
    <w:rsid w:val="005F1FB3"/>
    <w:rsid w:val="005F275F"/>
    <w:rsid w:val="005F3D6D"/>
    <w:rsid w:val="005F3E67"/>
    <w:rsid w:val="005F6084"/>
    <w:rsid w:val="005F633B"/>
    <w:rsid w:val="005F6345"/>
    <w:rsid w:val="005F65AF"/>
    <w:rsid w:val="005F6CA5"/>
    <w:rsid w:val="005F6D40"/>
    <w:rsid w:val="005F6DB4"/>
    <w:rsid w:val="005F76F1"/>
    <w:rsid w:val="005F78FB"/>
    <w:rsid w:val="00600015"/>
    <w:rsid w:val="00600063"/>
    <w:rsid w:val="006001D4"/>
    <w:rsid w:val="00600B72"/>
    <w:rsid w:val="00600EA1"/>
    <w:rsid w:val="0060114A"/>
    <w:rsid w:val="006019F1"/>
    <w:rsid w:val="006022AF"/>
    <w:rsid w:val="0060270A"/>
    <w:rsid w:val="00602E2E"/>
    <w:rsid w:val="00602E8C"/>
    <w:rsid w:val="00603175"/>
    <w:rsid w:val="0060364A"/>
    <w:rsid w:val="006036B3"/>
    <w:rsid w:val="006036DB"/>
    <w:rsid w:val="00603D72"/>
    <w:rsid w:val="00603FF6"/>
    <w:rsid w:val="006046DA"/>
    <w:rsid w:val="00605014"/>
    <w:rsid w:val="006053D5"/>
    <w:rsid w:val="00605806"/>
    <w:rsid w:val="00606D85"/>
    <w:rsid w:val="00606DE0"/>
    <w:rsid w:val="00607186"/>
    <w:rsid w:val="006076EF"/>
    <w:rsid w:val="006100DD"/>
    <w:rsid w:val="0061016B"/>
    <w:rsid w:val="006103F6"/>
    <w:rsid w:val="006107E2"/>
    <w:rsid w:val="00610AC5"/>
    <w:rsid w:val="006114F0"/>
    <w:rsid w:val="00611ABE"/>
    <w:rsid w:val="006121D9"/>
    <w:rsid w:val="006123BE"/>
    <w:rsid w:val="00612B79"/>
    <w:rsid w:val="00612CF9"/>
    <w:rsid w:val="00612ED2"/>
    <w:rsid w:val="00614174"/>
    <w:rsid w:val="00614456"/>
    <w:rsid w:val="00614681"/>
    <w:rsid w:val="006146BC"/>
    <w:rsid w:val="00614BF4"/>
    <w:rsid w:val="0061542E"/>
    <w:rsid w:val="0061550F"/>
    <w:rsid w:val="006162A8"/>
    <w:rsid w:val="006162F5"/>
    <w:rsid w:val="00616551"/>
    <w:rsid w:val="00616ACF"/>
    <w:rsid w:val="0061736B"/>
    <w:rsid w:val="00617777"/>
    <w:rsid w:val="00617D62"/>
    <w:rsid w:val="00620049"/>
    <w:rsid w:val="00620164"/>
    <w:rsid w:val="00620232"/>
    <w:rsid w:val="00620D41"/>
    <w:rsid w:val="00622411"/>
    <w:rsid w:val="00622859"/>
    <w:rsid w:val="0062292B"/>
    <w:rsid w:val="006232F8"/>
    <w:rsid w:val="006243C6"/>
    <w:rsid w:val="006246AD"/>
    <w:rsid w:val="00624922"/>
    <w:rsid w:val="006249A2"/>
    <w:rsid w:val="00624A8E"/>
    <w:rsid w:val="00624AC4"/>
    <w:rsid w:val="00625546"/>
    <w:rsid w:val="006258C5"/>
    <w:rsid w:val="00625AA2"/>
    <w:rsid w:val="00625D92"/>
    <w:rsid w:val="006264A9"/>
    <w:rsid w:val="00626D3D"/>
    <w:rsid w:val="006272F5"/>
    <w:rsid w:val="0062782E"/>
    <w:rsid w:val="006278E8"/>
    <w:rsid w:val="006279B0"/>
    <w:rsid w:val="00627D97"/>
    <w:rsid w:val="006301FB"/>
    <w:rsid w:val="00630A81"/>
    <w:rsid w:val="00630AC3"/>
    <w:rsid w:val="00630AF4"/>
    <w:rsid w:val="00631071"/>
    <w:rsid w:val="006313E2"/>
    <w:rsid w:val="0063164C"/>
    <w:rsid w:val="006316A0"/>
    <w:rsid w:val="006317B7"/>
    <w:rsid w:val="00631802"/>
    <w:rsid w:val="00631D61"/>
    <w:rsid w:val="00631DAB"/>
    <w:rsid w:val="0063216B"/>
    <w:rsid w:val="006322C2"/>
    <w:rsid w:val="006323FF"/>
    <w:rsid w:val="006327C1"/>
    <w:rsid w:val="00632B7A"/>
    <w:rsid w:val="00632E9A"/>
    <w:rsid w:val="0063395D"/>
    <w:rsid w:val="006339FF"/>
    <w:rsid w:val="00633CEC"/>
    <w:rsid w:val="00633E2A"/>
    <w:rsid w:val="006343A2"/>
    <w:rsid w:val="00634542"/>
    <w:rsid w:val="00634768"/>
    <w:rsid w:val="00634792"/>
    <w:rsid w:val="00634A89"/>
    <w:rsid w:val="00634F79"/>
    <w:rsid w:val="00635191"/>
    <w:rsid w:val="00635244"/>
    <w:rsid w:val="00635531"/>
    <w:rsid w:val="006358B2"/>
    <w:rsid w:val="006359BD"/>
    <w:rsid w:val="0063623E"/>
    <w:rsid w:val="0063649D"/>
    <w:rsid w:val="006365E9"/>
    <w:rsid w:val="00636675"/>
    <w:rsid w:val="00637C4B"/>
    <w:rsid w:val="00640672"/>
    <w:rsid w:val="00640E09"/>
    <w:rsid w:val="00641354"/>
    <w:rsid w:val="006414AA"/>
    <w:rsid w:val="00641BBF"/>
    <w:rsid w:val="006430C1"/>
    <w:rsid w:val="006435E3"/>
    <w:rsid w:val="00643778"/>
    <w:rsid w:val="006438F3"/>
    <w:rsid w:val="006441BC"/>
    <w:rsid w:val="0064475A"/>
    <w:rsid w:val="00645388"/>
    <w:rsid w:val="00645710"/>
    <w:rsid w:val="00645973"/>
    <w:rsid w:val="0064634E"/>
    <w:rsid w:val="00646491"/>
    <w:rsid w:val="00646668"/>
    <w:rsid w:val="0064707C"/>
    <w:rsid w:val="006472AE"/>
    <w:rsid w:val="006473AB"/>
    <w:rsid w:val="006476C6"/>
    <w:rsid w:val="00647D58"/>
    <w:rsid w:val="00647F7B"/>
    <w:rsid w:val="006500A6"/>
    <w:rsid w:val="006509A7"/>
    <w:rsid w:val="00650C87"/>
    <w:rsid w:val="00650D4B"/>
    <w:rsid w:val="00650FFE"/>
    <w:rsid w:val="0065133B"/>
    <w:rsid w:val="0065273A"/>
    <w:rsid w:val="00652EE8"/>
    <w:rsid w:val="006535CD"/>
    <w:rsid w:val="00653B03"/>
    <w:rsid w:val="00653FEC"/>
    <w:rsid w:val="00654174"/>
    <w:rsid w:val="00654224"/>
    <w:rsid w:val="006542C0"/>
    <w:rsid w:val="00654335"/>
    <w:rsid w:val="00654534"/>
    <w:rsid w:val="00654736"/>
    <w:rsid w:val="006547B6"/>
    <w:rsid w:val="00654B14"/>
    <w:rsid w:val="00654F8D"/>
    <w:rsid w:val="0065579A"/>
    <w:rsid w:val="00655B06"/>
    <w:rsid w:val="00655B50"/>
    <w:rsid w:val="00655F8D"/>
    <w:rsid w:val="0065658E"/>
    <w:rsid w:val="00656A55"/>
    <w:rsid w:val="00656B57"/>
    <w:rsid w:val="00657180"/>
    <w:rsid w:val="00657586"/>
    <w:rsid w:val="00657665"/>
    <w:rsid w:val="0066005B"/>
    <w:rsid w:val="006600B5"/>
    <w:rsid w:val="0066028E"/>
    <w:rsid w:val="006606AA"/>
    <w:rsid w:val="0066083B"/>
    <w:rsid w:val="00660B7F"/>
    <w:rsid w:val="00661396"/>
    <w:rsid w:val="00661537"/>
    <w:rsid w:val="00661C9F"/>
    <w:rsid w:val="00661E56"/>
    <w:rsid w:val="00661F31"/>
    <w:rsid w:val="00662388"/>
    <w:rsid w:val="006623B8"/>
    <w:rsid w:val="006624B2"/>
    <w:rsid w:val="00662A1C"/>
    <w:rsid w:val="00662E1C"/>
    <w:rsid w:val="00662F79"/>
    <w:rsid w:val="0066314B"/>
    <w:rsid w:val="00663738"/>
    <w:rsid w:val="00663FC8"/>
    <w:rsid w:val="00664057"/>
    <w:rsid w:val="00664071"/>
    <w:rsid w:val="00664635"/>
    <w:rsid w:val="00664734"/>
    <w:rsid w:val="0066614A"/>
    <w:rsid w:val="00666754"/>
    <w:rsid w:val="0066676B"/>
    <w:rsid w:val="0066680A"/>
    <w:rsid w:val="006668C5"/>
    <w:rsid w:val="00666978"/>
    <w:rsid w:val="00666D47"/>
    <w:rsid w:val="0066722C"/>
    <w:rsid w:val="006674CB"/>
    <w:rsid w:val="006675B7"/>
    <w:rsid w:val="006701D2"/>
    <w:rsid w:val="006701EE"/>
    <w:rsid w:val="00670281"/>
    <w:rsid w:val="00670F12"/>
    <w:rsid w:val="00671916"/>
    <w:rsid w:val="006721B9"/>
    <w:rsid w:val="00672385"/>
    <w:rsid w:val="006726C2"/>
    <w:rsid w:val="0067270E"/>
    <w:rsid w:val="0067314D"/>
    <w:rsid w:val="00673536"/>
    <w:rsid w:val="00673986"/>
    <w:rsid w:val="00673E42"/>
    <w:rsid w:val="00674968"/>
    <w:rsid w:val="00674A02"/>
    <w:rsid w:val="00674CD8"/>
    <w:rsid w:val="0067603C"/>
    <w:rsid w:val="00676725"/>
    <w:rsid w:val="00676EA9"/>
    <w:rsid w:val="00677800"/>
    <w:rsid w:val="00677B0E"/>
    <w:rsid w:val="00677C73"/>
    <w:rsid w:val="00677F14"/>
    <w:rsid w:val="006804CC"/>
    <w:rsid w:val="00680E9C"/>
    <w:rsid w:val="0068104A"/>
    <w:rsid w:val="0068136F"/>
    <w:rsid w:val="00681751"/>
    <w:rsid w:val="006829E0"/>
    <w:rsid w:val="00683251"/>
    <w:rsid w:val="00683654"/>
    <w:rsid w:val="00683B1B"/>
    <w:rsid w:val="00683F07"/>
    <w:rsid w:val="00684BF8"/>
    <w:rsid w:val="00684C01"/>
    <w:rsid w:val="0068542C"/>
    <w:rsid w:val="00685989"/>
    <w:rsid w:val="00685D07"/>
    <w:rsid w:val="006866D0"/>
    <w:rsid w:val="00686984"/>
    <w:rsid w:val="006869B6"/>
    <w:rsid w:val="00687381"/>
    <w:rsid w:val="00687FA5"/>
    <w:rsid w:val="00691812"/>
    <w:rsid w:val="00691D9A"/>
    <w:rsid w:val="00691E18"/>
    <w:rsid w:val="00691EB8"/>
    <w:rsid w:val="00691EC9"/>
    <w:rsid w:val="00691FBE"/>
    <w:rsid w:val="00692AD1"/>
    <w:rsid w:val="0069341F"/>
    <w:rsid w:val="00693789"/>
    <w:rsid w:val="00693949"/>
    <w:rsid w:val="00693A01"/>
    <w:rsid w:val="00694283"/>
    <w:rsid w:val="006959E0"/>
    <w:rsid w:val="00695EB5"/>
    <w:rsid w:val="00696038"/>
    <w:rsid w:val="00696164"/>
    <w:rsid w:val="00696183"/>
    <w:rsid w:val="0069645A"/>
    <w:rsid w:val="00696A1E"/>
    <w:rsid w:val="00696C3F"/>
    <w:rsid w:val="00696D2A"/>
    <w:rsid w:val="0069701D"/>
    <w:rsid w:val="00697170"/>
    <w:rsid w:val="00697199"/>
    <w:rsid w:val="00697218"/>
    <w:rsid w:val="0069777C"/>
    <w:rsid w:val="006977A5"/>
    <w:rsid w:val="0069791D"/>
    <w:rsid w:val="00697F18"/>
    <w:rsid w:val="006A001B"/>
    <w:rsid w:val="006A030D"/>
    <w:rsid w:val="006A0F5F"/>
    <w:rsid w:val="006A14AC"/>
    <w:rsid w:val="006A1608"/>
    <w:rsid w:val="006A227E"/>
    <w:rsid w:val="006A2CCE"/>
    <w:rsid w:val="006A2CF6"/>
    <w:rsid w:val="006A308D"/>
    <w:rsid w:val="006A354C"/>
    <w:rsid w:val="006A35DB"/>
    <w:rsid w:val="006A3EBF"/>
    <w:rsid w:val="006A4498"/>
    <w:rsid w:val="006A4921"/>
    <w:rsid w:val="006A498D"/>
    <w:rsid w:val="006A4CCB"/>
    <w:rsid w:val="006A5725"/>
    <w:rsid w:val="006A5B92"/>
    <w:rsid w:val="006A5FA3"/>
    <w:rsid w:val="006A71DA"/>
    <w:rsid w:val="006A721C"/>
    <w:rsid w:val="006A7294"/>
    <w:rsid w:val="006A7A0B"/>
    <w:rsid w:val="006B0538"/>
    <w:rsid w:val="006B068D"/>
    <w:rsid w:val="006B0C0E"/>
    <w:rsid w:val="006B23ED"/>
    <w:rsid w:val="006B2674"/>
    <w:rsid w:val="006B2B25"/>
    <w:rsid w:val="006B3443"/>
    <w:rsid w:val="006B378E"/>
    <w:rsid w:val="006B3C57"/>
    <w:rsid w:val="006B3EBA"/>
    <w:rsid w:val="006B4426"/>
    <w:rsid w:val="006B4BE0"/>
    <w:rsid w:val="006B4DBF"/>
    <w:rsid w:val="006B4FB4"/>
    <w:rsid w:val="006B6110"/>
    <w:rsid w:val="006B6520"/>
    <w:rsid w:val="006B65DF"/>
    <w:rsid w:val="006B6C85"/>
    <w:rsid w:val="006B6C97"/>
    <w:rsid w:val="006B703F"/>
    <w:rsid w:val="006B773B"/>
    <w:rsid w:val="006B77FC"/>
    <w:rsid w:val="006B7828"/>
    <w:rsid w:val="006B78B0"/>
    <w:rsid w:val="006B78EE"/>
    <w:rsid w:val="006B79F0"/>
    <w:rsid w:val="006B7B35"/>
    <w:rsid w:val="006B7C6D"/>
    <w:rsid w:val="006B7E4D"/>
    <w:rsid w:val="006C08BA"/>
    <w:rsid w:val="006C099B"/>
    <w:rsid w:val="006C0D31"/>
    <w:rsid w:val="006C12AB"/>
    <w:rsid w:val="006C1620"/>
    <w:rsid w:val="006C188D"/>
    <w:rsid w:val="006C1A95"/>
    <w:rsid w:val="006C20E8"/>
    <w:rsid w:val="006C2400"/>
    <w:rsid w:val="006C2845"/>
    <w:rsid w:val="006C28E9"/>
    <w:rsid w:val="006C3058"/>
    <w:rsid w:val="006C32CD"/>
    <w:rsid w:val="006C3721"/>
    <w:rsid w:val="006C3DD8"/>
    <w:rsid w:val="006C4697"/>
    <w:rsid w:val="006C4899"/>
    <w:rsid w:val="006C4C26"/>
    <w:rsid w:val="006C4C83"/>
    <w:rsid w:val="006C4F6F"/>
    <w:rsid w:val="006C52E6"/>
    <w:rsid w:val="006C5C75"/>
    <w:rsid w:val="006C60EE"/>
    <w:rsid w:val="006C6269"/>
    <w:rsid w:val="006C692C"/>
    <w:rsid w:val="006C6C24"/>
    <w:rsid w:val="006C6F64"/>
    <w:rsid w:val="006C7512"/>
    <w:rsid w:val="006C7B6F"/>
    <w:rsid w:val="006D018E"/>
    <w:rsid w:val="006D034E"/>
    <w:rsid w:val="006D0543"/>
    <w:rsid w:val="006D1E39"/>
    <w:rsid w:val="006D1EBE"/>
    <w:rsid w:val="006D228A"/>
    <w:rsid w:val="006D3182"/>
    <w:rsid w:val="006D35E2"/>
    <w:rsid w:val="006D45DB"/>
    <w:rsid w:val="006D5332"/>
    <w:rsid w:val="006D59B8"/>
    <w:rsid w:val="006D63AC"/>
    <w:rsid w:val="006D6DB9"/>
    <w:rsid w:val="006D6E9F"/>
    <w:rsid w:val="006D702A"/>
    <w:rsid w:val="006D7949"/>
    <w:rsid w:val="006D7B05"/>
    <w:rsid w:val="006E00A1"/>
    <w:rsid w:val="006E011D"/>
    <w:rsid w:val="006E04EF"/>
    <w:rsid w:val="006E06CF"/>
    <w:rsid w:val="006E0D2B"/>
    <w:rsid w:val="006E0F04"/>
    <w:rsid w:val="006E11BD"/>
    <w:rsid w:val="006E130F"/>
    <w:rsid w:val="006E172B"/>
    <w:rsid w:val="006E1A41"/>
    <w:rsid w:val="006E2092"/>
    <w:rsid w:val="006E2493"/>
    <w:rsid w:val="006E2988"/>
    <w:rsid w:val="006E3227"/>
    <w:rsid w:val="006E3B33"/>
    <w:rsid w:val="006E3CFF"/>
    <w:rsid w:val="006E41AB"/>
    <w:rsid w:val="006E4231"/>
    <w:rsid w:val="006E48F9"/>
    <w:rsid w:val="006E4AC2"/>
    <w:rsid w:val="006E4C25"/>
    <w:rsid w:val="006E583E"/>
    <w:rsid w:val="006E5A29"/>
    <w:rsid w:val="006E5A38"/>
    <w:rsid w:val="006E5D32"/>
    <w:rsid w:val="006E5F17"/>
    <w:rsid w:val="006E6287"/>
    <w:rsid w:val="006E6726"/>
    <w:rsid w:val="006E6A13"/>
    <w:rsid w:val="006E6C75"/>
    <w:rsid w:val="006E713B"/>
    <w:rsid w:val="006E71F5"/>
    <w:rsid w:val="006E74ED"/>
    <w:rsid w:val="006E79CE"/>
    <w:rsid w:val="006E7A7D"/>
    <w:rsid w:val="006E7A93"/>
    <w:rsid w:val="006F0314"/>
    <w:rsid w:val="006F0510"/>
    <w:rsid w:val="006F0B61"/>
    <w:rsid w:val="006F0EBC"/>
    <w:rsid w:val="006F19F0"/>
    <w:rsid w:val="006F1DE7"/>
    <w:rsid w:val="006F2EC0"/>
    <w:rsid w:val="006F36C7"/>
    <w:rsid w:val="006F4420"/>
    <w:rsid w:val="006F44C3"/>
    <w:rsid w:val="006F4D7C"/>
    <w:rsid w:val="006F4E21"/>
    <w:rsid w:val="006F4E34"/>
    <w:rsid w:val="006F4F23"/>
    <w:rsid w:val="006F529F"/>
    <w:rsid w:val="006F53BE"/>
    <w:rsid w:val="006F5842"/>
    <w:rsid w:val="006F5B16"/>
    <w:rsid w:val="006F622F"/>
    <w:rsid w:val="006F725D"/>
    <w:rsid w:val="006F76F9"/>
    <w:rsid w:val="00700384"/>
    <w:rsid w:val="007006D0"/>
    <w:rsid w:val="007008E5"/>
    <w:rsid w:val="00700B4C"/>
    <w:rsid w:val="00700FB2"/>
    <w:rsid w:val="00701E73"/>
    <w:rsid w:val="00701F84"/>
    <w:rsid w:val="00702BFB"/>
    <w:rsid w:val="00702E14"/>
    <w:rsid w:val="0070359A"/>
    <w:rsid w:val="00703CB5"/>
    <w:rsid w:val="00703EA3"/>
    <w:rsid w:val="00703F25"/>
    <w:rsid w:val="00703F50"/>
    <w:rsid w:val="00704ADA"/>
    <w:rsid w:val="00704DD0"/>
    <w:rsid w:val="00704F06"/>
    <w:rsid w:val="00704FDC"/>
    <w:rsid w:val="007051A6"/>
    <w:rsid w:val="00705902"/>
    <w:rsid w:val="00705BF3"/>
    <w:rsid w:val="00705E57"/>
    <w:rsid w:val="0070610B"/>
    <w:rsid w:val="007067B4"/>
    <w:rsid w:val="00706D63"/>
    <w:rsid w:val="00706F63"/>
    <w:rsid w:val="007075B6"/>
    <w:rsid w:val="00707B60"/>
    <w:rsid w:val="00707C79"/>
    <w:rsid w:val="00707DFD"/>
    <w:rsid w:val="00707FA8"/>
    <w:rsid w:val="00707FAD"/>
    <w:rsid w:val="00710278"/>
    <w:rsid w:val="007109BA"/>
    <w:rsid w:val="007110CD"/>
    <w:rsid w:val="007114C2"/>
    <w:rsid w:val="00711E0B"/>
    <w:rsid w:val="007120F6"/>
    <w:rsid w:val="0071219E"/>
    <w:rsid w:val="00712372"/>
    <w:rsid w:val="00712410"/>
    <w:rsid w:val="00712490"/>
    <w:rsid w:val="0071312F"/>
    <w:rsid w:val="00713593"/>
    <w:rsid w:val="00714226"/>
    <w:rsid w:val="0071428C"/>
    <w:rsid w:val="0071475B"/>
    <w:rsid w:val="00714CB8"/>
    <w:rsid w:val="00714FEF"/>
    <w:rsid w:val="00715AFB"/>
    <w:rsid w:val="00715E5A"/>
    <w:rsid w:val="007165C6"/>
    <w:rsid w:val="00716970"/>
    <w:rsid w:val="00716FFB"/>
    <w:rsid w:val="00717076"/>
    <w:rsid w:val="00717194"/>
    <w:rsid w:val="0071752A"/>
    <w:rsid w:val="00717AF6"/>
    <w:rsid w:val="00717EAD"/>
    <w:rsid w:val="00720063"/>
    <w:rsid w:val="007202B1"/>
    <w:rsid w:val="007204D6"/>
    <w:rsid w:val="00720E72"/>
    <w:rsid w:val="00721FAF"/>
    <w:rsid w:val="00722363"/>
    <w:rsid w:val="0072249D"/>
    <w:rsid w:val="00722685"/>
    <w:rsid w:val="00722A6A"/>
    <w:rsid w:val="007232AA"/>
    <w:rsid w:val="0072377C"/>
    <w:rsid w:val="007237A6"/>
    <w:rsid w:val="00723D3A"/>
    <w:rsid w:val="00723D56"/>
    <w:rsid w:val="00723FA6"/>
    <w:rsid w:val="0072457D"/>
    <w:rsid w:val="00724D6D"/>
    <w:rsid w:val="0072546B"/>
    <w:rsid w:val="007256E6"/>
    <w:rsid w:val="007264A8"/>
    <w:rsid w:val="00726622"/>
    <w:rsid w:val="007271E8"/>
    <w:rsid w:val="00727515"/>
    <w:rsid w:val="00727B0A"/>
    <w:rsid w:val="00727D42"/>
    <w:rsid w:val="00727EC6"/>
    <w:rsid w:val="007301AF"/>
    <w:rsid w:val="007304FF"/>
    <w:rsid w:val="007307D8"/>
    <w:rsid w:val="00730825"/>
    <w:rsid w:val="007308B0"/>
    <w:rsid w:val="007308F1"/>
    <w:rsid w:val="00730AD1"/>
    <w:rsid w:val="00730DBB"/>
    <w:rsid w:val="00730E8F"/>
    <w:rsid w:val="00730F77"/>
    <w:rsid w:val="00731134"/>
    <w:rsid w:val="00731943"/>
    <w:rsid w:val="00732548"/>
    <w:rsid w:val="00732DA2"/>
    <w:rsid w:val="00733196"/>
    <w:rsid w:val="00733D7F"/>
    <w:rsid w:val="00734038"/>
    <w:rsid w:val="0073437E"/>
    <w:rsid w:val="0073445A"/>
    <w:rsid w:val="007347C3"/>
    <w:rsid w:val="00734956"/>
    <w:rsid w:val="007349B3"/>
    <w:rsid w:val="00734A2F"/>
    <w:rsid w:val="00734A9E"/>
    <w:rsid w:val="00734E72"/>
    <w:rsid w:val="007351B6"/>
    <w:rsid w:val="00735857"/>
    <w:rsid w:val="00735870"/>
    <w:rsid w:val="00736BAE"/>
    <w:rsid w:val="00736D19"/>
    <w:rsid w:val="00737277"/>
    <w:rsid w:val="00740C59"/>
    <w:rsid w:val="007410B9"/>
    <w:rsid w:val="007410E9"/>
    <w:rsid w:val="00741529"/>
    <w:rsid w:val="0074212E"/>
    <w:rsid w:val="007423F6"/>
    <w:rsid w:val="00742467"/>
    <w:rsid w:val="00742639"/>
    <w:rsid w:val="00742E5F"/>
    <w:rsid w:val="00742EDD"/>
    <w:rsid w:val="00743000"/>
    <w:rsid w:val="0074309A"/>
    <w:rsid w:val="00743366"/>
    <w:rsid w:val="00744073"/>
    <w:rsid w:val="007442A9"/>
    <w:rsid w:val="007442CD"/>
    <w:rsid w:val="007448E2"/>
    <w:rsid w:val="007449BA"/>
    <w:rsid w:val="00744C80"/>
    <w:rsid w:val="00744EE6"/>
    <w:rsid w:val="0074574D"/>
    <w:rsid w:val="00745A8B"/>
    <w:rsid w:val="00745E0C"/>
    <w:rsid w:val="0074630A"/>
    <w:rsid w:val="00746A59"/>
    <w:rsid w:val="00746F0F"/>
    <w:rsid w:val="00746F5E"/>
    <w:rsid w:val="007474CC"/>
    <w:rsid w:val="007478D6"/>
    <w:rsid w:val="00747C6A"/>
    <w:rsid w:val="00750883"/>
    <w:rsid w:val="00750D1C"/>
    <w:rsid w:val="00750E9D"/>
    <w:rsid w:val="007511F7"/>
    <w:rsid w:val="00751722"/>
    <w:rsid w:val="00751C5B"/>
    <w:rsid w:val="00751C62"/>
    <w:rsid w:val="00751E3C"/>
    <w:rsid w:val="00752433"/>
    <w:rsid w:val="007524FF"/>
    <w:rsid w:val="007528EA"/>
    <w:rsid w:val="00752B57"/>
    <w:rsid w:val="00752E99"/>
    <w:rsid w:val="007532F5"/>
    <w:rsid w:val="00753764"/>
    <w:rsid w:val="00753932"/>
    <w:rsid w:val="00754194"/>
    <w:rsid w:val="00754376"/>
    <w:rsid w:val="00754551"/>
    <w:rsid w:val="0075493C"/>
    <w:rsid w:val="00755B84"/>
    <w:rsid w:val="00756932"/>
    <w:rsid w:val="007570E9"/>
    <w:rsid w:val="00757658"/>
    <w:rsid w:val="00757A3F"/>
    <w:rsid w:val="00757B7E"/>
    <w:rsid w:val="00757C40"/>
    <w:rsid w:val="007600B6"/>
    <w:rsid w:val="00761619"/>
    <w:rsid w:val="00761920"/>
    <w:rsid w:val="00761CFC"/>
    <w:rsid w:val="00762527"/>
    <w:rsid w:val="0076285C"/>
    <w:rsid w:val="00762907"/>
    <w:rsid w:val="00762A07"/>
    <w:rsid w:val="00763234"/>
    <w:rsid w:val="0076337F"/>
    <w:rsid w:val="00763421"/>
    <w:rsid w:val="0076354B"/>
    <w:rsid w:val="00763E80"/>
    <w:rsid w:val="00763FDE"/>
    <w:rsid w:val="00764B81"/>
    <w:rsid w:val="00764BD7"/>
    <w:rsid w:val="0076527F"/>
    <w:rsid w:val="007657A5"/>
    <w:rsid w:val="00765D9D"/>
    <w:rsid w:val="007668DE"/>
    <w:rsid w:val="00766985"/>
    <w:rsid w:val="00766B69"/>
    <w:rsid w:val="00767333"/>
    <w:rsid w:val="00767A7B"/>
    <w:rsid w:val="00767CAC"/>
    <w:rsid w:val="00767D3B"/>
    <w:rsid w:val="00767E3A"/>
    <w:rsid w:val="00767E54"/>
    <w:rsid w:val="00770003"/>
    <w:rsid w:val="00770758"/>
    <w:rsid w:val="00771A0B"/>
    <w:rsid w:val="00772367"/>
    <w:rsid w:val="0077295A"/>
    <w:rsid w:val="00772BAD"/>
    <w:rsid w:val="00772FF4"/>
    <w:rsid w:val="0077316F"/>
    <w:rsid w:val="00773A18"/>
    <w:rsid w:val="00773D46"/>
    <w:rsid w:val="00773F71"/>
    <w:rsid w:val="00774323"/>
    <w:rsid w:val="00774914"/>
    <w:rsid w:val="00774A5F"/>
    <w:rsid w:val="0077556F"/>
    <w:rsid w:val="00775F65"/>
    <w:rsid w:val="00776369"/>
    <w:rsid w:val="0077684A"/>
    <w:rsid w:val="00776B72"/>
    <w:rsid w:val="00776F37"/>
    <w:rsid w:val="00777504"/>
    <w:rsid w:val="007775DE"/>
    <w:rsid w:val="007775F4"/>
    <w:rsid w:val="00777773"/>
    <w:rsid w:val="0077786C"/>
    <w:rsid w:val="007778EA"/>
    <w:rsid w:val="00777ECD"/>
    <w:rsid w:val="00777EEF"/>
    <w:rsid w:val="00780572"/>
    <w:rsid w:val="00780CC2"/>
    <w:rsid w:val="00780DFA"/>
    <w:rsid w:val="00780E2B"/>
    <w:rsid w:val="0078110E"/>
    <w:rsid w:val="00781B0E"/>
    <w:rsid w:val="00781B8A"/>
    <w:rsid w:val="00781F20"/>
    <w:rsid w:val="007824FE"/>
    <w:rsid w:val="0078273E"/>
    <w:rsid w:val="007828EA"/>
    <w:rsid w:val="007828FE"/>
    <w:rsid w:val="007829F7"/>
    <w:rsid w:val="00782DD3"/>
    <w:rsid w:val="0078307E"/>
    <w:rsid w:val="00783300"/>
    <w:rsid w:val="007837C9"/>
    <w:rsid w:val="00783D7C"/>
    <w:rsid w:val="00783DEE"/>
    <w:rsid w:val="0078421E"/>
    <w:rsid w:val="00784691"/>
    <w:rsid w:val="007849A4"/>
    <w:rsid w:val="007849F1"/>
    <w:rsid w:val="0078570C"/>
    <w:rsid w:val="00785BC1"/>
    <w:rsid w:val="00785CD7"/>
    <w:rsid w:val="00785D30"/>
    <w:rsid w:val="00785F11"/>
    <w:rsid w:val="007869C2"/>
    <w:rsid w:val="00786F89"/>
    <w:rsid w:val="0078758E"/>
    <w:rsid w:val="00790A0B"/>
    <w:rsid w:val="0079131F"/>
    <w:rsid w:val="007919D1"/>
    <w:rsid w:val="00791FB2"/>
    <w:rsid w:val="0079206B"/>
    <w:rsid w:val="007921A1"/>
    <w:rsid w:val="0079297A"/>
    <w:rsid w:val="00792B9D"/>
    <w:rsid w:val="00792D54"/>
    <w:rsid w:val="00792EAD"/>
    <w:rsid w:val="00793028"/>
    <w:rsid w:val="007931F8"/>
    <w:rsid w:val="00794125"/>
    <w:rsid w:val="0079426E"/>
    <w:rsid w:val="0079427D"/>
    <w:rsid w:val="00794CCF"/>
    <w:rsid w:val="00796530"/>
    <w:rsid w:val="0079676A"/>
    <w:rsid w:val="0079689A"/>
    <w:rsid w:val="00796918"/>
    <w:rsid w:val="00796D0E"/>
    <w:rsid w:val="00796D28"/>
    <w:rsid w:val="00796D75"/>
    <w:rsid w:val="00796DA1"/>
    <w:rsid w:val="00796EE7"/>
    <w:rsid w:val="007A0347"/>
    <w:rsid w:val="007A0BCE"/>
    <w:rsid w:val="007A0D64"/>
    <w:rsid w:val="007A1151"/>
    <w:rsid w:val="007A1434"/>
    <w:rsid w:val="007A1502"/>
    <w:rsid w:val="007A1A69"/>
    <w:rsid w:val="007A1EC2"/>
    <w:rsid w:val="007A2330"/>
    <w:rsid w:val="007A2552"/>
    <w:rsid w:val="007A2924"/>
    <w:rsid w:val="007A3077"/>
    <w:rsid w:val="007A3F68"/>
    <w:rsid w:val="007A405C"/>
    <w:rsid w:val="007A433C"/>
    <w:rsid w:val="007A4745"/>
    <w:rsid w:val="007A477E"/>
    <w:rsid w:val="007A4A80"/>
    <w:rsid w:val="007A50BF"/>
    <w:rsid w:val="007A52D5"/>
    <w:rsid w:val="007A56D2"/>
    <w:rsid w:val="007A5C17"/>
    <w:rsid w:val="007A5EC1"/>
    <w:rsid w:val="007A5FDC"/>
    <w:rsid w:val="007A6540"/>
    <w:rsid w:val="007A6736"/>
    <w:rsid w:val="007A6C77"/>
    <w:rsid w:val="007A75F8"/>
    <w:rsid w:val="007A7DD7"/>
    <w:rsid w:val="007A7E30"/>
    <w:rsid w:val="007B0147"/>
    <w:rsid w:val="007B04A9"/>
    <w:rsid w:val="007B0793"/>
    <w:rsid w:val="007B09F3"/>
    <w:rsid w:val="007B0A42"/>
    <w:rsid w:val="007B0B0B"/>
    <w:rsid w:val="007B0EC1"/>
    <w:rsid w:val="007B1814"/>
    <w:rsid w:val="007B1EB9"/>
    <w:rsid w:val="007B1F5F"/>
    <w:rsid w:val="007B3118"/>
    <w:rsid w:val="007B3343"/>
    <w:rsid w:val="007B37DB"/>
    <w:rsid w:val="007B3803"/>
    <w:rsid w:val="007B3AD8"/>
    <w:rsid w:val="007B3B13"/>
    <w:rsid w:val="007B458C"/>
    <w:rsid w:val="007B4E77"/>
    <w:rsid w:val="007B4E9C"/>
    <w:rsid w:val="007B4EB0"/>
    <w:rsid w:val="007B506D"/>
    <w:rsid w:val="007B5875"/>
    <w:rsid w:val="007B5F70"/>
    <w:rsid w:val="007B60A0"/>
    <w:rsid w:val="007B6357"/>
    <w:rsid w:val="007B6AD0"/>
    <w:rsid w:val="007B6B66"/>
    <w:rsid w:val="007B6CA0"/>
    <w:rsid w:val="007B76E1"/>
    <w:rsid w:val="007B7749"/>
    <w:rsid w:val="007B779E"/>
    <w:rsid w:val="007C0336"/>
    <w:rsid w:val="007C0910"/>
    <w:rsid w:val="007C0B62"/>
    <w:rsid w:val="007C10D7"/>
    <w:rsid w:val="007C1389"/>
    <w:rsid w:val="007C255D"/>
    <w:rsid w:val="007C2CAF"/>
    <w:rsid w:val="007C311C"/>
    <w:rsid w:val="007C33E4"/>
    <w:rsid w:val="007C3640"/>
    <w:rsid w:val="007C39E5"/>
    <w:rsid w:val="007C4977"/>
    <w:rsid w:val="007C4A52"/>
    <w:rsid w:val="007C4DAB"/>
    <w:rsid w:val="007C51A3"/>
    <w:rsid w:val="007C52F6"/>
    <w:rsid w:val="007C5ADA"/>
    <w:rsid w:val="007C5F00"/>
    <w:rsid w:val="007C5F4F"/>
    <w:rsid w:val="007C6C1E"/>
    <w:rsid w:val="007C6CA1"/>
    <w:rsid w:val="007C704D"/>
    <w:rsid w:val="007C7106"/>
    <w:rsid w:val="007C7116"/>
    <w:rsid w:val="007C74C7"/>
    <w:rsid w:val="007C7C2C"/>
    <w:rsid w:val="007D00EB"/>
    <w:rsid w:val="007D0300"/>
    <w:rsid w:val="007D0EFC"/>
    <w:rsid w:val="007D14A6"/>
    <w:rsid w:val="007D152E"/>
    <w:rsid w:val="007D169B"/>
    <w:rsid w:val="007D256A"/>
    <w:rsid w:val="007D282F"/>
    <w:rsid w:val="007D2BA5"/>
    <w:rsid w:val="007D2E8B"/>
    <w:rsid w:val="007D3004"/>
    <w:rsid w:val="007D3057"/>
    <w:rsid w:val="007D32CD"/>
    <w:rsid w:val="007D3550"/>
    <w:rsid w:val="007D3ED9"/>
    <w:rsid w:val="007D4140"/>
    <w:rsid w:val="007D4239"/>
    <w:rsid w:val="007D4443"/>
    <w:rsid w:val="007D46E3"/>
    <w:rsid w:val="007D4818"/>
    <w:rsid w:val="007D482E"/>
    <w:rsid w:val="007D4D8D"/>
    <w:rsid w:val="007D4F26"/>
    <w:rsid w:val="007D572C"/>
    <w:rsid w:val="007D5748"/>
    <w:rsid w:val="007D5B41"/>
    <w:rsid w:val="007D5CA6"/>
    <w:rsid w:val="007D6620"/>
    <w:rsid w:val="007D66C3"/>
    <w:rsid w:val="007D7540"/>
    <w:rsid w:val="007D7B3E"/>
    <w:rsid w:val="007D7B61"/>
    <w:rsid w:val="007D7D25"/>
    <w:rsid w:val="007E00C9"/>
    <w:rsid w:val="007E08B1"/>
    <w:rsid w:val="007E0A7D"/>
    <w:rsid w:val="007E0B63"/>
    <w:rsid w:val="007E0DD4"/>
    <w:rsid w:val="007E119F"/>
    <w:rsid w:val="007E1271"/>
    <w:rsid w:val="007E141C"/>
    <w:rsid w:val="007E1499"/>
    <w:rsid w:val="007E1D67"/>
    <w:rsid w:val="007E2021"/>
    <w:rsid w:val="007E2214"/>
    <w:rsid w:val="007E329F"/>
    <w:rsid w:val="007E3B27"/>
    <w:rsid w:val="007E3BBB"/>
    <w:rsid w:val="007E3BD5"/>
    <w:rsid w:val="007E45B3"/>
    <w:rsid w:val="007E4928"/>
    <w:rsid w:val="007E49D6"/>
    <w:rsid w:val="007E4AE0"/>
    <w:rsid w:val="007E534B"/>
    <w:rsid w:val="007E5845"/>
    <w:rsid w:val="007E623A"/>
    <w:rsid w:val="007E633E"/>
    <w:rsid w:val="007E72F9"/>
    <w:rsid w:val="007E732D"/>
    <w:rsid w:val="007E76EF"/>
    <w:rsid w:val="007E7D18"/>
    <w:rsid w:val="007F0737"/>
    <w:rsid w:val="007F0DCB"/>
    <w:rsid w:val="007F0DDC"/>
    <w:rsid w:val="007F10E2"/>
    <w:rsid w:val="007F11CA"/>
    <w:rsid w:val="007F18A0"/>
    <w:rsid w:val="007F18FF"/>
    <w:rsid w:val="007F1A03"/>
    <w:rsid w:val="007F1D15"/>
    <w:rsid w:val="007F1F28"/>
    <w:rsid w:val="007F297B"/>
    <w:rsid w:val="007F32D0"/>
    <w:rsid w:val="007F333A"/>
    <w:rsid w:val="007F38AC"/>
    <w:rsid w:val="007F3C6A"/>
    <w:rsid w:val="007F3D1D"/>
    <w:rsid w:val="007F4617"/>
    <w:rsid w:val="007F46B6"/>
    <w:rsid w:val="007F4750"/>
    <w:rsid w:val="007F4AE9"/>
    <w:rsid w:val="007F4C53"/>
    <w:rsid w:val="007F527E"/>
    <w:rsid w:val="007F53D3"/>
    <w:rsid w:val="007F5A87"/>
    <w:rsid w:val="007F5E63"/>
    <w:rsid w:val="007F671E"/>
    <w:rsid w:val="007F6CDA"/>
    <w:rsid w:val="007F7184"/>
    <w:rsid w:val="007F718B"/>
    <w:rsid w:val="007F71B6"/>
    <w:rsid w:val="007F73B1"/>
    <w:rsid w:val="007F7631"/>
    <w:rsid w:val="007F7A82"/>
    <w:rsid w:val="007F7F2D"/>
    <w:rsid w:val="008000E3"/>
    <w:rsid w:val="00800A06"/>
    <w:rsid w:val="00800D28"/>
    <w:rsid w:val="00800E4E"/>
    <w:rsid w:val="008010AD"/>
    <w:rsid w:val="00801298"/>
    <w:rsid w:val="008019B6"/>
    <w:rsid w:val="00802A70"/>
    <w:rsid w:val="00803143"/>
    <w:rsid w:val="00804DB5"/>
    <w:rsid w:val="0080583E"/>
    <w:rsid w:val="00805AC3"/>
    <w:rsid w:val="00805DCC"/>
    <w:rsid w:val="00805F35"/>
    <w:rsid w:val="00806574"/>
    <w:rsid w:val="00806E84"/>
    <w:rsid w:val="00807065"/>
    <w:rsid w:val="00810165"/>
    <w:rsid w:val="008106D1"/>
    <w:rsid w:val="00810B06"/>
    <w:rsid w:val="00810E87"/>
    <w:rsid w:val="00810F8E"/>
    <w:rsid w:val="00811097"/>
    <w:rsid w:val="00811273"/>
    <w:rsid w:val="0081186B"/>
    <w:rsid w:val="008118A0"/>
    <w:rsid w:val="00811D0D"/>
    <w:rsid w:val="008120E5"/>
    <w:rsid w:val="00812297"/>
    <w:rsid w:val="008129B0"/>
    <w:rsid w:val="00812BCB"/>
    <w:rsid w:val="008130D2"/>
    <w:rsid w:val="00813502"/>
    <w:rsid w:val="0081372D"/>
    <w:rsid w:val="00813B38"/>
    <w:rsid w:val="00813BF6"/>
    <w:rsid w:val="008140C0"/>
    <w:rsid w:val="0081443B"/>
    <w:rsid w:val="00815826"/>
    <w:rsid w:val="00815B4A"/>
    <w:rsid w:val="0081605D"/>
    <w:rsid w:val="00816917"/>
    <w:rsid w:val="00817465"/>
    <w:rsid w:val="008175F5"/>
    <w:rsid w:val="008178A4"/>
    <w:rsid w:val="00817C15"/>
    <w:rsid w:val="0082045F"/>
    <w:rsid w:val="00820D68"/>
    <w:rsid w:val="0082107C"/>
    <w:rsid w:val="008219B6"/>
    <w:rsid w:val="00821FDB"/>
    <w:rsid w:val="00822410"/>
    <w:rsid w:val="008224DE"/>
    <w:rsid w:val="0082259E"/>
    <w:rsid w:val="00822631"/>
    <w:rsid w:val="0082305D"/>
    <w:rsid w:val="0082324F"/>
    <w:rsid w:val="00823AE9"/>
    <w:rsid w:val="00823DDF"/>
    <w:rsid w:val="00823E8F"/>
    <w:rsid w:val="008240C0"/>
    <w:rsid w:val="00824BF0"/>
    <w:rsid w:val="00825179"/>
    <w:rsid w:val="008252D7"/>
    <w:rsid w:val="008254BA"/>
    <w:rsid w:val="00826494"/>
    <w:rsid w:val="0082670A"/>
    <w:rsid w:val="00826C29"/>
    <w:rsid w:val="00826C6C"/>
    <w:rsid w:val="008271AB"/>
    <w:rsid w:val="00827888"/>
    <w:rsid w:val="00827E39"/>
    <w:rsid w:val="00830834"/>
    <w:rsid w:val="008310DF"/>
    <w:rsid w:val="00831222"/>
    <w:rsid w:val="008315E5"/>
    <w:rsid w:val="008324AE"/>
    <w:rsid w:val="00832526"/>
    <w:rsid w:val="00832930"/>
    <w:rsid w:val="008329B1"/>
    <w:rsid w:val="00832A62"/>
    <w:rsid w:val="00832C07"/>
    <w:rsid w:val="00832C5A"/>
    <w:rsid w:val="008337C5"/>
    <w:rsid w:val="008337E0"/>
    <w:rsid w:val="008345B3"/>
    <w:rsid w:val="00835FCF"/>
    <w:rsid w:val="0083630C"/>
    <w:rsid w:val="008366C1"/>
    <w:rsid w:val="00836AF1"/>
    <w:rsid w:val="00836E55"/>
    <w:rsid w:val="008370D6"/>
    <w:rsid w:val="0083735C"/>
    <w:rsid w:val="00837BF1"/>
    <w:rsid w:val="00837DC7"/>
    <w:rsid w:val="00840963"/>
    <w:rsid w:val="00840D41"/>
    <w:rsid w:val="00841835"/>
    <w:rsid w:val="0084194B"/>
    <w:rsid w:val="0084282B"/>
    <w:rsid w:val="0084325E"/>
    <w:rsid w:val="00843465"/>
    <w:rsid w:val="00844258"/>
    <w:rsid w:val="008449D5"/>
    <w:rsid w:val="00844CAF"/>
    <w:rsid w:val="00844D13"/>
    <w:rsid w:val="00845E4B"/>
    <w:rsid w:val="008463EE"/>
    <w:rsid w:val="0084669D"/>
    <w:rsid w:val="0084679F"/>
    <w:rsid w:val="008467F7"/>
    <w:rsid w:val="00846A38"/>
    <w:rsid w:val="00847230"/>
    <w:rsid w:val="008472C6"/>
    <w:rsid w:val="00847608"/>
    <w:rsid w:val="00847B91"/>
    <w:rsid w:val="00850339"/>
    <w:rsid w:val="00850604"/>
    <w:rsid w:val="00850710"/>
    <w:rsid w:val="00850A15"/>
    <w:rsid w:val="00850DC2"/>
    <w:rsid w:val="008518EE"/>
    <w:rsid w:val="00851D65"/>
    <w:rsid w:val="00852310"/>
    <w:rsid w:val="00852496"/>
    <w:rsid w:val="00853245"/>
    <w:rsid w:val="008532EB"/>
    <w:rsid w:val="008533D3"/>
    <w:rsid w:val="00853C09"/>
    <w:rsid w:val="00855263"/>
    <w:rsid w:val="008552E5"/>
    <w:rsid w:val="00855662"/>
    <w:rsid w:val="00855D35"/>
    <w:rsid w:val="00856332"/>
    <w:rsid w:val="008566A1"/>
    <w:rsid w:val="0085686A"/>
    <w:rsid w:val="00856FD5"/>
    <w:rsid w:val="008574C9"/>
    <w:rsid w:val="00857F12"/>
    <w:rsid w:val="008601FB"/>
    <w:rsid w:val="00860379"/>
    <w:rsid w:val="008604C4"/>
    <w:rsid w:val="00860654"/>
    <w:rsid w:val="00860711"/>
    <w:rsid w:val="00860E70"/>
    <w:rsid w:val="008614EA"/>
    <w:rsid w:val="00861F53"/>
    <w:rsid w:val="00862891"/>
    <w:rsid w:val="00862EF1"/>
    <w:rsid w:val="00863803"/>
    <w:rsid w:val="008639C4"/>
    <w:rsid w:val="00864686"/>
    <w:rsid w:val="0086523F"/>
    <w:rsid w:val="00865668"/>
    <w:rsid w:val="008667B1"/>
    <w:rsid w:val="008667E4"/>
    <w:rsid w:val="008669EA"/>
    <w:rsid w:val="0086709B"/>
    <w:rsid w:val="008673ED"/>
    <w:rsid w:val="00867555"/>
    <w:rsid w:val="00867566"/>
    <w:rsid w:val="008676C0"/>
    <w:rsid w:val="0086787A"/>
    <w:rsid w:val="00867A11"/>
    <w:rsid w:val="00867B59"/>
    <w:rsid w:val="00870017"/>
    <w:rsid w:val="00870054"/>
    <w:rsid w:val="00870392"/>
    <w:rsid w:val="0087042E"/>
    <w:rsid w:val="00870A08"/>
    <w:rsid w:val="00870BF2"/>
    <w:rsid w:val="00871195"/>
    <w:rsid w:val="0087162E"/>
    <w:rsid w:val="00871B4D"/>
    <w:rsid w:val="00871B6E"/>
    <w:rsid w:val="0087227E"/>
    <w:rsid w:val="00872A22"/>
    <w:rsid w:val="00873186"/>
    <w:rsid w:val="0087415F"/>
    <w:rsid w:val="008748BB"/>
    <w:rsid w:val="0087598F"/>
    <w:rsid w:val="00875ACD"/>
    <w:rsid w:val="00875EFD"/>
    <w:rsid w:val="00875F6A"/>
    <w:rsid w:val="008761B5"/>
    <w:rsid w:val="00876B37"/>
    <w:rsid w:val="0087749C"/>
    <w:rsid w:val="00877E1F"/>
    <w:rsid w:val="00880031"/>
    <w:rsid w:val="0088083F"/>
    <w:rsid w:val="00880849"/>
    <w:rsid w:val="0088100C"/>
    <w:rsid w:val="00881BDF"/>
    <w:rsid w:val="00881DE0"/>
    <w:rsid w:val="00881EE0"/>
    <w:rsid w:val="00881F4B"/>
    <w:rsid w:val="00882699"/>
    <w:rsid w:val="0088277E"/>
    <w:rsid w:val="00882E2D"/>
    <w:rsid w:val="0088349E"/>
    <w:rsid w:val="00883520"/>
    <w:rsid w:val="00883869"/>
    <w:rsid w:val="00883D40"/>
    <w:rsid w:val="00884177"/>
    <w:rsid w:val="0088485F"/>
    <w:rsid w:val="00884D49"/>
    <w:rsid w:val="00884ED9"/>
    <w:rsid w:val="00885270"/>
    <w:rsid w:val="00885D0C"/>
    <w:rsid w:val="00885E27"/>
    <w:rsid w:val="00885E75"/>
    <w:rsid w:val="008868DC"/>
    <w:rsid w:val="00886B9C"/>
    <w:rsid w:val="00886D64"/>
    <w:rsid w:val="008870FC"/>
    <w:rsid w:val="008872B7"/>
    <w:rsid w:val="00887688"/>
    <w:rsid w:val="00887C4D"/>
    <w:rsid w:val="00887E14"/>
    <w:rsid w:val="00890496"/>
    <w:rsid w:val="00890BB8"/>
    <w:rsid w:val="00890D83"/>
    <w:rsid w:val="00892DB3"/>
    <w:rsid w:val="0089326B"/>
    <w:rsid w:val="00893B28"/>
    <w:rsid w:val="00893ECF"/>
    <w:rsid w:val="00894AC7"/>
    <w:rsid w:val="00894EE5"/>
    <w:rsid w:val="00895208"/>
    <w:rsid w:val="00895592"/>
    <w:rsid w:val="0089583C"/>
    <w:rsid w:val="00895A32"/>
    <w:rsid w:val="00895BB7"/>
    <w:rsid w:val="00895D41"/>
    <w:rsid w:val="00896972"/>
    <w:rsid w:val="008969CA"/>
    <w:rsid w:val="008972B6"/>
    <w:rsid w:val="008973F8"/>
    <w:rsid w:val="00897991"/>
    <w:rsid w:val="00897C19"/>
    <w:rsid w:val="008A014C"/>
    <w:rsid w:val="008A06B6"/>
    <w:rsid w:val="008A1174"/>
    <w:rsid w:val="008A11FB"/>
    <w:rsid w:val="008A15E0"/>
    <w:rsid w:val="008A180B"/>
    <w:rsid w:val="008A1829"/>
    <w:rsid w:val="008A2933"/>
    <w:rsid w:val="008A2DF5"/>
    <w:rsid w:val="008A317A"/>
    <w:rsid w:val="008A331B"/>
    <w:rsid w:val="008A38C6"/>
    <w:rsid w:val="008A3CCD"/>
    <w:rsid w:val="008A44FB"/>
    <w:rsid w:val="008A4B18"/>
    <w:rsid w:val="008A4B58"/>
    <w:rsid w:val="008A517B"/>
    <w:rsid w:val="008A5844"/>
    <w:rsid w:val="008A58CA"/>
    <w:rsid w:val="008A5F9A"/>
    <w:rsid w:val="008A6210"/>
    <w:rsid w:val="008A640D"/>
    <w:rsid w:val="008A654E"/>
    <w:rsid w:val="008A69B1"/>
    <w:rsid w:val="008A6F59"/>
    <w:rsid w:val="008A793A"/>
    <w:rsid w:val="008A7DC3"/>
    <w:rsid w:val="008A7E37"/>
    <w:rsid w:val="008A7F4D"/>
    <w:rsid w:val="008B00B8"/>
    <w:rsid w:val="008B08BD"/>
    <w:rsid w:val="008B09A1"/>
    <w:rsid w:val="008B102E"/>
    <w:rsid w:val="008B1323"/>
    <w:rsid w:val="008B1824"/>
    <w:rsid w:val="008B1A8D"/>
    <w:rsid w:val="008B1DE8"/>
    <w:rsid w:val="008B2726"/>
    <w:rsid w:val="008B28A5"/>
    <w:rsid w:val="008B2A03"/>
    <w:rsid w:val="008B2AFB"/>
    <w:rsid w:val="008B2E7F"/>
    <w:rsid w:val="008B3269"/>
    <w:rsid w:val="008B3DAA"/>
    <w:rsid w:val="008B429F"/>
    <w:rsid w:val="008B45C3"/>
    <w:rsid w:val="008B4B62"/>
    <w:rsid w:val="008B4E20"/>
    <w:rsid w:val="008B4E73"/>
    <w:rsid w:val="008B551C"/>
    <w:rsid w:val="008B56E7"/>
    <w:rsid w:val="008B5A08"/>
    <w:rsid w:val="008B5F48"/>
    <w:rsid w:val="008B604A"/>
    <w:rsid w:val="008B6E80"/>
    <w:rsid w:val="008B79B5"/>
    <w:rsid w:val="008B7ECD"/>
    <w:rsid w:val="008B7ECF"/>
    <w:rsid w:val="008C104D"/>
    <w:rsid w:val="008C16E6"/>
    <w:rsid w:val="008C1C34"/>
    <w:rsid w:val="008C1EA8"/>
    <w:rsid w:val="008C27E6"/>
    <w:rsid w:val="008C2825"/>
    <w:rsid w:val="008C3617"/>
    <w:rsid w:val="008C38A6"/>
    <w:rsid w:val="008C3B6A"/>
    <w:rsid w:val="008C4036"/>
    <w:rsid w:val="008C454A"/>
    <w:rsid w:val="008C47FD"/>
    <w:rsid w:val="008C4FC3"/>
    <w:rsid w:val="008C51B1"/>
    <w:rsid w:val="008C5796"/>
    <w:rsid w:val="008C5DA1"/>
    <w:rsid w:val="008C5FFD"/>
    <w:rsid w:val="008C60D9"/>
    <w:rsid w:val="008C7826"/>
    <w:rsid w:val="008C7A60"/>
    <w:rsid w:val="008D01DE"/>
    <w:rsid w:val="008D087D"/>
    <w:rsid w:val="008D0C9C"/>
    <w:rsid w:val="008D0E40"/>
    <w:rsid w:val="008D0E51"/>
    <w:rsid w:val="008D137D"/>
    <w:rsid w:val="008D20F1"/>
    <w:rsid w:val="008D2202"/>
    <w:rsid w:val="008D265B"/>
    <w:rsid w:val="008D2804"/>
    <w:rsid w:val="008D2D09"/>
    <w:rsid w:val="008D2F4F"/>
    <w:rsid w:val="008D32C1"/>
    <w:rsid w:val="008D3BB3"/>
    <w:rsid w:val="008D43E0"/>
    <w:rsid w:val="008D4468"/>
    <w:rsid w:val="008D45DB"/>
    <w:rsid w:val="008D48B5"/>
    <w:rsid w:val="008D4A81"/>
    <w:rsid w:val="008D4BB4"/>
    <w:rsid w:val="008D512B"/>
    <w:rsid w:val="008D589B"/>
    <w:rsid w:val="008D5BDA"/>
    <w:rsid w:val="008D5C6C"/>
    <w:rsid w:val="008D6374"/>
    <w:rsid w:val="008D646A"/>
    <w:rsid w:val="008D6B60"/>
    <w:rsid w:val="008D6B72"/>
    <w:rsid w:val="008D742A"/>
    <w:rsid w:val="008D75B8"/>
    <w:rsid w:val="008D7773"/>
    <w:rsid w:val="008D77BB"/>
    <w:rsid w:val="008D78C5"/>
    <w:rsid w:val="008E0D99"/>
    <w:rsid w:val="008E0DA2"/>
    <w:rsid w:val="008E0E62"/>
    <w:rsid w:val="008E10D0"/>
    <w:rsid w:val="008E1646"/>
    <w:rsid w:val="008E1652"/>
    <w:rsid w:val="008E1B13"/>
    <w:rsid w:val="008E1C18"/>
    <w:rsid w:val="008E2065"/>
    <w:rsid w:val="008E215B"/>
    <w:rsid w:val="008E223A"/>
    <w:rsid w:val="008E35A0"/>
    <w:rsid w:val="008E3AA9"/>
    <w:rsid w:val="008E3ADE"/>
    <w:rsid w:val="008E3F74"/>
    <w:rsid w:val="008E3FCB"/>
    <w:rsid w:val="008E4265"/>
    <w:rsid w:val="008E439D"/>
    <w:rsid w:val="008E55DC"/>
    <w:rsid w:val="008E562E"/>
    <w:rsid w:val="008E5EC3"/>
    <w:rsid w:val="008E6073"/>
    <w:rsid w:val="008E676E"/>
    <w:rsid w:val="008E69B4"/>
    <w:rsid w:val="008E6D19"/>
    <w:rsid w:val="008E7997"/>
    <w:rsid w:val="008E7B1A"/>
    <w:rsid w:val="008E7B8B"/>
    <w:rsid w:val="008E7FC1"/>
    <w:rsid w:val="008F01B1"/>
    <w:rsid w:val="008F0202"/>
    <w:rsid w:val="008F04A6"/>
    <w:rsid w:val="008F06F7"/>
    <w:rsid w:val="008F0B83"/>
    <w:rsid w:val="008F0D29"/>
    <w:rsid w:val="008F1A32"/>
    <w:rsid w:val="008F1CCF"/>
    <w:rsid w:val="008F1DD4"/>
    <w:rsid w:val="008F1FEB"/>
    <w:rsid w:val="008F2B46"/>
    <w:rsid w:val="008F2E02"/>
    <w:rsid w:val="008F2E94"/>
    <w:rsid w:val="008F2EB6"/>
    <w:rsid w:val="008F34A1"/>
    <w:rsid w:val="008F3876"/>
    <w:rsid w:val="008F3C51"/>
    <w:rsid w:val="008F4C7A"/>
    <w:rsid w:val="008F4E1D"/>
    <w:rsid w:val="008F4FBF"/>
    <w:rsid w:val="008F575F"/>
    <w:rsid w:val="008F5949"/>
    <w:rsid w:val="008F5F23"/>
    <w:rsid w:val="008F6AEE"/>
    <w:rsid w:val="008F6B89"/>
    <w:rsid w:val="008F72AB"/>
    <w:rsid w:val="008F7F9D"/>
    <w:rsid w:val="0090018C"/>
    <w:rsid w:val="00900457"/>
    <w:rsid w:val="00900BBA"/>
    <w:rsid w:val="00900D21"/>
    <w:rsid w:val="00901A36"/>
    <w:rsid w:val="00901C2D"/>
    <w:rsid w:val="00901FC5"/>
    <w:rsid w:val="00902483"/>
    <w:rsid w:val="00902993"/>
    <w:rsid w:val="00902B8F"/>
    <w:rsid w:val="00902F1C"/>
    <w:rsid w:val="00904316"/>
    <w:rsid w:val="00904A6D"/>
    <w:rsid w:val="00905621"/>
    <w:rsid w:val="00905AAD"/>
    <w:rsid w:val="009066F1"/>
    <w:rsid w:val="00906C19"/>
    <w:rsid w:val="00906FF1"/>
    <w:rsid w:val="009075B2"/>
    <w:rsid w:val="00907667"/>
    <w:rsid w:val="009077A1"/>
    <w:rsid w:val="00907AB5"/>
    <w:rsid w:val="009104ED"/>
    <w:rsid w:val="009107E3"/>
    <w:rsid w:val="00910BB7"/>
    <w:rsid w:val="00910CB0"/>
    <w:rsid w:val="009115D0"/>
    <w:rsid w:val="00911BDB"/>
    <w:rsid w:val="00911C6A"/>
    <w:rsid w:val="009130D4"/>
    <w:rsid w:val="0091377D"/>
    <w:rsid w:val="00913902"/>
    <w:rsid w:val="00913C7D"/>
    <w:rsid w:val="00913DD8"/>
    <w:rsid w:val="009142FA"/>
    <w:rsid w:val="0091437D"/>
    <w:rsid w:val="009146CF"/>
    <w:rsid w:val="00914CDF"/>
    <w:rsid w:val="00914E22"/>
    <w:rsid w:val="00915079"/>
    <w:rsid w:val="00915A86"/>
    <w:rsid w:val="00916AB2"/>
    <w:rsid w:val="0091756F"/>
    <w:rsid w:val="00917665"/>
    <w:rsid w:val="00917A3B"/>
    <w:rsid w:val="00917FF2"/>
    <w:rsid w:val="00920129"/>
    <w:rsid w:val="009203B4"/>
    <w:rsid w:val="00921188"/>
    <w:rsid w:val="00921194"/>
    <w:rsid w:val="009212C8"/>
    <w:rsid w:val="0092142F"/>
    <w:rsid w:val="0092148D"/>
    <w:rsid w:val="00921701"/>
    <w:rsid w:val="00921CD9"/>
    <w:rsid w:val="00921D79"/>
    <w:rsid w:val="00921EB8"/>
    <w:rsid w:val="00922243"/>
    <w:rsid w:val="00922A7F"/>
    <w:rsid w:val="009230DB"/>
    <w:rsid w:val="00923158"/>
    <w:rsid w:val="0092316C"/>
    <w:rsid w:val="009234AF"/>
    <w:rsid w:val="00923FFC"/>
    <w:rsid w:val="00924956"/>
    <w:rsid w:val="00924F22"/>
    <w:rsid w:val="009254C8"/>
    <w:rsid w:val="00925985"/>
    <w:rsid w:val="00925D2B"/>
    <w:rsid w:val="00926AA7"/>
    <w:rsid w:val="00926B61"/>
    <w:rsid w:val="00926F2E"/>
    <w:rsid w:val="0092713E"/>
    <w:rsid w:val="009275CA"/>
    <w:rsid w:val="00927D4C"/>
    <w:rsid w:val="009300FF"/>
    <w:rsid w:val="0093053A"/>
    <w:rsid w:val="009310AA"/>
    <w:rsid w:val="009318F9"/>
    <w:rsid w:val="0093239B"/>
    <w:rsid w:val="009327A6"/>
    <w:rsid w:val="00932CC9"/>
    <w:rsid w:val="00933640"/>
    <w:rsid w:val="00933B35"/>
    <w:rsid w:val="00933DA6"/>
    <w:rsid w:val="00934386"/>
    <w:rsid w:val="00934C76"/>
    <w:rsid w:val="00935065"/>
    <w:rsid w:val="00935BAC"/>
    <w:rsid w:val="00935FD8"/>
    <w:rsid w:val="009363ED"/>
    <w:rsid w:val="00936443"/>
    <w:rsid w:val="009368D3"/>
    <w:rsid w:val="00936C94"/>
    <w:rsid w:val="00937444"/>
    <w:rsid w:val="00937583"/>
    <w:rsid w:val="0094011D"/>
    <w:rsid w:val="009409A9"/>
    <w:rsid w:val="009409B2"/>
    <w:rsid w:val="00940DA6"/>
    <w:rsid w:val="00941278"/>
    <w:rsid w:val="0094133A"/>
    <w:rsid w:val="00941379"/>
    <w:rsid w:val="009416C7"/>
    <w:rsid w:val="009416E3"/>
    <w:rsid w:val="00941923"/>
    <w:rsid w:val="009419BC"/>
    <w:rsid w:val="00942156"/>
    <w:rsid w:val="00942B98"/>
    <w:rsid w:val="0094320B"/>
    <w:rsid w:val="00943484"/>
    <w:rsid w:val="00943549"/>
    <w:rsid w:val="0094355F"/>
    <w:rsid w:val="0094360D"/>
    <w:rsid w:val="00943A13"/>
    <w:rsid w:val="00943F3B"/>
    <w:rsid w:val="009443C0"/>
    <w:rsid w:val="009445C8"/>
    <w:rsid w:val="00944674"/>
    <w:rsid w:val="009446C9"/>
    <w:rsid w:val="00944E2D"/>
    <w:rsid w:val="00944F00"/>
    <w:rsid w:val="00945E83"/>
    <w:rsid w:val="009460C7"/>
    <w:rsid w:val="0094615D"/>
    <w:rsid w:val="00946A09"/>
    <w:rsid w:val="00946A62"/>
    <w:rsid w:val="00946CEF"/>
    <w:rsid w:val="00947435"/>
    <w:rsid w:val="009478B1"/>
    <w:rsid w:val="00947EAC"/>
    <w:rsid w:val="009505C5"/>
    <w:rsid w:val="0095099C"/>
    <w:rsid w:val="009510A1"/>
    <w:rsid w:val="00951177"/>
    <w:rsid w:val="00951257"/>
    <w:rsid w:val="0095148F"/>
    <w:rsid w:val="009514A3"/>
    <w:rsid w:val="00951CE8"/>
    <w:rsid w:val="00951E8C"/>
    <w:rsid w:val="00952B3F"/>
    <w:rsid w:val="00952BD0"/>
    <w:rsid w:val="00953752"/>
    <w:rsid w:val="00953D8D"/>
    <w:rsid w:val="00953FD2"/>
    <w:rsid w:val="00954673"/>
    <w:rsid w:val="009547CC"/>
    <w:rsid w:val="009548E3"/>
    <w:rsid w:val="00954CC6"/>
    <w:rsid w:val="009556F4"/>
    <w:rsid w:val="0095610F"/>
    <w:rsid w:val="00956124"/>
    <w:rsid w:val="00956342"/>
    <w:rsid w:val="00956668"/>
    <w:rsid w:val="0095788F"/>
    <w:rsid w:val="00957E91"/>
    <w:rsid w:val="0096009E"/>
    <w:rsid w:val="00960B30"/>
    <w:rsid w:val="00960BBE"/>
    <w:rsid w:val="00960C53"/>
    <w:rsid w:val="00960D49"/>
    <w:rsid w:val="009613D8"/>
    <w:rsid w:val="00962A77"/>
    <w:rsid w:val="0096315A"/>
    <w:rsid w:val="00963F75"/>
    <w:rsid w:val="00964193"/>
    <w:rsid w:val="0096441B"/>
    <w:rsid w:val="00964712"/>
    <w:rsid w:val="009647D2"/>
    <w:rsid w:val="00964982"/>
    <w:rsid w:val="00964A96"/>
    <w:rsid w:val="00964BC1"/>
    <w:rsid w:val="00964EFE"/>
    <w:rsid w:val="00965930"/>
    <w:rsid w:val="00965A07"/>
    <w:rsid w:val="009662D7"/>
    <w:rsid w:val="00966B64"/>
    <w:rsid w:val="00966CD9"/>
    <w:rsid w:val="00966F60"/>
    <w:rsid w:val="00967A40"/>
    <w:rsid w:val="00967F5A"/>
    <w:rsid w:val="009701F4"/>
    <w:rsid w:val="009707AD"/>
    <w:rsid w:val="009707D2"/>
    <w:rsid w:val="009710D2"/>
    <w:rsid w:val="009715CC"/>
    <w:rsid w:val="009719DF"/>
    <w:rsid w:val="009719E3"/>
    <w:rsid w:val="00971DD6"/>
    <w:rsid w:val="00971F0A"/>
    <w:rsid w:val="00971FB4"/>
    <w:rsid w:val="009720A7"/>
    <w:rsid w:val="009720F3"/>
    <w:rsid w:val="009729D2"/>
    <w:rsid w:val="009730F1"/>
    <w:rsid w:val="00973240"/>
    <w:rsid w:val="009733A3"/>
    <w:rsid w:val="009747C8"/>
    <w:rsid w:val="00974CDE"/>
    <w:rsid w:val="00974D5E"/>
    <w:rsid w:val="00975043"/>
    <w:rsid w:val="00975310"/>
    <w:rsid w:val="009754C0"/>
    <w:rsid w:val="009754C7"/>
    <w:rsid w:val="009759EE"/>
    <w:rsid w:val="00976633"/>
    <w:rsid w:val="00976801"/>
    <w:rsid w:val="009769D0"/>
    <w:rsid w:val="00976FFA"/>
    <w:rsid w:val="0097707C"/>
    <w:rsid w:val="00977846"/>
    <w:rsid w:val="00977980"/>
    <w:rsid w:val="00977A1E"/>
    <w:rsid w:val="00977D1C"/>
    <w:rsid w:val="00980675"/>
    <w:rsid w:val="009808DE"/>
    <w:rsid w:val="009816DE"/>
    <w:rsid w:val="00981841"/>
    <w:rsid w:val="00981F76"/>
    <w:rsid w:val="00982161"/>
    <w:rsid w:val="009821F5"/>
    <w:rsid w:val="00983376"/>
    <w:rsid w:val="0098353A"/>
    <w:rsid w:val="0098426A"/>
    <w:rsid w:val="009843DE"/>
    <w:rsid w:val="00984948"/>
    <w:rsid w:val="00984D2F"/>
    <w:rsid w:val="00984F12"/>
    <w:rsid w:val="00985416"/>
    <w:rsid w:val="00985430"/>
    <w:rsid w:val="00985CD2"/>
    <w:rsid w:val="00985D99"/>
    <w:rsid w:val="00985DFD"/>
    <w:rsid w:val="00985E76"/>
    <w:rsid w:val="00986DE8"/>
    <w:rsid w:val="00986ECD"/>
    <w:rsid w:val="009870C3"/>
    <w:rsid w:val="00987DDA"/>
    <w:rsid w:val="009901F5"/>
    <w:rsid w:val="00990712"/>
    <w:rsid w:val="009909CC"/>
    <w:rsid w:val="00990A26"/>
    <w:rsid w:val="00991296"/>
    <w:rsid w:val="00991549"/>
    <w:rsid w:val="009917FD"/>
    <w:rsid w:val="00991CA2"/>
    <w:rsid w:val="009920B7"/>
    <w:rsid w:val="00992471"/>
    <w:rsid w:val="009924A9"/>
    <w:rsid w:val="00992C37"/>
    <w:rsid w:val="00993120"/>
    <w:rsid w:val="00993139"/>
    <w:rsid w:val="00993147"/>
    <w:rsid w:val="009939B3"/>
    <w:rsid w:val="00993BB4"/>
    <w:rsid w:val="00994770"/>
    <w:rsid w:val="00995619"/>
    <w:rsid w:val="00995C14"/>
    <w:rsid w:val="00995DCE"/>
    <w:rsid w:val="00996945"/>
    <w:rsid w:val="00996F06"/>
    <w:rsid w:val="00997128"/>
    <w:rsid w:val="0099734E"/>
    <w:rsid w:val="009974D8"/>
    <w:rsid w:val="0099765C"/>
    <w:rsid w:val="00997A4E"/>
    <w:rsid w:val="009A0D63"/>
    <w:rsid w:val="009A10A1"/>
    <w:rsid w:val="009A12D7"/>
    <w:rsid w:val="009A1C3D"/>
    <w:rsid w:val="009A1E9C"/>
    <w:rsid w:val="009A209B"/>
    <w:rsid w:val="009A2968"/>
    <w:rsid w:val="009A30B1"/>
    <w:rsid w:val="009A3444"/>
    <w:rsid w:val="009A3BAE"/>
    <w:rsid w:val="009A3DFA"/>
    <w:rsid w:val="009A3EE8"/>
    <w:rsid w:val="009A442F"/>
    <w:rsid w:val="009A4754"/>
    <w:rsid w:val="009A4923"/>
    <w:rsid w:val="009A4A56"/>
    <w:rsid w:val="009A4F59"/>
    <w:rsid w:val="009A5916"/>
    <w:rsid w:val="009A5F4E"/>
    <w:rsid w:val="009A64FB"/>
    <w:rsid w:val="009A6570"/>
    <w:rsid w:val="009A6BAB"/>
    <w:rsid w:val="009A6BDB"/>
    <w:rsid w:val="009A7901"/>
    <w:rsid w:val="009A7AEB"/>
    <w:rsid w:val="009B0352"/>
    <w:rsid w:val="009B03C9"/>
    <w:rsid w:val="009B0876"/>
    <w:rsid w:val="009B0AD1"/>
    <w:rsid w:val="009B17AE"/>
    <w:rsid w:val="009B22D1"/>
    <w:rsid w:val="009B23AC"/>
    <w:rsid w:val="009B303D"/>
    <w:rsid w:val="009B338F"/>
    <w:rsid w:val="009B4832"/>
    <w:rsid w:val="009B502E"/>
    <w:rsid w:val="009B5127"/>
    <w:rsid w:val="009B5135"/>
    <w:rsid w:val="009B580C"/>
    <w:rsid w:val="009B5B77"/>
    <w:rsid w:val="009B5CB6"/>
    <w:rsid w:val="009B6AC3"/>
    <w:rsid w:val="009B6FBC"/>
    <w:rsid w:val="009B7103"/>
    <w:rsid w:val="009B7BEC"/>
    <w:rsid w:val="009B7FD7"/>
    <w:rsid w:val="009C108F"/>
    <w:rsid w:val="009C1407"/>
    <w:rsid w:val="009C17F6"/>
    <w:rsid w:val="009C1FEC"/>
    <w:rsid w:val="009C2199"/>
    <w:rsid w:val="009C264B"/>
    <w:rsid w:val="009C2989"/>
    <w:rsid w:val="009C2DF2"/>
    <w:rsid w:val="009C3991"/>
    <w:rsid w:val="009C3B16"/>
    <w:rsid w:val="009C3D16"/>
    <w:rsid w:val="009C41A9"/>
    <w:rsid w:val="009C46E1"/>
    <w:rsid w:val="009C55D6"/>
    <w:rsid w:val="009C6964"/>
    <w:rsid w:val="009C6B9E"/>
    <w:rsid w:val="009C759F"/>
    <w:rsid w:val="009C75EB"/>
    <w:rsid w:val="009C763A"/>
    <w:rsid w:val="009D030F"/>
    <w:rsid w:val="009D04BE"/>
    <w:rsid w:val="009D0C0B"/>
    <w:rsid w:val="009D119D"/>
    <w:rsid w:val="009D136F"/>
    <w:rsid w:val="009D1409"/>
    <w:rsid w:val="009D1A9B"/>
    <w:rsid w:val="009D1B3F"/>
    <w:rsid w:val="009D1DBE"/>
    <w:rsid w:val="009D1E67"/>
    <w:rsid w:val="009D20E5"/>
    <w:rsid w:val="009D2272"/>
    <w:rsid w:val="009D2343"/>
    <w:rsid w:val="009D26B3"/>
    <w:rsid w:val="009D2A3A"/>
    <w:rsid w:val="009D2A63"/>
    <w:rsid w:val="009D38AD"/>
    <w:rsid w:val="009D3D6A"/>
    <w:rsid w:val="009D47F9"/>
    <w:rsid w:val="009D4B05"/>
    <w:rsid w:val="009D4DF6"/>
    <w:rsid w:val="009D4FFC"/>
    <w:rsid w:val="009D5350"/>
    <w:rsid w:val="009D5522"/>
    <w:rsid w:val="009D661A"/>
    <w:rsid w:val="009D669E"/>
    <w:rsid w:val="009D6A89"/>
    <w:rsid w:val="009D6C4B"/>
    <w:rsid w:val="009D703B"/>
    <w:rsid w:val="009E0692"/>
    <w:rsid w:val="009E0E34"/>
    <w:rsid w:val="009E0FEC"/>
    <w:rsid w:val="009E1452"/>
    <w:rsid w:val="009E145B"/>
    <w:rsid w:val="009E154A"/>
    <w:rsid w:val="009E17E1"/>
    <w:rsid w:val="009E18E8"/>
    <w:rsid w:val="009E1CA5"/>
    <w:rsid w:val="009E2235"/>
    <w:rsid w:val="009E24BA"/>
    <w:rsid w:val="009E256D"/>
    <w:rsid w:val="009E2701"/>
    <w:rsid w:val="009E2832"/>
    <w:rsid w:val="009E30B1"/>
    <w:rsid w:val="009E5A2C"/>
    <w:rsid w:val="009E5AEB"/>
    <w:rsid w:val="009E5CB5"/>
    <w:rsid w:val="009E60F0"/>
    <w:rsid w:val="009E66D6"/>
    <w:rsid w:val="009E77D1"/>
    <w:rsid w:val="009E7D9C"/>
    <w:rsid w:val="009E7E42"/>
    <w:rsid w:val="009F09F4"/>
    <w:rsid w:val="009F1157"/>
    <w:rsid w:val="009F1291"/>
    <w:rsid w:val="009F17E1"/>
    <w:rsid w:val="009F2010"/>
    <w:rsid w:val="009F2442"/>
    <w:rsid w:val="009F26EB"/>
    <w:rsid w:val="009F2A56"/>
    <w:rsid w:val="009F49C7"/>
    <w:rsid w:val="009F4C5A"/>
    <w:rsid w:val="009F6029"/>
    <w:rsid w:val="009F66B1"/>
    <w:rsid w:val="009F6798"/>
    <w:rsid w:val="009F69BC"/>
    <w:rsid w:val="009F6D21"/>
    <w:rsid w:val="009F6E87"/>
    <w:rsid w:val="009F71CA"/>
    <w:rsid w:val="009F72D9"/>
    <w:rsid w:val="009F7423"/>
    <w:rsid w:val="009F75EE"/>
    <w:rsid w:val="009F7703"/>
    <w:rsid w:val="00A000E9"/>
    <w:rsid w:val="00A00334"/>
    <w:rsid w:val="00A008BE"/>
    <w:rsid w:val="00A00ACE"/>
    <w:rsid w:val="00A01007"/>
    <w:rsid w:val="00A01590"/>
    <w:rsid w:val="00A01CD4"/>
    <w:rsid w:val="00A01EBC"/>
    <w:rsid w:val="00A0208D"/>
    <w:rsid w:val="00A02214"/>
    <w:rsid w:val="00A02654"/>
    <w:rsid w:val="00A02CF0"/>
    <w:rsid w:val="00A02D45"/>
    <w:rsid w:val="00A03203"/>
    <w:rsid w:val="00A033F2"/>
    <w:rsid w:val="00A04048"/>
    <w:rsid w:val="00A04225"/>
    <w:rsid w:val="00A04941"/>
    <w:rsid w:val="00A04D8E"/>
    <w:rsid w:val="00A04FA0"/>
    <w:rsid w:val="00A05156"/>
    <w:rsid w:val="00A058A7"/>
    <w:rsid w:val="00A05BA3"/>
    <w:rsid w:val="00A06338"/>
    <w:rsid w:val="00A071B9"/>
    <w:rsid w:val="00A07208"/>
    <w:rsid w:val="00A07694"/>
    <w:rsid w:val="00A100D8"/>
    <w:rsid w:val="00A10D0F"/>
    <w:rsid w:val="00A10E08"/>
    <w:rsid w:val="00A11505"/>
    <w:rsid w:val="00A11762"/>
    <w:rsid w:val="00A118FD"/>
    <w:rsid w:val="00A124A3"/>
    <w:rsid w:val="00A12552"/>
    <w:rsid w:val="00A12831"/>
    <w:rsid w:val="00A128E9"/>
    <w:rsid w:val="00A131AB"/>
    <w:rsid w:val="00A1333E"/>
    <w:rsid w:val="00A1365C"/>
    <w:rsid w:val="00A138A0"/>
    <w:rsid w:val="00A13E68"/>
    <w:rsid w:val="00A1457C"/>
    <w:rsid w:val="00A1466E"/>
    <w:rsid w:val="00A149B9"/>
    <w:rsid w:val="00A14DA5"/>
    <w:rsid w:val="00A15128"/>
    <w:rsid w:val="00A1530A"/>
    <w:rsid w:val="00A16537"/>
    <w:rsid w:val="00A166DA"/>
    <w:rsid w:val="00A16AF2"/>
    <w:rsid w:val="00A16EEB"/>
    <w:rsid w:val="00A2043B"/>
    <w:rsid w:val="00A20530"/>
    <w:rsid w:val="00A2057A"/>
    <w:rsid w:val="00A206CE"/>
    <w:rsid w:val="00A21161"/>
    <w:rsid w:val="00A2183E"/>
    <w:rsid w:val="00A21A54"/>
    <w:rsid w:val="00A21D24"/>
    <w:rsid w:val="00A220E3"/>
    <w:rsid w:val="00A221A5"/>
    <w:rsid w:val="00A225CF"/>
    <w:rsid w:val="00A22BBE"/>
    <w:rsid w:val="00A23144"/>
    <w:rsid w:val="00A23309"/>
    <w:rsid w:val="00A23366"/>
    <w:rsid w:val="00A23F86"/>
    <w:rsid w:val="00A23FF8"/>
    <w:rsid w:val="00A241C1"/>
    <w:rsid w:val="00A2434D"/>
    <w:rsid w:val="00A2445C"/>
    <w:rsid w:val="00A24952"/>
    <w:rsid w:val="00A24A2D"/>
    <w:rsid w:val="00A24BBA"/>
    <w:rsid w:val="00A24C95"/>
    <w:rsid w:val="00A24DBC"/>
    <w:rsid w:val="00A24EBE"/>
    <w:rsid w:val="00A251C3"/>
    <w:rsid w:val="00A25D3E"/>
    <w:rsid w:val="00A25D54"/>
    <w:rsid w:val="00A25D88"/>
    <w:rsid w:val="00A25FD4"/>
    <w:rsid w:val="00A26071"/>
    <w:rsid w:val="00A2705B"/>
    <w:rsid w:val="00A2739D"/>
    <w:rsid w:val="00A3003F"/>
    <w:rsid w:val="00A30256"/>
    <w:rsid w:val="00A303F5"/>
    <w:rsid w:val="00A305BE"/>
    <w:rsid w:val="00A30865"/>
    <w:rsid w:val="00A308DA"/>
    <w:rsid w:val="00A309C2"/>
    <w:rsid w:val="00A30C47"/>
    <w:rsid w:val="00A314D6"/>
    <w:rsid w:val="00A31623"/>
    <w:rsid w:val="00A3164D"/>
    <w:rsid w:val="00A31D95"/>
    <w:rsid w:val="00A3237D"/>
    <w:rsid w:val="00A323E2"/>
    <w:rsid w:val="00A32BE8"/>
    <w:rsid w:val="00A32D28"/>
    <w:rsid w:val="00A32D36"/>
    <w:rsid w:val="00A32E5D"/>
    <w:rsid w:val="00A338D3"/>
    <w:rsid w:val="00A33A6F"/>
    <w:rsid w:val="00A33BE3"/>
    <w:rsid w:val="00A33D2A"/>
    <w:rsid w:val="00A3439B"/>
    <w:rsid w:val="00A3466E"/>
    <w:rsid w:val="00A34DEB"/>
    <w:rsid w:val="00A35106"/>
    <w:rsid w:val="00A357D0"/>
    <w:rsid w:val="00A35916"/>
    <w:rsid w:val="00A35C0D"/>
    <w:rsid w:val="00A36318"/>
    <w:rsid w:val="00A36E15"/>
    <w:rsid w:val="00A36F30"/>
    <w:rsid w:val="00A40118"/>
    <w:rsid w:val="00A4018D"/>
    <w:rsid w:val="00A40519"/>
    <w:rsid w:val="00A40D55"/>
    <w:rsid w:val="00A41012"/>
    <w:rsid w:val="00A41067"/>
    <w:rsid w:val="00A41C95"/>
    <w:rsid w:val="00A41D00"/>
    <w:rsid w:val="00A4256A"/>
    <w:rsid w:val="00A42621"/>
    <w:rsid w:val="00A43045"/>
    <w:rsid w:val="00A43199"/>
    <w:rsid w:val="00A43368"/>
    <w:rsid w:val="00A43DAD"/>
    <w:rsid w:val="00A4400A"/>
    <w:rsid w:val="00A44343"/>
    <w:rsid w:val="00A44791"/>
    <w:rsid w:val="00A44B5F"/>
    <w:rsid w:val="00A44C2A"/>
    <w:rsid w:val="00A44DCA"/>
    <w:rsid w:val="00A4518C"/>
    <w:rsid w:val="00A453F9"/>
    <w:rsid w:val="00A45709"/>
    <w:rsid w:val="00A4581C"/>
    <w:rsid w:val="00A4620E"/>
    <w:rsid w:val="00A4698A"/>
    <w:rsid w:val="00A46ACA"/>
    <w:rsid w:val="00A46EBA"/>
    <w:rsid w:val="00A4713B"/>
    <w:rsid w:val="00A47903"/>
    <w:rsid w:val="00A50F06"/>
    <w:rsid w:val="00A5136C"/>
    <w:rsid w:val="00A5160E"/>
    <w:rsid w:val="00A516D4"/>
    <w:rsid w:val="00A51A74"/>
    <w:rsid w:val="00A51DDA"/>
    <w:rsid w:val="00A52025"/>
    <w:rsid w:val="00A527CC"/>
    <w:rsid w:val="00A528EB"/>
    <w:rsid w:val="00A53082"/>
    <w:rsid w:val="00A53368"/>
    <w:rsid w:val="00A534D5"/>
    <w:rsid w:val="00A53733"/>
    <w:rsid w:val="00A5376E"/>
    <w:rsid w:val="00A53779"/>
    <w:rsid w:val="00A549A5"/>
    <w:rsid w:val="00A5502C"/>
    <w:rsid w:val="00A55419"/>
    <w:rsid w:val="00A55A46"/>
    <w:rsid w:val="00A55A6F"/>
    <w:rsid w:val="00A55D21"/>
    <w:rsid w:val="00A56A77"/>
    <w:rsid w:val="00A56B0D"/>
    <w:rsid w:val="00A56CF4"/>
    <w:rsid w:val="00A57105"/>
    <w:rsid w:val="00A57388"/>
    <w:rsid w:val="00A57850"/>
    <w:rsid w:val="00A57A40"/>
    <w:rsid w:val="00A57AE9"/>
    <w:rsid w:val="00A57BAE"/>
    <w:rsid w:val="00A60BE0"/>
    <w:rsid w:val="00A60C04"/>
    <w:rsid w:val="00A60CDF"/>
    <w:rsid w:val="00A60EEF"/>
    <w:rsid w:val="00A6112D"/>
    <w:rsid w:val="00A62AE1"/>
    <w:rsid w:val="00A62E7F"/>
    <w:rsid w:val="00A63D80"/>
    <w:rsid w:val="00A6413C"/>
    <w:rsid w:val="00A646E5"/>
    <w:rsid w:val="00A648E4"/>
    <w:rsid w:val="00A64E58"/>
    <w:rsid w:val="00A64FA7"/>
    <w:rsid w:val="00A65091"/>
    <w:rsid w:val="00A65D14"/>
    <w:rsid w:val="00A65E0D"/>
    <w:rsid w:val="00A65FBA"/>
    <w:rsid w:val="00A6623E"/>
    <w:rsid w:val="00A66B30"/>
    <w:rsid w:val="00A66B9A"/>
    <w:rsid w:val="00A67039"/>
    <w:rsid w:val="00A67294"/>
    <w:rsid w:val="00A67320"/>
    <w:rsid w:val="00A67445"/>
    <w:rsid w:val="00A67469"/>
    <w:rsid w:val="00A67DB5"/>
    <w:rsid w:val="00A701A3"/>
    <w:rsid w:val="00A70478"/>
    <w:rsid w:val="00A70BC9"/>
    <w:rsid w:val="00A70FBC"/>
    <w:rsid w:val="00A71398"/>
    <w:rsid w:val="00A71ABE"/>
    <w:rsid w:val="00A71B43"/>
    <w:rsid w:val="00A71BFA"/>
    <w:rsid w:val="00A71DA2"/>
    <w:rsid w:val="00A72968"/>
    <w:rsid w:val="00A72C66"/>
    <w:rsid w:val="00A73A22"/>
    <w:rsid w:val="00A743C3"/>
    <w:rsid w:val="00A74489"/>
    <w:rsid w:val="00A74C1C"/>
    <w:rsid w:val="00A7514E"/>
    <w:rsid w:val="00A75BF7"/>
    <w:rsid w:val="00A75F11"/>
    <w:rsid w:val="00A75F2B"/>
    <w:rsid w:val="00A76126"/>
    <w:rsid w:val="00A766AF"/>
    <w:rsid w:val="00A76D33"/>
    <w:rsid w:val="00A77580"/>
    <w:rsid w:val="00A775BB"/>
    <w:rsid w:val="00A77790"/>
    <w:rsid w:val="00A813F8"/>
    <w:rsid w:val="00A814C3"/>
    <w:rsid w:val="00A81556"/>
    <w:rsid w:val="00A817FE"/>
    <w:rsid w:val="00A822AE"/>
    <w:rsid w:val="00A82929"/>
    <w:rsid w:val="00A838E3"/>
    <w:rsid w:val="00A83DC1"/>
    <w:rsid w:val="00A840D7"/>
    <w:rsid w:val="00A845D0"/>
    <w:rsid w:val="00A84731"/>
    <w:rsid w:val="00A85124"/>
    <w:rsid w:val="00A85467"/>
    <w:rsid w:val="00A85B50"/>
    <w:rsid w:val="00A85C32"/>
    <w:rsid w:val="00A86000"/>
    <w:rsid w:val="00A865F6"/>
    <w:rsid w:val="00A8668D"/>
    <w:rsid w:val="00A8759C"/>
    <w:rsid w:val="00A87817"/>
    <w:rsid w:val="00A879FC"/>
    <w:rsid w:val="00A87A40"/>
    <w:rsid w:val="00A87F8C"/>
    <w:rsid w:val="00A9083D"/>
    <w:rsid w:val="00A90DDA"/>
    <w:rsid w:val="00A9116A"/>
    <w:rsid w:val="00A911ED"/>
    <w:rsid w:val="00A9131C"/>
    <w:rsid w:val="00A91914"/>
    <w:rsid w:val="00A9192F"/>
    <w:rsid w:val="00A91981"/>
    <w:rsid w:val="00A91B57"/>
    <w:rsid w:val="00A91D24"/>
    <w:rsid w:val="00A9266B"/>
    <w:rsid w:val="00A9290A"/>
    <w:rsid w:val="00A930D8"/>
    <w:rsid w:val="00A93B0E"/>
    <w:rsid w:val="00A93CD8"/>
    <w:rsid w:val="00A93EB1"/>
    <w:rsid w:val="00A94E35"/>
    <w:rsid w:val="00A967C1"/>
    <w:rsid w:val="00A96B29"/>
    <w:rsid w:val="00A9748D"/>
    <w:rsid w:val="00A97C04"/>
    <w:rsid w:val="00AA0F9B"/>
    <w:rsid w:val="00AA1071"/>
    <w:rsid w:val="00AA12FD"/>
    <w:rsid w:val="00AA167F"/>
    <w:rsid w:val="00AA1F9D"/>
    <w:rsid w:val="00AA20B0"/>
    <w:rsid w:val="00AA212B"/>
    <w:rsid w:val="00AA2901"/>
    <w:rsid w:val="00AA2A22"/>
    <w:rsid w:val="00AA3037"/>
    <w:rsid w:val="00AA3967"/>
    <w:rsid w:val="00AA4226"/>
    <w:rsid w:val="00AA4437"/>
    <w:rsid w:val="00AA4559"/>
    <w:rsid w:val="00AA469F"/>
    <w:rsid w:val="00AA4784"/>
    <w:rsid w:val="00AA527F"/>
    <w:rsid w:val="00AA52B7"/>
    <w:rsid w:val="00AA570B"/>
    <w:rsid w:val="00AA682A"/>
    <w:rsid w:val="00AA68F6"/>
    <w:rsid w:val="00AA7165"/>
    <w:rsid w:val="00AA71B0"/>
    <w:rsid w:val="00AA7855"/>
    <w:rsid w:val="00AA785B"/>
    <w:rsid w:val="00AB0546"/>
    <w:rsid w:val="00AB0C99"/>
    <w:rsid w:val="00AB0F51"/>
    <w:rsid w:val="00AB159A"/>
    <w:rsid w:val="00AB1D17"/>
    <w:rsid w:val="00AB2315"/>
    <w:rsid w:val="00AB2657"/>
    <w:rsid w:val="00AB266C"/>
    <w:rsid w:val="00AB2876"/>
    <w:rsid w:val="00AB2909"/>
    <w:rsid w:val="00AB30BC"/>
    <w:rsid w:val="00AB3582"/>
    <w:rsid w:val="00AB473D"/>
    <w:rsid w:val="00AB4CA9"/>
    <w:rsid w:val="00AB4FAC"/>
    <w:rsid w:val="00AB550B"/>
    <w:rsid w:val="00AB596F"/>
    <w:rsid w:val="00AB599B"/>
    <w:rsid w:val="00AB5A0D"/>
    <w:rsid w:val="00AB6087"/>
    <w:rsid w:val="00AB60B9"/>
    <w:rsid w:val="00AB643F"/>
    <w:rsid w:val="00AB65F2"/>
    <w:rsid w:val="00AB7118"/>
    <w:rsid w:val="00AB72B7"/>
    <w:rsid w:val="00AB7416"/>
    <w:rsid w:val="00AB7438"/>
    <w:rsid w:val="00AB76F5"/>
    <w:rsid w:val="00AB7BA4"/>
    <w:rsid w:val="00AB7C45"/>
    <w:rsid w:val="00AB7C56"/>
    <w:rsid w:val="00AC0064"/>
    <w:rsid w:val="00AC075F"/>
    <w:rsid w:val="00AC0782"/>
    <w:rsid w:val="00AC08B8"/>
    <w:rsid w:val="00AC0E28"/>
    <w:rsid w:val="00AC1318"/>
    <w:rsid w:val="00AC14E1"/>
    <w:rsid w:val="00AC194B"/>
    <w:rsid w:val="00AC1EB3"/>
    <w:rsid w:val="00AC1ECF"/>
    <w:rsid w:val="00AC24A6"/>
    <w:rsid w:val="00AC2782"/>
    <w:rsid w:val="00AC284B"/>
    <w:rsid w:val="00AC2983"/>
    <w:rsid w:val="00AC29B5"/>
    <w:rsid w:val="00AC2B9A"/>
    <w:rsid w:val="00AC31CE"/>
    <w:rsid w:val="00AC33D0"/>
    <w:rsid w:val="00AC3576"/>
    <w:rsid w:val="00AC3966"/>
    <w:rsid w:val="00AC3C92"/>
    <w:rsid w:val="00AC42E2"/>
    <w:rsid w:val="00AC4309"/>
    <w:rsid w:val="00AC47E2"/>
    <w:rsid w:val="00AC5088"/>
    <w:rsid w:val="00AC5864"/>
    <w:rsid w:val="00AC5FEF"/>
    <w:rsid w:val="00AC6100"/>
    <w:rsid w:val="00AC63F0"/>
    <w:rsid w:val="00AC705C"/>
    <w:rsid w:val="00AC71EB"/>
    <w:rsid w:val="00AC7910"/>
    <w:rsid w:val="00AC79D6"/>
    <w:rsid w:val="00AC7FCF"/>
    <w:rsid w:val="00AD0C7E"/>
    <w:rsid w:val="00AD0D24"/>
    <w:rsid w:val="00AD0E98"/>
    <w:rsid w:val="00AD180E"/>
    <w:rsid w:val="00AD1D47"/>
    <w:rsid w:val="00AD2176"/>
    <w:rsid w:val="00AD21EC"/>
    <w:rsid w:val="00AD234D"/>
    <w:rsid w:val="00AD2D0E"/>
    <w:rsid w:val="00AD30DE"/>
    <w:rsid w:val="00AD3B80"/>
    <w:rsid w:val="00AD3EF4"/>
    <w:rsid w:val="00AD46DF"/>
    <w:rsid w:val="00AD477B"/>
    <w:rsid w:val="00AD48F0"/>
    <w:rsid w:val="00AD4A64"/>
    <w:rsid w:val="00AD53BC"/>
    <w:rsid w:val="00AD5622"/>
    <w:rsid w:val="00AD567E"/>
    <w:rsid w:val="00AD5A94"/>
    <w:rsid w:val="00AD65BD"/>
    <w:rsid w:val="00AD6B83"/>
    <w:rsid w:val="00AD6DD3"/>
    <w:rsid w:val="00AD73A9"/>
    <w:rsid w:val="00AD772A"/>
    <w:rsid w:val="00AD7C3E"/>
    <w:rsid w:val="00AE01FE"/>
    <w:rsid w:val="00AE04D9"/>
    <w:rsid w:val="00AE0D47"/>
    <w:rsid w:val="00AE13FE"/>
    <w:rsid w:val="00AE1DBA"/>
    <w:rsid w:val="00AE2322"/>
    <w:rsid w:val="00AE24A0"/>
    <w:rsid w:val="00AE2558"/>
    <w:rsid w:val="00AE2630"/>
    <w:rsid w:val="00AE2863"/>
    <w:rsid w:val="00AE3250"/>
    <w:rsid w:val="00AE329E"/>
    <w:rsid w:val="00AE36C7"/>
    <w:rsid w:val="00AE39DE"/>
    <w:rsid w:val="00AE4021"/>
    <w:rsid w:val="00AE434E"/>
    <w:rsid w:val="00AE4415"/>
    <w:rsid w:val="00AE545F"/>
    <w:rsid w:val="00AE564B"/>
    <w:rsid w:val="00AE633F"/>
    <w:rsid w:val="00AE6606"/>
    <w:rsid w:val="00AE68C1"/>
    <w:rsid w:val="00AE6E4F"/>
    <w:rsid w:val="00AE7439"/>
    <w:rsid w:val="00AE78CF"/>
    <w:rsid w:val="00AE7F61"/>
    <w:rsid w:val="00AF035E"/>
    <w:rsid w:val="00AF06BD"/>
    <w:rsid w:val="00AF071D"/>
    <w:rsid w:val="00AF13A4"/>
    <w:rsid w:val="00AF13B3"/>
    <w:rsid w:val="00AF1B77"/>
    <w:rsid w:val="00AF250B"/>
    <w:rsid w:val="00AF2C61"/>
    <w:rsid w:val="00AF2D82"/>
    <w:rsid w:val="00AF31AB"/>
    <w:rsid w:val="00AF356E"/>
    <w:rsid w:val="00AF45DA"/>
    <w:rsid w:val="00AF4B70"/>
    <w:rsid w:val="00AF5CE6"/>
    <w:rsid w:val="00AF5FA6"/>
    <w:rsid w:val="00AF6497"/>
    <w:rsid w:val="00AF6788"/>
    <w:rsid w:val="00AF6CE2"/>
    <w:rsid w:val="00AF6D25"/>
    <w:rsid w:val="00AF6EF7"/>
    <w:rsid w:val="00AF78CE"/>
    <w:rsid w:val="00AF7ACB"/>
    <w:rsid w:val="00B007A5"/>
    <w:rsid w:val="00B00816"/>
    <w:rsid w:val="00B00BD2"/>
    <w:rsid w:val="00B00EBE"/>
    <w:rsid w:val="00B01B13"/>
    <w:rsid w:val="00B02137"/>
    <w:rsid w:val="00B0236A"/>
    <w:rsid w:val="00B0370B"/>
    <w:rsid w:val="00B037BD"/>
    <w:rsid w:val="00B03EC9"/>
    <w:rsid w:val="00B0463E"/>
    <w:rsid w:val="00B04B58"/>
    <w:rsid w:val="00B05006"/>
    <w:rsid w:val="00B0555E"/>
    <w:rsid w:val="00B05D75"/>
    <w:rsid w:val="00B05FB3"/>
    <w:rsid w:val="00B06358"/>
    <w:rsid w:val="00B063F9"/>
    <w:rsid w:val="00B0654D"/>
    <w:rsid w:val="00B065CA"/>
    <w:rsid w:val="00B068AB"/>
    <w:rsid w:val="00B07088"/>
    <w:rsid w:val="00B0741A"/>
    <w:rsid w:val="00B075AA"/>
    <w:rsid w:val="00B076EB"/>
    <w:rsid w:val="00B07B66"/>
    <w:rsid w:val="00B07E3E"/>
    <w:rsid w:val="00B07FF2"/>
    <w:rsid w:val="00B1089E"/>
    <w:rsid w:val="00B10C3D"/>
    <w:rsid w:val="00B11D6B"/>
    <w:rsid w:val="00B12672"/>
    <w:rsid w:val="00B13482"/>
    <w:rsid w:val="00B13CDF"/>
    <w:rsid w:val="00B1432D"/>
    <w:rsid w:val="00B143E5"/>
    <w:rsid w:val="00B146F5"/>
    <w:rsid w:val="00B150C4"/>
    <w:rsid w:val="00B153F3"/>
    <w:rsid w:val="00B15A2E"/>
    <w:rsid w:val="00B15A42"/>
    <w:rsid w:val="00B161DA"/>
    <w:rsid w:val="00B17341"/>
    <w:rsid w:val="00B17371"/>
    <w:rsid w:val="00B17570"/>
    <w:rsid w:val="00B176EC"/>
    <w:rsid w:val="00B206BA"/>
    <w:rsid w:val="00B20852"/>
    <w:rsid w:val="00B20E1E"/>
    <w:rsid w:val="00B20E73"/>
    <w:rsid w:val="00B2157E"/>
    <w:rsid w:val="00B2185B"/>
    <w:rsid w:val="00B21C59"/>
    <w:rsid w:val="00B2242E"/>
    <w:rsid w:val="00B23218"/>
    <w:rsid w:val="00B2394E"/>
    <w:rsid w:val="00B23DB5"/>
    <w:rsid w:val="00B23ED4"/>
    <w:rsid w:val="00B25001"/>
    <w:rsid w:val="00B2547A"/>
    <w:rsid w:val="00B254F8"/>
    <w:rsid w:val="00B25F21"/>
    <w:rsid w:val="00B26A03"/>
    <w:rsid w:val="00B26A29"/>
    <w:rsid w:val="00B26B95"/>
    <w:rsid w:val="00B273B6"/>
    <w:rsid w:val="00B27691"/>
    <w:rsid w:val="00B276C9"/>
    <w:rsid w:val="00B2784F"/>
    <w:rsid w:val="00B278DA"/>
    <w:rsid w:val="00B27E55"/>
    <w:rsid w:val="00B27EE7"/>
    <w:rsid w:val="00B301EA"/>
    <w:rsid w:val="00B30472"/>
    <w:rsid w:val="00B30850"/>
    <w:rsid w:val="00B3099D"/>
    <w:rsid w:val="00B30F39"/>
    <w:rsid w:val="00B31272"/>
    <w:rsid w:val="00B31291"/>
    <w:rsid w:val="00B31B8F"/>
    <w:rsid w:val="00B31F76"/>
    <w:rsid w:val="00B32389"/>
    <w:rsid w:val="00B323F2"/>
    <w:rsid w:val="00B3302D"/>
    <w:rsid w:val="00B33321"/>
    <w:rsid w:val="00B3336A"/>
    <w:rsid w:val="00B33793"/>
    <w:rsid w:val="00B33A08"/>
    <w:rsid w:val="00B33BF6"/>
    <w:rsid w:val="00B33C93"/>
    <w:rsid w:val="00B34257"/>
    <w:rsid w:val="00B34283"/>
    <w:rsid w:val="00B34402"/>
    <w:rsid w:val="00B34CCD"/>
    <w:rsid w:val="00B34F70"/>
    <w:rsid w:val="00B3512B"/>
    <w:rsid w:val="00B353C3"/>
    <w:rsid w:val="00B356C0"/>
    <w:rsid w:val="00B35E44"/>
    <w:rsid w:val="00B35F8A"/>
    <w:rsid w:val="00B35FFA"/>
    <w:rsid w:val="00B360D7"/>
    <w:rsid w:val="00B36FF0"/>
    <w:rsid w:val="00B40254"/>
    <w:rsid w:val="00B408A9"/>
    <w:rsid w:val="00B409B3"/>
    <w:rsid w:val="00B4152B"/>
    <w:rsid w:val="00B41711"/>
    <w:rsid w:val="00B4184B"/>
    <w:rsid w:val="00B41B17"/>
    <w:rsid w:val="00B41CBB"/>
    <w:rsid w:val="00B41EF8"/>
    <w:rsid w:val="00B4204D"/>
    <w:rsid w:val="00B42290"/>
    <w:rsid w:val="00B42459"/>
    <w:rsid w:val="00B42468"/>
    <w:rsid w:val="00B429BF"/>
    <w:rsid w:val="00B42B0E"/>
    <w:rsid w:val="00B434D0"/>
    <w:rsid w:val="00B43935"/>
    <w:rsid w:val="00B44234"/>
    <w:rsid w:val="00B442EE"/>
    <w:rsid w:val="00B44845"/>
    <w:rsid w:val="00B44C59"/>
    <w:rsid w:val="00B44E41"/>
    <w:rsid w:val="00B45185"/>
    <w:rsid w:val="00B453B5"/>
    <w:rsid w:val="00B45567"/>
    <w:rsid w:val="00B45748"/>
    <w:rsid w:val="00B457B1"/>
    <w:rsid w:val="00B45A12"/>
    <w:rsid w:val="00B46792"/>
    <w:rsid w:val="00B47DAE"/>
    <w:rsid w:val="00B50319"/>
    <w:rsid w:val="00B504F6"/>
    <w:rsid w:val="00B50E9A"/>
    <w:rsid w:val="00B5196A"/>
    <w:rsid w:val="00B51A93"/>
    <w:rsid w:val="00B51A9D"/>
    <w:rsid w:val="00B51C65"/>
    <w:rsid w:val="00B51E26"/>
    <w:rsid w:val="00B51EAB"/>
    <w:rsid w:val="00B523E3"/>
    <w:rsid w:val="00B528C3"/>
    <w:rsid w:val="00B53272"/>
    <w:rsid w:val="00B5346C"/>
    <w:rsid w:val="00B53619"/>
    <w:rsid w:val="00B537EE"/>
    <w:rsid w:val="00B53CAF"/>
    <w:rsid w:val="00B544A7"/>
    <w:rsid w:val="00B54ACC"/>
    <w:rsid w:val="00B54CBF"/>
    <w:rsid w:val="00B54D51"/>
    <w:rsid w:val="00B55CD4"/>
    <w:rsid w:val="00B55FB2"/>
    <w:rsid w:val="00B56114"/>
    <w:rsid w:val="00B569FA"/>
    <w:rsid w:val="00B56CE4"/>
    <w:rsid w:val="00B56E55"/>
    <w:rsid w:val="00B57005"/>
    <w:rsid w:val="00B57783"/>
    <w:rsid w:val="00B57833"/>
    <w:rsid w:val="00B6000F"/>
    <w:rsid w:val="00B61252"/>
    <w:rsid w:val="00B61832"/>
    <w:rsid w:val="00B618BD"/>
    <w:rsid w:val="00B619FC"/>
    <w:rsid w:val="00B620BC"/>
    <w:rsid w:val="00B62227"/>
    <w:rsid w:val="00B6250D"/>
    <w:rsid w:val="00B627C9"/>
    <w:rsid w:val="00B62CD7"/>
    <w:rsid w:val="00B62F59"/>
    <w:rsid w:val="00B631F1"/>
    <w:rsid w:val="00B632C2"/>
    <w:rsid w:val="00B63A79"/>
    <w:rsid w:val="00B63D53"/>
    <w:rsid w:val="00B64100"/>
    <w:rsid w:val="00B648D4"/>
    <w:rsid w:val="00B64901"/>
    <w:rsid w:val="00B64B1F"/>
    <w:rsid w:val="00B64B7C"/>
    <w:rsid w:val="00B65433"/>
    <w:rsid w:val="00B65F27"/>
    <w:rsid w:val="00B663CB"/>
    <w:rsid w:val="00B6641F"/>
    <w:rsid w:val="00B666CD"/>
    <w:rsid w:val="00B666F7"/>
    <w:rsid w:val="00B66722"/>
    <w:rsid w:val="00B66794"/>
    <w:rsid w:val="00B66B6A"/>
    <w:rsid w:val="00B66C1C"/>
    <w:rsid w:val="00B670DB"/>
    <w:rsid w:val="00B67138"/>
    <w:rsid w:val="00B672AE"/>
    <w:rsid w:val="00B67DFF"/>
    <w:rsid w:val="00B70026"/>
    <w:rsid w:val="00B70422"/>
    <w:rsid w:val="00B70B3C"/>
    <w:rsid w:val="00B70D74"/>
    <w:rsid w:val="00B70EDD"/>
    <w:rsid w:val="00B715DF"/>
    <w:rsid w:val="00B71A9D"/>
    <w:rsid w:val="00B71C68"/>
    <w:rsid w:val="00B71D1E"/>
    <w:rsid w:val="00B7280D"/>
    <w:rsid w:val="00B73139"/>
    <w:rsid w:val="00B73CE7"/>
    <w:rsid w:val="00B740E2"/>
    <w:rsid w:val="00B743E3"/>
    <w:rsid w:val="00B74C84"/>
    <w:rsid w:val="00B75167"/>
    <w:rsid w:val="00B76007"/>
    <w:rsid w:val="00B7612D"/>
    <w:rsid w:val="00B76179"/>
    <w:rsid w:val="00B764C4"/>
    <w:rsid w:val="00B766F9"/>
    <w:rsid w:val="00B767FF"/>
    <w:rsid w:val="00B76E90"/>
    <w:rsid w:val="00B77103"/>
    <w:rsid w:val="00B77528"/>
    <w:rsid w:val="00B775E5"/>
    <w:rsid w:val="00B775F2"/>
    <w:rsid w:val="00B77636"/>
    <w:rsid w:val="00B77C45"/>
    <w:rsid w:val="00B77D0A"/>
    <w:rsid w:val="00B77D79"/>
    <w:rsid w:val="00B808ED"/>
    <w:rsid w:val="00B810F0"/>
    <w:rsid w:val="00B8147D"/>
    <w:rsid w:val="00B81857"/>
    <w:rsid w:val="00B81B0B"/>
    <w:rsid w:val="00B82011"/>
    <w:rsid w:val="00B822EB"/>
    <w:rsid w:val="00B82526"/>
    <w:rsid w:val="00B828C2"/>
    <w:rsid w:val="00B82B28"/>
    <w:rsid w:val="00B82B5F"/>
    <w:rsid w:val="00B82EE1"/>
    <w:rsid w:val="00B83248"/>
    <w:rsid w:val="00B835AE"/>
    <w:rsid w:val="00B8386B"/>
    <w:rsid w:val="00B84265"/>
    <w:rsid w:val="00B84426"/>
    <w:rsid w:val="00B84A8B"/>
    <w:rsid w:val="00B864AA"/>
    <w:rsid w:val="00B865B9"/>
    <w:rsid w:val="00B865C0"/>
    <w:rsid w:val="00B86CD2"/>
    <w:rsid w:val="00B90061"/>
    <w:rsid w:val="00B908F1"/>
    <w:rsid w:val="00B90FE5"/>
    <w:rsid w:val="00B910B1"/>
    <w:rsid w:val="00B91150"/>
    <w:rsid w:val="00B9146B"/>
    <w:rsid w:val="00B91A6A"/>
    <w:rsid w:val="00B92BE9"/>
    <w:rsid w:val="00B92F1E"/>
    <w:rsid w:val="00B92F8C"/>
    <w:rsid w:val="00B93089"/>
    <w:rsid w:val="00B93266"/>
    <w:rsid w:val="00B93637"/>
    <w:rsid w:val="00B93F55"/>
    <w:rsid w:val="00B94307"/>
    <w:rsid w:val="00B94381"/>
    <w:rsid w:val="00B94E3C"/>
    <w:rsid w:val="00B94FE2"/>
    <w:rsid w:val="00B95B98"/>
    <w:rsid w:val="00B95F21"/>
    <w:rsid w:val="00B962C5"/>
    <w:rsid w:val="00B96453"/>
    <w:rsid w:val="00B96E36"/>
    <w:rsid w:val="00BA0100"/>
    <w:rsid w:val="00BA0708"/>
    <w:rsid w:val="00BA09FE"/>
    <w:rsid w:val="00BA0A82"/>
    <w:rsid w:val="00BA0DC9"/>
    <w:rsid w:val="00BA1D08"/>
    <w:rsid w:val="00BA26E3"/>
    <w:rsid w:val="00BA278D"/>
    <w:rsid w:val="00BA2BFE"/>
    <w:rsid w:val="00BA30A1"/>
    <w:rsid w:val="00BA312E"/>
    <w:rsid w:val="00BA3665"/>
    <w:rsid w:val="00BA3A6E"/>
    <w:rsid w:val="00BA3BFA"/>
    <w:rsid w:val="00BA3D8B"/>
    <w:rsid w:val="00BA3DD7"/>
    <w:rsid w:val="00BA3E3B"/>
    <w:rsid w:val="00BA4150"/>
    <w:rsid w:val="00BA45D5"/>
    <w:rsid w:val="00BA4CC9"/>
    <w:rsid w:val="00BA50C8"/>
    <w:rsid w:val="00BA56CE"/>
    <w:rsid w:val="00BA5ECC"/>
    <w:rsid w:val="00BA6472"/>
    <w:rsid w:val="00BA6A64"/>
    <w:rsid w:val="00BA6D3F"/>
    <w:rsid w:val="00BA6D50"/>
    <w:rsid w:val="00BA6ED6"/>
    <w:rsid w:val="00BA72CE"/>
    <w:rsid w:val="00BA72DA"/>
    <w:rsid w:val="00BA74AE"/>
    <w:rsid w:val="00BA7C4E"/>
    <w:rsid w:val="00BB08A8"/>
    <w:rsid w:val="00BB1002"/>
    <w:rsid w:val="00BB368B"/>
    <w:rsid w:val="00BB38C5"/>
    <w:rsid w:val="00BB3C07"/>
    <w:rsid w:val="00BB42FC"/>
    <w:rsid w:val="00BB4912"/>
    <w:rsid w:val="00BB56B5"/>
    <w:rsid w:val="00BB57CA"/>
    <w:rsid w:val="00BB5DB6"/>
    <w:rsid w:val="00BB6022"/>
    <w:rsid w:val="00BB6894"/>
    <w:rsid w:val="00BB6A29"/>
    <w:rsid w:val="00BB6A5E"/>
    <w:rsid w:val="00BB6CEF"/>
    <w:rsid w:val="00BB6FE2"/>
    <w:rsid w:val="00BB7535"/>
    <w:rsid w:val="00BB765F"/>
    <w:rsid w:val="00BC09D4"/>
    <w:rsid w:val="00BC0B9E"/>
    <w:rsid w:val="00BC0C17"/>
    <w:rsid w:val="00BC1C1D"/>
    <w:rsid w:val="00BC2015"/>
    <w:rsid w:val="00BC2506"/>
    <w:rsid w:val="00BC2526"/>
    <w:rsid w:val="00BC29DA"/>
    <w:rsid w:val="00BC2F57"/>
    <w:rsid w:val="00BC33CC"/>
    <w:rsid w:val="00BC346D"/>
    <w:rsid w:val="00BC3BCB"/>
    <w:rsid w:val="00BC42D5"/>
    <w:rsid w:val="00BC4B4B"/>
    <w:rsid w:val="00BC502D"/>
    <w:rsid w:val="00BC5043"/>
    <w:rsid w:val="00BC57B2"/>
    <w:rsid w:val="00BC5D44"/>
    <w:rsid w:val="00BC6394"/>
    <w:rsid w:val="00BC65E6"/>
    <w:rsid w:val="00BC68AB"/>
    <w:rsid w:val="00BC772C"/>
    <w:rsid w:val="00BD071B"/>
    <w:rsid w:val="00BD0F32"/>
    <w:rsid w:val="00BD1397"/>
    <w:rsid w:val="00BD1D06"/>
    <w:rsid w:val="00BD1FF4"/>
    <w:rsid w:val="00BD24A9"/>
    <w:rsid w:val="00BD2980"/>
    <w:rsid w:val="00BD314A"/>
    <w:rsid w:val="00BD3746"/>
    <w:rsid w:val="00BD41CA"/>
    <w:rsid w:val="00BD4829"/>
    <w:rsid w:val="00BD4E81"/>
    <w:rsid w:val="00BD5855"/>
    <w:rsid w:val="00BD5980"/>
    <w:rsid w:val="00BD5D87"/>
    <w:rsid w:val="00BD5DFA"/>
    <w:rsid w:val="00BD62C7"/>
    <w:rsid w:val="00BD6354"/>
    <w:rsid w:val="00BD6B26"/>
    <w:rsid w:val="00BD713D"/>
    <w:rsid w:val="00BD755B"/>
    <w:rsid w:val="00BE062C"/>
    <w:rsid w:val="00BE08C8"/>
    <w:rsid w:val="00BE09AE"/>
    <w:rsid w:val="00BE0E99"/>
    <w:rsid w:val="00BE1509"/>
    <w:rsid w:val="00BE1549"/>
    <w:rsid w:val="00BE1EE9"/>
    <w:rsid w:val="00BE27AD"/>
    <w:rsid w:val="00BE2F3F"/>
    <w:rsid w:val="00BE2FD4"/>
    <w:rsid w:val="00BE3C8F"/>
    <w:rsid w:val="00BE3C94"/>
    <w:rsid w:val="00BE4291"/>
    <w:rsid w:val="00BE463A"/>
    <w:rsid w:val="00BE4AAB"/>
    <w:rsid w:val="00BE4B62"/>
    <w:rsid w:val="00BE5EE7"/>
    <w:rsid w:val="00BE650E"/>
    <w:rsid w:val="00BE6920"/>
    <w:rsid w:val="00BE76E7"/>
    <w:rsid w:val="00BE7F02"/>
    <w:rsid w:val="00BF0B94"/>
    <w:rsid w:val="00BF0D31"/>
    <w:rsid w:val="00BF0D48"/>
    <w:rsid w:val="00BF0E57"/>
    <w:rsid w:val="00BF1455"/>
    <w:rsid w:val="00BF147E"/>
    <w:rsid w:val="00BF2A63"/>
    <w:rsid w:val="00BF3475"/>
    <w:rsid w:val="00BF34DD"/>
    <w:rsid w:val="00BF395A"/>
    <w:rsid w:val="00BF3A93"/>
    <w:rsid w:val="00BF3B78"/>
    <w:rsid w:val="00BF3FB3"/>
    <w:rsid w:val="00BF4308"/>
    <w:rsid w:val="00BF4E24"/>
    <w:rsid w:val="00BF533B"/>
    <w:rsid w:val="00BF53A9"/>
    <w:rsid w:val="00BF59B2"/>
    <w:rsid w:val="00BF5D80"/>
    <w:rsid w:val="00BF63E1"/>
    <w:rsid w:val="00BF6937"/>
    <w:rsid w:val="00BF6A70"/>
    <w:rsid w:val="00BF6B84"/>
    <w:rsid w:val="00BF6F6D"/>
    <w:rsid w:val="00BF7041"/>
    <w:rsid w:val="00BF787A"/>
    <w:rsid w:val="00BF7C1D"/>
    <w:rsid w:val="00C00004"/>
    <w:rsid w:val="00C01242"/>
    <w:rsid w:val="00C01578"/>
    <w:rsid w:val="00C0168B"/>
    <w:rsid w:val="00C01E0A"/>
    <w:rsid w:val="00C020F1"/>
    <w:rsid w:val="00C023C5"/>
    <w:rsid w:val="00C02A1E"/>
    <w:rsid w:val="00C02DE2"/>
    <w:rsid w:val="00C02E00"/>
    <w:rsid w:val="00C0355E"/>
    <w:rsid w:val="00C03755"/>
    <w:rsid w:val="00C04057"/>
    <w:rsid w:val="00C0426F"/>
    <w:rsid w:val="00C04287"/>
    <w:rsid w:val="00C0455F"/>
    <w:rsid w:val="00C046A4"/>
    <w:rsid w:val="00C04AD2"/>
    <w:rsid w:val="00C04C36"/>
    <w:rsid w:val="00C052AA"/>
    <w:rsid w:val="00C054AD"/>
    <w:rsid w:val="00C055E8"/>
    <w:rsid w:val="00C058C2"/>
    <w:rsid w:val="00C0623D"/>
    <w:rsid w:val="00C0647D"/>
    <w:rsid w:val="00C0652C"/>
    <w:rsid w:val="00C0658C"/>
    <w:rsid w:val="00C066A9"/>
    <w:rsid w:val="00C06F59"/>
    <w:rsid w:val="00C07113"/>
    <w:rsid w:val="00C07702"/>
    <w:rsid w:val="00C077AC"/>
    <w:rsid w:val="00C078C6"/>
    <w:rsid w:val="00C07C1F"/>
    <w:rsid w:val="00C10290"/>
    <w:rsid w:val="00C1076F"/>
    <w:rsid w:val="00C1089C"/>
    <w:rsid w:val="00C10AD7"/>
    <w:rsid w:val="00C10E8D"/>
    <w:rsid w:val="00C112AF"/>
    <w:rsid w:val="00C11CBD"/>
    <w:rsid w:val="00C1279D"/>
    <w:rsid w:val="00C12B03"/>
    <w:rsid w:val="00C12F5D"/>
    <w:rsid w:val="00C13742"/>
    <w:rsid w:val="00C13BBE"/>
    <w:rsid w:val="00C14464"/>
    <w:rsid w:val="00C14B22"/>
    <w:rsid w:val="00C14C60"/>
    <w:rsid w:val="00C14D4A"/>
    <w:rsid w:val="00C1537D"/>
    <w:rsid w:val="00C156DE"/>
    <w:rsid w:val="00C15BEA"/>
    <w:rsid w:val="00C15E7C"/>
    <w:rsid w:val="00C1701C"/>
    <w:rsid w:val="00C177DF"/>
    <w:rsid w:val="00C17B89"/>
    <w:rsid w:val="00C17D49"/>
    <w:rsid w:val="00C20267"/>
    <w:rsid w:val="00C203EB"/>
    <w:rsid w:val="00C2054B"/>
    <w:rsid w:val="00C2077F"/>
    <w:rsid w:val="00C207A7"/>
    <w:rsid w:val="00C209DA"/>
    <w:rsid w:val="00C20A9E"/>
    <w:rsid w:val="00C20F29"/>
    <w:rsid w:val="00C2115F"/>
    <w:rsid w:val="00C219AF"/>
    <w:rsid w:val="00C221E9"/>
    <w:rsid w:val="00C23A93"/>
    <w:rsid w:val="00C23CCC"/>
    <w:rsid w:val="00C23D3E"/>
    <w:rsid w:val="00C23FEE"/>
    <w:rsid w:val="00C246E1"/>
    <w:rsid w:val="00C24930"/>
    <w:rsid w:val="00C24CC5"/>
    <w:rsid w:val="00C24DB7"/>
    <w:rsid w:val="00C24E14"/>
    <w:rsid w:val="00C2520D"/>
    <w:rsid w:val="00C25924"/>
    <w:rsid w:val="00C25E6D"/>
    <w:rsid w:val="00C25EC6"/>
    <w:rsid w:val="00C262D7"/>
    <w:rsid w:val="00C2683C"/>
    <w:rsid w:val="00C26C44"/>
    <w:rsid w:val="00C2705E"/>
    <w:rsid w:val="00C27BEE"/>
    <w:rsid w:val="00C27F0C"/>
    <w:rsid w:val="00C30043"/>
    <w:rsid w:val="00C30597"/>
    <w:rsid w:val="00C311BF"/>
    <w:rsid w:val="00C314A5"/>
    <w:rsid w:val="00C319AC"/>
    <w:rsid w:val="00C31D7B"/>
    <w:rsid w:val="00C32EAC"/>
    <w:rsid w:val="00C330A3"/>
    <w:rsid w:val="00C33890"/>
    <w:rsid w:val="00C3407E"/>
    <w:rsid w:val="00C344A0"/>
    <w:rsid w:val="00C3465A"/>
    <w:rsid w:val="00C34B78"/>
    <w:rsid w:val="00C351F4"/>
    <w:rsid w:val="00C3578A"/>
    <w:rsid w:val="00C35C70"/>
    <w:rsid w:val="00C365CB"/>
    <w:rsid w:val="00C37D6F"/>
    <w:rsid w:val="00C37D96"/>
    <w:rsid w:val="00C400EB"/>
    <w:rsid w:val="00C400ED"/>
    <w:rsid w:val="00C40267"/>
    <w:rsid w:val="00C40472"/>
    <w:rsid w:val="00C406CD"/>
    <w:rsid w:val="00C40B3C"/>
    <w:rsid w:val="00C4180F"/>
    <w:rsid w:val="00C41E5F"/>
    <w:rsid w:val="00C4203F"/>
    <w:rsid w:val="00C426AE"/>
    <w:rsid w:val="00C429D3"/>
    <w:rsid w:val="00C42C60"/>
    <w:rsid w:val="00C43282"/>
    <w:rsid w:val="00C43D09"/>
    <w:rsid w:val="00C44C0D"/>
    <w:rsid w:val="00C44CA9"/>
    <w:rsid w:val="00C45C6D"/>
    <w:rsid w:val="00C45D0A"/>
    <w:rsid w:val="00C474E0"/>
    <w:rsid w:val="00C47D4E"/>
    <w:rsid w:val="00C511A8"/>
    <w:rsid w:val="00C51495"/>
    <w:rsid w:val="00C51894"/>
    <w:rsid w:val="00C519B4"/>
    <w:rsid w:val="00C51C1F"/>
    <w:rsid w:val="00C51E72"/>
    <w:rsid w:val="00C52005"/>
    <w:rsid w:val="00C52283"/>
    <w:rsid w:val="00C52431"/>
    <w:rsid w:val="00C526B8"/>
    <w:rsid w:val="00C52824"/>
    <w:rsid w:val="00C52C66"/>
    <w:rsid w:val="00C52F3D"/>
    <w:rsid w:val="00C53564"/>
    <w:rsid w:val="00C535C8"/>
    <w:rsid w:val="00C5386A"/>
    <w:rsid w:val="00C53AA6"/>
    <w:rsid w:val="00C54119"/>
    <w:rsid w:val="00C54A35"/>
    <w:rsid w:val="00C55155"/>
    <w:rsid w:val="00C55439"/>
    <w:rsid w:val="00C5559F"/>
    <w:rsid w:val="00C560D9"/>
    <w:rsid w:val="00C56113"/>
    <w:rsid w:val="00C565EA"/>
    <w:rsid w:val="00C56953"/>
    <w:rsid w:val="00C56AF7"/>
    <w:rsid w:val="00C57048"/>
    <w:rsid w:val="00C57498"/>
    <w:rsid w:val="00C57516"/>
    <w:rsid w:val="00C5757C"/>
    <w:rsid w:val="00C575EE"/>
    <w:rsid w:val="00C57B56"/>
    <w:rsid w:val="00C60CE4"/>
    <w:rsid w:val="00C6130C"/>
    <w:rsid w:val="00C618BF"/>
    <w:rsid w:val="00C61C01"/>
    <w:rsid w:val="00C6267E"/>
    <w:rsid w:val="00C62ADC"/>
    <w:rsid w:val="00C62C03"/>
    <w:rsid w:val="00C62F2F"/>
    <w:rsid w:val="00C6369E"/>
    <w:rsid w:val="00C63A95"/>
    <w:rsid w:val="00C640C3"/>
    <w:rsid w:val="00C6442B"/>
    <w:rsid w:val="00C645D5"/>
    <w:rsid w:val="00C6472F"/>
    <w:rsid w:val="00C64B8C"/>
    <w:rsid w:val="00C64C7F"/>
    <w:rsid w:val="00C65749"/>
    <w:rsid w:val="00C66290"/>
    <w:rsid w:val="00C6695F"/>
    <w:rsid w:val="00C66FD4"/>
    <w:rsid w:val="00C67231"/>
    <w:rsid w:val="00C67309"/>
    <w:rsid w:val="00C67EB6"/>
    <w:rsid w:val="00C71361"/>
    <w:rsid w:val="00C71558"/>
    <w:rsid w:val="00C715F6"/>
    <w:rsid w:val="00C719C1"/>
    <w:rsid w:val="00C71C45"/>
    <w:rsid w:val="00C71D29"/>
    <w:rsid w:val="00C71D86"/>
    <w:rsid w:val="00C72874"/>
    <w:rsid w:val="00C7296E"/>
    <w:rsid w:val="00C72C4D"/>
    <w:rsid w:val="00C732BE"/>
    <w:rsid w:val="00C73487"/>
    <w:rsid w:val="00C73E30"/>
    <w:rsid w:val="00C74154"/>
    <w:rsid w:val="00C742DA"/>
    <w:rsid w:val="00C74B54"/>
    <w:rsid w:val="00C74F4C"/>
    <w:rsid w:val="00C7586E"/>
    <w:rsid w:val="00C759C0"/>
    <w:rsid w:val="00C761FA"/>
    <w:rsid w:val="00C76543"/>
    <w:rsid w:val="00C76A65"/>
    <w:rsid w:val="00C77341"/>
    <w:rsid w:val="00C77679"/>
    <w:rsid w:val="00C77A93"/>
    <w:rsid w:val="00C77C25"/>
    <w:rsid w:val="00C80163"/>
    <w:rsid w:val="00C8017B"/>
    <w:rsid w:val="00C801DD"/>
    <w:rsid w:val="00C80589"/>
    <w:rsid w:val="00C80F76"/>
    <w:rsid w:val="00C81020"/>
    <w:rsid w:val="00C81186"/>
    <w:rsid w:val="00C81821"/>
    <w:rsid w:val="00C81B5C"/>
    <w:rsid w:val="00C81D90"/>
    <w:rsid w:val="00C81DA2"/>
    <w:rsid w:val="00C8208E"/>
    <w:rsid w:val="00C82C2A"/>
    <w:rsid w:val="00C833DB"/>
    <w:rsid w:val="00C83412"/>
    <w:rsid w:val="00C836E1"/>
    <w:rsid w:val="00C839A3"/>
    <w:rsid w:val="00C84304"/>
    <w:rsid w:val="00C84A60"/>
    <w:rsid w:val="00C85E1F"/>
    <w:rsid w:val="00C86489"/>
    <w:rsid w:val="00C865A8"/>
    <w:rsid w:val="00C86A0B"/>
    <w:rsid w:val="00C87014"/>
    <w:rsid w:val="00C87721"/>
    <w:rsid w:val="00C878E0"/>
    <w:rsid w:val="00C87F73"/>
    <w:rsid w:val="00C90097"/>
    <w:rsid w:val="00C90116"/>
    <w:rsid w:val="00C907FE"/>
    <w:rsid w:val="00C90B44"/>
    <w:rsid w:val="00C91DFF"/>
    <w:rsid w:val="00C9299D"/>
    <w:rsid w:val="00C92C3D"/>
    <w:rsid w:val="00C93097"/>
    <w:rsid w:val="00C93A85"/>
    <w:rsid w:val="00C93D22"/>
    <w:rsid w:val="00C9443A"/>
    <w:rsid w:val="00C94D8F"/>
    <w:rsid w:val="00C95BBB"/>
    <w:rsid w:val="00C964EF"/>
    <w:rsid w:val="00C96837"/>
    <w:rsid w:val="00C9713C"/>
    <w:rsid w:val="00C97A83"/>
    <w:rsid w:val="00C97B16"/>
    <w:rsid w:val="00CA0306"/>
    <w:rsid w:val="00CA1FEB"/>
    <w:rsid w:val="00CA24EE"/>
    <w:rsid w:val="00CA2502"/>
    <w:rsid w:val="00CA26B3"/>
    <w:rsid w:val="00CA33E1"/>
    <w:rsid w:val="00CA3671"/>
    <w:rsid w:val="00CA36FA"/>
    <w:rsid w:val="00CA39A8"/>
    <w:rsid w:val="00CA3DD2"/>
    <w:rsid w:val="00CA3F3C"/>
    <w:rsid w:val="00CA448A"/>
    <w:rsid w:val="00CA45E1"/>
    <w:rsid w:val="00CA46C4"/>
    <w:rsid w:val="00CA4F30"/>
    <w:rsid w:val="00CA50BF"/>
    <w:rsid w:val="00CA55A1"/>
    <w:rsid w:val="00CA5B35"/>
    <w:rsid w:val="00CA632C"/>
    <w:rsid w:val="00CA68E8"/>
    <w:rsid w:val="00CA6E14"/>
    <w:rsid w:val="00CA6EB6"/>
    <w:rsid w:val="00CA759F"/>
    <w:rsid w:val="00CA795B"/>
    <w:rsid w:val="00CA7BFC"/>
    <w:rsid w:val="00CA7FFE"/>
    <w:rsid w:val="00CB09A6"/>
    <w:rsid w:val="00CB0B41"/>
    <w:rsid w:val="00CB1AF8"/>
    <w:rsid w:val="00CB1B24"/>
    <w:rsid w:val="00CB1EA3"/>
    <w:rsid w:val="00CB1F1A"/>
    <w:rsid w:val="00CB276F"/>
    <w:rsid w:val="00CB2AE3"/>
    <w:rsid w:val="00CB2B49"/>
    <w:rsid w:val="00CB3025"/>
    <w:rsid w:val="00CB367F"/>
    <w:rsid w:val="00CB3BD0"/>
    <w:rsid w:val="00CB440E"/>
    <w:rsid w:val="00CB44C9"/>
    <w:rsid w:val="00CB4EF8"/>
    <w:rsid w:val="00CB5332"/>
    <w:rsid w:val="00CB545F"/>
    <w:rsid w:val="00CB555B"/>
    <w:rsid w:val="00CB6645"/>
    <w:rsid w:val="00CB689A"/>
    <w:rsid w:val="00CB693B"/>
    <w:rsid w:val="00CB6B74"/>
    <w:rsid w:val="00CB6C60"/>
    <w:rsid w:val="00CB7644"/>
    <w:rsid w:val="00CB7881"/>
    <w:rsid w:val="00CB790F"/>
    <w:rsid w:val="00CB7B72"/>
    <w:rsid w:val="00CC0219"/>
    <w:rsid w:val="00CC05FC"/>
    <w:rsid w:val="00CC1138"/>
    <w:rsid w:val="00CC17F6"/>
    <w:rsid w:val="00CC1E07"/>
    <w:rsid w:val="00CC245D"/>
    <w:rsid w:val="00CC28AA"/>
    <w:rsid w:val="00CC2B30"/>
    <w:rsid w:val="00CC2DB1"/>
    <w:rsid w:val="00CC2F28"/>
    <w:rsid w:val="00CC2F4A"/>
    <w:rsid w:val="00CC31EE"/>
    <w:rsid w:val="00CC3426"/>
    <w:rsid w:val="00CC41E1"/>
    <w:rsid w:val="00CC480D"/>
    <w:rsid w:val="00CC4EE8"/>
    <w:rsid w:val="00CC4FBA"/>
    <w:rsid w:val="00CC539A"/>
    <w:rsid w:val="00CC53E9"/>
    <w:rsid w:val="00CC5512"/>
    <w:rsid w:val="00CC55CA"/>
    <w:rsid w:val="00CC5824"/>
    <w:rsid w:val="00CC5A90"/>
    <w:rsid w:val="00CC5B01"/>
    <w:rsid w:val="00CC5C96"/>
    <w:rsid w:val="00CC60A7"/>
    <w:rsid w:val="00CC62F8"/>
    <w:rsid w:val="00CC6449"/>
    <w:rsid w:val="00CC64C6"/>
    <w:rsid w:val="00CC6762"/>
    <w:rsid w:val="00CC6F37"/>
    <w:rsid w:val="00CC7072"/>
    <w:rsid w:val="00CC70AB"/>
    <w:rsid w:val="00CD0874"/>
    <w:rsid w:val="00CD0C30"/>
    <w:rsid w:val="00CD16C4"/>
    <w:rsid w:val="00CD1FEE"/>
    <w:rsid w:val="00CD2336"/>
    <w:rsid w:val="00CD25E3"/>
    <w:rsid w:val="00CD27FF"/>
    <w:rsid w:val="00CD356F"/>
    <w:rsid w:val="00CD370D"/>
    <w:rsid w:val="00CD44E6"/>
    <w:rsid w:val="00CD452C"/>
    <w:rsid w:val="00CD4B86"/>
    <w:rsid w:val="00CD4EEC"/>
    <w:rsid w:val="00CD5584"/>
    <w:rsid w:val="00CD5666"/>
    <w:rsid w:val="00CD5816"/>
    <w:rsid w:val="00CD5C5A"/>
    <w:rsid w:val="00CD5F90"/>
    <w:rsid w:val="00CD6313"/>
    <w:rsid w:val="00CD6AAC"/>
    <w:rsid w:val="00CD6CBD"/>
    <w:rsid w:val="00CD7568"/>
    <w:rsid w:val="00CE022A"/>
    <w:rsid w:val="00CE07D7"/>
    <w:rsid w:val="00CE07E0"/>
    <w:rsid w:val="00CE13D3"/>
    <w:rsid w:val="00CE1621"/>
    <w:rsid w:val="00CE16E2"/>
    <w:rsid w:val="00CE1780"/>
    <w:rsid w:val="00CE1951"/>
    <w:rsid w:val="00CE240E"/>
    <w:rsid w:val="00CE253F"/>
    <w:rsid w:val="00CE2A76"/>
    <w:rsid w:val="00CE2B42"/>
    <w:rsid w:val="00CE2B82"/>
    <w:rsid w:val="00CE3AC5"/>
    <w:rsid w:val="00CE420D"/>
    <w:rsid w:val="00CE487B"/>
    <w:rsid w:val="00CE4A20"/>
    <w:rsid w:val="00CE4FCE"/>
    <w:rsid w:val="00CE56D5"/>
    <w:rsid w:val="00CE5954"/>
    <w:rsid w:val="00CE6015"/>
    <w:rsid w:val="00CE61F7"/>
    <w:rsid w:val="00CE6527"/>
    <w:rsid w:val="00CE6C0B"/>
    <w:rsid w:val="00CE6DBB"/>
    <w:rsid w:val="00CF028F"/>
    <w:rsid w:val="00CF04D7"/>
    <w:rsid w:val="00CF09F8"/>
    <w:rsid w:val="00CF1ECC"/>
    <w:rsid w:val="00CF2200"/>
    <w:rsid w:val="00CF22FA"/>
    <w:rsid w:val="00CF236F"/>
    <w:rsid w:val="00CF28A7"/>
    <w:rsid w:val="00CF2B24"/>
    <w:rsid w:val="00CF331D"/>
    <w:rsid w:val="00CF375D"/>
    <w:rsid w:val="00CF3805"/>
    <w:rsid w:val="00CF3990"/>
    <w:rsid w:val="00CF3A73"/>
    <w:rsid w:val="00CF3CDE"/>
    <w:rsid w:val="00CF3D74"/>
    <w:rsid w:val="00CF5036"/>
    <w:rsid w:val="00CF52AF"/>
    <w:rsid w:val="00CF5803"/>
    <w:rsid w:val="00CF5936"/>
    <w:rsid w:val="00CF5A66"/>
    <w:rsid w:val="00CF5DA3"/>
    <w:rsid w:val="00CF612B"/>
    <w:rsid w:val="00CF6183"/>
    <w:rsid w:val="00CF7C0E"/>
    <w:rsid w:val="00CF7C3A"/>
    <w:rsid w:val="00D00055"/>
    <w:rsid w:val="00D00F0F"/>
    <w:rsid w:val="00D011CB"/>
    <w:rsid w:val="00D01441"/>
    <w:rsid w:val="00D01713"/>
    <w:rsid w:val="00D01A8D"/>
    <w:rsid w:val="00D01B36"/>
    <w:rsid w:val="00D01CC2"/>
    <w:rsid w:val="00D02591"/>
    <w:rsid w:val="00D029D4"/>
    <w:rsid w:val="00D02E43"/>
    <w:rsid w:val="00D0325E"/>
    <w:rsid w:val="00D03612"/>
    <w:rsid w:val="00D037F5"/>
    <w:rsid w:val="00D0392C"/>
    <w:rsid w:val="00D03C7F"/>
    <w:rsid w:val="00D03F64"/>
    <w:rsid w:val="00D03FCC"/>
    <w:rsid w:val="00D04655"/>
    <w:rsid w:val="00D049A5"/>
    <w:rsid w:val="00D04EDF"/>
    <w:rsid w:val="00D04F44"/>
    <w:rsid w:val="00D05072"/>
    <w:rsid w:val="00D05E43"/>
    <w:rsid w:val="00D06433"/>
    <w:rsid w:val="00D0661E"/>
    <w:rsid w:val="00D06876"/>
    <w:rsid w:val="00D069BE"/>
    <w:rsid w:val="00D06F25"/>
    <w:rsid w:val="00D070B2"/>
    <w:rsid w:val="00D07269"/>
    <w:rsid w:val="00D07895"/>
    <w:rsid w:val="00D079D3"/>
    <w:rsid w:val="00D07E0A"/>
    <w:rsid w:val="00D07EC8"/>
    <w:rsid w:val="00D07F5C"/>
    <w:rsid w:val="00D102B2"/>
    <w:rsid w:val="00D10B61"/>
    <w:rsid w:val="00D119D8"/>
    <w:rsid w:val="00D11BA7"/>
    <w:rsid w:val="00D11D6E"/>
    <w:rsid w:val="00D125C0"/>
    <w:rsid w:val="00D138CF"/>
    <w:rsid w:val="00D139BD"/>
    <w:rsid w:val="00D13D73"/>
    <w:rsid w:val="00D13DBF"/>
    <w:rsid w:val="00D1404E"/>
    <w:rsid w:val="00D14219"/>
    <w:rsid w:val="00D1495F"/>
    <w:rsid w:val="00D15054"/>
    <w:rsid w:val="00D153CD"/>
    <w:rsid w:val="00D15B40"/>
    <w:rsid w:val="00D15D61"/>
    <w:rsid w:val="00D160D1"/>
    <w:rsid w:val="00D16900"/>
    <w:rsid w:val="00D16DE8"/>
    <w:rsid w:val="00D16FDA"/>
    <w:rsid w:val="00D174A3"/>
    <w:rsid w:val="00D174AD"/>
    <w:rsid w:val="00D1776F"/>
    <w:rsid w:val="00D177D7"/>
    <w:rsid w:val="00D1784B"/>
    <w:rsid w:val="00D17DC8"/>
    <w:rsid w:val="00D203C8"/>
    <w:rsid w:val="00D204B2"/>
    <w:rsid w:val="00D20961"/>
    <w:rsid w:val="00D20A37"/>
    <w:rsid w:val="00D20C85"/>
    <w:rsid w:val="00D20D5C"/>
    <w:rsid w:val="00D21066"/>
    <w:rsid w:val="00D21418"/>
    <w:rsid w:val="00D21439"/>
    <w:rsid w:val="00D219FC"/>
    <w:rsid w:val="00D21BFE"/>
    <w:rsid w:val="00D2209B"/>
    <w:rsid w:val="00D220C1"/>
    <w:rsid w:val="00D223CE"/>
    <w:rsid w:val="00D22DDE"/>
    <w:rsid w:val="00D22EBC"/>
    <w:rsid w:val="00D22F07"/>
    <w:rsid w:val="00D23333"/>
    <w:rsid w:val="00D23CA1"/>
    <w:rsid w:val="00D23D4D"/>
    <w:rsid w:val="00D2422A"/>
    <w:rsid w:val="00D24AA4"/>
    <w:rsid w:val="00D24EF3"/>
    <w:rsid w:val="00D258DD"/>
    <w:rsid w:val="00D25E3A"/>
    <w:rsid w:val="00D2650D"/>
    <w:rsid w:val="00D26631"/>
    <w:rsid w:val="00D266CD"/>
    <w:rsid w:val="00D26EE7"/>
    <w:rsid w:val="00D2727E"/>
    <w:rsid w:val="00D2760C"/>
    <w:rsid w:val="00D27E30"/>
    <w:rsid w:val="00D3060C"/>
    <w:rsid w:val="00D308C5"/>
    <w:rsid w:val="00D30DB0"/>
    <w:rsid w:val="00D31193"/>
    <w:rsid w:val="00D31260"/>
    <w:rsid w:val="00D315B2"/>
    <w:rsid w:val="00D318E1"/>
    <w:rsid w:val="00D31E13"/>
    <w:rsid w:val="00D31EAC"/>
    <w:rsid w:val="00D32954"/>
    <w:rsid w:val="00D329F4"/>
    <w:rsid w:val="00D32D47"/>
    <w:rsid w:val="00D330D7"/>
    <w:rsid w:val="00D341B1"/>
    <w:rsid w:val="00D34392"/>
    <w:rsid w:val="00D350FB"/>
    <w:rsid w:val="00D35102"/>
    <w:rsid w:val="00D35328"/>
    <w:rsid w:val="00D35650"/>
    <w:rsid w:val="00D362AA"/>
    <w:rsid w:val="00D3637A"/>
    <w:rsid w:val="00D36394"/>
    <w:rsid w:val="00D36D1E"/>
    <w:rsid w:val="00D36EA5"/>
    <w:rsid w:val="00D374B8"/>
    <w:rsid w:val="00D377C8"/>
    <w:rsid w:val="00D37959"/>
    <w:rsid w:val="00D37F72"/>
    <w:rsid w:val="00D4030A"/>
    <w:rsid w:val="00D4055D"/>
    <w:rsid w:val="00D40960"/>
    <w:rsid w:val="00D412F6"/>
    <w:rsid w:val="00D414DB"/>
    <w:rsid w:val="00D41DBD"/>
    <w:rsid w:val="00D41E17"/>
    <w:rsid w:val="00D4211E"/>
    <w:rsid w:val="00D422D3"/>
    <w:rsid w:val="00D42876"/>
    <w:rsid w:val="00D429F5"/>
    <w:rsid w:val="00D42A7E"/>
    <w:rsid w:val="00D42B48"/>
    <w:rsid w:val="00D42DB5"/>
    <w:rsid w:val="00D42ED9"/>
    <w:rsid w:val="00D436F4"/>
    <w:rsid w:val="00D43754"/>
    <w:rsid w:val="00D43C7A"/>
    <w:rsid w:val="00D446CF"/>
    <w:rsid w:val="00D44A10"/>
    <w:rsid w:val="00D44ABC"/>
    <w:rsid w:val="00D45129"/>
    <w:rsid w:val="00D45750"/>
    <w:rsid w:val="00D464CD"/>
    <w:rsid w:val="00D475AB"/>
    <w:rsid w:val="00D47D95"/>
    <w:rsid w:val="00D47DEC"/>
    <w:rsid w:val="00D50244"/>
    <w:rsid w:val="00D5032E"/>
    <w:rsid w:val="00D5047A"/>
    <w:rsid w:val="00D50E8C"/>
    <w:rsid w:val="00D510C9"/>
    <w:rsid w:val="00D512BB"/>
    <w:rsid w:val="00D51632"/>
    <w:rsid w:val="00D52009"/>
    <w:rsid w:val="00D521C2"/>
    <w:rsid w:val="00D527C0"/>
    <w:rsid w:val="00D528F6"/>
    <w:rsid w:val="00D52AAD"/>
    <w:rsid w:val="00D52D42"/>
    <w:rsid w:val="00D53334"/>
    <w:rsid w:val="00D53403"/>
    <w:rsid w:val="00D5366F"/>
    <w:rsid w:val="00D53692"/>
    <w:rsid w:val="00D538FD"/>
    <w:rsid w:val="00D5421B"/>
    <w:rsid w:val="00D54702"/>
    <w:rsid w:val="00D54AF2"/>
    <w:rsid w:val="00D56692"/>
    <w:rsid w:val="00D567A3"/>
    <w:rsid w:val="00D56BA8"/>
    <w:rsid w:val="00D56CB2"/>
    <w:rsid w:val="00D56D8B"/>
    <w:rsid w:val="00D5722A"/>
    <w:rsid w:val="00D57F75"/>
    <w:rsid w:val="00D60518"/>
    <w:rsid w:val="00D6078E"/>
    <w:rsid w:val="00D60D49"/>
    <w:rsid w:val="00D60F08"/>
    <w:rsid w:val="00D60FC3"/>
    <w:rsid w:val="00D61399"/>
    <w:rsid w:val="00D613E5"/>
    <w:rsid w:val="00D61A9A"/>
    <w:rsid w:val="00D61DB3"/>
    <w:rsid w:val="00D62D66"/>
    <w:rsid w:val="00D63447"/>
    <w:rsid w:val="00D63A6D"/>
    <w:rsid w:val="00D63B2D"/>
    <w:rsid w:val="00D64243"/>
    <w:rsid w:val="00D6443C"/>
    <w:rsid w:val="00D647F3"/>
    <w:rsid w:val="00D649B3"/>
    <w:rsid w:val="00D64AF9"/>
    <w:rsid w:val="00D64FAB"/>
    <w:rsid w:val="00D651D0"/>
    <w:rsid w:val="00D6577A"/>
    <w:rsid w:val="00D6599D"/>
    <w:rsid w:val="00D65CBB"/>
    <w:rsid w:val="00D65D02"/>
    <w:rsid w:val="00D6628B"/>
    <w:rsid w:val="00D663F4"/>
    <w:rsid w:val="00D665F0"/>
    <w:rsid w:val="00D669E2"/>
    <w:rsid w:val="00D670BF"/>
    <w:rsid w:val="00D671FE"/>
    <w:rsid w:val="00D675F6"/>
    <w:rsid w:val="00D67D5F"/>
    <w:rsid w:val="00D7004F"/>
    <w:rsid w:val="00D7037C"/>
    <w:rsid w:val="00D70700"/>
    <w:rsid w:val="00D70829"/>
    <w:rsid w:val="00D709BA"/>
    <w:rsid w:val="00D70AF9"/>
    <w:rsid w:val="00D713F1"/>
    <w:rsid w:val="00D713FE"/>
    <w:rsid w:val="00D7177C"/>
    <w:rsid w:val="00D71882"/>
    <w:rsid w:val="00D72D21"/>
    <w:rsid w:val="00D731B7"/>
    <w:rsid w:val="00D73316"/>
    <w:rsid w:val="00D73373"/>
    <w:rsid w:val="00D733EC"/>
    <w:rsid w:val="00D73AA6"/>
    <w:rsid w:val="00D7463B"/>
    <w:rsid w:val="00D74CCE"/>
    <w:rsid w:val="00D74F17"/>
    <w:rsid w:val="00D7517E"/>
    <w:rsid w:val="00D75B2C"/>
    <w:rsid w:val="00D75B3C"/>
    <w:rsid w:val="00D7635E"/>
    <w:rsid w:val="00D76C91"/>
    <w:rsid w:val="00D7702F"/>
    <w:rsid w:val="00D7717D"/>
    <w:rsid w:val="00D771BF"/>
    <w:rsid w:val="00D777E1"/>
    <w:rsid w:val="00D77A39"/>
    <w:rsid w:val="00D77C5F"/>
    <w:rsid w:val="00D80043"/>
    <w:rsid w:val="00D80CC0"/>
    <w:rsid w:val="00D80E72"/>
    <w:rsid w:val="00D80EB4"/>
    <w:rsid w:val="00D80F6F"/>
    <w:rsid w:val="00D81302"/>
    <w:rsid w:val="00D81950"/>
    <w:rsid w:val="00D81BF8"/>
    <w:rsid w:val="00D81DB4"/>
    <w:rsid w:val="00D81E3E"/>
    <w:rsid w:val="00D82204"/>
    <w:rsid w:val="00D82F9A"/>
    <w:rsid w:val="00D833E3"/>
    <w:rsid w:val="00D84449"/>
    <w:rsid w:val="00D8476B"/>
    <w:rsid w:val="00D84BB4"/>
    <w:rsid w:val="00D84FE8"/>
    <w:rsid w:val="00D854C3"/>
    <w:rsid w:val="00D8555F"/>
    <w:rsid w:val="00D858B1"/>
    <w:rsid w:val="00D8598B"/>
    <w:rsid w:val="00D864EB"/>
    <w:rsid w:val="00D86821"/>
    <w:rsid w:val="00D86973"/>
    <w:rsid w:val="00D86A14"/>
    <w:rsid w:val="00D86CFC"/>
    <w:rsid w:val="00D86F1A"/>
    <w:rsid w:val="00D8749C"/>
    <w:rsid w:val="00D875D7"/>
    <w:rsid w:val="00D8795B"/>
    <w:rsid w:val="00D879FE"/>
    <w:rsid w:val="00D87A23"/>
    <w:rsid w:val="00D87D5F"/>
    <w:rsid w:val="00D906B2"/>
    <w:rsid w:val="00D90AF8"/>
    <w:rsid w:val="00D90C5B"/>
    <w:rsid w:val="00D9112D"/>
    <w:rsid w:val="00D91B19"/>
    <w:rsid w:val="00D92025"/>
    <w:rsid w:val="00D924E3"/>
    <w:rsid w:val="00D92CD0"/>
    <w:rsid w:val="00D93BB5"/>
    <w:rsid w:val="00D93FFC"/>
    <w:rsid w:val="00D94199"/>
    <w:rsid w:val="00D94875"/>
    <w:rsid w:val="00D94B2C"/>
    <w:rsid w:val="00D94DCB"/>
    <w:rsid w:val="00D9519D"/>
    <w:rsid w:val="00D952C1"/>
    <w:rsid w:val="00D9556E"/>
    <w:rsid w:val="00D95A8E"/>
    <w:rsid w:val="00D975ED"/>
    <w:rsid w:val="00D97DED"/>
    <w:rsid w:val="00DA00E2"/>
    <w:rsid w:val="00DA0414"/>
    <w:rsid w:val="00DA09A4"/>
    <w:rsid w:val="00DA0C66"/>
    <w:rsid w:val="00DA176B"/>
    <w:rsid w:val="00DA1829"/>
    <w:rsid w:val="00DA222C"/>
    <w:rsid w:val="00DA25E4"/>
    <w:rsid w:val="00DA3707"/>
    <w:rsid w:val="00DA3B53"/>
    <w:rsid w:val="00DA3CE4"/>
    <w:rsid w:val="00DA498A"/>
    <w:rsid w:val="00DA4BD2"/>
    <w:rsid w:val="00DA4C12"/>
    <w:rsid w:val="00DA4CC3"/>
    <w:rsid w:val="00DA4D64"/>
    <w:rsid w:val="00DA5516"/>
    <w:rsid w:val="00DA5619"/>
    <w:rsid w:val="00DA6061"/>
    <w:rsid w:val="00DA6308"/>
    <w:rsid w:val="00DA67FA"/>
    <w:rsid w:val="00DA7572"/>
    <w:rsid w:val="00DA7C36"/>
    <w:rsid w:val="00DA7E0B"/>
    <w:rsid w:val="00DB00C1"/>
    <w:rsid w:val="00DB0296"/>
    <w:rsid w:val="00DB0979"/>
    <w:rsid w:val="00DB1131"/>
    <w:rsid w:val="00DB1313"/>
    <w:rsid w:val="00DB1320"/>
    <w:rsid w:val="00DB22A6"/>
    <w:rsid w:val="00DB23A9"/>
    <w:rsid w:val="00DB2484"/>
    <w:rsid w:val="00DB320F"/>
    <w:rsid w:val="00DB3B2D"/>
    <w:rsid w:val="00DB4FC0"/>
    <w:rsid w:val="00DB55F2"/>
    <w:rsid w:val="00DB58D1"/>
    <w:rsid w:val="00DB5E80"/>
    <w:rsid w:val="00DB5FAF"/>
    <w:rsid w:val="00DB60E2"/>
    <w:rsid w:val="00DB62BC"/>
    <w:rsid w:val="00DB6392"/>
    <w:rsid w:val="00DB771A"/>
    <w:rsid w:val="00DB7A44"/>
    <w:rsid w:val="00DB7DF9"/>
    <w:rsid w:val="00DC0581"/>
    <w:rsid w:val="00DC07B0"/>
    <w:rsid w:val="00DC0808"/>
    <w:rsid w:val="00DC109C"/>
    <w:rsid w:val="00DC1563"/>
    <w:rsid w:val="00DC1970"/>
    <w:rsid w:val="00DC23E2"/>
    <w:rsid w:val="00DC2749"/>
    <w:rsid w:val="00DC3EF6"/>
    <w:rsid w:val="00DC4640"/>
    <w:rsid w:val="00DC4C75"/>
    <w:rsid w:val="00DC4CC3"/>
    <w:rsid w:val="00DC50B2"/>
    <w:rsid w:val="00DC5B41"/>
    <w:rsid w:val="00DC60E0"/>
    <w:rsid w:val="00DC65EE"/>
    <w:rsid w:val="00DC6849"/>
    <w:rsid w:val="00DC6C50"/>
    <w:rsid w:val="00DD007B"/>
    <w:rsid w:val="00DD08DA"/>
    <w:rsid w:val="00DD0AFC"/>
    <w:rsid w:val="00DD0EB3"/>
    <w:rsid w:val="00DD10F1"/>
    <w:rsid w:val="00DD1987"/>
    <w:rsid w:val="00DD1C87"/>
    <w:rsid w:val="00DD1CE3"/>
    <w:rsid w:val="00DD1E21"/>
    <w:rsid w:val="00DD20B6"/>
    <w:rsid w:val="00DD2BFE"/>
    <w:rsid w:val="00DD2F60"/>
    <w:rsid w:val="00DD32E6"/>
    <w:rsid w:val="00DD352D"/>
    <w:rsid w:val="00DD35FC"/>
    <w:rsid w:val="00DD363F"/>
    <w:rsid w:val="00DD3CD3"/>
    <w:rsid w:val="00DD3D7A"/>
    <w:rsid w:val="00DD4649"/>
    <w:rsid w:val="00DD46CD"/>
    <w:rsid w:val="00DD4991"/>
    <w:rsid w:val="00DD5BBF"/>
    <w:rsid w:val="00DD6360"/>
    <w:rsid w:val="00DD63FF"/>
    <w:rsid w:val="00DD67D5"/>
    <w:rsid w:val="00DD770E"/>
    <w:rsid w:val="00DD7750"/>
    <w:rsid w:val="00DD77C8"/>
    <w:rsid w:val="00DD7F2B"/>
    <w:rsid w:val="00DE03F4"/>
    <w:rsid w:val="00DE07CE"/>
    <w:rsid w:val="00DE1102"/>
    <w:rsid w:val="00DE11B0"/>
    <w:rsid w:val="00DE1602"/>
    <w:rsid w:val="00DE17AD"/>
    <w:rsid w:val="00DE1898"/>
    <w:rsid w:val="00DE1AD9"/>
    <w:rsid w:val="00DE29BA"/>
    <w:rsid w:val="00DE2ABE"/>
    <w:rsid w:val="00DE31FC"/>
    <w:rsid w:val="00DE4DDE"/>
    <w:rsid w:val="00DE4F2F"/>
    <w:rsid w:val="00DE5D47"/>
    <w:rsid w:val="00DE62CF"/>
    <w:rsid w:val="00DE71F4"/>
    <w:rsid w:val="00DE7596"/>
    <w:rsid w:val="00DF00B5"/>
    <w:rsid w:val="00DF05B2"/>
    <w:rsid w:val="00DF10C2"/>
    <w:rsid w:val="00DF18C8"/>
    <w:rsid w:val="00DF203E"/>
    <w:rsid w:val="00DF2679"/>
    <w:rsid w:val="00DF3340"/>
    <w:rsid w:val="00DF38C6"/>
    <w:rsid w:val="00DF3920"/>
    <w:rsid w:val="00DF3A07"/>
    <w:rsid w:val="00DF41C5"/>
    <w:rsid w:val="00DF45F4"/>
    <w:rsid w:val="00DF47E9"/>
    <w:rsid w:val="00DF484F"/>
    <w:rsid w:val="00DF4D0F"/>
    <w:rsid w:val="00DF54F4"/>
    <w:rsid w:val="00DF611B"/>
    <w:rsid w:val="00DF612E"/>
    <w:rsid w:val="00DF6480"/>
    <w:rsid w:val="00DF66E4"/>
    <w:rsid w:val="00DF68A5"/>
    <w:rsid w:val="00DF6F98"/>
    <w:rsid w:val="00DF72B9"/>
    <w:rsid w:val="00DF7548"/>
    <w:rsid w:val="00DF7577"/>
    <w:rsid w:val="00DF774E"/>
    <w:rsid w:val="00DF7A01"/>
    <w:rsid w:val="00DF7A5C"/>
    <w:rsid w:val="00DF7C9E"/>
    <w:rsid w:val="00DF7D91"/>
    <w:rsid w:val="00E008B5"/>
    <w:rsid w:val="00E009E3"/>
    <w:rsid w:val="00E013F9"/>
    <w:rsid w:val="00E017FB"/>
    <w:rsid w:val="00E01EE1"/>
    <w:rsid w:val="00E02362"/>
    <w:rsid w:val="00E02E99"/>
    <w:rsid w:val="00E03508"/>
    <w:rsid w:val="00E03E5C"/>
    <w:rsid w:val="00E0424E"/>
    <w:rsid w:val="00E047C5"/>
    <w:rsid w:val="00E04BC9"/>
    <w:rsid w:val="00E0660C"/>
    <w:rsid w:val="00E06C38"/>
    <w:rsid w:val="00E06D78"/>
    <w:rsid w:val="00E07ECB"/>
    <w:rsid w:val="00E07F71"/>
    <w:rsid w:val="00E100A7"/>
    <w:rsid w:val="00E103E6"/>
    <w:rsid w:val="00E106ED"/>
    <w:rsid w:val="00E10B5F"/>
    <w:rsid w:val="00E110E7"/>
    <w:rsid w:val="00E12502"/>
    <w:rsid w:val="00E12E9E"/>
    <w:rsid w:val="00E13364"/>
    <w:rsid w:val="00E13CB6"/>
    <w:rsid w:val="00E1461A"/>
    <w:rsid w:val="00E148B9"/>
    <w:rsid w:val="00E153B3"/>
    <w:rsid w:val="00E1563E"/>
    <w:rsid w:val="00E159F8"/>
    <w:rsid w:val="00E1615F"/>
    <w:rsid w:val="00E166D2"/>
    <w:rsid w:val="00E16892"/>
    <w:rsid w:val="00E169E3"/>
    <w:rsid w:val="00E16BD3"/>
    <w:rsid w:val="00E16CB6"/>
    <w:rsid w:val="00E171D1"/>
    <w:rsid w:val="00E1729F"/>
    <w:rsid w:val="00E17637"/>
    <w:rsid w:val="00E177CC"/>
    <w:rsid w:val="00E1787F"/>
    <w:rsid w:val="00E17B95"/>
    <w:rsid w:val="00E17D31"/>
    <w:rsid w:val="00E200DB"/>
    <w:rsid w:val="00E20334"/>
    <w:rsid w:val="00E20499"/>
    <w:rsid w:val="00E207DF"/>
    <w:rsid w:val="00E20D2B"/>
    <w:rsid w:val="00E21184"/>
    <w:rsid w:val="00E21864"/>
    <w:rsid w:val="00E21AC0"/>
    <w:rsid w:val="00E21FFC"/>
    <w:rsid w:val="00E22926"/>
    <w:rsid w:val="00E22E96"/>
    <w:rsid w:val="00E2301E"/>
    <w:rsid w:val="00E235F8"/>
    <w:rsid w:val="00E23A7D"/>
    <w:rsid w:val="00E23B03"/>
    <w:rsid w:val="00E24377"/>
    <w:rsid w:val="00E24389"/>
    <w:rsid w:val="00E2441D"/>
    <w:rsid w:val="00E246F2"/>
    <w:rsid w:val="00E24B8F"/>
    <w:rsid w:val="00E24BC5"/>
    <w:rsid w:val="00E25490"/>
    <w:rsid w:val="00E2561B"/>
    <w:rsid w:val="00E25628"/>
    <w:rsid w:val="00E2570F"/>
    <w:rsid w:val="00E25A4B"/>
    <w:rsid w:val="00E25AB0"/>
    <w:rsid w:val="00E265DA"/>
    <w:rsid w:val="00E26730"/>
    <w:rsid w:val="00E26F9D"/>
    <w:rsid w:val="00E27174"/>
    <w:rsid w:val="00E271E2"/>
    <w:rsid w:val="00E274C0"/>
    <w:rsid w:val="00E27DD6"/>
    <w:rsid w:val="00E27E18"/>
    <w:rsid w:val="00E27EA4"/>
    <w:rsid w:val="00E27F73"/>
    <w:rsid w:val="00E30999"/>
    <w:rsid w:val="00E30E32"/>
    <w:rsid w:val="00E30E6A"/>
    <w:rsid w:val="00E30FBE"/>
    <w:rsid w:val="00E31161"/>
    <w:rsid w:val="00E31652"/>
    <w:rsid w:val="00E31D1D"/>
    <w:rsid w:val="00E328D1"/>
    <w:rsid w:val="00E32E6E"/>
    <w:rsid w:val="00E32F36"/>
    <w:rsid w:val="00E32F81"/>
    <w:rsid w:val="00E32FA8"/>
    <w:rsid w:val="00E338EC"/>
    <w:rsid w:val="00E33998"/>
    <w:rsid w:val="00E33DFB"/>
    <w:rsid w:val="00E3438A"/>
    <w:rsid w:val="00E34660"/>
    <w:rsid w:val="00E34794"/>
    <w:rsid w:val="00E34B6E"/>
    <w:rsid w:val="00E3538F"/>
    <w:rsid w:val="00E35FFD"/>
    <w:rsid w:val="00E36EA0"/>
    <w:rsid w:val="00E37115"/>
    <w:rsid w:val="00E37177"/>
    <w:rsid w:val="00E3734D"/>
    <w:rsid w:val="00E373C2"/>
    <w:rsid w:val="00E37752"/>
    <w:rsid w:val="00E37B05"/>
    <w:rsid w:val="00E37C03"/>
    <w:rsid w:val="00E37EB9"/>
    <w:rsid w:val="00E40F75"/>
    <w:rsid w:val="00E410C8"/>
    <w:rsid w:val="00E41224"/>
    <w:rsid w:val="00E41673"/>
    <w:rsid w:val="00E41FBB"/>
    <w:rsid w:val="00E426DF"/>
    <w:rsid w:val="00E42A3A"/>
    <w:rsid w:val="00E42D34"/>
    <w:rsid w:val="00E42FF2"/>
    <w:rsid w:val="00E4314E"/>
    <w:rsid w:val="00E435F8"/>
    <w:rsid w:val="00E44029"/>
    <w:rsid w:val="00E44640"/>
    <w:rsid w:val="00E44DF5"/>
    <w:rsid w:val="00E44F3F"/>
    <w:rsid w:val="00E45050"/>
    <w:rsid w:val="00E453FF"/>
    <w:rsid w:val="00E45D33"/>
    <w:rsid w:val="00E4775D"/>
    <w:rsid w:val="00E47BB0"/>
    <w:rsid w:val="00E47D4D"/>
    <w:rsid w:val="00E47E18"/>
    <w:rsid w:val="00E5044B"/>
    <w:rsid w:val="00E510F5"/>
    <w:rsid w:val="00E512B7"/>
    <w:rsid w:val="00E51879"/>
    <w:rsid w:val="00E51D7C"/>
    <w:rsid w:val="00E51E83"/>
    <w:rsid w:val="00E5223C"/>
    <w:rsid w:val="00E5268E"/>
    <w:rsid w:val="00E52D2D"/>
    <w:rsid w:val="00E52D55"/>
    <w:rsid w:val="00E531D7"/>
    <w:rsid w:val="00E53BB3"/>
    <w:rsid w:val="00E53C81"/>
    <w:rsid w:val="00E53D27"/>
    <w:rsid w:val="00E541E5"/>
    <w:rsid w:val="00E5433F"/>
    <w:rsid w:val="00E5437A"/>
    <w:rsid w:val="00E55312"/>
    <w:rsid w:val="00E55359"/>
    <w:rsid w:val="00E55624"/>
    <w:rsid w:val="00E55652"/>
    <w:rsid w:val="00E557B8"/>
    <w:rsid w:val="00E55A87"/>
    <w:rsid w:val="00E55E8D"/>
    <w:rsid w:val="00E5624A"/>
    <w:rsid w:val="00E56507"/>
    <w:rsid w:val="00E5676C"/>
    <w:rsid w:val="00E5684E"/>
    <w:rsid w:val="00E56A00"/>
    <w:rsid w:val="00E56F8E"/>
    <w:rsid w:val="00E570C0"/>
    <w:rsid w:val="00E57587"/>
    <w:rsid w:val="00E608E0"/>
    <w:rsid w:val="00E60A9B"/>
    <w:rsid w:val="00E60AAC"/>
    <w:rsid w:val="00E60B81"/>
    <w:rsid w:val="00E613A6"/>
    <w:rsid w:val="00E614BE"/>
    <w:rsid w:val="00E616B9"/>
    <w:rsid w:val="00E616D6"/>
    <w:rsid w:val="00E61922"/>
    <w:rsid w:val="00E61F72"/>
    <w:rsid w:val="00E62966"/>
    <w:rsid w:val="00E62E1D"/>
    <w:rsid w:val="00E62FEB"/>
    <w:rsid w:val="00E63067"/>
    <w:rsid w:val="00E63070"/>
    <w:rsid w:val="00E643C4"/>
    <w:rsid w:val="00E64DE5"/>
    <w:rsid w:val="00E650B8"/>
    <w:rsid w:val="00E65183"/>
    <w:rsid w:val="00E654E3"/>
    <w:rsid w:val="00E6560B"/>
    <w:rsid w:val="00E65BC2"/>
    <w:rsid w:val="00E662C1"/>
    <w:rsid w:val="00E6633E"/>
    <w:rsid w:val="00E67107"/>
    <w:rsid w:val="00E67381"/>
    <w:rsid w:val="00E673E1"/>
    <w:rsid w:val="00E676D5"/>
    <w:rsid w:val="00E6770E"/>
    <w:rsid w:val="00E6787C"/>
    <w:rsid w:val="00E67A59"/>
    <w:rsid w:val="00E67B5E"/>
    <w:rsid w:val="00E67BA7"/>
    <w:rsid w:val="00E67E12"/>
    <w:rsid w:val="00E709A9"/>
    <w:rsid w:val="00E70D6F"/>
    <w:rsid w:val="00E71146"/>
    <w:rsid w:val="00E714C7"/>
    <w:rsid w:val="00E717CE"/>
    <w:rsid w:val="00E72483"/>
    <w:rsid w:val="00E72BD3"/>
    <w:rsid w:val="00E72BD4"/>
    <w:rsid w:val="00E72F51"/>
    <w:rsid w:val="00E73277"/>
    <w:rsid w:val="00E733F2"/>
    <w:rsid w:val="00E73673"/>
    <w:rsid w:val="00E7371E"/>
    <w:rsid w:val="00E73A64"/>
    <w:rsid w:val="00E73B21"/>
    <w:rsid w:val="00E73B48"/>
    <w:rsid w:val="00E73DA5"/>
    <w:rsid w:val="00E73DED"/>
    <w:rsid w:val="00E7453D"/>
    <w:rsid w:val="00E74DB7"/>
    <w:rsid w:val="00E74EF3"/>
    <w:rsid w:val="00E753E0"/>
    <w:rsid w:val="00E75667"/>
    <w:rsid w:val="00E756A9"/>
    <w:rsid w:val="00E757D8"/>
    <w:rsid w:val="00E7659A"/>
    <w:rsid w:val="00E77360"/>
    <w:rsid w:val="00E7768C"/>
    <w:rsid w:val="00E77C3C"/>
    <w:rsid w:val="00E77F8D"/>
    <w:rsid w:val="00E80023"/>
    <w:rsid w:val="00E81044"/>
    <w:rsid w:val="00E81BF8"/>
    <w:rsid w:val="00E82150"/>
    <w:rsid w:val="00E829ED"/>
    <w:rsid w:val="00E82A02"/>
    <w:rsid w:val="00E82D88"/>
    <w:rsid w:val="00E8365D"/>
    <w:rsid w:val="00E8376C"/>
    <w:rsid w:val="00E83794"/>
    <w:rsid w:val="00E8394C"/>
    <w:rsid w:val="00E83A46"/>
    <w:rsid w:val="00E83D2A"/>
    <w:rsid w:val="00E844C0"/>
    <w:rsid w:val="00E84510"/>
    <w:rsid w:val="00E84646"/>
    <w:rsid w:val="00E8497B"/>
    <w:rsid w:val="00E84DE7"/>
    <w:rsid w:val="00E84F45"/>
    <w:rsid w:val="00E851FF"/>
    <w:rsid w:val="00E853C4"/>
    <w:rsid w:val="00E85842"/>
    <w:rsid w:val="00E85A08"/>
    <w:rsid w:val="00E868FB"/>
    <w:rsid w:val="00E86AFC"/>
    <w:rsid w:val="00E86E14"/>
    <w:rsid w:val="00E86F97"/>
    <w:rsid w:val="00E871FB"/>
    <w:rsid w:val="00E875CB"/>
    <w:rsid w:val="00E8771C"/>
    <w:rsid w:val="00E877F1"/>
    <w:rsid w:val="00E87995"/>
    <w:rsid w:val="00E879B2"/>
    <w:rsid w:val="00E90016"/>
    <w:rsid w:val="00E901CC"/>
    <w:rsid w:val="00E90796"/>
    <w:rsid w:val="00E909C4"/>
    <w:rsid w:val="00E90DCF"/>
    <w:rsid w:val="00E911C8"/>
    <w:rsid w:val="00E91D89"/>
    <w:rsid w:val="00E92BC4"/>
    <w:rsid w:val="00E9301C"/>
    <w:rsid w:val="00E9307C"/>
    <w:rsid w:val="00E9354C"/>
    <w:rsid w:val="00E93753"/>
    <w:rsid w:val="00E93ECD"/>
    <w:rsid w:val="00E941E6"/>
    <w:rsid w:val="00E947BC"/>
    <w:rsid w:val="00E94A91"/>
    <w:rsid w:val="00E94D84"/>
    <w:rsid w:val="00E94EA6"/>
    <w:rsid w:val="00E95107"/>
    <w:rsid w:val="00E9561C"/>
    <w:rsid w:val="00E958C2"/>
    <w:rsid w:val="00E95C45"/>
    <w:rsid w:val="00E95F5B"/>
    <w:rsid w:val="00E96680"/>
    <w:rsid w:val="00E973C7"/>
    <w:rsid w:val="00E97F80"/>
    <w:rsid w:val="00EA0252"/>
    <w:rsid w:val="00EA0446"/>
    <w:rsid w:val="00EA050E"/>
    <w:rsid w:val="00EA098C"/>
    <w:rsid w:val="00EA0C61"/>
    <w:rsid w:val="00EA1436"/>
    <w:rsid w:val="00EA17C3"/>
    <w:rsid w:val="00EA19CE"/>
    <w:rsid w:val="00EA243B"/>
    <w:rsid w:val="00EA2C5F"/>
    <w:rsid w:val="00EA3DB9"/>
    <w:rsid w:val="00EA400F"/>
    <w:rsid w:val="00EA427C"/>
    <w:rsid w:val="00EA44F6"/>
    <w:rsid w:val="00EA4538"/>
    <w:rsid w:val="00EA462F"/>
    <w:rsid w:val="00EA495C"/>
    <w:rsid w:val="00EA4D1D"/>
    <w:rsid w:val="00EA50BC"/>
    <w:rsid w:val="00EA53FD"/>
    <w:rsid w:val="00EA543C"/>
    <w:rsid w:val="00EA5EED"/>
    <w:rsid w:val="00EA61FB"/>
    <w:rsid w:val="00EA6573"/>
    <w:rsid w:val="00EA688E"/>
    <w:rsid w:val="00EA6978"/>
    <w:rsid w:val="00EA69A0"/>
    <w:rsid w:val="00EA6AB9"/>
    <w:rsid w:val="00EA6F7A"/>
    <w:rsid w:val="00EA7210"/>
    <w:rsid w:val="00EA7813"/>
    <w:rsid w:val="00EA7B4D"/>
    <w:rsid w:val="00EA7D6C"/>
    <w:rsid w:val="00EB0539"/>
    <w:rsid w:val="00EB1191"/>
    <w:rsid w:val="00EB1278"/>
    <w:rsid w:val="00EB1361"/>
    <w:rsid w:val="00EB2579"/>
    <w:rsid w:val="00EB25B4"/>
    <w:rsid w:val="00EB2973"/>
    <w:rsid w:val="00EB2ADD"/>
    <w:rsid w:val="00EB2CD0"/>
    <w:rsid w:val="00EB32F0"/>
    <w:rsid w:val="00EB3359"/>
    <w:rsid w:val="00EB335D"/>
    <w:rsid w:val="00EB3FE7"/>
    <w:rsid w:val="00EB46DE"/>
    <w:rsid w:val="00EB4763"/>
    <w:rsid w:val="00EB4821"/>
    <w:rsid w:val="00EB4909"/>
    <w:rsid w:val="00EB4AA6"/>
    <w:rsid w:val="00EB4B5C"/>
    <w:rsid w:val="00EB4CBA"/>
    <w:rsid w:val="00EB54F1"/>
    <w:rsid w:val="00EB5AA3"/>
    <w:rsid w:val="00EB5EF8"/>
    <w:rsid w:val="00EB62D9"/>
    <w:rsid w:val="00EB64F5"/>
    <w:rsid w:val="00EB75EB"/>
    <w:rsid w:val="00EB7EDF"/>
    <w:rsid w:val="00EC0187"/>
    <w:rsid w:val="00EC0CF3"/>
    <w:rsid w:val="00EC131F"/>
    <w:rsid w:val="00EC174F"/>
    <w:rsid w:val="00EC1845"/>
    <w:rsid w:val="00EC18AA"/>
    <w:rsid w:val="00EC1ACB"/>
    <w:rsid w:val="00EC1E28"/>
    <w:rsid w:val="00EC2CE5"/>
    <w:rsid w:val="00EC3878"/>
    <w:rsid w:val="00EC4AF6"/>
    <w:rsid w:val="00EC4DA8"/>
    <w:rsid w:val="00EC5416"/>
    <w:rsid w:val="00EC568E"/>
    <w:rsid w:val="00EC5721"/>
    <w:rsid w:val="00EC58A7"/>
    <w:rsid w:val="00EC5D05"/>
    <w:rsid w:val="00EC5E1F"/>
    <w:rsid w:val="00EC5F64"/>
    <w:rsid w:val="00EC6CC0"/>
    <w:rsid w:val="00EC71B8"/>
    <w:rsid w:val="00EC72D3"/>
    <w:rsid w:val="00EC7575"/>
    <w:rsid w:val="00EC76D0"/>
    <w:rsid w:val="00EC76E5"/>
    <w:rsid w:val="00EC770C"/>
    <w:rsid w:val="00EC77ED"/>
    <w:rsid w:val="00EC78D9"/>
    <w:rsid w:val="00EC7BD0"/>
    <w:rsid w:val="00EC7C31"/>
    <w:rsid w:val="00ED0CED"/>
    <w:rsid w:val="00ED0D41"/>
    <w:rsid w:val="00ED0D68"/>
    <w:rsid w:val="00ED0E53"/>
    <w:rsid w:val="00ED0EBC"/>
    <w:rsid w:val="00ED0F4F"/>
    <w:rsid w:val="00ED118F"/>
    <w:rsid w:val="00ED1796"/>
    <w:rsid w:val="00ED1E39"/>
    <w:rsid w:val="00ED1F44"/>
    <w:rsid w:val="00ED1FA6"/>
    <w:rsid w:val="00ED22DE"/>
    <w:rsid w:val="00ED3A39"/>
    <w:rsid w:val="00ED49E2"/>
    <w:rsid w:val="00ED4CAB"/>
    <w:rsid w:val="00ED5CD1"/>
    <w:rsid w:val="00ED5EE8"/>
    <w:rsid w:val="00ED632A"/>
    <w:rsid w:val="00ED68E0"/>
    <w:rsid w:val="00ED6959"/>
    <w:rsid w:val="00ED7306"/>
    <w:rsid w:val="00ED773B"/>
    <w:rsid w:val="00EE05D6"/>
    <w:rsid w:val="00EE093E"/>
    <w:rsid w:val="00EE09AE"/>
    <w:rsid w:val="00EE0A7D"/>
    <w:rsid w:val="00EE1305"/>
    <w:rsid w:val="00EE15C3"/>
    <w:rsid w:val="00EE1889"/>
    <w:rsid w:val="00EE1DDA"/>
    <w:rsid w:val="00EE1DFA"/>
    <w:rsid w:val="00EE22D2"/>
    <w:rsid w:val="00EE2330"/>
    <w:rsid w:val="00EE3321"/>
    <w:rsid w:val="00EE343B"/>
    <w:rsid w:val="00EE3E96"/>
    <w:rsid w:val="00EE429E"/>
    <w:rsid w:val="00EE54D7"/>
    <w:rsid w:val="00EE5D54"/>
    <w:rsid w:val="00EE6DEF"/>
    <w:rsid w:val="00EE6E2C"/>
    <w:rsid w:val="00EE72A9"/>
    <w:rsid w:val="00EE73BF"/>
    <w:rsid w:val="00EE7963"/>
    <w:rsid w:val="00EE7C6B"/>
    <w:rsid w:val="00EE7DA0"/>
    <w:rsid w:val="00EF0183"/>
    <w:rsid w:val="00EF058F"/>
    <w:rsid w:val="00EF1720"/>
    <w:rsid w:val="00EF1948"/>
    <w:rsid w:val="00EF1EBA"/>
    <w:rsid w:val="00EF1FF8"/>
    <w:rsid w:val="00EF253D"/>
    <w:rsid w:val="00EF3786"/>
    <w:rsid w:val="00EF39B7"/>
    <w:rsid w:val="00EF3AA2"/>
    <w:rsid w:val="00EF3D4C"/>
    <w:rsid w:val="00EF3EE0"/>
    <w:rsid w:val="00EF3F34"/>
    <w:rsid w:val="00EF41BD"/>
    <w:rsid w:val="00EF42F7"/>
    <w:rsid w:val="00EF4480"/>
    <w:rsid w:val="00EF454F"/>
    <w:rsid w:val="00EF491F"/>
    <w:rsid w:val="00EF49B6"/>
    <w:rsid w:val="00EF4EB6"/>
    <w:rsid w:val="00EF4F13"/>
    <w:rsid w:val="00EF5305"/>
    <w:rsid w:val="00EF58D2"/>
    <w:rsid w:val="00EF5DBA"/>
    <w:rsid w:val="00EF6439"/>
    <w:rsid w:val="00EF693E"/>
    <w:rsid w:val="00EF718C"/>
    <w:rsid w:val="00EF7974"/>
    <w:rsid w:val="00EF7F31"/>
    <w:rsid w:val="00F00186"/>
    <w:rsid w:val="00F003E1"/>
    <w:rsid w:val="00F00417"/>
    <w:rsid w:val="00F004F8"/>
    <w:rsid w:val="00F005DD"/>
    <w:rsid w:val="00F00F9E"/>
    <w:rsid w:val="00F02084"/>
    <w:rsid w:val="00F027D4"/>
    <w:rsid w:val="00F029F1"/>
    <w:rsid w:val="00F03416"/>
    <w:rsid w:val="00F03722"/>
    <w:rsid w:val="00F03A9F"/>
    <w:rsid w:val="00F03C56"/>
    <w:rsid w:val="00F03E04"/>
    <w:rsid w:val="00F03E08"/>
    <w:rsid w:val="00F04190"/>
    <w:rsid w:val="00F042CE"/>
    <w:rsid w:val="00F04D81"/>
    <w:rsid w:val="00F0507B"/>
    <w:rsid w:val="00F056D2"/>
    <w:rsid w:val="00F05ADE"/>
    <w:rsid w:val="00F05BFF"/>
    <w:rsid w:val="00F05D9F"/>
    <w:rsid w:val="00F060A2"/>
    <w:rsid w:val="00F06248"/>
    <w:rsid w:val="00F065D2"/>
    <w:rsid w:val="00F06A25"/>
    <w:rsid w:val="00F06D23"/>
    <w:rsid w:val="00F075B0"/>
    <w:rsid w:val="00F0778E"/>
    <w:rsid w:val="00F079D8"/>
    <w:rsid w:val="00F07AD8"/>
    <w:rsid w:val="00F1053E"/>
    <w:rsid w:val="00F107A6"/>
    <w:rsid w:val="00F11B2B"/>
    <w:rsid w:val="00F11C5E"/>
    <w:rsid w:val="00F12131"/>
    <w:rsid w:val="00F12BEB"/>
    <w:rsid w:val="00F12D3D"/>
    <w:rsid w:val="00F134EE"/>
    <w:rsid w:val="00F13AE6"/>
    <w:rsid w:val="00F13B30"/>
    <w:rsid w:val="00F1415D"/>
    <w:rsid w:val="00F14E28"/>
    <w:rsid w:val="00F15637"/>
    <w:rsid w:val="00F158DC"/>
    <w:rsid w:val="00F15DB6"/>
    <w:rsid w:val="00F15FAA"/>
    <w:rsid w:val="00F16518"/>
    <w:rsid w:val="00F171AB"/>
    <w:rsid w:val="00F17240"/>
    <w:rsid w:val="00F1732A"/>
    <w:rsid w:val="00F17349"/>
    <w:rsid w:val="00F17FA9"/>
    <w:rsid w:val="00F20525"/>
    <w:rsid w:val="00F205E1"/>
    <w:rsid w:val="00F20BD0"/>
    <w:rsid w:val="00F20E77"/>
    <w:rsid w:val="00F20F5F"/>
    <w:rsid w:val="00F22A96"/>
    <w:rsid w:val="00F23336"/>
    <w:rsid w:val="00F235E6"/>
    <w:rsid w:val="00F238D6"/>
    <w:rsid w:val="00F23B8E"/>
    <w:rsid w:val="00F2442C"/>
    <w:rsid w:val="00F2486F"/>
    <w:rsid w:val="00F24C90"/>
    <w:rsid w:val="00F24CC6"/>
    <w:rsid w:val="00F2505B"/>
    <w:rsid w:val="00F257C6"/>
    <w:rsid w:val="00F26032"/>
    <w:rsid w:val="00F26230"/>
    <w:rsid w:val="00F26922"/>
    <w:rsid w:val="00F26D34"/>
    <w:rsid w:val="00F27C9F"/>
    <w:rsid w:val="00F27D59"/>
    <w:rsid w:val="00F30308"/>
    <w:rsid w:val="00F30830"/>
    <w:rsid w:val="00F30D7A"/>
    <w:rsid w:val="00F311AB"/>
    <w:rsid w:val="00F311E4"/>
    <w:rsid w:val="00F31492"/>
    <w:rsid w:val="00F32469"/>
    <w:rsid w:val="00F32707"/>
    <w:rsid w:val="00F32DB6"/>
    <w:rsid w:val="00F331A2"/>
    <w:rsid w:val="00F33388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5D6A"/>
    <w:rsid w:val="00F364FE"/>
    <w:rsid w:val="00F3655D"/>
    <w:rsid w:val="00F369D1"/>
    <w:rsid w:val="00F36DD9"/>
    <w:rsid w:val="00F37D8A"/>
    <w:rsid w:val="00F37FE0"/>
    <w:rsid w:val="00F4007C"/>
    <w:rsid w:val="00F4009A"/>
    <w:rsid w:val="00F40464"/>
    <w:rsid w:val="00F40F67"/>
    <w:rsid w:val="00F41610"/>
    <w:rsid w:val="00F41A4E"/>
    <w:rsid w:val="00F41E99"/>
    <w:rsid w:val="00F428EC"/>
    <w:rsid w:val="00F42998"/>
    <w:rsid w:val="00F42A0D"/>
    <w:rsid w:val="00F439FD"/>
    <w:rsid w:val="00F43A2D"/>
    <w:rsid w:val="00F455F5"/>
    <w:rsid w:val="00F45982"/>
    <w:rsid w:val="00F46529"/>
    <w:rsid w:val="00F47817"/>
    <w:rsid w:val="00F47FC3"/>
    <w:rsid w:val="00F50885"/>
    <w:rsid w:val="00F50F02"/>
    <w:rsid w:val="00F51364"/>
    <w:rsid w:val="00F51D3C"/>
    <w:rsid w:val="00F5261A"/>
    <w:rsid w:val="00F531B2"/>
    <w:rsid w:val="00F534C8"/>
    <w:rsid w:val="00F53815"/>
    <w:rsid w:val="00F53A9F"/>
    <w:rsid w:val="00F53CD6"/>
    <w:rsid w:val="00F54006"/>
    <w:rsid w:val="00F54597"/>
    <w:rsid w:val="00F54B89"/>
    <w:rsid w:val="00F5526A"/>
    <w:rsid w:val="00F5564B"/>
    <w:rsid w:val="00F567AA"/>
    <w:rsid w:val="00F574B7"/>
    <w:rsid w:val="00F57F2C"/>
    <w:rsid w:val="00F601A1"/>
    <w:rsid w:val="00F60305"/>
    <w:rsid w:val="00F603A3"/>
    <w:rsid w:val="00F605FF"/>
    <w:rsid w:val="00F61344"/>
    <w:rsid w:val="00F618D9"/>
    <w:rsid w:val="00F6196D"/>
    <w:rsid w:val="00F61A8F"/>
    <w:rsid w:val="00F62172"/>
    <w:rsid w:val="00F624AC"/>
    <w:rsid w:val="00F62B6C"/>
    <w:rsid w:val="00F62D59"/>
    <w:rsid w:val="00F63A8E"/>
    <w:rsid w:val="00F64201"/>
    <w:rsid w:val="00F642E5"/>
    <w:rsid w:val="00F6439E"/>
    <w:rsid w:val="00F64DC5"/>
    <w:rsid w:val="00F65915"/>
    <w:rsid w:val="00F65A75"/>
    <w:rsid w:val="00F6616D"/>
    <w:rsid w:val="00F667AD"/>
    <w:rsid w:val="00F66C15"/>
    <w:rsid w:val="00F670CC"/>
    <w:rsid w:val="00F671BA"/>
    <w:rsid w:val="00F6722D"/>
    <w:rsid w:val="00F67358"/>
    <w:rsid w:val="00F674FC"/>
    <w:rsid w:val="00F67AB7"/>
    <w:rsid w:val="00F710E1"/>
    <w:rsid w:val="00F71CBF"/>
    <w:rsid w:val="00F72E30"/>
    <w:rsid w:val="00F73312"/>
    <w:rsid w:val="00F733D1"/>
    <w:rsid w:val="00F738E9"/>
    <w:rsid w:val="00F73A4C"/>
    <w:rsid w:val="00F73C78"/>
    <w:rsid w:val="00F749BF"/>
    <w:rsid w:val="00F74D97"/>
    <w:rsid w:val="00F74E9C"/>
    <w:rsid w:val="00F75056"/>
    <w:rsid w:val="00F753BA"/>
    <w:rsid w:val="00F75717"/>
    <w:rsid w:val="00F758C3"/>
    <w:rsid w:val="00F759B4"/>
    <w:rsid w:val="00F75AC7"/>
    <w:rsid w:val="00F760BD"/>
    <w:rsid w:val="00F76BED"/>
    <w:rsid w:val="00F76C76"/>
    <w:rsid w:val="00F76ED4"/>
    <w:rsid w:val="00F76FFD"/>
    <w:rsid w:val="00F77167"/>
    <w:rsid w:val="00F7718D"/>
    <w:rsid w:val="00F772D3"/>
    <w:rsid w:val="00F774D3"/>
    <w:rsid w:val="00F7787A"/>
    <w:rsid w:val="00F80303"/>
    <w:rsid w:val="00F805D1"/>
    <w:rsid w:val="00F805E2"/>
    <w:rsid w:val="00F81112"/>
    <w:rsid w:val="00F811AF"/>
    <w:rsid w:val="00F816C4"/>
    <w:rsid w:val="00F81F72"/>
    <w:rsid w:val="00F82478"/>
    <w:rsid w:val="00F8272F"/>
    <w:rsid w:val="00F828A2"/>
    <w:rsid w:val="00F83BA5"/>
    <w:rsid w:val="00F83BB8"/>
    <w:rsid w:val="00F840E1"/>
    <w:rsid w:val="00F84111"/>
    <w:rsid w:val="00F84424"/>
    <w:rsid w:val="00F849A5"/>
    <w:rsid w:val="00F84DB9"/>
    <w:rsid w:val="00F85111"/>
    <w:rsid w:val="00F85470"/>
    <w:rsid w:val="00F85563"/>
    <w:rsid w:val="00F857F3"/>
    <w:rsid w:val="00F8597D"/>
    <w:rsid w:val="00F85D8B"/>
    <w:rsid w:val="00F86F91"/>
    <w:rsid w:val="00F87165"/>
    <w:rsid w:val="00F87629"/>
    <w:rsid w:val="00F876A1"/>
    <w:rsid w:val="00F876E2"/>
    <w:rsid w:val="00F87DE7"/>
    <w:rsid w:val="00F87EA1"/>
    <w:rsid w:val="00F87FEA"/>
    <w:rsid w:val="00F900F8"/>
    <w:rsid w:val="00F907B2"/>
    <w:rsid w:val="00F90FE3"/>
    <w:rsid w:val="00F91026"/>
    <w:rsid w:val="00F91250"/>
    <w:rsid w:val="00F9155C"/>
    <w:rsid w:val="00F9161F"/>
    <w:rsid w:val="00F91843"/>
    <w:rsid w:val="00F91844"/>
    <w:rsid w:val="00F91BF5"/>
    <w:rsid w:val="00F91ED2"/>
    <w:rsid w:val="00F92052"/>
    <w:rsid w:val="00F92B54"/>
    <w:rsid w:val="00F92DA1"/>
    <w:rsid w:val="00F934F4"/>
    <w:rsid w:val="00F93800"/>
    <w:rsid w:val="00F93906"/>
    <w:rsid w:val="00F93C4A"/>
    <w:rsid w:val="00F9513D"/>
    <w:rsid w:val="00F954BA"/>
    <w:rsid w:val="00F955D6"/>
    <w:rsid w:val="00F956CD"/>
    <w:rsid w:val="00F95B25"/>
    <w:rsid w:val="00F95B5D"/>
    <w:rsid w:val="00F96128"/>
    <w:rsid w:val="00F961E5"/>
    <w:rsid w:val="00F96269"/>
    <w:rsid w:val="00F962F9"/>
    <w:rsid w:val="00F96586"/>
    <w:rsid w:val="00F96812"/>
    <w:rsid w:val="00F96D6B"/>
    <w:rsid w:val="00F96E9E"/>
    <w:rsid w:val="00FA053D"/>
    <w:rsid w:val="00FA06A1"/>
    <w:rsid w:val="00FA06CA"/>
    <w:rsid w:val="00FA096C"/>
    <w:rsid w:val="00FA0B5A"/>
    <w:rsid w:val="00FA0CCB"/>
    <w:rsid w:val="00FA17E0"/>
    <w:rsid w:val="00FA1BC0"/>
    <w:rsid w:val="00FA1F3A"/>
    <w:rsid w:val="00FA206D"/>
    <w:rsid w:val="00FA21E6"/>
    <w:rsid w:val="00FA2549"/>
    <w:rsid w:val="00FA26D6"/>
    <w:rsid w:val="00FA27FB"/>
    <w:rsid w:val="00FA2B26"/>
    <w:rsid w:val="00FA2F31"/>
    <w:rsid w:val="00FA30B1"/>
    <w:rsid w:val="00FA38F2"/>
    <w:rsid w:val="00FA392D"/>
    <w:rsid w:val="00FA3E9A"/>
    <w:rsid w:val="00FA425D"/>
    <w:rsid w:val="00FA4B25"/>
    <w:rsid w:val="00FA4BCD"/>
    <w:rsid w:val="00FA583B"/>
    <w:rsid w:val="00FA6921"/>
    <w:rsid w:val="00FA6AF4"/>
    <w:rsid w:val="00FA6FD6"/>
    <w:rsid w:val="00FA77EC"/>
    <w:rsid w:val="00FB01E5"/>
    <w:rsid w:val="00FB0478"/>
    <w:rsid w:val="00FB1299"/>
    <w:rsid w:val="00FB214F"/>
    <w:rsid w:val="00FB247A"/>
    <w:rsid w:val="00FB2F6E"/>
    <w:rsid w:val="00FB301E"/>
    <w:rsid w:val="00FB3486"/>
    <w:rsid w:val="00FB3701"/>
    <w:rsid w:val="00FB37F1"/>
    <w:rsid w:val="00FB3919"/>
    <w:rsid w:val="00FB3C69"/>
    <w:rsid w:val="00FB3F8D"/>
    <w:rsid w:val="00FB42DE"/>
    <w:rsid w:val="00FB4345"/>
    <w:rsid w:val="00FB43CB"/>
    <w:rsid w:val="00FB473E"/>
    <w:rsid w:val="00FB4BAA"/>
    <w:rsid w:val="00FB4F45"/>
    <w:rsid w:val="00FB5157"/>
    <w:rsid w:val="00FB62E9"/>
    <w:rsid w:val="00FB678D"/>
    <w:rsid w:val="00FB6E05"/>
    <w:rsid w:val="00FB702E"/>
    <w:rsid w:val="00FB76AE"/>
    <w:rsid w:val="00FC01E6"/>
    <w:rsid w:val="00FC05B3"/>
    <w:rsid w:val="00FC0753"/>
    <w:rsid w:val="00FC08A1"/>
    <w:rsid w:val="00FC0C7B"/>
    <w:rsid w:val="00FC0D6B"/>
    <w:rsid w:val="00FC1149"/>
    <w:rsid w:val="00FC13CD"/>
    <w:rsid w:val="00FC1919"/>
    <w:rsid w:val="00FC1A46"/>
    <w:rsid w:val="00FC1BAC"/>
    <w:rsid w:val="00FC1E3E"/>
    <w:rsid w:val="00FC3230"/>
    <w:rsid w:val="00FC3BE1"/>
    <w:rsid w:val="00FC4143"/>
    <w:rsid w:val="00FC44DB"/>
    <w:rsid w:val="00FC485E"/>
    <w:rsid w:val="00FC4E1E"/>
    <w:rsid w:val="00FC4EDF"/>
    <w:rsid w:val="00FC51B7"/>
    <w:rsid w:val="00FC51CF"/>
    <w:rsid w:val="00FC5521"/>
    <w:rsid w:val="00FC6065"/>
    <w:rsid w:val="00FC611E"/>
    <w:rsid w:val="00FC6A1F"/>
    <w:rsid w:val="00FC6BA1"/>
    <w:rsid w:val="00FC7433"/>
    <w:rsid w:val="00FC7D39"/>
    <w:rsid w:val="00FC7DF6"/>
    <w:rsid w:val="00FD0257"/>
    <w:rsid w:val="00FD06DC"/>
    <w:rsid w:val="00FD0C4D"/>
    <w:rsid w:val="00FD0CE3"/>
    <w:rsid w:val="00FD0EC5"/>
    <w:rsid w:val="00FD0F64"/>
    <w:rsid w:val="00FD1405"/>
    <w:rsid w:val="00FD145F"/>
    <w:rsid w:val="00FD14F8"/>
    <w:rsid w:val="00FD1E9E"/>
    <w:rsid w:val="00FD1FD6"/>
    <w:rsid w:val="00FD2287"/>
    <w:rsid w:val="00FD2A5F"/>
    <w:rsid w:val="00FD2AF2"/>
    <w:rsid w:val="00FD2DB5"/>
    <w:rsid w:val="00FD2F9D"/>
    <w:rsid w:val="00FD314B"/>
    <w:rsid w:val="00FD38F0"/>
    <w:rsid w:val="00FD3D50"/>
    <w:rsid w:val="00FD4E2C"/>
    <w:rsid w:val="00FD520D"/>
    <w:rsid w:val="00FD530F"/>
    <w:rsid w:val="00FD54E0"/>
    <w:rsid w:val="00FD568B"/>
    <w:rsid w:val="00FD5967"/>
    <w:rsid w:val="00FD6169"/>
    <w:rsid w:val="00FD61AC"/>
    <w:rsid w:val="00FD61DE"/>
    <w:rsid w:val="00FD6BBF"/>
    <w:rsid w:val="00FD6EB9"/>
    <w:rsid w:val="00FD736E"/>
    <w:rsid w:val="00FD75C9"/>
    <w:rsid w:val="00FD7903"/>
    <w:rsid w:val="00FE0437"/>
    <w:rsid w:val="00FE0654"/>
    <w:rsid w:val="00FE1397"/>
    <w:rsid w:val="00FE27A4"/>
    <w:rsid w:val="00FE2BE3"/>
    <w:rsid w:val="00FE2FFD"/>
    <w:rsid w:val="00FE32BB"/>
    <w:rsid w:val="00FE348E"/>
    <w:rsid w:val="00FE3AFA"/>
    <w:rsid w:val="00FE3D25"/>
    <w:rsid w:val="00FE46D3"/>
    <w:rsid w:val="00FE490E"/>
    <w:rsid w:val="00FE5571"/>
    <w:rsid w:val="00FE58E7"/>
    <w:rsid w:val="00FE6009"/>
    <w:rsid w:val="00FE6365"/>
    <w:rsid w:val="00FE64CA"/>
    <w:rsid w:val="00FE67F9"/>
    <w:rsid w:val="00FE6E5A"/>
    <w:rsid w:val="00FE6FC4"/>
    <w:rsid w:val="00FE7ACD"/>
    <w:rsid w:val="00FE7EEF"/>
    <w:rsid w:val="00FF021B"/>
    <w:rsid w:val="00FF0369"/>
    <w:rsid w:val="00FF05CE"/>
    <w:rsid w:val="00FF0C91"/>
    <w:rsid w:val="00FF0D96"/>
    <w:rsid w:val="00FF0E3F"/>
    <w:rsid w:val="00FF0F70"/>
    <w:rsid w:val="00FF16D0"/>
    <w:rsid w:val="00FF217F"/>
    <w:rsid w:val="00FF2989"/>
    <w:rsid w:val="00FF2E8F"/>
    <w:rsid w:val="00FF32CD"/>
    <w:rsid w:val="00FF3802"/>
    <w:rsid w:val="00FF3B1E"/>
    <w:rsid w:val="00FF428C"/>
    <w:rsid w:val="00FF4ABC"/>
    <w:rsid w:val="00FF4EE0"/>
    <w:rsid w:val="00FF5077"/>
    <w:rsid w:val="00FF5D51"/>
    <w:rsid w:val="00FF5D5D"/>
    <w:rsid w:val="00FF63B4"/>
    <w:rsid w:val="00FF6D43"/>
    <w:rsid w:val="00FF75C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0A5888"/>
  <w15:docId w15:val="{92EEE050-E3A7-4A07-963B-7F2A2220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8000E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8000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000E3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00E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000E3"/>
    <w:rPr>
      <w:rFonts w:cs="Times New Roman"/>
      <w:b/>
      <w:bCs/>
    </w:rPr>
  </w:style>
  <w:style w:type="paragraph" w:styleId="ListBullet">
    <w:name w:val="List Bullet"/>
    <w:basedOn w:val="Normal"/>
    <w:rsid w:val="008000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000E3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8000E3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8000E3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00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00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000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00E3"/>
    <w:pPr>
      <w:ind w:left="284"/>
    </w:pPr>
  </w:style>
  <w:style w:type="paragraph" w:customStyle="1" w:styleId="AAFrameAddress">
    <w:name w:val="AA Frame Address"/>
    <w:basedOn w:val="Heading1"/>
    <w:uiPriority w:val="99"/>
    <w:rsid w:val="008000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00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000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000E3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00E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00E3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00E3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00E3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00E3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00E3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00E3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00E3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00E3"/>
    <w:pPr>
      <w:ind w:left="2552" w:hanging="284"/>
    </w:pPr>
  </w:style>
  <w:style w:type="paragraph" w:styleId="TOC2">
    <w:name w:val="toc 2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00E3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00E3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00E3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000E3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00E3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00E3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00E3"/>
    <w:pPr>
      <w:ind w:left="567" w:hanging="567"/>
    </w:pPr>
  </w:style>
  <w:style w:type="paragraph" w:styleId="ListBullet5">
    <w:name w:val="List Bullet 5"/>
    <w:basedOn w:val="Normal"/>
    <w:uiPriority w:val="99"/>
    <w:rsid w:val="008000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000E3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rsid w:val="008000E3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8000E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8000E3"/>
    <w:pPr>
      <w:ind w:left="284" w:firstLine="284"/>
    </w:pPr>
  </w:style>
  <w:style w:type="character" w:styleId="Strong">
    <w:name w:val="Strong"/>
    <w:uiPriority w:val="99"/>
    <w:qFormat/>
    <w:rsid w:val="008000E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00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00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00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00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8000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00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00E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00E3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00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00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00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00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00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00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000E3"/>
  </w:style>
  <w:style w:type="paragraph" w:customStyle="1" w:styleId="a0">
    <w:name w:val="Åº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8000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A2C5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2C5F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05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3053A"/>
    <w:rPr>
      <w:rFonts w:ascii="Angsana New" w:eastAsia="Calibri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61C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61C58"/>
    <w:rPr>
      <w:rFonts w:ascii="Angsana New" w:eastAsia="Calibri" w:hAnsi="Angsana New"/>
      <w:sz w:val="30"/>
      <w:szCs w:val="30"/>
      <w:lang w:val="en-GB"/>
    </w:rPr>
  </w:style>
  <w:style w:type="paragraph" w:customStyle="1" w:styleId="Default">
    <w:name w:val="Default"/>
    <w:rsid w:val="005475C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D4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D4F26"/>
    <w:rPr>
      <w:rFonts w:ascii="Angsana New" w:eastAsia="Calibri" w:hAnsi="Angsana New"/>
      <w:i/>
      <w:iCs/>
      <w:sz w:val="30"/>
      <w:szCs w:val="30"/>
    </w:rPr>
  </w:style>
  <w:style w:type="character" w:customStyle="1" w:styleId="Heading1Char1">
    <w:name w:val="Heading 1 Char1"/>
    <w:link w:val="Heading1"/>
    <w:rsid w:val="00B537E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B537E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537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B537EE"/>
    <w:rPr>
      <w:rFonts w:cs="EucrosiaUPC"/>
      <w:b/>
      <w:bCs/>
      <w:sz w:val="30"/>
      <w:szCs w:val="30"/>
    </w:rPr>
  </w:style>
  <w:style w:type="character" w:customStyle="1" w:styleId="Heading7Char1">
    <w:name w:val="Heading 7 Char1"/>
    <w:link w:val="Heading7"/>
    <w:rsid w:val="00B537EE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B537E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B537EE"/>
    <w:rPr>
      <w:rFonts w:cs="EucrosiaUPC"/>
      <w:sz w:val="28"/>
      <w:szCs w:val="28"/>
      <w:lang w:val="th-TH"/>
    </w:rPr>
  </w:style>
  <w:style w:type="character" w:customStyle="1" w:styleId="HeaderChar1">
    <w:name w:val="Header Char1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B537EE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B537EE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B537EE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B537EE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B537EE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B537EE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link w:val="BodyTextIndent2"/>
    <w:rsid w:val="00B537EE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B537E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B537EE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B537EE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B537EE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537E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37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37EE"/>
    <w:pPr>
      <w:spacing w:after="0"/>
    </w:pPr>
  </w:style>
  <w:style w:type="paragraph" w:customStyle="1" w:styleId="acctdividends">
    <w:name w:val="acct dividends"/>
    <w:aliases w:val="a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37EE"/>
    <w:pPr>
      <w:spacing w:after="0"/>
    </w:pPr>
  </w:style>
  <w:style w:type="paragraph" w:customStyle="1" w:styleId="acctindent">
    <w:name w:val="acct indent"/>
    <w:aliases w:val="ai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37E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37E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37E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37E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37E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37E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37E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37E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37EE"/>
    <w:pPr>
      <w:spacing w:after="0"/>
    </w:pPr>
  </w:style>
  <w:style w:type="paragraph" w:customStyle="1" w:styleId="List1a">
    <w:name w:val="List 1a"/>
    <w:aliases w:val="1a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37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537E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537E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37EE"/>
  </w:style>
  <w:style w:type="paragraph" w:customStyle="1" w:styleId="zreportaddinfo">
    <w:name w:val="zreport addinfo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37E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37E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37E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37EE"/>
    <w:rPr>
      <w:b/>
      <w:bCs/>
    </w:rPr>
  </w:style>
  <w:style w:type="paragraph" w:customStyle="1" w:styleId="nineptbodytext">
    <w:name w:val="nine pt body text"/>
    <w:aliases w:val="9bt"/>
    <w:basedOn w:val="nineptnormal"/>
    <w:rsid w:val="00B537EE"/>
    <w:pPr>
      <w:spacing w:after="220"/>
    </w:pPr>
  </w:style>
  <w:style w:type="paragraph" w:customStyle="1" w:styleId="nineptnormal">
    <w:name w:val="nine pt normal"/>
    <w:aliases w:val="9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37EE"/>
    <w:pPr>
      <w:jc w:val="center"/>
    </w:pPr>
  </w:style>
  <w:style w:type="paragraph" w:customStyle="1" w:styleId="heading">
    <w:name w:val="heading"/>
    <w:aliases w:val="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37E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37EE"/>
  </w:style>
  <w:style w:type="paragraph" w:customStyle="1" w:styleId="nineptheadingcentredbold">
    <w:name w:val="nine pt heading centred bold"/>
    <w:aliases w:val="9hc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37E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37E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37EE"/>
    <w:rPr>
      <w:b/>
    </w:rPr>
  </w:style>
  <w:style w:type="paragraph" w:customStyle="1" w:styleId="nineptcolumntab1">
    <w:name w:val="nine pt column tab1"/>
    <w:aliases w:val="a91"/>
    <w:basedOn w:val="nineptnormal"/>
    <w:rsid w:val="00B537E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37E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37EE"/>
    <w:pPr>
      <w:jc w:val="center"/>
    </w:pPr>
  </w:style>
  <w:style w:type="paragraph" w:customStyle="1" w:styleId="Normalheading">
    <w:name w:val="Normal heading"/>
    <w:aliases w:val="nh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37E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37E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37E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37E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37E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37E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37E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37E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37E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37E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37E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37E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37E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37E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37E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37EE"/>
    <w:pPr>
      <w:spacing w:after="0"/>
    </w:pPr>
  </w:style>
  <w:style w:type="paragraph" w:customStyle="1" w:styleId="smallreturn">
    <w:name w:val="small return"/>
    <w:aliases w:val="sr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37EE"/>
    <w:pPr>
      <w:spacing w:after="0"/>
    </w:pPr>
  </w:style>
  <w:style w:type="paragraph" w:customStyle="1" w:styleId="headingbolditalic">
    <w:name w:val="heading bold italic"/>
    <w:aliases w:val="hbi"/>
    <w:basedOn w:val="heading"/>
    <w:rsid w:val="00B537E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37E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37EE"/>
    <w:pPr>
      <w:spacing w:after="0"/>
    </w:pPr>
  </w:style>
  <w:style w:type="paragraph" w:customStyle="1" w:styleId="blockbullet">
    <w:name w:val="block bullet"/>
    <w:aliases w:val="bb"/>
    <w:basedOn w:val="block"/>
    <w:rsid w:val="00B537E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37E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37EE"/>
    <w:pPr>
      <w:spacing w:after="0"/>
    </w:pPr>
  </w:style>
  <w:style w:type="paragraph" w:customStyle="1" w:styleId="eightptnormal">
    <w:name w:val="eight pt normal"/>
    <w:aliases w:val="8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37E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37E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37E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37EE"/>
    <w:rPr>
      <w:b/>
      <w:bCs/>
    </w:rPr>
  </w:style>
  <w:style w:type="paragraph" w:customStyle="1" w:styleId="eightptbodytext">
    <w:name w:val="eight pt body text"/>
    <w:aliases w:val="8bt"/>
    <w:basedOn w:val="eightptnormal"/>
    <w:rsid w:val="00B537E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37E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37E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37E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37EE"/>
    <w:pPr>
      <w:spacing w:after="0"/>
    </w:pPr>
  </w:style>
  <w:style w:type="paragraph" w:customStyle="1" w:styleId="eightptblock">
    <w:name w:val="eight pt block"/>
    <w:aliases w:val="8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37E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37E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37E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37EE"/>
    <w:pPr>
      <w:spacing w:after="0"/>
    </w:pPr>
  </w:style>
  <w:style w:type="paragraph" w:customStyle="1" w:styleId="blockindent">
    <w:name w:val="block indent"/>
    <w:aliases w:val="bi"/>
    <w:basedOn w:val="block"/>
    <w:rsid w:val="00B537E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37EE"/>
    <w:pPr>
      <w:jc w:val="center"/>
    </w:pPr>
  </w:style>
  <w:style w:type="paragraph" w:customStyle="1" w:styleId="nineptcol">
    <w:name w:val="nine pt %col"/>
    <w:aliases w:val="9%"/>
    <w:basedOn w:val="nineptnormal"/>
    <w:rsid w:val="00B537E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37E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37E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37EE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37E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37E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37E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37E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37E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37E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37E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37E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37E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37E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37E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37EE"/>
    <w:pPr>
      <w:spacing w:after="80"/>
    </w:pPr>
  </w:style>
  <w:style w:type="paragraph" w:customStyle="1" w:styleId="nineptratecol">
    <w:name w:val="nine pt rate col"/>
    <w:aliases w:val="a9r"/>
    <w:basedOn w:val="nineptnormal"/>
    <w:rsid w:val="00B537E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37E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37E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37E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37E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37E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37E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37E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37E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37E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37E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37E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37E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37E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37E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37E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37E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37E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37E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37EE"/>
    <w:pPr>
      <w:spacing w:after="80"/>
    </w:pPr>
  </w:style>
  <w:style w:type="paragraph" w:customStyle="1" w:styleId="blockbullet2">
    <w:name w:val="block bullet 2"/>
    <w:aliases w:val="bb2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37E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37E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B537E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37E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537EE"/>
  </w:style>
  <w:style w:type="paragraph" w:styleId="PlainText">
    <w:name w:val="Plain Text"/>
    <w:basedOn w:val="Normal"/>
    <w:link w:val="PlainTextChar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537EE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B537E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B537E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B537E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B537E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B537E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B537E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B537E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B537EE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B537EE"/>
    <w:rPr>
      <w:rFonts w:cs="Times New Roman"/>
    </w:rPr>
  </w:style>
  <w:style w:type="character" w:customStyle="1" w:styleId="gt-icon-text1">
    <w:name w:val="gt-icon-text1"/>
    <w:uiPriority w:val="99"/>
    <w:rsid w:val="00B537EE"/>
    <w:rPr>
      <w:rFonts w:cs="Times New Roman"/>
    </w:rPr>
  </w:style>
  <w:style w:type="character" w:customStyle="1" w:styleId="longtext">
    <w:name w:val="long_text"/>
    <w:uiPriority w:val="99"/>
    <w:rsid w:val="00B537EE"/>
    <w:rPr>
      <w:rFonts w:cs="Times New Roman"/>
    </w:rPr>
  </w:style>
  <w:style w:type="character" w:customStyle="1" w:styleId="CharChar22">
    <w:name w:val="Char Char22"/>
    <w:rsid w:val="00B537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537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537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37EE"/>
  </w:style>
  <w:style w:type="character" w:styleId="Emphasis">
    <w:name w:val="Emphasis"/>
    <w:uiPriority w:val="20"/>
    <w:qFormat/>
    <w:rsid w:val="00B537E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37EE"/>
  </w:style>
  <w:style w:type="paragraph" w:styleId="Revision">
    <w:name w:val="Revision"/>
    <w:hidden/>
    <w:uiPriority w:val="99"/>
    <w:semiHidden/>
    <w:rsid w:val="00B537EE"/>
    <w:rPr>
      <w:rFonts w:ascii="Arial" w:hAnsi="Arial"/>
      <w:sz w:val="18"/>
      <w:szCs w:val="22"/>
    </w:rPr>
  </w:style>
  <w:style w:type="character" w:styleId="Hyperlink">
    <w:name w:val="Hyperlink"/>
    <w:unhideWhenUsed/>
    <w:rsid w:val="00B537E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537EE"/>
    <w:rPr>
      <w:color w:val="4D90F0"/>
    </w:rPr>
  </w:style>
  <w:style w:type="paragraph" w:customStyle="1" w:styleId="10">
    <w:name w:val="10"/>
    <w:basedOn w:val="Normal"/>
    <w:rsid w:val="00FD73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FD7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uiPriority w:val="99"/>
    <w:semiHidden/>
    <w:unhideWhenUsed/>
    <w:rsid w:val="003C70C0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E17D31"/>
    <w:rPr>
      <w:sz w:val="22"/>
      <w:lang w:val="en-GB" w:bidi="ar-SA"/>
    </w:rPr>
  </w:style>
  <w:style w:type="character" w:styleId="LineNumber">
    <w:name w:val="line number"/>
    <w:semiHidden/>
    <w:unhideWhenUsed/>
    <w:rsid w:val="004523C8"/>
  </w:style>
  <w:style w:type="paragraph" w:customStyle="1" w:styleId="AccountingPolicy">
    <w:name w:val="Accounting Policy"/>
    <w:basedOn w:val="Normal"/>
    <w:link w:val="AccountingPolicyChar1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D5CD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5CD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5C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5C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5C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5C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5C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5C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5CDB"/>
  </w:style>
  <w:style w:type="paragraph" w:customStyle="1" w:styleId="TableParagraph">
    <w:name w:val="Table Paragraph"/>
    <w:basedOn w:val="Normal"/>
    <w:uiPriority w:val="1"/>
    <w:qFormat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5C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5C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F72D9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2.jp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1.jp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BBEDC-2AF3-421F-821A-F1128CDECF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935495-028D-43C4-8660-86714122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54</Pages>
  <Words>12670</Words>
  <Characters>52939</Characters>
  <Application>Microsoft Office Word</Application>
  <DocSecurity>0</DocSecurity>
  <Lines>441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65479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Hathairat, Phatanan</cp:lastModifiedBy>
  <cp:revision>4</cp:revision>
  <cp:lastPrinted>2022-02-11T03:26:00Z</cp:lastPrinted>
  <dcterms:created xsi:type="dcterms:W3CDTF">2022-02-11T03:27:00Z</dcterms:created>
  <dcterms:modified xsi:type="dcterms:W3CDTF">2022-02-18T14:45:00Z</dcterms:modified>
</cp:coreProperties>
</file>